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DB5EEE" w14:textId="77777777" w:rsidR="00677FA6" w:rsidRPr="006A6D30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6A6D30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6A6D30">
        <w:rPr>
          <w:rFonts w:ascii="Angsana New" w:hAnsi="Angsana New" w:hint="cs"/>
          <w:b w:val="0"/>
          <w:bCs/>
          <w:sz w:val="30"/>
          <w:szCs w:val="30"/>
        </w:rPr>
        <w:tab/>
      </w:r>
      <w:r w:rsidR="007E1687" w:rsidRPr="006A6D30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13D5B5EB" w14:textId="77777777" w:rsidR="00677FA6" w:rsidRPr="006A6D30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08B0A9C1" w14:textId="77777777" w:rsidR="00820360" w:rsidRPr="006A6D30" w:rsidRDefault="00820360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  <w:lang w:bidi="th-TH"/>
        </w:rPr>
        <w:t>ข้อมูลทั่วไป</w:t>
      </w:r>
    </w:p>
    <w:p w14:paraId="7C6CF91F" w14:textId="77777777" w:rsidR="004F0871" w:rsidRPr="006A6D30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B9E1A50" w14:textId="77777777" w:rsidR="00645F7F" w:rsidRPr="006A6D30" w:rsidRDefault="00645F7F" w:rsidP="00645F7F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A6D30">
        <w:rPr>
          <w:rFonts w:ascii="Angsana New" w:hAnsi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7B64593C" w14:textId="77777777" w:rsidR="004F0871" w:rsidRPr="006A6D30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A6D30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3C03B79" w14:textId="77777777" w:rsidR="00E069CF" w:rsidRPr="006A6D30" w:rsidRDefault="00E069CF" w:rsidP="00E069CF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A6D30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10B6615C" w14:textId="02CE3291" w:rsidR="004F0871" w:rsidRPr="006A6D30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A6D30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3FC1B614" w14:textId="77777777" w:rsidR="001A49E1" w:rsidRPr="006A6D30" w:rsidRDefault="001A49E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A6D30">
        <w:rPr>
          <w:rFonts w:ascii="Angsana New" w:hAnsi="Angsana New" w:hint="cs"/>
          <w:sz w:val="30"/>
          <w:szCs w:val="30"/>
          <w:cs/>
          <w:lang w:bidi="th-TH"/>
        </w:rPr>
        <w:t>เงินลงทุนในกิจการอื่น</w:t>
      </w:r>
    </w:p>
    <w:p w14:paraId="0572E4D3" w14:textId="77777777" w:rsidR="004F0871" w:rsidRPr="006A6D30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A6D30">
        <w:rPr>
          <w:rFonts w:ascii="Angsana New" w:hAnsi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23C1380A" w14:textId="77777777" w:rsidR="004F0871" w:rsidRPr="006A6D30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A6D30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468F92C0" w14:textId="77777777" w:rsidR="00F855C2" w:rsidRPr="006A6D30" w:rsidRDefault="00F855C2" w:rsidP="00F855C2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A6D30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CFDB5A8" w14:textId="77777777" w:rsidR="00126C68" w:rsidRPr="006A6D30" w:rsidRDefault="00126C68" w:rsidP="00126C68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A6D30">
        <w:rPr>
          <w:rFonts w:ascii="Angsana New" w:hAnsi="Angsana New" w:hint="cs"/>
          <w:sz w:val="30"/>
          <w:szCs w:val="30"/>
          <w:cs/>
          <w:lang w:bidi="th-TH"/>
        </w:rPr>
        <w:t>สัญญาเช่า</w:t>
      </w:r>
    </w:p>
    <w:p w14:paraId="7C2EA2B4" w14:textId="77777777" w:rsidR="004F0871" w:rsidRPr="006A6D30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2424C7D5" w14:textId="77777777" w:rsidR="00121ED3" w:rsidRPr="006A6D30" w:rsidRDefault="00121ED3" w:rsidP="00121ED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A6D30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3212F459" w14:textId="77777777" w:rsidR="009472D2" w:rsidRPr="006A6D30" w:rsidRDefault="009472D2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A6D30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C34B621" w14:textId="77777777" w:rsidR="007659F1" w:rsidRPr="006A6D30" w:rsidRDefault="007659F1" w:rsidP="007659F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A6D30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2D3BC184" w14:textId="77777777" w:rsidR="007659F1" w:rsidRPr="006A6D30" w:rsidRDefault="007659F1" w:rsidP="007659F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A6D30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87BC143" w14:textId="77777777" w:rsidR="0029029B" w:rsidRPr="006A6D30" w:rsidRDefault="0029029B" w:rsidP="002F295D">
      <w:pPr>
        <w:pStyle w:val="index"/>
        <w:tabs>
          <w:tab w:val="clear" w:pos="1134"/>
          <w:tab w:val="left" w:pos="3735"/>
        </w:tabs>
        <w:spacing w:after="0" w:line="240" w:lineRule="atLeast"/>
        <w:ind w:left="1080" w:firstLine="0"/>
        <w:outlineLvl w:val="0"/>
        <w:rPr>
          <w:rFonts w:ascii="Angsana New" w:hAnsi="Angsana New"/>
          <w:bCs/>
          <w:sz w:val="30"/>
          <w:szCs w:val="30"/>
          <w:lang w:bidi="th-TH"/>
        </w:rPr>
      </w:pPr>
    </w:p>
    <w:p w14:paraId="6EB21F26" w14:textId="77777777" w:rsidR="004E58EC" w:rsidRPr="006A6D30" w:rsidRDefault="004E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6A6D30">
        <w:rPr>
          <w:rFonts w:ascii="Angsana New" w:hAnsi="Angsana New" w:hint="cs"/>
          <w:sz w:val="30"/>
          <w:szCs w:val="30"/>
          <w:cs/>
        </w:rPr>
        <w:br w:type="page"/>
      </w:r>
    </w:p>
    <w:p w14:paraId="4261DFA7" w14:textId="77777777" w:rsidR="00D77AAD" w:rsidRPr="006A6D30" w:rsidRDefault="00D77AAD" w:rsidP="00D77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FCDE468" w14:textId="77777777" w:rsidR="00D77AAD" w:rsidRPr="006A6D30" w:rsidRDefault="00D77AAD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8C04258" w14:textId="6999D1A6" w:rsidR="00361980" w:rsidRPr="006A6D30" w:rsidRDefault="00361980" w:rsidP="0036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940656" w:rsidRPr="006A6D30">
        <w:rPr>
          <w:rFonts w:ascii="Angsana New" w:hAnsi="Angsana New" w:hint="cs"/>
          <w:sz w:val="30"/>
          <w:szCs w:val="30"/>
          <w:cs/>
        </w:rPr>
        <w:t>ตรวจสอบตามการมอบหมายจา</w:t>
      </w:r>
      <w:r w:rsidR="00EA4C64" w:rsidRPr="006A6D30">
        <w:rPr>
          <w:rFonts w:ascii="Angsana New" w:hAnsi="Angsana New" w:hint="cs"/>
          <w:sz w:val="30"/>
          <w:szCs w:val="30"/>
          <w:cs/>
        </w:rPr>
        <w:t>ก</w:t>
      </w:r>
      <w:r w:rsidR="00940656" w:rsidRPr="006A6D30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="00C25B82" w:rsidRPr="006A6D30">
        <w:rPr>
          <w:rFonts w:ascii="Angsana New" w:hAnsi="Angsana New" w:hint="cs"/>
          <w:sz w:val="30"/>
          <w:szCs w:val="30"/>
          <w:cs/>
        </w:rPr>
        <w:t>เมื่อ</w:t>
      </w:r>
      <w:r w:rsidRPr="006A6D30">
        <w:rPr>
          <w:rFonts w:ascii="Angsana New" w:hAnsi="Angsana New" w:hint="cs"/>
          <w:sz w:val="30"/>
          <w:szCs w:val="30"/>
          <w:cs/>
        </w:rPr>
        <w:t>วันที่</w:t>
      </w:r>
      <w:r w:rsidR="00531ED9" w:rsidRPr="006A6D30">
        <w:rPr>
          <w:rFonts w:ascii="Angsana New" w:hAnsi="Angsana New" w:hint="cs"/>
          <w:sz w:val="30"/>
          <w:szCs w:val="30"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12</w:t>
      </w:r>
      <w:r w:rsidR="00126C68" w:rsidRPr="006A6D30">
        <w:rPr>
          <w:rFonts w:ascii="Angsana New" w:hAnsi="Angsana New" w:hint="cs"/>
          <w:sz w:val="30"/>
          <w:szCs w:val="30"/>
        </w:rPr>
        <w:t xml:space="preserve"> </w:t>
      </w:r>
      <w:r w:rsidR="00204945" w:rsidRPr="006A6D30">
        <w:rPr>
          <w:rFonts w:ascii="Angsana New" w:hAnsi="Angsana New" w:hint="cs"/>
          <w:sz w:val="30"/>
          <w:szCs w:val="30"/>
          <w:cs/>
        </w:rPr>
        <w:t>พฤศจิกายน</w:t>
      </w:r>
      <w:r w:rsidR="004E58EC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</w:p>
    <w:p w14:paraId="62BE1EA1" w14:textId="77777777" w:rsidR="00E5413F" w:rsidRPr="006A6D30" w:rsidRDefault="00E5413F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2A9FF93" w14:textId="77777777" w:rsidR="00677FA6" w:rsidRPr="006A6D30" w:rsidRDefault="00677FA6" w:rsidP="008956F4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A6D30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ข้อมูลทั่วไป</w:t>
      </w:r>
    </w:p>
    <w:p w14:paraId="3EBE7242" w14:textId="77777777" w:rsidR="00677FA6" w:rsidRPr="006A6D30" w:rsidRDefault="00677FA6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B322F3C" w14:textId="325041F4" w:rsidR="006D22DC" w:rsidRPr="006A6D30" w:rsidRDefault="008125C0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บริษัท ราช กรุ๊ป จำกัด (มหาชน) </w:t>
      </w:r>
      <w:r w:rsidR="006D22DC" w:rsidRPr="006A6D30">
        <w:rPr>
          <w:rFonts w:ascii="Angsana New" w:hAnsi="Angsana New" w:hint="cs"/>
          <w:sz w:val="30"/>
          <w:szCs w:val="30"/>
        </w:rPr>
        <w:t>“</w:t>
      </w:r>
      <w:r w:rsidR="006D22DC" w:rsidRPr="006A6D30">
        <w:rPr>
          <w:rFonts w:ascii="Angsana New" w:hAnsi="Angsana New" w:hint="cs"/>
          <w:sz w:val="30"/>
          <w:szCs w:val="30"/>
          <w:cs/>
        </w:rPr>
        <w:t>บริษัท</w:t>
      </w:r>
      <w:r w:rsidR="006D22DC" w:rsidRPr="006A6D30">
        <w:rPr>
          <w:rFonts w:ascii="Angsana New" w:hAnsi="Angsana New" w:hint="cs"/>
          <w:sz w:val="30"/>
          <w:szCs w:val="30"/>
        </w:rPr>
        <w:t>”</w:t>
      </w:r>
      <w:r w:rsidR="006D22DC" w:rsidRPr="006A6D30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6D22DC" w:rsidRPr="006A6D30">
        <w:rPr>
          <w:rFonts w:ascii="Angsana New" w:hAnsi="Angsana New" w:hint="cs"/>
          <w:sz w:val="30"/>
          <w:szCs w:val="30"/>
        </w:rPr>
        <w:t xml:space="preserve"> </w:t>
      </w:r>
      <w:r w:rsidR="00B337E9" w:rsidRPr="006A6D30">
        <w:rPr>
          <w:rFonts w:ascii="Angsana New" w:hAnsi="Angsana New" w:hint="cs"/>
          <w:sz w:val="30"/>
          <w:szCs w:val="30"/>
          <w:cs/>
        </w:rPr>
        <w:t>โดย</w:t>
      </w:r>
      <w:r w:rsidR="006D22DC" w:rsidRPr="006A6D30">
        <w:rPr>
          <w:rFonts w:ascii="Angsana New" w:hAnsi="Angsana New" w:hint="cs"/>
          <w:sz w:val="30"/>
          <w:szCs w:val="30"/>
          <w:cs/>
        </w:rPr>
        <w:t>มีที่อยู่จดทะเบียน</w:t>
      </w:r>
      <w:r w:rsidR="00B337E9" w:rsidRPr="006A6D30">
        <w:rPr>
          <w:rFonts w:ascii="Angsana New" w:hAnsi="Angsana New" w:hint="cs"/>
          <w:sz w:val="30"/>
          <w:szCs w:val="30"/>
          <w:cs/>
        </w:rPr>
        <w:t>ของบริษัท</w:t>
      </w:r>
      <w:r w:rsidR="006D22DC" w:rsidRPr="006A6D30">
        <w:rPr>
          <w:rFonts w:ascii="Angsana New" w:hAnsi="Angsana New" w:hint="cs"/>
          <w:sz w:val="30"/>
          <w:szCs w:val="30"/>
          <w:cs/>
        </w:rPr>
        <w:t>ตั้งอยู่เลขที่</w:t>
      </w:r>
      <w:r w:rsidR="006D22DC" w:rsidRPr="006A6D30">
        <w:rPr>
          <w:rFonts w:ascii="Angsana New" w:hAnsi="Angsana New" w:hint="cs"/>
          <w:sz w:val="30"/>
          <w:szCs w:val="30"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72</w:t>
      </w:r>
      <w:r w:rsidR="006D22DC" w:rsidRPr="006A6D30">
        <w:rPr>
          <w:rFonts w:ascii="Angsana New" w:hAnsi="Angsana New" w:hint="cs"/>
          <w:sz w:val="30"/>
          <w:szCs w:val="30"/>
        </w:rPr>
        <w:t xml:space="preserve"> </w:t>
      </w:r>
      <w:r w:rsidR="006D22DC" w:rsidRPr="006A6D30">
        <w:rPr>
          <w:rFonts w:ascii="Angsana New" w:hAnsi="Angsana New" w:hint="cs"/>
          <w:sz w:val="30"/>
          <w:szCs w:val="30"/>
          <w:cs/>
        </w:rPr>
        <w:t>ถนนงามวงศ์วาน ตำบลบางเขน อำเภอเมืองนนทบุรี จังหวัดนนทบุรี ประเทศไทย</w:t>
      </w:r>
    </w:p>
    <w:p w14:paraId="3F4AE1CB" w14:textId="77777777" w:rsidR="006D22DC" w:rsidRPr="006A6D30" w:rsidRDefault="006D22DC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6C51026" w14:textId="347A1E2D" w:rsidR="006D22DC" w:rsidRPr="006A6D30" w:rsidRDefault="006D22DC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>ผู้ถือหุ้นรายใหญ่ในระหว่างงวดได้แก่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การไฟฟ้าฝ่ายผลิตแห่งประเทศไทย</w:t>
      </w:r>
      <w:r w:rsidRPr="006A6D30">
        <w:rPr>
          <w:rFonts w:ascii="Angsana New" w:hAnsi="Angsana New" w:hint="cs"/>
          <w:sz w:val="30"/>
          <w:szCs w:val="30"/>
        </w:rPr>
        <w:t xml:space="preserve"> (“</w:t>
      </w:r>
      <w:r w:rsidRPr="006A6D30">
        <w:rPr>
          <w:rFonts w:ascii="Angsana New" w:hAnsi="Angsana New" w:hint="cs"/>
          <w:sz w:val="30"/>
          <w:szCs w:val="30"/>
          <w:cs/>
        </w:rPr>
        <w:t>กฟผ</w:t>
      </w:r>
      <w:r w:rsidRPr="006A6D30">
        <w:rPr>
          <w:rFonts w:ascii="Angsana New" w:hAnsi="Angsana New" w:hint="cs"/>
          <w:sz w:val="30"/>
          <w:szCs w:val="30"/>
        </w:rPr>
        <w:t>.”) (</w:t>
      </w:r>
      <w:r w:rsidRPr="006A6D30">
        <w:rPr>
          <w:rFonts w:ascii="Angsana New" w:hAnsi="Angsana New" w:hint="cs"/>
          <w:sz w:val="30"/>
          <w:szCs w:val="30"/>
          <w:cs/>
        </w:rPr>
        <w:t xml:space="preserve">ถือหุ้นร้อยละ </w:t>
      </w:r>
      <w:r w:rsidR="00AA32E8" w:rsidRPr="00AA32E8">
        <w:rPr>
          <w:rFonts w:ascii="Angsana New" w:hAnsi="Angsana New" w:hint="cs"/>
          <w:sz w:val="30"/>
          <w:szCs w:val="30"/>
        </w:rPr>
        <w:t>45</w:t>
      </w:r>
      <w:r w:rsidRPr="006A6D30">
        <w:rPr>
          <w:rFonts w:ascii="Angsana New" w:hAnsi="Angsana New" w:hint="cs"/>
          <w:sz w:val="30"/>
          <w:szCs w:val="30"/>
        </w:rPr>
        <w:t xml:space="preserve">) </w:t>
      </w:r>
      <w:r w:rsidRPr="006A6D30">
        <w:rPr>
          <w:rFonts w:ascii="Angsana New" w:hAnsi="Angsana New" w:hint="cs"/>
          <w:sz w:val="30"/>
          <w:szCs w:val="30"/>
          <w:cs/>
        </w:rPr>
        <w:t>ซึ่งเป็น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="00B165D6" w:rsidRPr="006A6D30">
        <w:rPr>
          <w:rFonts w:ascii="Angsana New" w:hAnsi="Angsana New" w:hint="cs"/>
          <w:sz w:val="30"/>
          <w:szCs w:val="30"/>
        </w:rPr>
        <w:br/>
      </w:r>
      <w:r w:rsidRPr="006A6D30">
        <w:rPr>
          <w:rFonts w:ascii="Angsana New" w:hAnsi="Angsana New" w:hint="cs"/>
          <w:sz w:val="30"/>
          <w:szCs w:val="30"/>
          <w:cs/>
        </w:rPr>
        <w:t>นิติบุคคลที่จัดตั้งขึ้นในประเทศไทย</w:t>
      </w:r>
    </w:p>
    <w:p w14:paraId="41094EC2" w14:textId="77777777" w:rsidR="006D22DC" w:rsidRPr="006A6D30" w:rsidRDefault="006D22DC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1F30DC" w14:textId="4D1F0FF3" w:rsidR="006D22DC" w:rsidRPr="006A6D30" w:rsidRDefault="006D22DC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</w:t>
      </w:r>
      <w:r w:rsidR="00147412" w:rsidRPr="006A6D30">
        <w:rPr>
          <w:rFonts w:ascii="Angsana New" w:hAnsi="Angsana New" w:hint="cs"/>
          <w:sz w:val="30"/>
          <w:szCs w:val="30"/>
          <w:cs/>
        </w:rPr>
        <w:t xml:space="preserve">การลงทุนในบริษัทที่มีวัตถุประสงค์ในการผลิตและจำหน่ายพลังงานไฟฟ้า </w:t>
      </w:r>
      <w:r w:rsidR="0082412F" w:rsidRPr="006A6D30">
        <w:rPr>
          <w:rFonts w:ascii="Angsana New" w:hAnsi="Angsana New" w:hint="cs"/>
          <w:sz w:val="30"/>
          <w:szCs w:val="30"/>
          <w:cs/>
        </w:rPr>
        <w:br/>
      </w:r>
      <w:r w:rsidR="00147412" w:rsidRPr="006A6D30">
        <w:rPr>
          <w:rFonts w:ascii="Angsana New" w:hAnsi="Angsana New" w:hint="cs"/>
          <w:sz w:val="30"/>
          <w:szCs w:val="30"/>
          <w:cs/>
        </w:rPr>
        <w:t xml:space="preserve">และธุรกิจเกี่ยวเนื่อง </w:t>
      </w:r>
      <w:r w:rsidRPr="006A6D30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บริษัทร่วมและการร่วมค้า ณ วันที่ </w:t>
      </w:r>
      <w:r w:rsidR="00AA32E8" w:rsidRPr="00AA32E8">
        <w:rPr>
          <w:rFonts w:ascii="Angsana New" w:hAnsi="Angsana New" w:hint="cs"/>
          <w:sz w:val="30"/>
          <w:szCs w:val="30"/>
        </w:rPr>
        <w:t>30</w:t>
      </w:r>
      <w:r w:rsidR="00126C68" w:rsidRPr="006A6D30">
        <w:rPr>
          <w:rFonts w:ascii="Angsana New" w:hAnsi="Angsana New" w:hint="cs"/>
          <w:sz w:val="30"/>
          <w:szCs w:val="30"/>
        </w:rPr>
        <w:t xml:space="preserve"> </w:t>
      </w:r>
      <w:r w:rsidR="00EE0DEA" w:rsidRPr="006A6D30">
        <w:rPr>
          <w:rFonts w:ascii="Angsana New" w:hAnsi="Angsana New" w:hint="cs"/>
          <w:sz w:val="30"/>
          <w:szCs w:val="30"/>
          <w:cs/>
        </w:rPr>
        <w:t>กันยายน</w:t>
      </w:r>
      <w:r w:rsidR="00126C68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73BA8" w:rsidRPr="006A6D30">
        <w:rPr>
          <w:rFonts w:ascii="Angsana New" w:hAnsi="Angsana New" w:hint="cs"/>
          <w:sz w:val="30"/>
          <w:szCs w:val="30"/>
          <w:cs/>
        </w:rPr>
        <w:br/>
      </w:r>
      <w:r w:rsidR="00AA32E8" w:rsidRPr="00AA32E8">
        <w:rPr>
          <w:rFonts w:ascii="Angsana New" w:hAnsi="Angsana New" w:hint="cs"/>
          <w:sz w:val="30"/>
          <w:szCs w:val="30"/>
        </w:rPr>
        <w:t>31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A32E8" w:rsidRPr="00AA32E8">
        <w:rPr>
          <w:rFonts w:ascii="Angsana New" w:hAnsi="Angsana New" w:hint="cs"/>
          <w:sz w:val="30"/>
          <w:szCs w:val="30"/>
        </w:rPr>
        <w:t>2562</w:t>
      </w:r>
      <w:r w:rsidRPr="006A6D30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0A22D3B" w14:textId="77777777" w:rsidR="00745965" w:rsidRPr="006A6D30" w:rsidRDefault="00745965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0" w:type="dxa"/>
        <w:tblInd w:w="450" w:type="dxa"/>
        <w:tblLook w:val="01E0" w:firstRow="1" w:lastRow="1" w:firstColumn="1" w:lastColumn="1" w:noHBand="0" w:noVBand="0"/>
      </w:tblPr>
      <w:tblGrid>
        <w:gridCol w:w="3312"/>
        <w:gridCol w:w="2520"/>
        <w:gridCol w:w="1350"/>
        <w:gridCol w:w="1080"/>
        <w:gridCol w:w="1038"/>
      </w:tblGrid>
      <w:tr w:rsidR="00126C68" w:rsidRPr="006A6D30" w14:paraId="368549EA" w14:textId="77777777" w:rsidTr="009E050D">
        <w:trPr>
          <w:tblHeader/>
        </w:trPr>
        <w:tc>
          <w:tcPr>
            <w:tcW w:w="3312" w:type="dxa"/>
            <w:vAlign w:val="bottom"/>
          </w:tcPr>
          <w:p w14:paraId="78AE0AF2" w14:textId="77777777" w:rsidR="00126C68" w:rsidRPr="006A6D30" w:rsidRDefault="00126C68" w:rsidP="00CD5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520" w:type="dxa"/>
            <w:vAlign w:val="bottom"/>
          </w:tcPr>
          <w:p w14:paraId="47E6CFF0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  <w:vAlign w:val="bottom"/>
          </w:tcPr>
          <w:p w14:paraId="7CC404EC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06FDD0AB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จัดตั้ง</w:t>
            </w:r>
          </w:p>
        </w:tc>
        <w:tc>
          <w:tcPr>
            <w:tcW w:w="2118" w:type="dxa"/>
            <w:gridSpan w:val="2"/>
            <w:vAlign w:val="bottom"/>
          </w:tcPr>
          <w:p w14:paraId="523AD835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126C68" w:rsidRPr="006A6D30" w14:paraId="013263A6" w14:textId="77777777" w:rsidTr="009E050D">
        <w:trPr>
          <w:tblHeader/>
        </w:trPr>
        <w:tc>
          <w:tcPr>
            <w:tcW w:w="3312" w:type="dxa"/>
            <w:vAlign w:val="bottom"/>
          </w:tcPr>
          <w:p w14:paraId="327155A0" w14:textId="77777777" w:rsidR="00126C68" w:rsidRPr="006A6D30" w:rsidRDefault="00126C68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40EE96C5" w14:textId="77777777" w:rsidR="00126C68" w:rsidRPr="006A6D30" w:rsidRDefault="00126C68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1ACD86" w14:textId="77777777" w:rsidR="00126C68" w:rsidRPr="006A6D30" w:rsidRDefault="00126C68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4B4BDF" w14:textId="5ABC0B46" w:rsidR="00126C68" w:rsidRPr="006A6D30" w:rsidRDefault="00AA32E8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30</w:t>
            </w:r>
            <w:r w:rsidR="00126C68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38" w:type="dxa"/>
            <w:vAlign w:val="bottom"/>
          </w:tcPr>
          <w:p w14:paraId="22AA7AB6" w14:textId="3241EF97" w:rsidR="00126C68" w:rsidRPr="006A6D30" w:rsidRDefault="00AA32E8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126C68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126C68" w:rsidRPr="006A6D3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26C68" w:rsidRPr="006A6D30" w14:paraId="3B174C5E" w14:textId="77777777" w:rsidTr="009E050D">
        <w:trPr>
          <w:tblHeader/>
        </w:trPr>
        <w:tc>
          <w:tcPr>
            <w:tcW w:w="3312" w:type="dxa"/>
            <w:vAlign w:val="bottom"/>
          </w:tcPr>
          <w:p w14:paraId="05258E62" w14:textId="77777777" w:rsidR="00126C68" w:rsidRPr="006A6D30" w:rsidRDefault="00126C68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0CD3E620" w14:textId="77777777" w:rsidR="00126C68" w:rsidRPr="006A6D30" w:rsidRDefault="00126C68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301228" w14:textId="77777777" w:rsidR="00126C68" w:rsidRPr="006A6D30" w:rsidRDefault="00126C68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354967" w14:textId="7B228D6F" w:rsidR="00126C68" w:rsidRPr="006A6D30" w:rsidRDefault="00AA32E8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038" w:type="dxa"/>
            <w:vAlign w:val="bottom"/>
          </w:tcPr>
          <w:p w14:paraId="424DBB4D" w14:textId="3DEE3E95" w:rsidR="00126C68" w:rsidRPr="006A6D30" w:rsidRDefault="00AA32E8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126C68" w:rsidRPr="006A6D30" w14:paraId="517A9146" w14:textId="77777777" w:rsidTr="009E050D">
        <w:tc>
          <w:tcPr>
            <w:tcW w:w="3312" w:type="dxa"/>
            <w:vAlign w:val="bottom"/>
          </w:tcPr>
          <w:p w14:paraId="07D9925C" w14:textId="77777777" w:rsidR="00126C68" w:rsidRPr="006A6D30" w:rsidRDefault="00126C68" w:rsidP="00CD5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520" w:type="dxa"/>
            <w:vAlign w:val="bottom"/>
          </w:tcPr>
          <w:p w14:paraId="40D08F97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21683A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A840C7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9C9E59C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C68" w:rsidRPr="006A6D30" w14:paraId="707188DD" w14:textId="77777777" w:rsidTr="009E050D">
        <w:tc>
          <w:tcPr>
            <w:tcW w:w="3312" w:type="dxa"/>
            <w:vAlign w:val="bottom"/>
          </w:tcPr>
          <w:p w14:paraId="66241128" w14:textId="77777777" w:rsidR="00126C68" w:rsidRPr="006A6D30" w:rsidRDefault="00126C68" w:rsidP="00CD5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2520" w:type="dxa"/>
            <w:vAlign w:val="bottom"/>
          </w:tcPr>
          <w:p w14:paraId="10B3067F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3F0CFD3E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705C1BD2" w14:textId="4358CC39" w:rsidR="00126C68" w:rsidRPr="006A6D30" w:rsidRDefault="00AA32E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  <w:r w:rsidR="00126C68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038" w:type="dxa"/>
            <w:vAlign w:val="bottom"/>
          </w:tcPr>
          <w:p w14:paraId="18A44180" w14:textId="4E77B620" w:rsidR="00126C68" w:rsidRPr="006A6D30" w:rsidRDefault="00AA32E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  <w:r w:rsidR="00126C68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</w:tr>
      <w:tr w:rsidR="00126C68" w:rsidRPr="006A6D30" w14:paraId="11EA51CA" w14:textId="77777777" w:rsidTr="009E050D">
        <w:tc>
          <w:tcPr>
            <w:tcW w:w="3312" w:type="dxa"/>
            <w:vAlign w:val="bottom"/>
          </w:tcPr>
          <w:p w14:paraId="4E9C7D6C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64846AE1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พลังงานไฟฟ้าและลงทุนใน</w:t>
            </w:r>
          </w:p>
        </w:tc>
        <w:tc>
          <w:tcPr>
            <w:tcW w:w="1350" w:type="dxa"/>
            <w:vAlign w:val="bottom"/>
          </w:tcPr>
          <w:p w14:paraId="470520FD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CF6F4A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2ED3A81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C68" w:rsidRPr="006A6D30" w14:paraId="34AAFFF3" w14:textId="77777777" w:rsidTr="009E050D">
        <w:tc>
          <w:tcPr>
            <w:tcW w:w="3312" w:type="dxa"/>
            <w:vAlign w:val="bottom"/>
          </w:tcPr>
          <w:p w14:paraId="65506DA6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598B6D25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ธุรกิจเกี่ยวกับพลังงานไฟฟ้า</w:t>
            </w:r>
          </w:p>
        </w:tc>
        <w:tc>
          <w:tcPr>
            <w:tcW w:w="1350" w:type="dxa"/>
            <w:vAlign w:val="bottom"/>
          </w:tcPr>
          <w:p w14:paraId="54E6F73C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A7ADFC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ACA79AF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C68" w:rsidRPr="006A6D30" w14:paraId="4A4BE8E2" w14:textId="77777777" w:rsidTr="009E050D">
        <w:tc>
          <w:tcPr>
            <w:tcW w:w="3312" w:type="dxa"/>
            <w:vAlign w:val="bottom"/>
          </w:tcPr>
          <w:p w14:paraId="1F29CACC" w14:textId="77777777" w:rsidR="00126C68" w:rsidRPr="006A6D30" w:rsidRDefault="00126C68" w:rsidP="00CD5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2520" w:type="dxa"/>
            <w:vAlign w:val="bottom"/>
          </w:tcPr>
          <w:p w14:paraId="2155AC75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5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6EC5CEC1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3599C28B" w14:textId="10AEE7D4" w:rsidR="00126C68" w:rsidRPr="006A6D30" w:rsidRDefault="00AA32E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  <w:r w:rsidR="00126C68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038" w:type="dxa"/>
            <w:vAlign w:val="bottom"/>
          </w:tcPr>
          <w:p w14:paraId="66C90EDC" w14:textId="68D640BE" w:rsidR="00126C68" w:rsidRPr="006A6D30" w:rsidRDefault="00AA32E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  <w:r w:rsidR="00126C68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</w:tr>
      <w:tr w:rsidR="00126C68" w:rsidRPr="006A6D30" w14:paraId="1C171C59" w14:textId="77777777" w:rsidTr="009E050D">
        <w:tc>
          <w:tcPr>
            <w:tcW w:w="3312" w:type="dxa"/>
            <w:vAlign w:val="bottom"/>
          </w:tcPr>
          <w:p w14:paraId="5D321392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6525B056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71EACD73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7D8986E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B5CA448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4825" w:rsidRPr="006A6D30" w14:paraId="2A28B728" w14:textId="77777777" w:rsidTr="009E050D">
        <w:tc>
          <w:tcPr>
            <w:tcW w:w="3312" w:type="dxa"/>
            <w:vAlign w:val="bottom"/>
          </w:tcPr>
          <w:p w14:paraId="3DA75308" w14:textId="77777777" w:rsidR="00FD4825" w:rsidRPr="006A6D30" w:rsidRDefault="00FD4825" w:rsidP="00CD5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อาร์เอช อินเตอร์เนชั่นแนล </w:t>
            </w:r>
          </w:p>
        </w:tc>
        <w:tc>
          <w:tcPr>
            <w:tcW w:w="2520" w:type="dxa"/>
            <w:vAlign w:val="bottom"/>
          </w:tcPr>
          <w:p w14:paraId="5729256F" w14:textId="77777777" w:rsidR="00FD4825" w:rsidRPr="006A6D30" w:rsidRDefault="00FD4825" w:rsidP="00FD4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608DF0C2" w14:textId="77777777" w:rsidR="00FD4825" w:rsidRPr="006A6D30" w:rsidRDefault="00FD4825" w:rsidP="00FD4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405A2FB9" w14:textId="39E96D9B" w:rsidR="00FD4825" w:rsidRPr="006A6D30" w:rsidRDefault="00AA32E8" w:rsidP="00FD4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  <w:r w:rsidR="00FD4825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038" w:type="dxa"/>
            <w:vAlign w:val="bottom"/>
          </w:tcPr>
          <w:p w14:paraId="5EE59F9A" w14:textId="2A98855A" w:rsidR="00FD4825" w:rsidRPr="006A6D30" w:rsidRDefault="00AA32E8" w:rsidP="00FD4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  <w:r w:rsidR="00FD4825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</w:tr>
      <w:tr w:rsidR="00FD4825" w:rsidRPr="006A6D30" w14:paraId="4259097C" w14:textId="77777777" w:rsidTr="009E050D">
        <w:tc>
          <w:tcPr>
            <w:tcW w:w="3312" w:type="dxa"/>
            <w:vAlign w:val="bottom"/>
          </w:tcPr>
          <w:p w14:paraId="770735B2" w14:textId="77777777" w:rsidR="00FD4825" w:rsidRPr="006A6D30" w:rsidRDefault="00FD4825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คอร์ปอเรชั่น จำกัด</w:t>
            </w:r>
          </w:p>
        </w:tc>
        <w:tc>
          <w:tcPr>
            <w:tcW w:w="2520" w:type="dxa"/>
            <w:vAlign w:val="bottom"/>
          </w:tcPr>
          <w:p w14:paraId="6AA3E865" w14:textId="77777777" w:rsidR="00FD4825" w:rsidRPr="006A6D30" w:rsidRDefault="00FD4825" w:rsidP="00FD4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2D1758EA" w14:textId="77777777" w:rsidR="00FD4825" w:rsidRPr="006A6D30" w:rsidRDefault="00FD4825" w:rsidP="00FD4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3BAC3E6" w14:textId="77777777" w:rsidR="00FD4825" w:rsidRPr="006A6D30" w:rsidRDefault="00FD4825" w:rsidP="00FD4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EFA45EA" w14:textId="77777777" w:rsidR="00FD4825" w:rsidRPr="006A6D30" w:rsidRDefault="00FD4825" w:rsidP="00FD4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C68" w:rsidRPr="006A6D30" w14:paraId="4AAAD4E9" w14:textId="77777777" w:rsidTr="009E050D">
        <w:tc>
          <w:tcPr>
            <w:tcW w:w="3312" w:type="dxa"/>
            <w:vAlign w:val="bottom"/>
          </w:tcPr>
          <w:p w14:paraId="1E697801" w14:textId="77777777" w:rsidR="00126C68" w:rsidRPr="006A6D30" w:rsidRDefault="00126C68" w:rsidP="00CD5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ราช โอแอนด์เอ็ม จำกัด</w:t>
            </w:r>
          </w:p>
        </w:tc>
        <w:tc>
          <w:tcPr>
            <w:tcW w:w="2520" w:type="dxa"/>
            <w:vAlign w:val="bottom"/>
          </w:tcPr>
          <w:p w14:paraId="4F2D78E2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บริการเดินเครื่องและ</w:t>
            </w:r>
          </w:p>
        </w:tc>
        <w:tc>
          <w:tcPr>
            <w:tcW w:w="1350" w:type="dxa"/>
            <w:vAlign w:val="bottom"/>
          </w:tcPr>
          <w:p w14:paraId="1E834A9F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2DD28B68" w14:textId="5F02E0CA" w:rsidR="00126C68" w:rsidRPr="006A6D30" w:rsidRDefault="00AA32E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  <w:r w:rsidR="00126C68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038" w:type="dxa"/>
            <w:vAlign w:val="bottom"/>
          </w:tcPr>
          <w:p w14:paraId="013ADFDD" w14:textId="3EF349A0" w:rsidR="00126C68" w:rsidRPr="006A6D30" w:rsidRDefault="00AA32E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  <w:r w:rsidR="00126C68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</w:tr>
      <w:tr w:rsidR="00126C68" w:rsidRPr="006A6D30" w14:paraId="0B3FE0F3" w14:textId="77777777" w:rsidTr="009E050D">
        <w:tc>
          <w:tcPr>
            <w:tcW w:w="3312" w:type="dxa"/>
            <w:vAlign w:val="bottom"/>
          </w:tcPr>
          <w:p w14:paraId="16B6CE42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7E137039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บำรุงรักษาโรงไฟฟ้า</w:t>
            </w:r>
          </w:p>
        </w:tc>
        <w:tc>
          <w:tcPr>
            <w:tcW w:w="1350" w:type="dxa"/>
            <w:vAlign w:val="bottom"/>
          </w:tcPr>
          <w:p w14:paraId="4AC52807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89D6EFC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AB7763E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280A" w:rsidRPr="006A6D30" w14:paraId="32F5B4D5" w14:textId="77777777" w:rsidTr="009E050D">
        <w:tc>
          <w:tcPr>
            <w:tcW w:w="3312" w:type="dxa"/>
            <w:vAlign w:val="bottom"/>
          </w:tcPr>
          <w:p w14:paraId="40AF99A1" w14:textId="77777777" w:rsidR="0006280A" w:rsidRPr="006A6D30" w:rsidRDefault="0006280A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2BA5934D" w14:textId="77777777" w:rsidR="0006280A" w:rsidRPr="006A6D30" w:rsidRDefault="0006280A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A10B456" w14:textId="77777777" w:rsidR="0006280A" w:rsidRPr="006A6D30" w:rsidRDefault="0006280A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DE30608" w14:textId="77777777" w:rsidR="0006280A" w:rsidRPr="006A6D30" w:rsidRDefault="0006280A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96B42FD" w14:textId="77777777" w:rsidR="0006280A" w:rsidRPr="006A6D30" w:rsidRDefault="0006280A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E1F" w:rsidRPr="006A6D30" w14:paraId="1E1EBADB" w14:textId="77777777" w:rsidTr="009E050D">
        <w:tc>
          <w:tcPr>
            <w:tcW w:w="3312" w:type="dxa"/>
            <w:vAlign w:val="bottom"/>
          </w:tcPr>
          <w:p w14:paraId="0FF27E94" w14:textId="17A2AAFC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บริษัทย่อยทางตรง</w:t>
            </w:r>
          </w:p>
        </w:tc>
        <w:tc>
          <w:tcPr>
            <w:tcW w:w="2520" w:type="dxa"/>
            <w:vAlign w:val="bottom"/>
          </w:tcPr>
          <w:p w14:paraId="64EEB660" w14:textId="77777777" w:rsidR="009B5E1F" w:rsidRPr="006A6D30" w:rsidRDefault="009B5E1F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4D76D13" w14:textId="77777777" w:rsidR="009B5E1F" w:rsidRPr="006A6D30" w:rsidRDefault="009B5E1F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7803078" w14:textId="77777777" w:rsidR="009B5E1F" w:rsidRPr="006A6D30" w:rsidRDefault="009B5E1F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BD038C6" w14:textId="77777777" w:rsidR="009B5E1F" w:rsidRPr="006A6D30" w:rsidRDefault="009B5E1F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C68" w:rsidRPr="006A6D30" w14:paraId="2F290E71" w14:textId="77777777" w:rsidTr="009E050D">
        <w:tc>
          <w:tcPr>
            <w:tcW w:w="3312" w:type="dxa"/>
            <w:vAlign w:val="bottom"/>
          </w:tcPr>
          <w:p w14:paraId="2CA57523" w14:textId="77777777" w:rsidR="00126C68" w:rsidRPr="006A6D30" w:rsidRDefault="00126C68" w:rsidP="00CD5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 อัลลายแอนซ์ จำกัด</w:t>
            </w:r>
          </w:p>
        </w:tc>
        <w:tc>
          <w:tcPr>
            <w:tcW w:w="2520" w:type="dxa"/>
            <w:vAlign w:val="bottom"/>
          </w:tcPr>
          <w:p w14:paraId="628B95A8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5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1FF934FC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3672710D" w14:textId="497C3E71" w:rsidR="00126C68" w:rsidRPr="006A6D30" w:rsidRDefault="00AA32E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  <w:r w:rsidR="00126C68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038" w:type="dxa"/>
            <w:vAlign w:val="bottom"/>
          </w:tcPr>
          <w:p w14:paraId="5F67E0D4" w14:textId="47DDE2BB" w:rsidR="00126C68" w:rsidRPr="006A6D30" w:rsidRDefault="00AA32E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  <w:r w:rsidR="00126C68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</w:tr>
      <w:tr w:rsidR="00126C68" w:rsidRPr="006A6D30" w14:paraId="0288FBC3" w14:textId="77777777" w:rsidTr="009E050D">
        <w:tc>
          <w:tcPr>
            <w:tcW w:w="3312" w:type="dxa"/>
            <w:vAlign w:val="bottom"/>
          </w:tcPr>
          <w:p w14:paraId="551BCE54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26C75F15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4997780D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2E5793E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869164A" w14:textId="77777777" w:rsidR="00126C68" w:rsidRPr="006A6D30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3BE47170" w14:textId="77777777" w:rsidTr="007C6E72">
        <w:trPr>
          <w:trHeight w:val="371"/>
        </w:trPr>
        <w:tc>
          <w:tcPr>
            <w:tcW w:w="3312" w:type="dxa"/>
            <w:vAlign w:val="bottom"/>
          </w:tcPr>
          <w:p w14:paraId="5C2F2A60" w14:textId="77777777" w:rsidR="00566F62" w:rsidRPr="006A6D30" w:rsidRDefault="00566F62" w:rsidP="00CD5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หินกองเพาเวอร์โฮลดิ้ง จำกัด</w:t>
            </w:r>
            <w:r w:rsidR="0062245D" w:rsidRPr="006A6D30">
              <w:rPr>
                <w:rFonts w:ascii="Angsana New" w:hAnsi="Angsana New" w:hint="cs"/>
                <w:sz w:val="30"/>
                <w:szCs w:val="30"/>
              </w:rPr>
              <w:t>*</w:t>
            </w:r>
          </w:p>
        </w:tc>
        <w:tc>
          <w:tcPr>
            <w:tcW w:w="2520" w:type="dxa"/>
            <w:vAlign w:val="bottom"/>
          </w:tcPr>
          <w:p w14:paraId="18798A1C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5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09B40780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5A907D3C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38" w:type="dxa"/>
            <w:vAlign w:val="bottom"/>
          </w:tcPr>
          <w:p w14:paraId="7421486D" w14:textId="207982CD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  <w:r w:rsidR="00566F62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</w:tr>
      <w:tr w:rsidR="00566F62" w:rsidRPr="006A6D30" w14:paraId="1F478D98" w14:textId="77777777" w:rsidTr="007C6E72">
        <w:trPr>
          <w:trHeight w:val="227"/>
        </w:trPr>
        <w:tc>
          <w:tcPr>
            <w:tcW w:w="3312" w:type="dxa"/>
            <w:vAlign w:val="bottom"/>
          </w:tcPr>
          <w:p w14:paraId="45E0A8A2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56B22B9D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0C3FFAEF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D8A4E96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DF586F8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31408DAD" w14:textId="77777777" w:rsidTr="009E050D">
        <w:tc>
          <w:tcPr>
            <w:tcW w:w="3312" w:type="dxa"/>
            <w:vAlign w:val="bottom"/>
          </w:tcPr>
          <w:p w14:paraId="170FCE39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  <w:r w:rsidRPr="006A6D30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ราช โคเจนเนอเรชั่น จำกัด</w:t>
            </w:r>
          </w:p>
        </w:tc>
        <w:tc>
          <w:tcPr>
            <w:tcW w:w="2520" w:type="dxa"/>
            <w:vAlign w:val="bottom"/>
          </w:tcPr>
          <w:p w14:paraId="5467178E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11FF7AEE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111BB5DC" w14:textId="7CF562C8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trike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  <w:r w:rsidR="00566F62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97</w:t>
            </w:r>
          </w:p>
        </w:tc>
        <w:tc>
          <w:tcPr>
            <w:tcW w:w="1038" w:type="dxa"/>
            <w:vAlign w:val="bottom"/>
          </w:tcPr>
          <w:p w14:paraId="6F1C71A4" w14:textId="340A972A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trike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  <w:r w:rsidR="00566F62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97</w:t>
            </w:r>
          </w:p>
        </w:tc>
      </w:tr>
      <w:tr w:rsidR="00566F62" w:rsidRPr="006A6D30" w14:paraId="4C01D477" w14:textId="77777777" w:rsidTr="009E050D">
        <w:tc>
          <w:tcPr>
            <w:tcW w:w="3312" w:type="dxa"/>
            <w:vAlign w:val="bottom"/>
          </w:tcPr>
          <w:p w14:paraId="1487EB4F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3D5AF7C9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พลังงานไฟฟ้าและน้ำเย็น</w:t>
            </w:r>
          </w:p>
        </w:tc>
        <w:tc>
          <w:tcPr>
            <w:tcW w:w="1350" w:type="dxa"/>
            <w:vAlign w:val="bottom"/>
          </w:tcPr>
          <w:p w14:paraId="65E0BBCD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99182E2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E570904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</w:tr>
      <w:tr w:rsidR="00566F62" w:rsidRPr="006A6D30" w14:paraId="4A7881D9" w14:textId="77777777" w:rsidTr="009E050D">
        <w:tc>
          <w:tcPr>
            <w:tcW w:w="3312" w:type="dxa"/>
            <w:vAlign w:val="bottom"/>
          </w:tcPr>
          <w:p w14:paraId="7D40B64A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ราช</w:t>
            </w:r>
            <w:r w:rsidRPr="006A6D30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>-</w:t>
            </w:r>
            <w:r w:rsidRPr="006A6D30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ลาว เซอร์วิส จำกัด</w:t>
            </w:r>
          </w:p>
        </w:tc>
        <w:tc>
          <w:tcPr>
            <w:tcW w:w="2520" w:type="dxa"/>
            <w:vAlign w:val="bottom"/>
          </w:tcPr>
          <w:p w14:paraId="369E25A7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บริการเดินเครื่องและ</w:t>
            </w:r>
          </w:p>
        </w:tc>
        <w:tc>
          <w:tcPr>
            <w:tcW w:w="1350" w:type="dxa"/>
            <w:vAlign w:val="bottom"/>
          </w:tcPr>
          <w:p w14:paraId="6C173961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vAlign w:val="bottom"/>
          </w:tcPr>
          <w:p w14:paraId="5201238A" w14:textId="054FA5F8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  <w:r w:rsidR="00566F62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038" w:type="dxa"/>
            <w:vAlign w:val="bottom"/>
          </w:tcPr>
          <w:p w14:paraId="10BD5527" w14:textId="61D4D110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  <w:r w:rsidR="00566F62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</w:tr>
      <w:tr w:rsidR="00566F62" w:rsidRPr="006A6D30" w14:paraId="47852012" w14:textId="77777777" w:rsidTr="009E050D">
        <w:tc>
          <w:tcPr>
            <w:tcW w:w="3312" w:type="dxa"/>
            <w:vAlign w:val="bottom"/>
          </w:tcPr>
          <w:p w14:paraId="0C1A4304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6689BA7B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บำรุงรักษาโรงไฟฟ้า</w:t>
            </w:r>
          </w:p>
        </w:tc>
        <w:tc>
          <w:tcPr>
            <w:tcW w:w="1350" w:type="dxa"/>
            <w:vAlign w:val="bottom"/>
          </w:tcPr>
          <w:p w14:paraId="4CC3EC35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34979D5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4D3AC49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2062184F" w14:textId="77777777" w:rsidTr="009E050D">
        <w:tc>
          <w:tcPr>
            <w:tcW w:w="3312" w:type="dxa"/>
            <w:vAlign w:val="bottom"/>
          </w:tcPr>
          <w:p w14:paraId="592C2B2E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0E8158FC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และลงทุนในธุรกิจเกี่ยวเนื่อง</w:t>
            </w:r>
          </w:p>
        </w:tc>
        <w:tc>
          <w:tcPr>
            <w:tcW w:w="1350" w:type="dxa"/>
            <w:vAlign w:val="bottom"/>
          </w:tcPr>
          <w:p w14:paraId="133F63C9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1E3DE41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DD21AFD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70E9D7D9" w14:textId="77777777" w:rsidTr="009E050D">
        <w:tc>
          <w:tcPr>
            <w:tcW w:w="3312" w:type="dxa"/>
            <w:vAlign w:val="bottom"/>
          </w:tcPr>
          <w:p w14:paraId="6E4B423F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583969E4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DA0252C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BEDE8D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C6CB1B1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0E412315" w14:textId="77777777" w:rsidTr="007C6E72">
        <w:trPr>
          <w:trHeight w:val="263"/>
        </w:trPr>
        <w:tc>
          <w:tcPr>
            <w:tcW w:w="3312" w:type="dxa"/>
            <w:vAlign w:val="bottom"/>
          </w:tcPr>
          <w:p w14:paraId="560A861C" w14:textId="77777777" w:rsidR="00566F62" w:rsidRPr="006A6D30" w:rsidRDefault="00566F62" w:rsidP="00CD5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520" w:type="dxa"/>
            <w:vAlign w:val="bottom"/>
          </w:tcPr>
          <w:p w14:paraId="6CC7B7C3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4E19AA4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F66783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0EDCF94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122F5117" w14:textId="77777777" w:rsidTr="009E050D">
        <w:tc>
          <w:tcPr>
            <w:tcW w:w="3312" w:type="dxa"/>
            <w:vAlign w:val="bottom"/>
          </w:tcPr>
          <w:p w14:paraId="73EB8696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2520" w:type="dxa"/>
            <w:vAlign w:val="bottom"/>
          </w:tcPr>
          <w:p w14:paraId="2D971DE8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19631909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มอริเชียส</w:t>
            </w:r>
          </w:p>
        </w:tc>
        <w:tc>
          <w:tcPr>
            <w:tcW w:w="1080" w:type="dxa"/>
            <w:vAlign w:val="bottom"/>
          </w:tcPr>
          <w:p w14:paraId="09C43A40" w14:textId="56FF9BAE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1038" w:type="dxa"/>
            <w:vAlign w:val="bottom"/>
          </w:tcPr>
          <w:p w14:paraId="47FB63C5" w14:textId="6CD33E9A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566F62" w:rsidRPr="006A6D30" w14:paraId="78341753" w14:textId="77777777" w:rsidTr="009E050D">
        <w:tc>
          <w:tcPr>
            <w:tcW w:w="3312" w:type="dxa"/>
            <w:vAlign w:val="bottom"/>
          </w:tcPr>
          <w:p w14:paraId="3C468EA3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(มอริเชียส) คอร์ปอเรชั่น จำกัด</w:t>
            </w:r>
          </w:p>
        </w:tc>
        <w:tc>
          <w:tcPr>
            <w:tcW w:w="2520" w:type="dxa"/>
            <w:vAlign w:val="bottom"/>
          </w:tcPr>
          <w:p w14:paraId="79DACE4A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350" w:type="dxa"/>
            <w:vAlign w:val="bottom"/>
          </w:tcPr>
          <w:p w14:paraId="5A28ED3C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F21F67A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04F9A4CE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6F62" w:rsidRPr="006A6D30" w14:paraId="3CBC9F2D" w14:textId="77777777" w:rsidTr="009E050D">
        <w:tc>
          <w:tcPr>
            <w:tcW w:w="3312" w:type="dxa"/>
            <w:vAlign w:val="bottom"/>
          </w:tcPr>
          <w:p w14:paraId="016FB69B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2520" w:type="dxa"/>
            <w:vAlign w:val="bottom"/>
          </w:tcPr>
          <w:p w14:paraId="35BCF7B4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2D77925A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80" w:type="dxa"/>
            <w:vAlign w:val="bottom"/>
          </w:tcPr>
          <w:p w14:paraId="5F366374" w14:textId="78A82E11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1038" w:type="dxa"/>
            <w:vAlign w:val="bottom"/>
          </w:tcPr>
          <w:p w14:paraId="44925466" w14:textId="74916BBE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566F62" w:rsidRPr="006A6D30" w14:paraId="7BBF7E96" w14:textId="77777777" w:rsidTr="009E050D">
        <w:tc>
          <w:tcPr>
            <w:tcW w:w="3312" w:type="dxa"/>
            <w:vAlign w:val="bottom"/>
          </w:tcPr>
          <w:p w14:paraId="2B335E2F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2520" w:type="dxa"/>
            <w:vAlign w:val="bottom"/>
          </w:tcPr>
          <w:p w14:paraId="6CB10CEF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350" w:type="dxa"/>
            <w:vAlign w:val="bottom"/>
          </w:tcPr>
          <w:p w14:paraId="5F4A2130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9E80BB9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6169785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0AE22AB9" w14:textId="77777777" w:rsidTr="009E050D">
        <w:tc>
          <w:tcPr>
            <w:tcW w:w="3312" w:type="dxa"/>
            <w:vAlign w:val="bottom"/>
          </w:tcPr>
          <w:p w14:paraId="7C684650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ราช</w:t>
            </w:r>
            <w:r w:rsidRPr="006A6D30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ออสเตรเลีย คอร์ปอเรชั่น </w:t>
            </w:r>
          </w:p>
        </w:tc>
        <w:tc>
          <w:tcPr>
            <w:tcW w:w="2520" w:type="dxa"/>
            <w:vAlign w:val="bottom"/>
          </w:tcPr>
          <w:p w14:paraId="475E54C9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พัฒนาและดำเนินการ</w:t>
            </w:r>
          </w:p>
        </w:tc>
        <w:tc>
          <w:tcPr>
            <w:tcW w:w="1350" w:type="dxa"/>
            <w:vAlign w:val="bottom"/>
          </w:tcPr>
          <w:p w14:paraId="08E78840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1080" w:type="dxa"/>
            <w:vAlign w:val="bottom"/>
          </w:tcPr>
          <w:p w14:paraId="3562C1F0" w14:textId="58B895D9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1038" w:type="dxa"/>
            <w:vAlign w:val="bottom"/>
          </w:tcPr>
          <w:p w14:paraId="28B6E0FE" w14:textId="5172506C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566F62" w:rsidRPr="006A6D30" w14:paraId="423E545C" w14:textId="77777777" w:rsidTr="009E050D">
        <w:tc>
          <w:tcPr>
            <w:tcW w:w="3312" w:type="dxa"/>
            <w:vAlign w:val="bottom"/>
          </w:tcPr>
          <w:p w14:paraId="218DA266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จำกัด</w:t>
            </w:r>
            <w:r w:rsidRPr="006A6D30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2520" w:type="dxa"/>
            <w:vAlign w:val="bottom"/>
          </w:tcPr>
          <w:p w14:paraId="519BD674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โรงไฟฟ้าและลงทุนใน</w:t>
            </w:r>
          </w:p>
        </w:tc>
        <w:tc>
          <w:tcPr>
            <w:tcW w:w="1350" w:type="dxa"/>
            <w:vAlign w:val="bottom"/>
          </w:tcPr>
          <w:p w14:paraId="627F1135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FC3FBC4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5C9E5C0D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6F62" w:rsidRPr="006A6D30" w14:paraId="33BE079D" w14:textId="77777777" w:rsidTr="009E050D">
        <w:tc>
          <w:tcPr>
            <w:tcW w:w="3312" w:type="dxa"/>
            <w:vAlign w:val="bottom"/>
          </w:tcPr>
          <w:p w14:paraId="6C372E01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1BECBB60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ธุรกิจเกี่ยวกับพลังงานไฟฟ้า</w:t>
            </w:r>
          </w:p>
        </w:tc>
        <w:tc>
          <w:tcPr>
            <w:tcW w:w="1350" w:type="dxa"/>
            <w:vAlign w:val="bottom"/>
          </w:tcPr>
          <w:p w14:paraId="63DD11A3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2FA8A29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093089B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5BAAC97A" w14:textId="77777777" w:rsidTr="009E050D">
        <w:tc>
          <w:tcPr>
            <w:tcW w:w="3312" w:type="dxa"/>
            <w:vAlign w:val="bottom"/>
          </w:tcPr>
          <w:p w14:paraId="1C36DBB1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ราช ไชน่า พาวเวอร์ จำกัด</w:t>
            </w:r>
          </w:p>
        </w:tc>
        <w:tc>
          <w:tcPr>
            <w:tcW w:w="2520" w:type="dxa"/>
            <w:vAlign w:val="bottom"/>
          </w:tcPr>
          <w:p w14:paraId="7F96DDFA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59CEC75D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ฮ่องกง</w:t>
            </w:r>
          </w:p>
        </w:tc>
        <w:tc>
          <w:tcPr>
            <w:tcW w:w="1080" w:type="dxa"/>
            <w:vAlign w:val="bottom"/>
          </w:tcPr>
          <w:p w14:paraId="6CC32B40" w14:textId="4C2D1ACA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1038" w:type="dxa"/>
            <w:vAlign w:val="bottom"/>
          </w:tcPr>
          <w:p w14:paraId="165F28BE" w14:textId="62092879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566F62" w:rsidRPr="006A6D30" w14:paraId="3758D3FF" w14:textId="77777777" w:rsidTr="009E050D">
        <w:tc>
          <w:tcPr>
            <w:tcW w:w="3312" w:type="dxa"/>
            <w:vAlign w:val="bottom"/>
          </w:tcPr>
          <w:p w14:paraId="42003FF6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1EA296C3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350" w:type="dxa"/>
            <w:vAlign w:val="bottom"/>
          </w:tcPr>
          <w:p w14:paraId="5E7E7AE0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53CBA85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5CC3D4E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78CB967E" w14:textId="77777777" w:rsidTr="009E050D">
        <w:tc>
          <w:tcPr>
            <w:tcW w:w="3312" w:type="dxa"/>
            <w:vAlign w:val="bottom"/>
          </w:tcPr>
          <w:p w14:paraId="65C99E73" w14:textId="23C5AB01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อาร์อี โซลาร์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14:paraId="02D08031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13D2862F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0E727D44" w14:textId="7668E083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  <w:r w:rsidR="00566F62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038" w:type="dxa"/>
            <w:vAlign w:val="bottom"/>
          </w:tcPr>
          <w:p w14:paraId="593C490E" w14:textId="4809F0D3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  <w:r w:rsidR="00566F62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</w:tr>
      <w:tr w:rsidR="00566F62" w:rsidRPr="006A6D30" w14:paraId="29973C26" w14:textId="77777777" w:rsidTr="009E050D">
        <w:tc>
          <w:tcPr>
            <w:tcW w:w="3312" w:type="dxa"/>
            <w:vAlign w:val="bottom"/>
          </w:tcPr>
          <w:p w14:paraId="35595C01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402B727F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5DD44DB3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4B5A485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377549A6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2DE13CAF" w14:textId="77777777" w:rsidTr="009E050D">
        <w:tc>
          <w:tcPr>
            <w:tcW w:w="3312" w:type="dxa"/>
            <w:vAlign w:val="bottom"/>
          </w:tcPr>
          <w:p w14:paraId="29EB454A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ซีเอ็นไบโอแมส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14:paraId="41CDE64C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1308D737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55351825" w14:textId="0A2BEC34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  <w:r w:rsidR="00566F62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038" w:type="dxa"/>
            <w:vAlign w:val="bottom"/>
          </w:tcPr>
          <w:p w14:paraId="70EC2200" w14:textId="6D50DEA1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  <w:r w:rsidR="00566F62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</w:tr>
      <w:tr w:rsidR="00566F62" w:rsidRPr="006A6D30" w14:paraId="679F5D1D" w14:textId="77777777" w:rsidTr="009E050D">
        <w:tc>
          <w:tcPr>
            <w:tcW w:w="3312" w:type="dxa"/>
            <w:vAlign w:val="bottom"/>
          </w:tcPr>
          <w:p w14:paraId="34E1C198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(อยู่ระหว่างการชำระบัญชี)</w:t>
            </w:r>
          </w:p>
        </w:tc>
        <w:tc>
          <w:tcPr>
            <w:tcW w:w="2520" w:type="dxa"/>
            <w:vAlign w:val="bottom"/>
          </w:tcPr>
          <w:p w14:paraId="53CCAAA7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6DBB989D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0DAB7F8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1D08586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4ED7AABA" w14:textId="77777777" w:rsidTr="009E050D">
        <w:tc>
          <w:tcPr>
            <w:tcW w:w="3312" w:type="dxa"/>
            <w:vAlign w:val="bottom"/>
          </w:tcPr>
          <w:p w14:paraId="029F00E9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พีบีไบโอแมส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14:paraId="28F296B5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7D8C60BB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0D67ED55" w14:textId="514A8C4E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  <w:r w:rsidR="00566F62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038" w:type="dxa"/>
            <w:vAlign w:val="bottom"/>
          </w:tcPr>
          <w:p w14:paraId="6708920B" w14:textId="4A46DA13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  <w:r w:rsidR="00566F62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</w:tr>
      <w:tr w:rsidR="00566F62" w:rsidRPr="006A6D30" w14:paraId="21E74BD8" w14:textId="77777777" w:rsidTr="009E050D">
        <w:tc>
          <w:tcPr>
            <w:tcW w:w="3312" w:type="dxa"/>
            <w:vAlign w:val="bottom"/>
          </w:tcPr>
          <w:p w14:paraId="42BD8FA4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(อยู่ระหว่างการชำระบัญชี)</w:t>
            </w:r>
          </w:p>
        </w:tc>
        <w:tc>
          <w:tcPr>
            <w:tcW w:w="2520" w:type="dxa"/>
            <w:vAlign w:val="bottom"/>
          </w:tcPr>
          <w:p w14:paraId="7D3C59E5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0F51A5CC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A524379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0F353EB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E1F" w:rsidRPr="006A6D30" w14:paraId="2D2AB20A" w14:textId="77777777" w:rsidTr="009E050D">
        <w:tc>
          <w:tcPr>
            <w:tcW w:w="3312" w:type="dxa"/>
            <w:vAlign w:val="bottom"/>
          </w:tcPr>
          <w:p w14:paraId="087FC898" w14:textId="77777777" w:rsidR="009B5E1F" w:rsidRPr="006A6D30" w:rsidRDefault="009B5E1F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293F1EA6" w14:textId="77777777" w:rsidR="009B5E1F" w:rsidRPr="006A6D30" w:rsidRDefault="009B5E1F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5879F51" w14:textId="77777777" w:rsidR="009B5E1F" w:rsidRPr="006A6D30" w:rsidRDefault="009B5E1F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EF7DE89" w14:textId="77777777" w:rsidR="009B5E1F" w:rsidRPr="006A6D30" w:rsidRDefault="009B5E1F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36210E34" w14:textId="77777777" w:rsidR="009B5E1F" w:rsidRPr="006A6D30" w:rsidRDefault="009B5E1F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E1F" w:rsidRPr="006A6D30" w14:paraId="3C47F197" w14:textId="77777777" w:rsidTr="009E050D">
        <w:tc>
          <w:tcPr>
            <w:tcW w:w="3312" w:type="dxa"/>
            <w:vAlign w:val="bottom"/>
          </w:tcPr>
          <w:p w14:paraId="6E3AFA14" w14:textId="4771A1BB" w:rsidR="009B5E1F" w:rsidRPr="006A6D30" w:rsidRDefault="009B5E1F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บริษัทย่อยทางอ้อม</w:t>
            </w:r>
          </w:p>
        </w:tc>
        <w:tc>
          <w:tcPr>
            <w:tcW w:w="2520" w:type="dxa"/>
            <w:vAlign w:val="bottom"/>
          </w:tcPr>
          <w:p w14:paraId="6798CF98" w14:textId="77777777" w:rsidR="009B5E1F" w:rsidRPr="006A6D30" w:rsidRDefault="009B5E1F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C60DDA5" w14:textId="77777777" w:rsidR="009B5E1F" w:rsidRPr="006A6D30" w:rsidRDefault="009B5E1F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B240491" w14:textId="77777777" w:rsidR="009B5E1F" w:rsidRPr="006A6D30" w:rsidRDefault="009B5E1F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FD011CF" w14:textId="77777777" w:rsidR="009B5E1F" w:rsidRPr="006A6D30" w:rsidRDefault="009B5E1F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0FD08649" w14:textId="77777777" w:rsidTr="009E050D">
        <w:tc>
          <w:tcPr>
            <w:tcW w:w="3312" w:type="dxa"/>
            <w:vAlign w:val="bottom"/>
          </w:tcPr>
          <w:p w14:paraId="41555F68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แอลพีไบโอแมส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14:paraId="0339ECA1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603799C7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50135776" w14:textId="5C547EAF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  <w:r w:rsidR="00566F62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038" w:type="dxa"/>
            <w:vAlign w:val="bottom"/>
          </w:tcPr>
          <w:p w14:paraId="110F377E" w14:textId="1BFC5314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  <w:r w:rsidR="00566F62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</w:tr>
      <w:tr w:rsidR="00566F62" w:rsidRPr="006A6D30" w14:paraId="2BDD49F4" w14:textId="77777777" w:rsidTr="009E050D">
        <w:tc>
          <w:tcPr>
            <w:tcW w:w="3312" w:type="dxa"/>
            <w:vAlign w:val="bottom"/>
          </w:tcPr>
          <w:p w14:paraId="4DBC6A1F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(อยู่ระหว่างการชำระบัญชี)</w:t>
            </w:r>
          </w:p>
        </w:tc>
        <w:tc>
          <w:tcPr>
            <w:tcW w:w="2520" w:type="dxa"/>
            <w:vAlign w:val="bottom"/>
          </w:tcPr>
          <w:p w14:paraId="50400BAA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440C61E2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A13EEE0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9BFBDB2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5CA7725D" w14:textId="77777777" w:rsidTr="009E050D">
        <w:tc>
          <w:tcPr>
            <w:tcW w:w="3312" w:type="dxa"/>
            <w:vAlign w:val="bottom"/>
          </w:tcPr>
          <w:p w14:paraId="636AEBE2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หินกองเพาเวอร์ จำกัด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*</w:t>
            </w:r>
          </w:p>
        </w:tc>
        <w:tc>
          <w:tcPr>
            <w:tcW w:w="2520" w:type="dxa"/>
            <w:vAlign w:val="bottom"/>
          </w:tcPr>
          <w:p w14:paraId="17E81991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3E2988B2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5A6DF745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38" w:type="dxa"/>
            <w:vAlign w:val="bottom"/>
          </w:tcPr>
          <w:p w14:paraId="47B3ED67" w14:textId="3D92C8EA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  <w:r w:rsidR="00566F62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</w:tr>
      <w:tr w:rsidR="00566F62" w:rsidRPr="006A6D30" w14:paraId="3AB8A1E6" w14:textId="77777777" w:rsidTr="009E050D">
        <w:tc>
          <w:tcPr>
            <w:tcW w:w="3312" w:type="dxa"/>
            <w:vAlign w:val="bottom"/>
          </w:tcPr>
          <w:p w14:paraId="1EDB53D8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5F2C5B2F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43B3127C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7D8F4EA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93894FD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282E3FE7" w14:textId="77777777" w:rsidTr="009E050D">
        <w:tc>
          <w:tcPr>
            <w:tcW w:w="3312" w:type="dxa"/>
            <w:vAlign w:val="bottom"/>
          </w:tcPr>
          <w:p w14:paraId="5827D549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0B2E3E78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81F391F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0DEFE3B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5CBD819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654D9606" w14:textId="77777777" w:rsidTr="009E050D">
        <w:tc>
          <w:tcPr>
            <w:tcW w:w="3312" w:type="dxa"/>
            <w:vAlign w:val="bottom"/>
          </w:tcPr>
          <w:p w14:paraId="11564E79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2520" w:type="dxa"/>
            <w:vAlign w:val="bottom"/>
          </w:tcPr>
          <w:p w14:paraId="370D2B5C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F453321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CC73022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308E7C91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6B5A2FB6" w14:textId="77777777" w:rsidTr="009E050D">
        <w:tc>
          <w:tcPr>
            <w:tcW w:w="3312" w:type="dxa"/>
            <w:vAlign w:val="bottom"/>
          </w:tcPr>
          <w:p w14:paraId="6C814BBA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เฟิร์ส โคราช วินด์ จำกัด</w:t>
            </w:r>
          </w:p>
        </w:tc>
        <w:tc>
          <w:tcPr>
            <w:tcW w:w="2520" w:type="dxa"/>
            <w:vAlign w:val="bottom"/>
          </w:tcPr>
          <w:p w14:paraId="37431FD3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2528A1DE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22D68EAD" w14:textId="4A4E3B88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038" w:type="dxa"/>
            <w:vAlign w:val="bottom"/>
          </w:tcPr>
          <w:p w14:paraId="1C2C5233" w14:textId="044D5466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</w:tr>
      <w:tr w:rsidR="00566F62" w:rsidRPr="006A6D30" w14:paraId="5F88AE2E" w14:textId="77777777" w:rsidTr="009E050D">
        <w:tc>
          <w:tcPr>
            <w:tcW w:w="3312" w:type="dxa"/>
            <w:vAlign w:val="bottom"/>
          </w:tcPr>
          <w:p w14:paraId="7DE55A5D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62C8AEB9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47E3E2AC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7BB6CE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120B9E8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7DFE8194" w14:textId="77777777" w:rsidTr="009E050D">
        <w:tc>
          <w:tcPr>
            <w:tcW w:w="3312" w:type="dxa"/>
            <w:vAlign w:val="bottom"/>
          </w:tcPr>
          <w:p w14:paraId="198EFDB2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เค.อาร์.ทู จำกัด</w:t>
            </w:r>
          </w:p>
        </w:tc>
        <w:tc>
          <w:tcPr>
            <w:tcW w:w="2520" w:type="dxa"/>
            <w:vAlign w:val="bottom"/>
          </w:tcPr>
          <w:p w14:paraId="1DA75295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3717EB75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2BB0AC5D" w14:textId="3CE7F02D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038" w:type="dxa"/>
            <w:vAlign w:val="bottom"/>
          </w:tcPr>
          <w:p w14:paraId="33D142DA" w14:textId="78F680A1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</w:tr>
      <w:tr w:rsidR="00566F62" w:rsidRPr="006A6D30" w14:paraId="45534561" w14:textId="77777777" w:rsidTr="009E050D">
        <w:tc>
          <w:tcPr>
            <w:tcW w:w="3312" w:type="dxa"/>
            <w:vAlign w:val="bottom"/>
          </w:tcPr>
          <w:p w14:paraId="27BE098C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40810039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2FF265AC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1333E98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5F50F28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6A17FA5C" w14:textId="77777777" w:rsidTr="009E050D">
        <w:tc>
          <w:tcPr>
            <w:tcW w:w="3312" w:type="dxa"/>
            <w:vAlign w:val="bottom"/>
          </w:tcPr>
          <w:p w14:paraId="26996308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65790252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E5AEA83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0E3A4EB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283A92A1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6F62" w:rsidRPr="006A6D30" w14:paraId="37D529AB" w14:textId="77777777" w:rsidTr="009E050D">
        <w:tc>
          <w:tcPr>
            <w:tcW w:w="3312" w:type="dxa"/>
            <w:vAlign w:val="bottom"/>
          </w:tcPr>
          <w:p w14:paraId="34EC8D64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520" w:type="dxa"/>
            <w:vAlign w:val="bottom"/>
          </w:tcPr>
          <w:p w14:paraId="71F8F35E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69D4645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A9DBF47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0BFC428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460153CE" w14:textId="77777777" w:rsidTr="009E050D">
        <w:tc>
          <w:tcPr>
            <w:tcW w:w="3312" w:type="dxa"/>
            <w:vAlign w:val="bottom"/>
          </w:tcPr>
          <w:p w14:paraId="07AC579F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บริษัท โซล่า เพาเวอร์ </w:t>
            </w:r>
          </w:p>
        </w:tc>
        <w:tc>
          <w:tcPr>
            <w:tcW w:w="2520" w:type="dxa"/>
            <w:vAlign w:val="bottom"/>
          </w:tcPr>
          <w:p w14:paraId="79AA21B6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0EDC30BE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3046929C" w14:textId="54BB6CA8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14:paraId="1E733D3F" w14:textId="168419A9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566F62" w:rsidRPr="006A6D30" w14:paraId="371B937C" w14:textId="77777777" w:rsidTr="009E050D">
        <w:tc>
          <w:tcPr>
            <w:tcW w:w="3312" w:type="dxa"/>
            <w:vAlign w:val="bottom"/>
          </w:tcPr>
          <w:p w14:paraId="3BF8EF56" w14:textId="6B0E9756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(โคราช </w:t>
            </w:r>
            <w:r w:rsidR="00AA32E8" w:rsidRPr="00AA32E8">
              <w:rPr>
                <w:rFonts w:ascii="Angsana New" w:hAnsi="Angsana New" w:hint="cs"/>
                <w:spacing w:val="-4"/>
                <w:sz w:val="30"/>
                <w:szCs w:val="30"/>
              </w:rPr>
              <w:t>3</w:t>
            </w: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 จำกัด</w:t>
            </w:r>
          </w:p>
        </w:tc>
        <w:tc>
          <w:tcPr>
            <w:tcW w:w="2520" w:type="dxa"/>
            <w:vAlign w:val="bottom"/>
          </w:tcPr>
          <w:p w14:paraId="5802867D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73EE57DA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AD3C5C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5F15A22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254F7E97" w14:textId="77777777" w:rsidTr="009E050D">
        <w:tc>
          <w:tcPr>
            <w:tcW w:w="3312" w:type="dxa"/>
            <w:vAlign w:val="bottom"/>
          </w:tcPr>
          <w:p w14:paraId="37F5BA50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บริษัท โซล่า เพาเวอร์ </w:t>
            </w:r>
          </w:p>
        </w:tc>
        <w:tc>
          <w:tcPr>
            <w:tcW w:w="2520" w:type="dxa"/>
            <w:vAlign w:val="bottom"/>
          </w:tcPr>
          <w:p w14:paraId="68F966BA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42E6DB57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2D79766B" w14:textId="7AB28D4A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14:paraId="27C0AA3C" w14:textId="600B9E9B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566F62" w:rsidRPr="006A6D30" w14:paraId="22D98168" w14:textId="77777777" w:rsidTr="009E050D">
        <w:tc>
          <w:tcPr>
            <w:tcW w:w="3312" w:type="dxa"/>
            <w:vAlign w:val="bottom"/>
          </w:tcPr>
          <w:p w14:paraId="75B82292" w14:textId="3143F178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(โคราช </w:t>
            </w:r>
            <w:r w:rsidR="00AA32E8" w:rsidRPr="00AA32E8">
              <w:rPr>
                <w:rFonts w:ascii="Angsana New" w:hAnsi="Angsana New" w:hint="cs"/>
                <w:spacing w:val="-4"/>
                <w:sz w:val="30"/>
                <w:szCs w:val="30"/>
              </w:rPr>
              <w:t>4</w:t>
            </w: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 จำกัด</w:t>
            </w:r>
          </w:p>
        </w:tc>
        <w:tc>
          <w:tcPr>
            <w:tcW w:w="2520" w:type="dxa"/>
            <w:vAlign w:val="bottom"/>
          </w:tcPr>
          <w:p w14:paraId="34133253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5F7E7A95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2319D91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4768BAF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3FB41189" w14:textId="77777777" w:rsidTr="009E050D">
        <w:tc>
          <w:tcPr>
            <w:tcW w:w="3312" w:type="dxa"/>
            <w:vAlign w:val="bottom"/>
          </w:tcPr>
          <w:p w14:paraId="0D463B8A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บริษัท โซล่า เพาเวอร์ </w:t>
            </w:r>
          </w:p>
        </w:tc>
        <w:tc>
          <w:tcPr>
            <w:tcW w:w="2520" w:type="dxa"/>
            <w:vAlign w:val="bottom"/>
          </w:tcPr>
          <w:p w14:paraId="5A66DEEB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3782C9A5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2F7E847A" w14:textId="2D3D04A1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14:paraId="23AD0561" w14:textId="00470C4A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566F62" w:rsidRPr="006A6D30" w14:paraId="28C256FF" w14:textId="77777777" w:rsidTr="009E050D">
        <w:tc>
          <w:tcPr>
            <w:tcW w:w="3312" w:type="dxa"/>
            <w:vAlign w:val="bottom"/>
          </w:tcPr>
          <w:p w14:paraId="7A11908E" w14:textId="05DC07D8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(โคราช </w:t>
            </w:r>
            <w:r w:rsidR="00AA32E8" w:rsidRPr="00AA32E8">
              <w:rPr>
                <w:rFonts w:ascii="Angsana New" w:hAnsi="Angsana New" w:hint="cs"/>
                <w:spacing w:val="-4"/>
                <w:sz w:val="30"/>
                <w:szCs w:val="30"/>
              </w:rPr>
              <w:t>7</w:t>
            </w: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 จำกัด</w:t>
            </w:r>
          </w:p>
        </w:tc>
        <w:tc>
          <w:tcPr>
            <w:tcW w:w="2520" w:type="dxa"/>
            <w:vAlign w:val="bottom"/>
          </w:tcPr>
          <w:p w14:paraId="0EE384FC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49717284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04309EC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6E05FA7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17A90626" w14:textId="77777777" w:rsidTr="009E050D">
        <w:tc>
          <w:tcPr>
            <w:tcW w:w="3312" w:type="dxa"/>
            <w:vAlign w:val="bottom"/>
          </w:tcPr>
          <w:p w14:paraId="4290397F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31FA9434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5146B46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B645B36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440BE6FB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6F62" w:rsidRPr="006A6D30" w14:paraId="69C467E3" w14:textId="77777777" w:rsidTr="009E050D">
        <w:tc>
          <w:tcPr>
            <w:tcW w:w="3312" w:type="dxa"/>
            <w:vAlign w:val="bottom"/>
          </w:tcPr>
          <w:p w14:paraId="4A5DA6E9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2520" w:type="dxa"/>
            <w:vAlign w:val="bottom"/>
          </w:tcPr>
          <w:p w14:paraId="05D920F3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5D1B7C2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9837123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1297EF4F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6F62" w:rsidRPr="006A6D30" w14:paraId="10AD07BB" w14:textId="77777777" w:rsidTr="009E050D">
        <w:tc>
          <w:tcPr>
            <w:tcW w:w="3312" w:type="dxa"/>
            <w:vAlign w:val="bottom"/>
          </w:tcPr>
          <w:p w14:paraId="2ED26687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ชูบุราชบุรี </w:t>
            </w:r>
          </w:p>
        </w:tc>
        <w:tc>
          <w:tcPr>
            <w:tcW w:w="2520" w:type="dxa"/>
            <w:vAlign w:val="bottom"/>
          </w:tcPr>
          <w:p w14:paraId="58B41492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บริการเดินเครื่องและ</w:t>
            </w:r>
          </w:p>
        </w:tc>
        <w:tc>
          <w:tcPr>
            <w:tcW w:w="1350" w:type="dxa"/>
            <w:vAlign w:val="bottom"/>
          </w:tcPr>
          <w:p w14:paraId="0F86027A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2319C934" w14:textId="2B97408E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038" w:type="dxa"/>
            <w:vAlign w:val="bottom"/>
          </w:tcPr>
          <w:p w14:paraId="2F48A34A" w14:textId="29C0F769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</w:tr>
      <w:tr w:rsidR="00566F62" w:rsidRPr="006A6D30" w14:paraId="4082B75C" w14:textId="77777777" w:rsidTr="009E050D">
        <w:tc>
          <w:tcPr>
            <w:tcW w:w="3312" w:type="dxa"/>
            <w:vAlign w:val="bottom"/>
          </w:tcPr>
          <w:p w14:paraId="590E4D1A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  อีเลคทริคเซอร์วิส จำกัด</w:t>
            </w:r>
          </w:p>
        </w:tc>
        <w:tc>
          <w:tcPr>
            <w:tcW w:w="2520" w:type="dxa"/>
            <w:vAlign w:val="bottom"/>
          </w:tcPr>
          <w:p w14:paraId="14B0B2D1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บำรุงรักษาโรงไฟฟ้า</w:t>
            </w:r>
          </w:p>
        </w:tc>
        <w:tc>
          <w:tcPr>
            <w:tcW w:w="1350" w:type="dxa"/>
            <w:vAlign w:val="bottom"/>
          </w:tcPr>
          <w:p w14:paraId="59C8C3A2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05F12D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D01FE3A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04BFCA56" w14:textId="77777777" w:rsidTr="009E050D">
        <w:tc>
          <w:tcPr>
            <w:tcW w:w="3312" w:type="dxa"/>
            <w:vAlign w:val="bottom"/>
          </w:tcPr>
          <w:p w14:paraId="71C1186A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เซาท์อีสท์ เอเชีย </w:t>
            </w:r>
          </w:p>
        </w:tc>
        <w:tc>
          <w:tcPr>
            <w:tcW w:w="2520" w:type="dxa"/>
            <w:vAlign w:val="bottom"/>
          </w:tcPr>
          <w:p w14:paraId="17D28C1A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03558303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028FBB19" w14:textId="71A5A386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33</w:t>
            </w:r>
            <w:r w:rsidR="00566F62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33</w:t>
            </w:r>
          </w:p>
        </w:tc>
        <w:tc>
          <w:tcPr>
            <w:tcW w:w="1038" w:type="dxa"/>
            <w:vAlign w:val="bottom"/>
          </w:tcPr>
          <w:p w14:paraId="5F09599D" w14:textId="50D25299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33</w:t>
            </w:r>
            <w:r w:rsidR="00566F62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33</w:t>
            </w:r>
          </w:p>
        </w:tc>
      </w:tr>
      <w:tr w:rsidR="00566F62" w:rsidRPr="006A6D30" w14:paraId="7774F190" w14:textId="77777777" w:rsidTr="009E050D">
        <w:tc>
          <w:tcPr>
            <w:tcW w:w="3312" w:type="dxa"/>
            <w:vAlign w:val="bottom"/>
          </w:tcPr>
          <w:p w14:paraId="4CC1F7BE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  เอนเนอร์จี จำกัด</w:t>
            </w:r>
          </w:p>
        </w:tc>
        <w:tc>
          <w:tcPr>
            <w:tcW w:w="2520" w:type="dxa"/>
            <w:vAlign w:val="bottom"/>
          </w:tcPr>
          <w:p w14:paraId="484A1E32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5E754CC3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50EC48F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3297751F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6F62" w:rsidRPr="006A6D30" w14:paraId="4A051093" w14:textId="77777777" w:rsidTr="009E050D">
        <w:tc>
          <w:tcPr>
            <w:tcW w:w="3312" w:type="dxa"/>
            <w:vAlign w:val="bottom"/>
          </w:tcPr>
          <w:p w14:paraId="3CAE91E6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 อินฟราเนท จำกัด</w:t>
            </w:r>
          </w:p>
        </w:tc>
        <w:tc>
          <w:tcPr>
            <w:tcW w:w="2520" w:type="dxa"/>
            <w:vAlign w:val="bottom"/>
          </w:tcPr>
          <w:p w14:paraId="10200BE2" w14:textId="77777777" w:rsidR="00566F62" w:rsidRPr="006A6D30" w:rsidRDefault="00566F62" w:rsidP="00566F62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ลงทุนในโครงการโครงข่าย</w:t>
            </w:r>
          </w:p>
        </w:tc>
        <w:tc>
          <w:tcPr>
            <w:tcW w:w="1350" w:type="dxa"/>
            <w:vAlign w:val="bottom"/>
          </w:tcPr>
          <w:p w14:paraId="3874A316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6DA14F7E" w14:textId="39E8ECB8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51</w:t>
            </w:r>
          </w:p>
        </w:tc>
        <w:tc>
          <w:tcPr>
            <w:tcW w:w="1038" w:type="dxa"/>
            <w:vAlign w:val="bottom"/>
          </w:tcPr>
          <w:p w14:paraId="60738012" w14:textId="7C3D84C2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51</w:t>
            </w:r>
          </w:p>
        </w:tc>
      </w:tr>
      <w:tr w:rsidR="00566F62" w:rsidRPr="006A6D30" w14:paraId="274F165F" w14:textId="77777777" w:rsidTr="009E050D">
        <w:tc>
          <w:tcPr>
            <w:tcW w:w="3312" w:type="dxa"/>
            <w:vAlign w:val="bottom"/>
          </w:tcPr>
          <w:p w14:paraId="3F59AFAB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6EB50BE9" w14:textId="77777777" w:rsidR="00566F62" w:rsidRPr="006A6D30" w:rsidRDefault="00566F62" w:rsidP="00566F62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สายใยแก้วนำแสงใต้ดิน</w:t>
            </w:r>
          </w:p>
        </w:tc>
        <w:tc>
          <w:tcPr>
            <w:tcW w:w="1350" w:type="dxa"/>
            <w:vAlign w:val="bottom"/>
          </w:tcPr>
          <w:p w14:paraId="3296CCDA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E3D8D8D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A6C4990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E1F" w:rsidRPr="006A6D30" w14:paraId="7222DEBF" w14:textId="77777777" w:rsidTr="009E050D">
        <w:tc>
          <w:tcPr>
            <w:tcW w:w="3312" w:type="dxa"/>
            <w:vAlign w:val="bottom"/>
          </w:tcPr>
          <w:p w14:paraId="5B54FB14" w14:textId="77777777" w:rsidR="009B5E1F" w:rsidRPr="006A6D30" w:rsidRDefault="009B5E1F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663113DE" w14:textId="77777777" w:rsidR="009B5E1F" w:rsidRPr="006A6D30" w:rsidRDefault="009B5E1F" w:rsidP="00566F62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3D4112E" w14:textId="77777777" w:rsidR="009B5E1F" w:rsidRPr="006A6D30" w:rsidRDefault="009B5E1F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9A3C9E7" w14:textId="77777777" w:rsidR="009B5E1F" w:rsidRPr="006A6D30" w:rsidRDefault="009B5E1F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B85ABF7" w14:textId="77777777" w:rsidR="009B5E1F" w:rsidRPr="006A6D30" w:rsidRDefault="009B5E1F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E1F" w:rsidRPr="006A6D30" w14:paraId="0C4B2688" w14:textId="77777777" w:rsidTr="009E050D">
        <w:tc>
          <w:tcPr>
            <w:tcW w:w="3312" w:type="dxa"/>
            <w:vAlign w:val="bottom"/>
          </w:tcPr>
          <w:p w14:paraId="1723833F" w14:textId="49DF89C0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การร่วมค้าทางตรง</w:t>
            </w:r>
          </w:p>
        </w:tc>
        <w:tc>
          <w:tcPr>
            <w:tcW w:w="2520" w:type="dxa"/>
            <w:vAlign w:val="bottom"/>
          </w:tcPr>
          <w:p w14:paraId="486EBC90" w14:textId="77777777" w:rsidR="009B5E1F" w:rsidRPr="006A6D30" w:rsidRDefault="009B5E1F" w:rsidP="00566F62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B44AE63" w14:textId="77777777" w:rsidR="009B5E1F" w:rsidRPr="006A6D30" w:rsidRDefault="009B5E1F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4E2F024" w14:textId="77777777" w:rsidR="009B5E1F" w:rsidRPr="006A6D30" w:rsidRDefault="009B5E1F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1238FA9" w14:textId="77777777" w:rsidR="009B5E1F" w:rsidRPr="006A6D30" w:rsidRDefault="009B5E1F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4FDA998F" w14:textId="77777777" w:rsidTr="009E050D">
        <w:tc>
          <w:tcPr>
            <w:tcW w:w="3312" w:type="dxa"/>
            <w:vAlign w:val="bottom"/>
          </w:tcPr>
          <w:p w14:paraId="2019F422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ติงส์ ออน เน็ต จำกัด</w:t>
            </w:r>
          </w:p>
        </w:tc>
        <w:tc>
          <w:tcPr>
            <w:tcW w:w="2520" w:type="dxa"/>
            <w:vAlign w:val="bottom"/>
          </w:tcPr>
          <w:p w14:paraId="1EB789FB" w14:textId="77777777" w:rsidR="00566F62" w:rsidRPr="006A6D30" w:rsidRDefault="00566F62" w:rsidP="00566F62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ลงทุนในโครงการติดตั้ง</w:t>
            </w:r>
          </w:p>
        </w:tc>
        <w:tc>
          <w:tcPr>
            <w:tcW w:w="1350" w:type="dxa"/>
            <w:vAlign w:val="bottom"/>
          </w:tcPr>
          <w:p w14:paraId="02351C8F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4A953A2B" w14:textId="2A9CD5CE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  <w:tc>
          <w:tcPr>
            <w:tcW w:w="1038" w:type="dxa"/>
            <w:vAlign w:val="bottom"/>
          </w:tcPr>
          <w:p w14:paraId="59E56182" w14:textId="1E0DD26E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</w:tr>
      <w:tr w:rsidR="00566F62" w:rsidRPr="006A6D30" w14:paraId="11C92B5B" w14:textId="77777777" w:rsidTr="009E050D">
        <w:tc>
          <w:tcPr>
            <w:tcW w:w="3312" w:type="dxa"/>
            <w:vAlign w:val="bottom"/>
          </w:tcPr>
          <w:p w14:paraId="1041DAEB" w14:textId="77777777" w:rsidR="00566F62" w:rsidRPr="006A6D30" w:rsidRDefault="00566F62" w:rsidP="008D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4978264A" w14:textId="77777777" w:rsidR="00566F62" w:rsidRPr="006A6D30" w:rsidRDefault="00566F62" w:rsidP="00566F62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และพัฒนาโครงข่าย</w:t>
            </w:r>
          </w:p>
        </w:tc>
        <w:tc>
          <w:tcPr>
            <w:tcW w:w="1350" w:type="dxa"/>
            <w:vAlign w:val="bottom"/>
          </w:tcPr>
          <w:p w14:paraId="2161B236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BFE867A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E79CD63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7EF9A3B4" w14:textId="77777777" w:rsidTr="009E050D">
        <w:tc>
          <w:tcPr>
            <w:tcW w:w="3312" w:type="dxa"/>
            <w:vAlign w:val="bottom"/>
          </w:tcPr>
          <w:p w14:paraId="6D90F41C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6CF1BCE5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โทรคมนาคม</w:t>
            </w:r>
          </w:p>
        </w:tc>
        <w:tc>
          <w:tcPr>
            <w:tcW w:w="1350" w:type="dxa"/>
            <w:vAlign w:val="bottom"/>
          </w:tcPr>
          <w:p w14:paraId="10E89E99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718FB5E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470304C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0D4" w:rsidRPr="006A6D30" w14:paraId="2F57D466" w14:textId="77777777" w:rsidTr="009E050D">
        <w:tc>
          <w:tcPr>
            <w:tcW w:w="3312" w:type="dxa"/>
            <w:vAlign w:val="bottom"/>
          </w:tcPr>
          <w:p w14:paraId="4A0A3743" w14:textId="77777777" w:rsidR="00C750D4" w:rsidRPr="006A6D30" w:rsidRDefault="00C750D4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หินกองเพาเวอร์โฮลดิ้ง จำกัด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*</w:t>
            </w:r>
          </w:p>
        </w:tc>
        <w:tc>
          <w:tcPr>
            <w:tcW w:w="2520" w:type="dxa"/>
            <w:vAlign w:val="bottom"/>
          </w:tcPr>
          <w:p w14:paraId="04F6DD62" w14:textId="77777777" w:rsidR="00C750D4" w:rsidRPr="006A6D30" w:rsidRDefault="00C750D4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0D97BC7D" w14:textId="77777777" w:rsidR="00C750D4" w:rsidRPr="006A6D30" w:rsidRDefault="00C750D4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1126D09E" w14:textId="48640385" w:rsidR="00C750D4" w:rsidRPr="006A6D30" w:rsidRDefault="00AA32E8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51</w:t>
            </w:r>
          </w:p>
        </w:tc>
        <w:tc>
          <w:tcPr>
            <w:tcW w:w="1038" w:type="dxa"/>
            <w:vAlign w:val="bottom"/>
          </w:tcPr>
          <w:p w14:paraId="191E02A3" w14:textId="77777777" w:rsidR="00C750D4" w:rsidRPr="006A6D30" w:rsidRDefault="00C750D4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750D4" w:rsidRPr="006A6D30" w14:paraId="743D268E" w14:textId="77777777" w:rsidTr="009E050D">
        <w:tc>
          <w:tcPr>
            <w:tcW w:w="3312" w:type="dxa"/>
            <w:vAlign w:val="bottom"/>
          </w:tcPr>
          <w:p w14:paraId="577C14D6" w14:textId="77777777" w:rsidR="00C750D4" w:rsidRPr="006A6D30" w:rsidRDefault="00C750D4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4E383008" w14:textId="77777777" w:rsidR="00C750D4" w:rsidRPr="006A6D30" w:rsidRDefault="00C750D4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5C977806" w14:textId="77777777" w:rsidR="00C750D4" w:rsidRPr="006A6D30" w:rsidRDefault="00C750D4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9E46535" w14:textId="77777777" w:rsidR="00C750D4" w:rsidRPr="006A6D30" w:rsidRDefault="00C750D4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A0B72BB" w14:textId="77777777" w:rsidR="00C750D4" w:rsidRPr="006A6D30" w:rsidRDefault="00C750D4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7E2" w:rsidRPr="006A6D30" w14:paraId="758553FC" w14:textId="77777777" w:rsidTr="009E050D">
        <w:tc>
          <w:tcPr>
            <w:tcW w:w="3312" w:type="dxa"/>
            <w:shd w:val="clear" w:color="auto" w:fill="auto"/>
            <w:vAlign w:val="bottom"/>
          </w:tcPr>
          <w:p w14:paraId="68FCFF62" w14:textId="77777777" w:rsidR="00B847E2" w:rsidRPr="006A6D30" w:rsidRDefault="00B847E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อาร์ อี เอ็น โคราช เอนเนอร์ยี่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4CDE3EB9" w14:textId="77777777" w:rsidR="00B847E2" w:rsidRPr="006A6D30" w:rsidRDefault="00B847E2" w:rsidP="00B8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191D2C" w14:textId="77777777" w:rsidR="00B847E2" w:rsidRPr="006A6D30" w:rsidRDefault="00B847E2" w:rsidP="00B8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80CBEB" w14:textId="18A1DD25" w:rsidR="00B847E2" w:rsidRPr="006A6D30" w:rsidRDefault="00AA32E8" w:rsidP="00B8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7B1BD347" w14:textId="77777777" w:rsidR="00B847E2" w:rsidRPr="006A6D30" w:rsidRDefault="00B847E2" w:rsidP="00B8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847E2" w:rsidRPr="006A6D30" w14:paraId="1E02CEF4" w14:textId="77777777" w:rsidTr="009E050D">
        <w:tc>
          <w:tcPr>
            <w:tcW w:w="3312" w:type="dxa"/>
            <w:shd w:val="clear" w:color="auto" w:fill="auto"/>
            <w:vAlign w:val="bottom"/>
          </w:tcPr>
          <w:p w14:paraId="16F3DADE" w14:textId="77777777" w:rsidR="00B847E2" w:rsidRPr="006A6D30" w:rsidRDefault="00B847E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42034EA" w14:textId="77777777" w:rsidR="00B847E2" w:rsidRPr="006A6D30" w:rsidRDefault="00B847E2" w:rsidP="00B8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  <w:r w:rsidR="00FD4FCA" w:rsidRPr="006A6D30">
              <w:rPr>
                <w:rFonts w:ascii="Angsana New" w:hAnsi="Angsana New" w:hint="cs"/>
                <w:sz w:val="30"/>
                <w:szCs w:val="30"/>
                <w:cs/>
              </w:rPr>
              <w:t>และไอน้ำ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9ACCAE" w14:textId="77777777" w:rsidR="00B847E2" w:rsidRPr="006A6D30" w:rsidRDefault="00B847E2" w:rsidP="00B8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AAD042" w14:textId="77777777" w:rsidR="00B847E2" w:rsidRPr="006A6D30" w:rsidRDefault="00B847E2" w:rsidP="00B8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3F042B6D" w14:textId="77777777" w:rsidR="00B847E2" w:rsidRPr="006A6D30" w:rsidRDefault="00B847E2" w:rsidP="00B8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750C8127" w14:textId="77777777" w:rsidTr="009E050D">
        <w:tc>
          <w:tcPr>
            <w:tcW w:w="3312" w:type="dxa"/>
            <w:shd w:val="clear" w:color="auto" w:fill="auto"/>
            <w:vAlign w:val="bottom"/>
          </w:tcPr>
          <w:p w14:paraId="6CCA3371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ไฟฟ้า เซเปียน</w:t>
            </w:r>
            <w:r w:rsidRPr="006A6D30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เซน้ำน้อย จำกัด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42456DC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25037A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0312B9" w14:textId="3AF34F87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24F20DEA" w14:textId="37BB3AFA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</w:tr>
      <w:tr w:rsidR="00566F62" w:rsidRPr="006A6D30" w14:paraId="5A51F892" w14:textId="77777777" w:rsidTr="009E050D">
        <w:tc>
          <w:tcPr>
            <w:tcW w:w="3312" w:type="dxa"/>
            <w:vAlign w:val="bottom"/>
          </w:tcPr>
          <w:p w14:paraId="7BC3A961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1C45E3F4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4046C8E7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69627C5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7980B94F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7E2" w:rsidRPr="006A6D30" w14:paraId="28073C9B" w14:textId="77777777" w:rsidTr="009E050D">
        <w:tc>
          <w:tcPr>
            <w:tcW w:w="3312" w:type="dxa"/>
            <w:vAlign w:val="bottom"/>
          </w:tcPr>
          <w:p w14:paraId="15B9D009" w14:textId="77777777" w:rsidR="00B847E2" w:rsidRPr="006A6D30" w:rsidRDefault="00B847E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</w:rPr>
              <w:t>NEXIF RATCH ENERGY</w:t>
            </w:r>
          </w:p>
        </w:tc>
        <w:tc>
          <w:tcPr>
            <w:tcW w:w="2520" w:type="dxa"/>
            <w:vAlign w:val="bottom"/>
          </w:tcPr>
          <w:p w14:paraId="146E9854" w14:textId="77777777" w:rsidR="00B847E2" w:rsidRPr="006A6D30" w:rsidRDefault="00B847E2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71D684B0" w14:textId="77777777" w:rsidR="00B847E2" w:rsidRPr="006A6D30" w:rsidRDefault="00B847E2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80" w:type="dxa"/>
            <w:vAlign w:val="bottom"/>
          </w:tcPr>
          <w:p w14:paraId="4DAD3A4A" w14:textId="06665E70" w:rsidR="00B847E2" w:rsidRPr="006A6D30" w:rsidRDefault="00AA32E8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  <w:tc>
          <w:tcPr>
            <w:tcW w:w="1038" w:type="dxa"/>
            <w:vAlign w:val="bottom"/>
          </w:tcPr>
          <w:p w14:paraId="09A20785" w14:textId="77777777" w:rsidR="00B847E2" w:rsidRPr="006A6D30" w:rsidRDefault="00B847E2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847E2" w:rsidRPr="006A6D30" w14:paraId="647CB8A9" w14:textId="77777777" w:rsidTr="009E050D">
        <w:tc>
          <w:tcPr>
            <w:tcW w:w="3312" w:type="dxa"/>
            <w:vAlign w:val="bottom"/>
          </w:tcPr>
          <w:p w14:paraId="38ACBE22" w14:textId="77777777" w:rsidR="00B847E2" w:rsidRPr="006A6D30" w:rsidRDefault="00B847E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  SINGAPORE PTE. LTD.</w:t>
            </w:r>
          </w:p>
        </w:tc>
        <w:tc>
          <w:tcPr>
            <w:tcW w:w="2520" w:type="dxa"/>
            <w:vAlign w:val="bottom"/>
          </w:tcPr>
          <w:p w14:paraId="5606DE30" w14:textId="77777777" w:rsidR="00B847E2" w:rsidRPr="006A6D30" w:rsidRDefault="00B847E2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6086CE59" w14:textId="77777777" w:rsidR="00B847E2" w:rsidRPr="006A6D30" w:rsidRDefault="00B847E2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EA7104A" w14:textId="77777777" w:rsidR="00B847E2" w:rsidRPr="006A6D30" w:rsidRDefault="00B847E2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A28A632" w14:textId="77777777" w:rsidR="00B847E2" w:rsidRPr="006A6D30" w:rsidRDefault="00B847E2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0493F4CF" w14:textId="77777777" w:rsidTr="009E050D">
        <w:tc>
          <w:tcPr>
            <w:tcW w:w="3312" w:type="dxa"/>
            <w:vAlign w:val="bottom"/>
          </w:tcPr>
          <w:p w14:paraId="1FC505D6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647D9F6F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25A441C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F3B766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FCF73A2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6975595F" w14:textId="77777777" w:rsidTr="009E050D">
        <w:tc>
          <w:tcPr>
            <w:tcW w:w="3312" w:type="dxa"/>
            <w:vAlign w:val="bottom"/>
          </w:tcPr>
          <w:p w14:paraId="3B234C7E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520" w:type="dxa"/>
            <w:vAlign w:val="bottom"/>
          </w:tcPr>
          <w:p w14:paraId="543A4674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AADB152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78872E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EE6DB3C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7904A2D2" w14:textId="77777777" w:rsidTr="009E050D">
        <w:tc>
          <w:tcPr>
            <w:tcW w:w="3312" w:type="dxa"/>
            <w:vAlign w:val="bottom"/>
          </w:tcPr>
          <w:p w14:paraId="55F283C7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ราชบุรีเพาเวอร์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14:paraId="53B64335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123D20E6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4E23C676" w14:textId="349BB087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1038" w:type="dxa"/>
            <w:vAlign w:val="bottom"/>
          </w:tcPr>
          <w:p w14:paraId="4D816B77" w14:textId="6B69E586" w:rsidR="00566F62" w:rsidRPr="006A6D30" w:rsidRDefault="00AA32E8" w:rsidP="00580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</w:tr>
      <w:tr w:rsidR="00566F62" w:rsidRPr="006A6D30" w14:paraId="0C224A29" w14:textId="77777777" w:rsidTr="009E050D">
        <w:tc>
          <w:tcPr>
            <w:tcW w:w="3312" w:type="dxa"/>
            <w:vAlign w:val="bottom"/>
          </w:tcPr>
          <w:p w14:paraId="41E75663" w14:textId="77777777" w:rsidR="00566F62" w:rsidRPr="006A6D30" w:rsidRDefault="00566F62" w:rsidP="008D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62E9F6CB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44ADB9FD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C4FC7F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3B1768F5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4FB21711" w14:textId="77777777" w:rsidTr="009E050D">
        <w:tc>
          <w:tcPr>
            <w:tcW w:w="3312" w:type="dxa"/>
            <w:vAlign w:val="bottom"/>
          </w:tcPr>
          <w:p w14:paraId="1A83C17E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2520" w:type="dxa"/>
            <w:vAlign w:val="bottom"/>
          </w:tcPr>
          <w:p w14:paraId="4BA2B3E6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3BDC5014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0DF8DAB9" w14:textId="7187AC9B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14:paraId="1EEB9B50" w14:textId="7959320E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566F62" w:rsidRPr="006A6D30" w14:paraId="378D8751" w14:textId="77777777" w:rsidTr="009E050D">
        <w:tc>
          <w:tcPr>
            <w:tcW w:w="3312" w:type="dxa"/>
            <w:vAlign w:val="bottom"/>
          </w:tcPr>
          <w:p w14:paraId="7E2BBA31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6E92F3E4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พลังงานไฟฟ้าและไอน้ำ</w:t>
            </w:r>
          </w:p>
        </w:tc>
        <w:tc>
          <w:tcPr>
            <w:tcW w:w="1350" w:type="dxa"/>
            <w:vAlign w:val="bottom"/>
          </w:tcPr>
          <w:p w14:paraId="16A3690B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6017E2D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52523A25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6F62" w:rsidRPr="006A6D30" w14:paraId="21DBA31D" w14:textId="77777777" w:rsidTr="009E050D">
        <w:tc>
          <w:tcPr>
            <w:tcW w:w="3312" w:type="dxa"/>
            <w:vAlign w:val="bottom"/>
          </w:tcPr>
          <w:p w14:paraId="4B8CFB27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  <w:r w:rsidRPr="006A6D30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ราชบุรีเวอลด์ </w:t>
            </w:r>
          </w:p>
        </w:tc>
        <w:tc>
          <w:tcPr>
            <w:tcW w:w="2520" w:type="dxa"/>
            <w:vAlign w:val="bottom"/>
          </w:tcPr>
          <w:p w14:paraId="7A8BE101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6343DB66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3D44B198" w14:textId="1B9B46E0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14:paraId="0F5DF062" w14:textId="63C01A73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566F62" w:rsidRPr="006A6D30" w14:paraId="5CF242C2" w14:textId="77777777" w:rsidTr="009E050D">
        <w:tc>
          <w:tcPr>
            <w:tcW w:w="3312" w:type="dxa"/>
            <w:vAlign w:val="bottom"/>
          </w:tcPr>
          <w:p w14:paraId="020D5C44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โคเจนเนอเรชั่น จำกัด</w:t>
            </w:r>
          </w:p>
        </w:tc>
        <w:tc>
          <w:tcPr>
            <w:tcW w:w="2520" w:type="dxa"/>
            <w:vAlign w:val="bottom"/>
          </w:tcPr>
          <w:p w14:paraId="5599502E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พลังงานไฟฟ้าและไอน้ำ</w:t>
            </w:r>
          </w:p>
        </w:tc>
        <w:tc>
          <w:tcPr>
            <w:tcW w:w="1350" w:type="dxa"/>
            <w:vAlign w:val="bottom"/>
          </w:tcPr>
          <w:p w14:paraId="75A5C662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3B88DFE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A2C34CD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2F700BAA" w14:textId="77777777" w:rsidTr="009E050D">
        <w:tc>
          <w:tcPr>
            <w:tcW w:w="3312" w:type="dxa"/>
            <w:vAlign w:val="bottom"/>
          </w:tcPr>
          <w:p w14:paraId="54F805B6" w14:textId="1D7CB0AC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  <w:r w:rsidRPr="006A6D30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="00C426DB"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เบิกไพร</w:t>
            </w: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โคเจนเนอเรชั่น จำกัด</w:t>
            </w:r>
          </w:p>
        </w:tc>
        <w:tc>
          <w:tcPr>
            <w:tcW w:w="2520" w:type="dxa"/>
            <w:vAlign w:val="bottom"/>
          </w:tcPr>
          <w:p w14:paraId="49FFECE9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7A307FA8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319E4824" w14:textId="3E861F18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  <w:tc>
          <w:tcPr>
            <w:tcW w:w="1038" w:type="dxa"/>
            <w:vAlign w:val="bottom"/>
          </w:tcPr>
          <w:p w14:paraId="20426D83" w14:textId="1BE03BA7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</w:tr>
      <w:tr w:rsidR="00566F62" w:rsidRPr="006A6D30" w14:paraId="630894EA" w14:textId="77777777" w:rsidTr="009E050D">
        <w:tc>
          <w:tcPr>
            <w:tcW w:w="3312" w:type="dxa"/>
            <w:vAlign w:val="bottom"/>
          </w:tcPr>
          <w:p w14:paraId="787C40C3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51CD6808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พลังงานไฟฟ้าและไอน้ำ</w:t>
            </w:r>
          </w:p>
        </w:tc>
        <w:tc>
          <w:tcPr>
            <w:tcW w:w="1350" w:type="dxa"/>
            <w:vAlign w:val="bottom"/>
          </w:tcPr>
          <w:p w14:paraId="501CEA06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04AD056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12712C9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3981A2FE" w14:textId="77777777" w:rsidTr="009E050D">
        <w:tc>
          <w:tcPr>
            <w:tcW w:w="3312" w:type="dxa"/>
            <w:vAlign w:val="bottom"/>
          </w:tcPr>
          <w:p w14:paraId="5B45D2D0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โซลาร์ต้า จำกัด</w:t>
            </w:r>
          </w:p>
        </w:tc>
        <w:tc>
          <w:tcPr>
            <w:tcW w:w="2520" w:type="dxa"/>
            <w:vAlign w:val="bottom"/>
          </w:tcPr>
          <w:p w14:paraId="20B54E6E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668E95C5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07148F2C" w14:textId="1283A516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  <w:tc>
          <w:tcPr>
            <w:tcW w:w="1038" w:type="dxa"/>
            <w:vAlign w:val="bottom"/>
          </w:tcPr>
          <w:p w14:paraId="3AC52DFA" w14:textId="25E77267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</w:tr>
      <w:tr w:rsidR="00566F62" w:rsidRPr="006A6D30" w14:paraId="29EC1C01" w14:textId="77777777" w:rsidTr="009E050D">
        <w:tc>
          <w:tcPr>
            <w:tcW w:w="3312" w:type="dxa"/>
            <w:vAlign w:val="bottom"/>
          </w:tcPr>
          <w:p w14:paraId="3D56B594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4280B74C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5F04B1DA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227F0D4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14EDFC9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6A6D30" w14:paraId="59DCACD4" w14:textId="77777777" w:rsidTr="009E050D">
        <w:tc>
          <w:tcPr>
            <w:tcW w:w="3312" w:type="dxa"/>
            <w:vAlign w:val="bottom"/>
          </w:tcPr>
          <w:p w14:paraId="61FB211C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สงขลาไบโอ แมส จำกัด</w:t>
            </w:r>
          </w:p>
        </w:tc>
        <w:tc>
          <w:tcPr>
            <w:tcW w:w="2520" w:type="dxa"/>
            <w:vAlign w:val="bottom"/>
          </w:tcPr>
          <w:p w14:paraId="7A322BB3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71C36DE2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715B5AAE" w14:textId="7CD961CB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14:paraId="58B2AE7C" w14:textId="4EA49E21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566F62" w:rsidRPr="006A6D30" w14:paraId="7B4F1F37" w14:textId="77777777" w:rsidTr="009E050D">
        <w:tc>
          <w:tcPr>
            <w:tcW w:w="3312" w:type="dxa"/>
            <w:vAlign w:val="bottom"/>
          </w:tcPr>
          <w:p w14:paraId="01DF1C6F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67527283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61000187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8478523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4ACB7B89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6F62" w:rsidRPr="006A6D30" w14:paraId="587190C7" w14:textId="77777777" w:rsidTr="009E050D">
        <w:tc>
          <w:tcPr>
            <w:tcW w:w="3312" w:type="dxa"/>
            <w:vAlign w:val="bottom"/>
          </w:tcPr>
          <w:p w14:paraId="1CE3A91E" w14:textId="77777777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สงขลาไบโอฟูเอล จำกัด</w:t>
            </w:r>
          </w:p>
        </w:tc>
        <w:tc>
          <w:tcPr>
            <w:tcW w:w="2520" w:type="dxa"/>
            <w:vAlign w:val="bottom"/>
          </w:tcPr>
          <w:p w14:paraId="64DBA143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จัดหาเชื้อเพลิงชีวมวล</w:t>
            </w:r>
          </w:p>
        </w:tc>
        <w:tc>
          <w:tcPr>
            <w:tcW w:w="1350" w:type="dxa"/>
            <w:vAlign w:val="bottom"/>
          </w:tcPr>
          <w:p w14:paraId="58C67E7A" w14:textId="77777777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51EEE0D1" w14:textId="3F8E7979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14:paraId="54338B3D" w14:textId="690394C2" w:rsidR="00566F62" w:rsidRPr="006A6D30" w:rsidRDefault="00AA32E8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566F62" w:rsidRPr="006A6D30" w14:paraId="62DE662C" w14:textId="77777777" w:rsidTr="009E050D">
        <w:tc>
          <w:tcPr>
            <w:tcW w:w="3312" w:type="dxa"/>
            <w:vAlign w:val="bottom"/>
          </w:tcPr>
          <w:p w14:paraId="17CC1888" w14:textId="2C290DCC" w:rsidR="00566F62" w:rsidRPr="006A6D30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0BD5E503" w14:textId="676BC31D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7BF6222" w14:textId="5242CAD2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424751C" w14:textId="06E31FAC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35ADAD4E" w14:textId="2BD78A58" w:rsidR="00566F62" w:rsidRPr="006A6D30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B5E1F" w:rsidRPr="006A6D30" w14:paraId="31C509C7" w14:textId="77777777" w:rsidTr="009E050D">
        <w:tc>
          <w:tcPr>
            <w:tcW w:w="3312" w:type="dxa"/>
            <w:vAlign w:val="bottom"/>
          </w:tcPr>
          <w:p w14:paraId="78B70CBD" w14:textId="3F03E670" w:rsidR="009B5E1F" w:rsidRPr="006A6D30" w:rsidRDefault="009B5E1F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การร่วมค้าทางอ้อม</w:t>
            </w:r>
          </w:p>
        </w:tc>
        <w:tc>
          <w:tcPr>
            <w:tcW w:w="2520" w:type="dxa"/>
            <w:vAlign w:val="bottom"/>
          </w:tcPr>
          <w:p w14:paraId="2170976A" w14:textId="7FCF6CBE" w:rsidR="009B5E1F" w:rsidRPr="006A6D30" w:rsidRDefault="009B5E1F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76D6E95" w14:textId="101B3BBD" w:rsidR="009B5E1F" w:rsidRPr="006A6D30" w:rsidRDefault="009B5E1F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C38495C" w14:textId="510D8E5C" w:rsidR="009B5E1F" w:rsidRPr="006A6D30" w:rsidRDefault="009B5E1F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56631261" w14:textId="13AC38D9" w:rsidR="009B5E1F" w:rsidRPr="006A6D30" w:rsidRDefault="009B5E1F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B5E1F" w:rsidRPr="006A6D30" w14:paraId="3BA96BBC" w14:textId="77777777" w:rsidTr="009E050D">
        <w:tc>
          <w:tcPr>
            <w:tcW w:w="3312" w:type="dxa"/>
            <w:vAlign w:val="bottom"/>
          </w:tcPr>
          <w:p w14:paraId="1F11A99D" w14:textId="5D8FDA91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ไฟฟ้าหงสา จำกัด</w:t>
            </w:r>
          </w:p>
        </w:tc>
        <w:tc>
          <w:tcPr>
            <w:tcW w:w="2520" w:type="dxa"/>
            <w:vAlign w:val="bottom"/>
          </w:tcPr>
          <w:p w14:paraId="03A4BDAC" w14:textId="72C0D666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620D3235" w14:textId="6AEDEC35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vAlign w:val="bottom"/>
          </w:tcPr>
          <w:p w14:paraId="2F4BFEB9" w14:textId="389F6BE1" w:rsidR="009B5E1F" w:rsidRPr="006A6D30" w:rsidRDefault="00AA32E8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14:paraId="1177CABD" w14:textId="60FA0CB8" w:rsidR="009B5E1F" w:rsidRPr="006A6D30" w:rsidRDefault="00AA32E8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9B5E1F" w:rsidRPr="006A6D30" w14:paraId="21BE4DD2" w14:textId="77777777" w:rsidTr="009E050D">
        <w:tc>
          <w:tcPr>
            <w:tcW w:w="3312" w:type="dxa"/>
            <w:vAlign w:val="bottom"/>
          </w:tcPr>
          <w:p w14:paraId="090281DA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403C2FD5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6003DB97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F0C0833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5BA345EC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B5E1F" w:rsidRPr="006A6D30" w14:paraId="6EF7ED31" w14:textId="77777777" w:rsidTr="009E050D">
        <w:tc>
          <w:tcPr>
            <w:tcW w:w="3312" w:type="dxa"/>
            <w:vAlign w:val="bottom"/>
          </w:tcPr>
          <w:p w14:paraId="1CBC3806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พูไฟมายนิ่ง จำกัด</w:t>
            </w:r>
          </w:p>
        </w:tc>
        <w:tc>
          <w:tcPr>
            <w:tcW w:w="2520" w:type="dxa"/>
            <w:vAlign w:val="bottom"/>
          </w:tcPr>
          <w:p w14:paraId="7BBE03A3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ผลิตและจำหน่ายถ่านหิน</w:t>
            </w:r>
          </w:p>
        </w:tc>
        <w:tc>
          <w:tcPr>
            <w:tcW w:w="1350" w:type="dxa"/>
            <w:vAlign w:val="bottom"/>
          </w:tcPr>
          <w:p w14:paraId="439E6CAA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vAlign w:val="bottom"/>
          </w:tcPr>
          <w:p w14:paraId="2FBB97B1" w14:textId="6DE90E42" w:rsidR="009B5E1F" w:rsidRPr="006A6D30" w:rsidRDefault="00AA32E8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37</w:t>
            </w:r>
            <w:r w:rsidR="009B5E1F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038" w:type="dxa"/>
            <w:vAlign w:val="bottom"/>
          </w:tcPr>
          <w:p w14:paraId="4AB72449" w14:textId="22C5A888" w:rsidR="009B5E1F" w:rsidRPr="006A6D30" w:rsidRDefault="00AA32E8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37</w:t>
            </w:r>
            <w:r w:rsidR="009B5E1F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</w:tr>
      <w:tr w:rsidR="009B5E1F" w:rsidRPr="006A6D30" w14:paraId="4B17F198" w14:textId="77777777" w:rsidTr="009E050D">
        <w:tc>
          <w:tcPr>
            <w:tcW w:w="3312" w:type="dxa"/>
            <w:vAlign w:val="bottom"/>
          </w:tcPr>
          <w:p w14:paraId="3853677D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เอเชีย น้ำประปา จำกัด</w:t>
            </w:r>
          </w:p>
        </w:tc>
        <w:tc>
          <w:tcPr>
            <w:tcW w:w="2520" w:type="dxa"/>
            <w:vAlign w:val="bottom"/>
          </w:tcPr>
          <w:p w14:paraId="72B5F575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ผลิตและจำหน่ายน้ำประปา</w:t>
            </w:r>
          </w:p>
        </w:tc>
        <w:tc>
          <w:tcPr>
            <w:tcW w:w="1350" w:type="dxa"/>
            <w:vAlign w:val="bottom"/>
          </w:tcPr>
          <w:p w14:paraId="49967B8B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vAlign w:val="bottom"/>
          </w:tcPr>
          <w:p w14:paraId="2D0E6F05" w14:textId="3043A2C0" w:rsidR="009B5E1F" w:rsidRPr="006A6D30" w:rsidRDefault="00AA32E8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14:paraId="1DC5DF65" w14:textId="56E13AED" w:rsidR="009B5E1F" w:rsidRPr="006A6D30" w:rsidRDefault="00AA32E8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9B5E1F" w:rsidRPr="006A6D30" w14:paraId="38AA3000" w14:textId="77777777" w:rsidTr="009E050D">
        <w:trPr>
          <w:trHeight w:val="389"/>
        </w:trPr>
        <w:tc>
          <w:tcPr>
            <w:tcW w:w="3312" w:type="dxa"/>
            <w:vAlign w:val="bottom"/>
          </w:tcPr>
          <w:p w14:paraId="709C2E21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</w:rPr>
              <w:t>PT Medco Ratch Power Riau</w:t>
            </w:r>
          </w:p>
        </w:tc>
        <w:tc>
          <w:tcPr>
            <w:tcW w:w="2520" w:type="dxa"/>
            <w:vAlign w:val="bottom"/>
          </w:tcPr>
          <w:p w14:paraId="32A2A6FE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24ED339E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สาธารณรัฐ</w:t>
            </w:r>
          </w:p>
        </w:tc>
        <w:tc>
          <w:tcPr>
            <w:tcW w:w="1080" w:type="dxa"/>
            <w:vAlign w:val="bottom"/>
          </w:tcPr>
          <w:p w14:paraId="3AE209F8" w14:textId="56E1FEFA" w:rsidR="009B5E1F" w:rsidRPr="006A6D30" w:rsidRDefault="00AA32E8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  <w:tc>
          <w:tcPr>
            <w:tcW w:w="1038" w:type="dxa"/>
            <w:vAlign w:val="bottom"/>
          </w:tcPr>
          <w:p w14:paraId="0CA53335" w14:textId="05D0A83E" w:rsidR="009B5E1F" w:rsidRPr="006A6D30" w:rsidRDefault="00AA32E8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</w:tr>
      <w:tr w:rsidR="009B5E1F" w:rsidRPr="006A6D30" w14:paraId="225D6676" w14:textId="77777777" w:rsidTr="009E050D">
        <w:trPr>
          <w:trHeight w:val="353"/>
        </w:trPr>
        <w:tc>
          <w:tcPr>
            <w:tcW w:w="3312" w:type="dxa"/>
            <w:vAlign w:val="bottom"/>
          </w:tcPr>
          <w:p w14:paraId="74004F3B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4AEC8577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6EC909F5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080" w:type="dxa"/>
            <w:vAlign w:val="bottom"/>
          </w:tcPr>
          <w:p w14:paraId="318FF324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A6F7EB9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E1F" w:rsidRPr="006A6D30" w14:paraId="5CE07494" w14:textId="77777777" w:rsidTr="009E050D">
        <w:tc>
          <w:tcPr>
            <w:tcW w:w="3312" w:type="dxa"/>
            <w:vAlign w:val="bottom"/>
          </w:tcPr>
          <w:p w14:paraId="74307C07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Fareast Renewable Development </w:t>
            </w:r>
          </w:p>
        </w:tc>
        <w:tc>
          <w:tcPr>
            <w:tcW w:w="2520" w:type="dxa"/>
            <w:vAlign w:val="bottom"/>
          </w:tcPr>
          <w:p w14:paraId="03131D78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0F5E4110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80" w:type="dxa"/>
            <w:vAlign w:val="bottom"/>
          </w:tcPr>
          <w:p w14:paraId="2DF2CCB2" w14:textId="4FD90635" w:rsidR="009B5E1F" w:rsidRPr="006A6D30" w:rsidRDefault="00AA32E8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038" w:type="dxa"/>
            <w:vAlign w:val="bottom"/>
          </w:tcPr>
          <w:p w14:paraId="56A396E3" w14:textId="6D8DF423" w:rsidR="009B5E1F" w:rsidRPr="006A6D30" w:rsidRDefault="00AA32E8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</w:tr>
      <w:tr w:rsidR="009B5E1F" w:rsidRPr="006A6D30" w14:paraId="6B849DE8" w14:textId="77777777" w:rsidTr="009E050D">
        <w:tc>
          <w:tcPr>
            <w:tcW w:w="3312" w:type="dxa"/>
            <w:vAlign w:val="bottom"/>
          </w:tcPr>
          <w:p w14:paraId="29E5441C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  Pte. Ltd.</w:t>
            </w:r>
          </w:p>
        </w:tc>
        <w:tc>
          <w:tcPr>
            <w:tcW w:w="2520" w:type="dxa"/>
            <w:vAlign w:val="bottom"/>
          </w:tcPr>
          <w:p w14:paraId="5B72A0B1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350" w:type="dxa"/>
            <w:vAlign w:val="bottom"/>
          </w:tcPr>
          <w:p w14:paraId="578B7AD2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CF39FEF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94B5EE7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E1F" w:rsidRPr="006A6D30" w14:paraId="6FE7907F" w14:textId="77777777" w:rsidTr="009E050D">
        <w:tc>
          <w:tcPr>
            <w:tcW w:w="3312" w:type="dxa"/>
            <w:vAlign w:val="bottom"/>
          </w:tcPr>
          <w:p w14:paraId="59AAACE3" w14:textId="68920AF4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bookmarkStart w:id="0" w:name="OLE_LINK1"/>
            <w:bookmarkStart w:id="1" w:name="OLE_LINK2"/>
            <w:r w:rsidRPr="006A6D30">
              <w:rPr>
                <w:rFonts w:ascii="Angsana New" w:hAnsi="Angsana New" w:hint="cs"/>
                <w:spacing w:val="-4"/>
                <w:sz w:val="30"/>
                <w:szCs w:val="30"/>
              </w:rPr>
              <w:t>An Binh Energy and Infrastructure Fund</w:t>
            </w:r>
            <w:bookmarkEnd w:id="0"/>
            <w:bookmarkEnd w:id="1"/>
          </w:p>
        </w:tc>
        <w:tc>
          <w:tcPr>
            <w:tcW w:w="2520" w:type="dxa"/>
            <w:vAlign w:val="bottom"/>
          </w:tcPr>
          <w:p w14:paraId="03B777FB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308280CC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080" w:type="dxa"/>
            <w:vAlign w:val="bottom"/>
          </w:tcPr>
          <w:p w14:paraId="1993D6D2" w14:textId="2C3DACCB" w:rsidR="009B5E1F" w:rsidRPr="006A6D30" w:rsidRDefault="00AA32E8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  <w:tc>
          <w:tcPr>
            <w:tcW w:w="1038" w:type="dxa"/>
            <w:vAlign w:val="bottom"/>
          </w:tcPr>
          <w:p w14:paraId="57A4FF6B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B5E1F" w:rsidRPr="006A6D30" w14:paraId="5B1E6FA6" w14:textId="77777777" w:rsidTr="009E050D">
        <w:tc>
          <w:tcPr>
            <w:tcW w:w="3312" w:type="dxa"/>
            <w:vAlign w:val="bottom"/>
          </w:tcPr>
          <w:p w14:paraId="219F562B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78B9772D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พลังงานและโครงสร้างพื้นฐาน</w:t>
            </w:r>
          </w:p>
        </w:tc>
        <w:tc>
          <w:tcPr>
            <w:tcW w:w="1350" w:type="dxa"/>
            <w:vAlign w:val="bottom"/>
          </w:tcPr>
          <w:p w14:paraId="7E1DE517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BEAAB59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4BC693F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E1F" w:rsidRPr="006A6D30" w14:paraId="15205142" w14:textId="77777777" w:rsidTr="009E050D">
        <w:tc>
          <w:tcPr>
            <w:tcW w:w="3312" w:type="dxa"/>
            <w:vAlign w:val="bottom"/>
          </w:tcPr>
          <w:p w14:paraId="39AE245F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68B62E05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0106A08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0C0842F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49BB94A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E1F" w:rsidRPr="006A6D30" w14:paraId="435C2063" w14:textId="77777777" w:rsidTr="009E050D">
        <w:trPr>
          <w:trHeight w:val="317"/>
        </w:trPr>
        <w:tc>
          <w:tcPr>
            <w:tcW w:w="3312" w:type="dxa"/>
            <w:vAlign w:val="bottom"/>
          </w:tcPr>
          <w:p w14:paraId="13DA1C48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บริษัทย่อยของการร่วมค้าทางตรง</w:t>
            </w:r>
          </w:p>
        </w:tc>
        <w:tc>
          <w:tcPr>
            <w:tcW w:w="2520" w:type="dxa"/>
            <w:vAlign w:val="bottom"/>
          </w:tcPr>
          <w:p w14:paraId="317BBEB0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34F392E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1519259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16824E4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E1F" w:rsidRPr="006A6D30" w14:paraId="3ED936AB" w14:textId="77777777" w:rsidTr="009E050D">
        <w:tc>
          <w:tcPr>
            <w:tcW w:w="3312" w:type="dxa"/>
            <w:vAlign w:val="bottom"/>
          </w:tcPr>
          <w:p w14:paraId="40533C9F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หินกองเพาเวอร์ จำกัด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*</w:t>
            </w:r>
          </w:p>
        </w:tc>
        <w:tc>
          <w:tcPr>
            <w:tcW w:w="2520" w:type="dxa"/>
            <w:vAlign w:val="bottom"/>
          </w:tcPr>
          <w:p w14:paraId="5449849D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2371679C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50A086B7" w14:textId="018F1AB7" w:rsidR="009B5E1F" w:rsidRPr="006A6D30" w:rsidRDefault="00AA32E8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51</w:t>
            </w:r>
          </w:p>
        </w:tc>
        <w:tc>
          <w:tcPr>
            <w:tcW w:w="1038" w:type="dxa"/>
            <w:vAlign w:val="bottom"/>
          </w:tcPr>
          <w:p w14:paraId="395CF96A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B5E1F" w:rsidRPr="006A6D30" w14:paraId="791F805D" w14:textId="77777777" w:rsidTr="009E050D">
        <w:tc>
          <w:tcPr>
            <w:tcW w:w="3312" w:type="dxa"/>
            <w:vAlign w:val="bottom"/>
          </w:tcPr>
          <w:p w14:paraId="2E130BD3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2BB95EFE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017DF8BD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8BC228E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4868EC2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E1F" w:rsidRPr="006A6D30" w14:paraId="59C20E23" w14:textId="77777777" w:rsidTr="009E050D">
        <w:tc>
          <w:tcPr>
            <w:tcW w:w="3312" w:type="dxa"/>
            <w:vAlign w:val="bottom"/>
          </w:tcPr>
          <w:p w14:paraId="488C7276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เน็กส์ซิฟ ราช เอ็นเนอร์จี </w:t>
            </w:r>
          </w:p>
        </w:tc>
        <w:tc>
          <w:tcPr>
            <w:tcW w:w="2520" w:type="dxa"/>
            <w:vAlign w:val="bottom"/>
          </w:tcPr>
          <w:p w14:paraId="4F0FEA50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309CE9E9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0EC66A3C" w14:textId="7A821733" w:rsidR="009B5E1F" w:rsidRPr="006A6D30" w:rsidRDefault="00AA32E8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  <w:tc>
          <w:tcPr>
            <w:tcW w:w="1038" w:type="dxa"/>
            <w:vAlign w:val="bottom"/>
          </w:tcPr>
          <w:p w14:paraId="6CE64A6C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B5E1F" w:rsidRPr="006A6D30" w14:paraId="0DF6F84C" w14:textId="77777777" w:rsidTr="009E050D">
        <w:tc>
          <w:tcPr>
            <w:tcW w:w="3312" w:type="dxa"/>
            <w:vAlign w:val="bottom"/>
          </w:tcPr>
          <w:p w14:paraId="04A54D21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  ระยอง จำกัด</w:t>
            </w:r>
          </w:p>
        </w:tc>
        <w:tc>
          <w:tcPr>
            <w:tcW w:w="2520" w:type="dxa"/>
            <w:vAlign w:val="bottom"/>
          </w:tcPr>
          <w:p w14:paraId="548C9A7E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พลังงานไฟฟ้าและไอน้ำ</w:t>
            </w:r>
          </w:p>
        </w:tc>
        <w:tc>
          <w:tcPr>
            <w:tcW w:w="1350" w:type="dxa"/>
            <w:vAlign w:val="bottom"/>
          </w:tcPr>
          <w:p w14:paraId="310FB3C2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26FE71A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A01B12D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E1F" w:rsidRPr="006A6D30" w14:paraId="0EC79110" w14:textId="77777777" w:rsidTr="009E050D">
        <w:tc>
          <w:tcPr>
            <w:tcW w:w="3312" w:type="dxa"/>
            <w:vAlign w:val="bottom"/>
          </w:tcPr>
          <w:p w14:paraId="56A03321" w14:textId="286F651B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ไฟฟ้าน้ำงึม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520" w:type="dxa"/>
            <w:vAlign w:val="bottom"/>
          </w:tcPr>
          <w:p w14:paraId="5AD669AE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6EA1193E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vAlign w:val="bottom"/>
          </w:tcPr>
          <w:p w14:paraId="355241FB" w14:textId="30E6CCF5" w:rsidR="009B5E1F" w:rsidRPr="006A6D30" w:rsidRDefault="00AA32E8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1038" w:type="dxa"/>
            <w:vAlign w:val="bottom"/>
          </w:tcPr>
          <w:p w14:paraId="2FBA07BC" w14:textId="5335E51A" w:rsidR="009B5E1F" w:rsidRPr="006A6D30" w:rsidRDefault="00AA32E8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</w:tr>
      <w:tr w:rsidR="009B5E1F" w:rsidRPr="006A6D30" w14:paraId="1356E496" w14:textId="77777777" w:rsidTr="009E050D">
        <w:tc>
          <w:tcPr>
            <w:tcW w:w="3312" w:type="dxa"/>
            <w:vAlign w:val="bottom"/>
          </w:tcPr>
          <w:p w14:paraId="1914DD85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5082EE77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4A031915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3E609E6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B16C380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E1F" w:rsidRPr="006A6D30" w14:paraId="28A5128E" w14:textId="77777777" w:rsidTr="009E050D">
        <w:tc>
          <w:tcPr>
            <w:tcW w:w="3312" w:type="dxa"/>
            <w:vAlign w:val="bottom"/>
          </w:tcPr>
          <w:p w14:paraId="078C153A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24171788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4EE7E7F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C77898D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0E4E800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E1F" w:rsidRPr="006A6D30" w14:paraId="239EC69B" w14:textId="77777777" w:rsidTr="00E47706">
        <w:trPr>
          <w:trHeight w:val="317"/>
        </w:trPr>
        <w:tc>
          <w:tcPr>
            <w:tcW w:w="3312" w:type="dxa"/>
            <w:vAlign w:val="bottom"/>
          </w:tcPr>
          <w:p w14:paraId="5FC5A128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บริษัทย่อยของการร่วมค้าทางอ้อม</w:t>
            </w:r>
          </w:p>
        </w:tc>
        <w:tc>
          <w:tcPr>
            <w:tcW w:w="2520" w:type="dxa"/>
            <w:vAlign w:val="bottom"/>
          </w:tcPr>
          <w:p w14:paraId="3BC477FD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B3BF36F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5F6D0F3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8BADC36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E1F" w:rsidRPr="006A6D30" w14:paraId="6055C98F" w14:textId="77777777" w:rsidTr="009E050D">
        <w:tc>
          <w:tcPr>
            <w:tcW w:w="3312" w:type="dxa"/>
            <w:vAlign w:val="bottom"/>
          </w:tcPr>
          <w:p w14:paraId="1D35EA9F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PT Bajradaya Sentranusa</w:t>
            </w:r>
          </w:p>
        </w:tc>
        <w:tc>
          <w:tcPr>
            <w:tcW w:w="2520" w:type="dxa"/>
            <w:vAlign w:val="bottom"/>
          </w:tcPr>
          <w:p w14:paraId="3876A616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3ACE690B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สาธารณรัฐ</w:t>
            </w:r>
          </w:p>
        </w:tc>
        <w:tc>
          <w:tcPr>
            <w:tcW w:w="1080" w:type="dxa"/>
            <w:vAlign w:val="bottom"/>
          </w:tcPr>
          <w:p w14:paraId="1BA096AD" w14:textId="740896B4" w:rsidR="009B5E1F" w:rsidRPr="006A6D30" w:rsidRDefault="00AA32E8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26</w:t>
            </w:r>
            <w:r w:rsidR="009B5E1F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61</w:t>
            </w:r>
          </w:p>
        </w:tc>
        <w:tc>
          <w:tcPr>
            <w:tcW w:w="1038" w:type="dxa"/>
            <w:vAlign w:val="bottom"/>
          </w:tcPr>
          <w:p w14:paraId="7AC12FDA" w14:textId="77E29117" w:rsidR="009B5E1F" w:rsidRPr="006A6D30" w:rsidRDefault="00AA32E8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26</w:t>
            </w:r>
            <w:r w:rsidR="009B5E1F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61</w:t>
            </w:r>
          </w:p>
        </w:tc>
      </w:tr>
      <w:tr w:rsidR="009B5E1F" w:rsidRPr="006A6D30" w14:paraId="1869CF85" w14:textId="77777777" w:rsidTr="009E050D">
        <w:tc>
          <w:tcPr>
            <w:tcW w:w="3312" w:type="dxa"/>
            <w:vAlign w:val="bottom"/>
          </w:tcPr>
          <w:p w14:paraId="56226D75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01CDFAAC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561651CE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080" w:type="dxa"/>
            <w:vAlign w:val="bottom"/>
          </w:tcPr>
          <w:p w14:paraId="314D23F5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769297E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E1F" w:rsidRPr="006A6D30" w14:paraId="2F586B2D" w14:textId="77777777" w:rsidTr="009E050D">
        <w:tc>
          <w:tcPr>
            <w:tcW w:w="3312" w:type="dxa"/>
            <w:vAlign w:val="bottom"/>
          </w:tcPr>
          <w:p w14:paraId="2E4AE7D3" w14:textId="496A2272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An Binh Investment Group Joint</w:t>
            </w:r>
          </w:p>
        </w:tc>
        <w:tc>
          <w:tcPr>
            <w:tcW w:w="2520" w:type="dxa"/>
            <w:vAlign w:val="bottom"/>
          </w:tcPr>
          <w:p w14:paraId="0AAC6093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12018F7E" w14:textId="68EB8E9D" w:rsidR="009B5E1F" w:rsidRPr="006A6D30" w:rsidRDefault="000817BC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080" w:type="dxa"/>
            <w:vAlign w:val="bottom"/>
          </w:tcPr>
          <w:p w14:paraId="60EA8F11" w14:textId="6772AB6B" w:rsidR="009B5E1F" w:rsidRPr="006A6D30" w:rsidRDefault="00AA32E8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  <w:tc>
          <w:tcPr>
            <w:tcW w:w="1038" w:type="dxa"/>
            <w:vAlign w:val="bottom"/>
          </w:tcPr>
          <w:p w14:paraId="217F6528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B5E1F" w:rsidRPr="006A6D30" w14:paraId="125EC4AF" w14:textId="77777777" w:rsidTr="009E050D">
        <w:trPr>
          <w:trHeight w:val="659"/>
        </w:trPr>
        <w:tc>
          <w:tcPr>
            <w:tcW w:w="3312" w:type="dxa"/>
          </w:tcPr>
          <w:p w14:paraId="6E14674D" w14:textId="77777777" w:rsidR="009B5E1F" w:rsidRPr="006A6D30" w:rsidRDefault="009B5E1F" w:rsidP="009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  Stock Company</w:t>
            </w:r>
          </w:p>
        </w:tc>
        <w:tc>
          <w:tcPr>
            <w:tcW w:w="2520" w:type="dxa"/>
          </w:tcPr>
          <w:p w14:paraId="1FCBD987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พลังงานและโครงสร้างพื้นฐาน</w:t>
            </w:r>
          </w:p>
        </w:tc>
        <w:tc>
          <w:tcPr>
            <w:tcW w:w="1350" w:type="dxa"/>
          </w:tcPr>
          <w:p w14:paraId="6A64E0E3" w14:textId="2FCAFC7F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B14644B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18586671" w14:textId="77777777" w:rsidR="009B5E1F" w:rsidRPr="006A6D30" w:rsidRDefault="009B5E1F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3EC0" w:rsidRPr="006A6D30" w14:paraId="7FBCED06" w14:textId="77777777" w:rsidTr="009E050D">
        <w:tc>
          <w:tcPr>
            <w:tcW w:w="3312" w:type="dxa"/>
          </w:tcPr>
          <w:p w14:paraId="109A2394" w14:textId="77777777" w:rsidR="00973EC0" w:rsidRPr="006A6D30" w:rsidRDefault="00973EC0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04539BD8" w14:textId="77777777" w:rsidR="00973EC0" w:rsidRPr="006A6D30" w:rsidRDefault="00973EC0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68E4DFE" w14:textId="77777777" w:rsidR="00973EC0" w:rsidRPr="006A6D30" w:rsidRDefault="00973EC0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52B64E" w14:textId="77777777" w:rsidR="00973EC0" w:rsidRPr="006A6D30" w:rsidRDefault="00973EC0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3C28AE8B" w14:textId="77777777" w:rsidR="00973EC0" w:rsidRPr="006A6D30" w:rsidRDefault="00973EC0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3EC0" w:rsidRPr="006A6D30" w14:paraId="105E478A" w14:textId="77777777" w:rsidTr="009E050D">
        <w:tc>
          <w:tcPr>
            <w:tcW w:w="3312" w:type="dxa"/>
          </w:tcPr>
          <w:p w14:paraId="1A21F54D" w14:textId="56DEFC92" w:rsidR="00973EC0" w:rsidRPr="006A6D30" w:rsidRDefault="00973EC0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บริษัทย่อยของการร่วมค้าทางอ้อม</w:t>
            </w:r>
          </w:p>
        </w:tc>
        <w:tc>
          <w:tcPr>
            <w:tcW w:w="2520" w:type="dxa"/>
            <w:vAlign w:val="bottom"/>
          </w:tcPr>
          <w:p w14:paraId="23CC535B" w14:textId="77777777" w:rsidR="00973EC0" w:rsidRPr="006A6D30" w:rsidRDefault="00973EC0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0A68F5D" w14:textId="77777777" w:rsidR="00973EC0" w:rsidRPr="006A6D30" w:rsidRDefault="00973EC0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D6E3A9" w14:textId="77777777" w:rsidR="00973EC0" w:rsidRPr="006A6D30" w:rsidRDefault="00973EC0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0EE8B46C" w14:textId="77777777" w:rsidR="00973EC0" w:rsidRPr="006A6D30" w:rsidRDefault="00973EC0" w:rsidP="009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1A62" w:rsidRPr="006A6D30" w14:paraId="71F42FD3" w14:textId="77777777" w:rsidTr="009A1A62">
        <w:tc>
          <w:tcPr>
            <w:tcW w:w="3312" w:type="dxa"/>
          </w:tcPr>
          <w:p w14:paraId="299E861B" w14:textId="5F129BB9" w:rsidR="009A1A62" w:rsidRPr="006A6D30" w:rsidRDefault="009A1A62" w:rsidP="009A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Thang Long Power Plant Joint</w:t>
            </w:r>
          </w:p>
        </w:tc>
        <w:tc>
          <w:tcPr>
            <w:tcW w:w="2520" w:type="dxa"/>
            <w:vAlign w:val="bottom"/>
          </w:tcPr>
          <w:p w14:paraId="418B74B4" w14:textId="461B29BC" w:rsidR="009A1A62" w:rsidRPr="006A6D30" w:rsidRDefault="009A1A62" w:rsidP="009A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1E08EE64" w14:textId="56B08A1D" w:rsidR="009A1A62" w:rsidRPr="006A6D30" w:rsidRDefault="000817BC" w:rsidP="009A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080" w:type="dxa"/>
          </w:tcPr>
          <w:p w14:paraId="57AE335D" w14:textId="654DE4AF" w:rsidR="009A1A62" w:rsidRPr="006A6D30" w:rsidRDefault="00AA32E8" w:rsidP="009A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22</w:t>
            </w:r>
            <w:r w:rsidR="009A1A62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05</w:t>
            </w:r>
          </w:p>
        </w:tc>
        <w:tc>
          <w:tcPr>
            <w:tcW w:w="1038" w:type="dxa"/>
          </w:tcPr>
          <w:p w14:paraId="50F56A19" w14:textId="4B3F876A" w:rsidR="009A1A62" w:rsidRPr="006A6D30" w:rsidRDefault="009A1A62" w:rsidP="009A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A1A62" w:rsidRPr="006A6D30" w14:paraId="7E4D2D43" w14:textId="77777777" w:rsidTr="009A1A62">
        <w:trPr>
          <w:trHeight w:val="344"/>
        </w:trPr>
        <w:tc>
          <w:tcPr>
            <w:tcW w:w="3312" w:type="dxa"/>
          </w:tcPr>
          <w:p w14:paraId="5963ABE7" w14:textId="198C90E4" w:rsidR="009A1A62" w:rsidRPr="006A6D30" w:rsidRDefault="009A1A62" w:rsidP="009A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  Stock Company</w:t>
            </w:r>
          </w:p>
        </w:tc>
        <w:tc>
          <w:tcPr>
            <w:tcW w:w="2520" w:type="dxa"/>
          </w:tcPr>
          <w:p w14:paraId="5FC6AEF5" w14:textId="1B1CF601" w:rsidR="009A1A62" w:rsidRPr="006A6D30" w:rsidRDefault="009A1A62" w:rsidP="009A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</w:tcPr>
          <w:p w14:paraId="6432D860" w14:textId="4DAF5BDE" w:rsidR="009A1A62" w:rsidRPr="006A6D30" w:rsidRDefault="009A1A62" w:rsidP="009A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A3BFE2" w14:textId="77777777" w:rsidR="009A1A62" w:rsidRPr="006A6D30" w:rsidRDefault="009A1A62" w:rsidP="009A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5E04EEE2" w14:textId="77777777" w:rsidR="009A1A62" w:rsidRPr="006A6D30" w:rsidRDefault="009A1A62" w:rsidP="009A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6688457" w14:textId="77777777" w:rsidR="00973EC0" w:rsidRPr="006A6D30" w:rsidRDefault="00973EC0" w:rsidP="009A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58AC39ED" w14:textId="73915E5E" w:rsidR="0062245D" w:rsidRPr="006A6D30" w:rsidRDefault="009A4E5F" w:rsidP="009A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* </w:t>
      </w:r>
      <w:r w:rsidR="0062245D" w:rsidRPr="006A6D30">
        <w:rPr>
          <w:rFonts w:ascii="Angsana New" w:hAnsi="Angsana New" w:hint="cs"/>
          <w:sz w:val="30"/>
          <w:szCs w:val="30"/>
          <w:cs/>
        </w:rPr>
        <w:t xml:space="preserve">ดูหมายเหตุข้อ </w:t>
      </w:r>
      <w:r w:rsidR="00AA32E8" w:rsidRPr="00AA32E8">
        <w:rPr>
          <w:rFonts w:ascii="Angsana New" w:hAnsi="Angsana New" w:hint="cs"/>
          <w:sz w:val="30"/>
          <w:szCs w:val="30"/>
        </w:rPr>
        <w:t>6</w:t>
      </w:r>
    </w:p>
    <w:p w14:paraId="6CEE11CA" w14:textId="77777777" w:rsidR="00973EC0" w:rsidRPr="006A6D30" w:rsidRDefault="00973EC0" w:rsidP="009A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2371675" w14:textId="77777777" w:rsidR="00515797" w:rsidRPr="006A6D30" w:rsidRDefault="00515797" w:rsidP="0056634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A6D30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76656CC7" w14:textId="77777777" w:rsidR="00515797" w:rsidRPr="006A6D30" w:rsidRDefault="00515797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C0B0C2D" w14:textId="77777777" w:rsidR="00515797" w:rsidRPr="006A6D30" w:rsidRDefault="00515797" w:rsidP="009968F3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A6D30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14:paraId="3EDED3D1" w14:textId="77777777" w:rsidR="00515797" w:rsidRPr="006A6D30" w:rsidRDefault="00515797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570DEFB" w14:textId="78F21B34" w:rsidR="000E046F" w:rsidRPr="006A6D30" w:rsidRDefault="000E046F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</w:t>
      </w:r>
      <w:r w:rsidR="005218E5" w:rsidRPr="006A6D30">
        <w:rPr>
          <w:rFonts w:ascii="Angsana New" w:hAnsi="Angsana New" w:hint="cs"/>
          <w:sz w:val="30"/>
          <w:szCs w:val="30"/>
          <w:cs/>
        </w:rPr>
        <w:t>ทำ</w:t>
      </w:r>
      <w:r w:rsidR="00F41441" w:rsidRPr="006A6D30">
        <w:rPr>
          <w:rFonts w:ascii="Angsana New" w:hAnsi="Angsana New" w:hint="cs"/>
          <w:sz w:val="30"/>
          <w:szCs w:val="30"/>
        </w:rPr>
        <w:br/>
      </w:r>
      <w:r w:rsidRPr="006A6D30">
        <w:rPr>
          <w:rFonts w:ascii="Angsana New" w:hAnsi="Angsana New" w:hint="cs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F41441" w:rsidRPr="006A6D30">
        <w:rPr>
          <w:rFonts w:ascii="Angsana New" w:hAnsi="Angsana New" w:hint="cs"/>
          <w:sz w:val="30"/>
          <w:szCs w:val="30"/>
        </w:rPr>
        <w:t xml:space="preserve"> </w:t>
      </w:r>
      <w:r w:rsidR="00F41441" w:rsidRPr="006A6D30">
        <w:rPr>
          <w:rFonts w:ascii="Angsana New" w:hAnsi="Angsana New" w:hint="cs"/>
          <w:sz w:val="30"/>
          <w:szCs w:val="30"/>
        </w:rPr>
        <w:br/>
      </w:r>
      <w:r w:rsidRPr="006A6D30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AA32E8" w:rsidRPr="00AA32E8">
        <w:rPr>
          <w:rFonts w:ascii="Angsana New" w:hAnsi="Angsana New" w:hint="cs"/>
          <w:sz w:val="30"/>
          <w:szCs w:val="30"/>
        </w:rPr>
        <w:t>34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6A6D30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A6D30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562705CB" w14:textId="77777777" w:rsidR="005218E5" w:rsidRPr="006A6D30" w:rsidRDefault="005218E5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21628F2" w14:textId="2BA6EFE5" w:rsidR="000E046F" w:rsidRPr="006A6D30" w:rsidRDefault="000E046F" w:rsidP="000E0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461BB5"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31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ธันวาคม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2562</w:t>
      </w:r>
    </w:p>
    <w:p w14:paraId="172D8A7B" w14:textId="77777777" w:rsidR="00A541DE" w:rsidRPr="006A6D30" w:rsidRDefault="00A541DE" w:rsidP="000E0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9265DDC" w14:textId="08F317C0" w:rsidR="000F18D7" w:rsidRPr="006A6D30" w:rsidRDefault="000F18D7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6A6D30">
        <w:rPr>
          <w:rFonts w:ascii="Angsana New" w:hAnsi="Angsana New" w:hint="cs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</w:t>
      </w:r>
      <w:r w:rsidR="00921661" w:rsidRPr="006A6D30">
        <w:rPr>
          <w:rFonts w:ascii="Angsana New" w:hAnsi="Angsana New" w:hint="cs"/>
          <w:sz w:val="30"/>
          <w:szCs w:val="30"/>
        </w:rPr>
        <w:br/>
      </w:r>
      <w:r w:rsidRPr="006A6D30">
        <w:rPr>
          <w:rFonts w:ascii="Angsana New" w:hAnsi="Angsana New" w:hint="cs"/>
          <w:sz w:val="30"/>
          <w:szCs w:val="30"/>
          <w:cs/>
        </w:rPr>
        <w:t xml:space="preserve">ทางการเงิน ฉบับที่ </w:t>
      </w:r>
      <w:r w:rsidR="00AA32E8" w:rsidRPr="00AA32E8">
        <w:rPr>
          <w:rFonts w:ascii="Angsana New" w:hAnsi="Angsana New" w:hint="cs"/>
          <w:sz w:val="30"/>
          <w:szCs w:val="30"/>
        </w:rPr>
        <w:t>16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6A6D30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(</w:t>
      </w:r>
      <w:r w:rsidRPr="006A6D30">
        <w:rPr>
          <w:rFonts w:ascii="Angsana New" w:hAnsi="Angsana New" w:hint="cs"/>
          <w:sz w:val="30"/>
          <w:szCs w:val="30"/>
        </w:rPr>
        <w:t xml:space="preserve">TFRS </w:t>
      </w:r>
      <w:r w:rsidR="00AA32E8" w:rsidRPr="00AA32E8">
        <w:rPr>
          <w:rFonts w:ascii="Angsana New" w:hAnsi="Angsana New" w:hint="cs"/>
          <w:sz w:val="30"/>
          <w:szCs w:val="30"/>
        </w:rPr>
        <w:t>16</w:t>
      </w:r>
      <w:r w:rsidRPr="006A6D30">
        <w:rPr>
          <w:rFonts w:ascii="Angsana New" w:hAnsi="Angsana New" w:hint="cs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AA32E8" w:rsidRPr="00AA32E8">
        <w:rPr>
          <w:rFonts w:ascii="Angsana New" w:hAnsi="Angsana New" w:hint="cs"/>
          <w:sz w:val="30"/>
          <w:szCs w:val="30"/>
        </w:rPr>
        <w:t>3</w:t>
      </w:r>
    </w:p>
    <w:p w14:paraId="5FEB9E35" w14:textId="5C52B7EC" w:rsidR="000E09DB" w:rsidRPr="006A6D30" w:rsidRDefault="000E09DB" w:rsidP="00DB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C66AF0D" w14:textId="1AE4CE1E" w:rsidR="00973EC0" w:rsidRPr="006A6D30" w:rsidRDefault="00973EC0" w:rsidP="00DB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</w:rPr>
        <w:br w:type="page"/>
      </w:r>
    </w:p>
    <w:p w14:paraId="6D21368F" w14:textId="77777777" w:rsidR="00DC7B27" w:rsidRPr="006A6D30" w:rsidRDefault="00DC7B27" w:rsidP="00DC7B2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A6D30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การใช้วิจารณญาณ</w:t>
      </w:r>
      <w:r w:rsidR="000F18D7" w:rsidRPr="006A6D30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6A6D30">
        <w:rPr>
          <w:rFonts w:ascii="Angsana New" w:hAnsi="Angsana New" w:hint="cs"/>
          <w:i/>
          <w:iCs/>
          <w:sz w:val="30"/>
          <w:szCs w:val="30"/>
          <w:cs/>
        </w:rPr>
        <w:t>การประมาณการ</w:t>
      </w:r>
    </w:p>
    <w:p w14:paraId="2E370DF4" w14:textId="77777777" w:rsidR="00DC7B27" w:rsidRPr="006A6D30" w:rsidRDefault="00DC7B27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11F02D0" w14:textId="49C09D8F" w:rsidR="004738CF" w:rsidRPr="006A6D30" w:rsidRDefault="000F18D7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A32E8" w:rsidRPr="00AA32E8">
        <w:rPr>
          <w:rFonts w:ascii="Angsana New" w:hAnsi="Angsana New" w:hint="cs"/>
          <w:sz w:val="30"/>
          <w:szCs w:val="30"/>
        </w:rPr>
        <w:t>31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A32E8" w:rsidRPr="00AA32E8">
        <w:rPr>
          <w:rFonts w:ascii="Angsana New" w:hAnsi="Angsana New" w:hint="cs"/>
          <w:sz w:val="30"/>
          <w:szCs w:val="30"/>
        </w:rPr>
        <w:t>2562</w:t>
      </w:r>
      <w:r w:rsidRPr="006A6D30">
        <w:rPr>
          <w:rFonts w:ascii="Angsana New" w:hAnsi="Angsana New" w:hint="cs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AA32E8" w:rsidRPr="00AA32E8">
        <w:rPr>
          <w:rFonts w:ascii="Angsana New" w:hAnsi="Angsana New" w:hint="cs"/>
          <w:sz w:val="30"/>
          <w:szCs w:val="30"/>
        </w:rPr>
        <w:t>3</w:t>
      </w:r>
    </w:p>
    <w:p w14:paraId="6DBBAFBD" w14:textId="77777777" w:rsidR="00F66F8F" w:rsidRPr="006A6D30" w:rsidRDefault="00F66F8F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3E96CAB" w14:textId="77777777" w:rsidR="00DC4960" w:rsidRPr="006A6D30" w:rsidRDefault="00DC4960" w:rsidP="00C62F48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A6D30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การเปลี่ยนแปลงนโยบายการบัญชี</w:t>
      </w:r>
    </w:p>
    <w:p w14:paraId="0CFAD61C" w14:textId="77777777" w:rsidR="00004EE5" w:rsidRPr="006A6D30" w:rsidRDefault="00004EE5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DF49890" w14:textId="0449E544" w:rsidR="000F18D7" w:rsidRPr="006A6D30" w:rsidRDefault="000F18D7" w:rsidP="000F18D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AA32E8" w:rsidRPr="00AA32E8">
        <w:rPr>
          <w:rFonts w:ascii="Angsana New" w:hAnsi="Angsana New" w:hint="cs"/>
          <w:sz w:val="30"/>
          <w:szCs w:val="30"/>
        </w:rPr>
        <w:t>1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6A6D30">
        <w:rPr>
          <w:rFonts w:ascii="Angsana New" w:hAnsi="Angsana New" w:hint="cs"/>
          <w:sz w:val="30"/>
          <w:szCs w:val="30"/>
        </w:rPr>
        <w:t xml:space="preserve">TFRS </w:t>
      </w:r>
      <w:r w:rsidR="00AA32E8" w:rsidRPr="00AA32E8">
        <w:rPr>
          <w:rFonts w:ascii="Angsana New" w:hAnsi="Angsana New" w:hint="cs"/>
          <w:sz w:val="30"/>
          <w:szCs w:val="30"/>
        </w:rPr>
        <w:t>16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7B8D7C1D" w14:textId="77777777" w:rsidR="00E058B1" w:rsidRPr="006A6D30" w:rsidRDefault="00E058B1" w:rsidP="000F18D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350"/>
        <w:gridCol w:w="1530"/>
        <w:gridCol w:w="180"/>
        <w:gridCol w:w="1530"/>
      </w:tblGrid>
      <w:tr w:rsidR="00A33430" w:rsidRPr="006A6D30" w14:paraId="4894BA1D" w14:textId="77777777" w:rsidTr="009E050D">
        <w:trPr>
          <w:cantSplit/>
          <w:trHeight w:val="289"/>
          <w:tblHeader/>
        </w:trPr>
        <w:tc>
          <w:tcPr>
            <w:tcW w:w="4500" w:type="dxa"/>
            <w:vAlign w:val="bottom"/>
          </w:tcPr>
          <w:p w14:paraId="7DDF6063" w14:textId="77777777" w:rsidR="00A33430" w:rsidRPr="006A6D30" w:rsidRDefault="00A33430" w:rsidP="00FD7288">
            <w:pPr>
              <w:spacing w:line="240" w:lineRule="auto"/>
              <w:ind w:left="175" w:right="8" w:hanging="1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D81BFE8" w14:textId="77777777" w:rsidR="00A33430" w:rsidRPr="006A6D30" w:rsidRDefault="00A33430" w:rsidP="00F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5AC108D" w14:textId="77777777" w:rsidR="00A33430" w:rsidRPr="006A6D30" w:rsidRDefault="00A33430" w:rsidP="00FD7288">
            <w:pPr>
              <w:spacing w:line="240" w:lineRule="auto"/>
              <w:ind w:left="175" w:right="8" w:hanging="175"/>
              <w:jc w:val="center"/>
              <w:rPr>
                <w:rFonts w:ascii="Angsana New" w:hAnsi="Angsana New"/>
                <w:sz w:val="30"/>
                <w:szCs w:val="30"/>
                <w:shd w:val="clear" w:color="auto" w:fill="FFFFFF"/>
                <w:cs/>
              </w:rPr>
            </w:pPr>
            <w:r w:rsidRPr="006A6D3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503F95E" w14:textId="77777777" w:rsidR="00A33430" w:rsidRPr="006A6D30" w:rsidRDefault="00A33430" w:rsidP="00FD72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48266A2" w14:textId="77777777" w:rsidR="00F66F8F" w:rsidRPr="006A6D30" w:rsidRDefault="00A33430" w:rsidP="00FD7288">
            <w:pPr>
              <w:spacing w:line="240" w:lineRule="auto"/>
              <w:ind w:left="175" w:right="8" w:hanging="17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79A84CBC" w14:textId="77777777" w:rsidR="00A33430" w:rsidRPr="006A6D30" w:rsidRDefault="00A33430" w:rsidP="00FD7288">
            <w:pPr>
              <w:spacing w:line="240" w:lineRule="auto"/>
              <w:ind w:left="175" w:right="8" w:hanging="1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33430" w:rsidRPr="006A6D30" w14:paraId="4898C1FF" w14:textId="77777777" w:rsidTr="009E050D">
        <w:trPr>
          <w:cantSplit/>
          <w:trHeight w:val="19"/>
          <w:tblHeader/>
        </w:trPr>
        <w:tc>
          <w:tcPr>
            <w:tcW w:w="4500" w:type="dxa"/>
            <w:vAlign w:val="bottom"/>
          </w:tcPr>
          <w:p w14:paraId="0CB4C115" w14:textId="77777777" w:rsidR="00A33430" w:rsidRPr="006A6D30" w:rsidRDefault="00A33430" w:rsidP="00FD7288">
            <w:pPr>
              <w:spacing w:line="240" w:lineRule="auto"/>
              <w:ind w:left="175" w:right="8" w:hanging="1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5FEE3E" w14:textId="77777777" w:rsidR="00A33430" w:rsidRPr="006A6D30" w:rsidRDefault="00A33430" w:rsidP="00F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4436910" w14:textId="77777777" w:rsidR="00A33430" w:rsidRPr="006A6D30" w:rsidRDefault="00A33430" w:rsidP="00FD7288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1922488E" w14:textId="77777777" w:rsidR="00A33430" w:rsidRPr="006A6D30" w:rsidRDefault="00A33430" w:rsidP="00FD72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3463CD6" w14:textId="77777777" w:rsidR="00A33430" w:rsidRPr="006A6D30" w:rsidRDefault="00A33430" w:rsidP="00FD728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4738CF" w:rsidRPr="006A6D30" w14:paraId="255412A2" w14:textId="77777777" w:rsidTr="009E050D">
        <w:trPr>
          <w:cantSplit/>
          <w:trHeight w:val="19"/>
          <w:tblHeader/>
        </w:trPr>
        <w:tc>
          <w:tcPr>
            <w:tcW w:w="4500" w:type="dxa"/>
            <w:vAlign w:val="bottom"/>
          </w:tcPr>
          <w:p w14:paraId="27572ED4" w14:textId="77777777" w:rsidR="004738CF" w:rsidRPr="006A6D30" w:rsidRDefault="004738CF" w:rsidP="00FD7288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6AC30AA" w14:textId="77777777" w:rsidR="004738CF" w:rsidRPr="006A6D30" w:rsidRDefault="004738CF" w:rsidP="00FD72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3240" w:type="dxa"/>
            <w:gridSpan w:val="3"/>
            <w:vAlign w:val="bottom"/>
          </w:tcPr>
          <w:p w14:paraId="26D3C5B2" w14:textId="77777777" w:rsidR="004738CF" w:rsidRPr="006A6D30" w:rsidRDefault="004738CF" w:rsidP="00FD7288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33430" w:rsidRPr="006A6D30" w14:paraId="65E259CD" w14:textId="77777777" w:rsidTr="009E050D">
        <w:trPr>
          <w:cantSplit/>
          <w:trHeight w:val="19"/>
        </w:trPr>
        <w:tc>
          <w:tcPr>
            <w:tcW w:w="4500" w:type="dxa"/>
            <w:vAlign w:val="bottom"/>
          </w:tcPr>
          <w:p w14:paraId="255BA9F1" w14:textId="1CC8B49D" w:rsidR="00A33430" w:rsidRPr="006A6D30" w:rsidRDefault="00A33430" w:rsidP="00FD7288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350" w:type="dxa"/>
            <w:vAlign w:val="bottom"/>
          </w:tcPr>
          <w:p w14:paraId="48935B44" w14:textId="77777777" w:rsidR="00A33430" w:rsidRPr="006A6D30" w:rsidRDefault="00A33430" w:rsidP="00FD72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8211BF0" w14:textId="4B1FFF78" w:rsidR="00A33430" w:rsidRPr="006A6D30" w:rsidRDefault="00AA32E8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color w:val="000000"/>
                <w:sz w:val="30"/>
                <w:szCs w:val="30"/>
              </w:rPr>
              <w:t>50</w:t>
            </w:r>
            <w:r w:rsidR="00A33430" w:rsidRPr="006A6D30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30"/>
                <w:szCs w:val="30"/>
              </w:rPr>
              <w:t>802</w:t>
            </w:r>
            <w:r w:rsidR="00A33430" w:rsidRPr="006A6D30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30"/>
                <w:szCs w:val="30"/>
              </w:rPr>
              <w:t>260</w:t>
            </w:r>
          </w:p>
        </w:tc>
        <w:tc>
          <w:tcPr>
            <w:tcW w:w="180" w:type="dxa"/>
            <w:vAlign w:val="bottom"/>
          </w:tcPr>
          <w:p w14:paraId="0939B708" w14:textId="77777777" w:rsidR="00A33430" w:rsidRPr="006A6D30" w:rsidRDefault="00A33430" w:rsidP="003820D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62F7684" w14:textId="04141373" w:rsidR="00A33430" w:rsidRPr="006A6D30" w:rsidRDefault="00AA32E8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color w:val="000000"/>
                <w:sz w:val="30"/>
                <w:szCs w:val="30"/>
              </w:rPr>
              <w:t>37</w:t>
            </w:r>
            <w:r w:rsidR="00A33430" w:rsidRPr="006A6D30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30"/>
                <w:szCs w:val="30"/>
              </w:rPr>
              <w:t>887</w:t>
            </w:r>
            <w:r w:rsidR="00A33430" w:rsidRPr="006A6D30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30"/>
                <w:szCs w:val="30"/>
              </w:rPr>
              <w:t>722</w:t>
            </w:r>
          </w:p>
        </w:tc>
      </w:tr>
      <w:tr w:rsidR="00A33430" w:rsidRPr="006A6D30" w14:paraId="7B6B4EA6" w14:textId="77777777" w:rsidTr="009E050D">
        <w:trPr>
          <w:cantSplit/>
          <w:trHeight w:val="246"/>
        </w:trPr>
        <w:tc>
          <w:tcPr>
            <w:tcW w:w="4500" w:type="dxa"/>
            <w:vAlign w:val="bottom"/>
          </w:tcPr>
          <w:p w14:paraId="379C01FD" w14:textId="77777777" w:rsidR="00A33430" w:rsidRPr="006A6D30" w:rsidRDefault="00A33430" w:rsidP="00FD7288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350" w:type="dxa"/>
            <w:vAlign w:val="bottom"/>
          </w:tcPr>
          <w:p w14:paraId="77050BB1" w14:textId="77777777" w:rsidR="00A33430" w:rsidRPr="006A6D30" w:rsidRDefault="00A33430" w:rsidP="00FD72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79E7BC4" w14:textId="77777777" w:rsidR="00A33430" w:rsidRPr="006A6D30" w:rsidRDefault="00A33430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5FEC86C" w14:textId="77777777" w:rsidR="00A33430" w:rsidRPr="006A6D30" w:rsidRDefault="00A33430" w:rsidP="00FD72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A5BB63F" w14:textId="77777777" w:rsidR="00A33430" w:rsidRPr="006A6D30" w:rsidRDefault="00A33430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33430" w:rsidRPr="006A6D30" w14:paraId="5C15DB65" w14:textId="77777777" w:rsidTr="009E050D">
        <w:trPr>
          <w:cantSplit/>
          <w:trHeight w:val="246"/>
        </w:trPr>
        <w:tc>
          <w:tcPr>
            <w:tcW w:w="4500" w:type="dxa"/>
            <w:vAlign w:val="bottom"/>
          </w:tcPr>
          <w:p w14:paraId="5EB5263F" w14:textId="77777777" w:rsidR="00A33430" w:rsidRPr="006A6D30" w:rsidRDefault="00A33430" w:rsidP="00AD1734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1350" w:type="dxa"/>
            <w:vAlign w:val="bottom"/>
          </w:tcPr>
          <w:p w14:paraId="6689271C" w14:textId="77777777" w:rsidR="00A33430" w:rsidRPr="006A6D30" w:rsidRDefault="00A33430" w:rsidP="00FD72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6AE506A" w14:textId="77777777" w:rsidR="00A33430" w:rsidRPr="006A6D30" w:rsidRDefault="00A33430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84FB3EB" w14:textId="77777777" w:rsidR="00A33430" w:rsidRPr="006A6D30" w:rsidRDefault="00A33430" w:rsidP="00FD72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B62E2B" w14:textId="77777777" w:rsidR="00A33430" w:rsidRPr="006A6D30" w:rsidRDefault="00A33430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33430" w:rsidRPr="006A6D30" w14:paraId="601C50E4" w14:textId="77777777" w:rsidTr="009E050D">
        <w:trPr>
          <w:cantSplit/>
          <w:trHeight w:val="19"/>
        </w:trPr>
        <w:tc>
          <w:tcPr>
            <w:tcW w:w="4500" w:type="dxa"/>
            <w:vAlign w:val="bottom"/>
          </w:tcPr>
          <w:p w14:paraId="4D8E9F3C" w14:textId="77777777" w:rsidR="004738CF" w:rsidRPr="006A6D30" w:rsidRDefault="00A33430" w:rsidP="00F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ผลขาดทุนจากการด้อยค่าของสินทรัพย์</w:t>
            </w:r>
          </w:p>
          <w:p w14:paraId="737FB010" w14:textId="77777777" w:rsidR="00A33430" w:rsidRPr="006A6D30" w:rsidRDefault="00A33430" w:rsidP="00F6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firstLine="9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350" w:type="dxa"/>
            <w:vAlign w:val="bottom"/>
          </w:tcPr>
          <w:p w14:paraId="04924BE7" w14:textId="6A21020E" w:rsidR="00A33430" w:rsidRPr="006A6D30" w:rsidRDefault="00A33430" w:rsidP="00FD72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2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7B769A95" w14:textId="375393F1" w:rsidR="00A33430" w:rsidRPr="006A6D30" w:rsidRDefault="00A33430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color w:val="000000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color w:val="000000"/>
                <w:sz w:val="30"/>
                <w:szCs w:val="30"/>
              </w:rPr>
              <w:t>15</w:t>
            </w:r>
            <w:r w:rsidRPr="006A6D30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color w:val="000000"/>
                <w:sz w:val="30"/>
                <w:szCs w:val="30"/>
              </w:rPr>
              <w:t>498</w:t>
            </w:r>
            <w:r w:rsidRPr="006A6D30">
              <w:rPr>
                <w:rFonts w:ascii="Angsana New" w:hAnsi="Angsana New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01532C7" w14:textId="77777777" w:rsidR="00A33430" w:rsidRPr="006A6D30" w:rsidRDefault="00A33430" w:rsidP="003820DB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849BE75" w14:textId="49277EF3" w:rsidR="00A33430" w:rsidRPr="006A6D30" w:rsidRDefault="00A33430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color w:val="000000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color w:val="000000"/>
                <w:sz w:val="30"/>
                <w:szCs w:val="30"/>
              </w:rPr>
              <w:t>15</w:t>
            </w:r>
            <w:r w:rsidRPr="006A6D30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color w:val="000000"/>
                <w:sz w:val="30"/>
                <w:szCs w:val="30"/>
              </w:rPr>
              <w:t>684</w:t>
            </w:r>
            <w:r w:rsidRPr="006A6D30">
              <w:rPr>
                <w:rFonts w:ascii="Angsana New" w:hAnsi="Angsana New" w:hint="cs"/>
                <w:color w:val="000000"/>
                <w:sz w:val="30"/>
                <w:szCs w:val="30"/>
              </w:rPr>
              <w:t>)</w:t>
            </w:r>
          </w:p>
        </w:tc>
      </w:tr>
      <w:tr w:rsidR="00A33430" w:rsidRPr="006A6D30" w14:paraId="002C0753" w14:textId="77777777" w:rsidTr="009E050D">
        <w:trPr>
          <w:cantSplit/>
          <w:trHeight w:val="19"/>
        </w:trPr>
        <w:tc>
          <w:tcPr>
            <w:tcW w:w="4500" w:type="dxa"/>
            <w:vAlign w:val="bottom"/>
          </w:tcPr>
          <w:p w14:paraId="3958121F" w14:textId="77777777" w:rsidR="00A33430" w:rsidRPr="006A6D30" w:rsidRDefault="00A33430" w:rsidP="00F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350" w:type="dxa"/>
            <w:vAlign w:val="bottom"/>
          </w:tcPr>
          <w:p w14:paraId="02BBFA32" w14:textId="77777777" w:rsidR="00A33430" w:rsidRPr="006A6D30" w:rsidRDefault="00A33430" w:rsidP="00FD72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079F5DB" w14:textId="6CE494BB" w:rsidR="00A33430" w:rsidRPr="006A6D30" w:rsidRDefault="00AA32E8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color w:val="000000"/>
                <w:sz w:val="30"/>
                <w:szCs w:val="30"/>
              </w:rPr>
              <w:t>3</w:t>
            </w:r>
            <w:r w:rsidR="00A33430" w:rsidRPr="006A6D30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30"/>
                <w:szCs w:val="30"/>
              </w:rPr>
              <w:t>099</w:t>
            </w:r>
          </w:p>
        </w:tc>
        <w:tc>
          <w:tcPr>
            <w:tcW w:w="180" w:type="dxa"/>
            <w:vAlign w:val="bottom"/>
          </w:tcPr>
          <w:p w14:paraId="61D9940C" w14:textId="77777777" w:rsidR="00A33430" w:rsidRPr="006A6D30" w:rsidRDefault="00A33430" w:rsidP="003820D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31177C0" w14:textId="26909D09" w:rsidR="00A33430" w:rsidRPr="006A6D30" w:rsidRDefault="00AA32E8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color w:val="000000"/>
                <w:sz w:val="30"/>
                <w:szCs w:val="30"/>
              </w:rPr>
              <w:t>3</w:t>
            </w:r>
            <w:r w:rsidR="00A33430" w:rsidRPr="006A6D30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30"/>
                <w:szCs w:val="30"/>
              </w:rPr>
              <w:t>137</w:t>
            </w:r>
          </w:p>
        </w:tc>
      </w:tr>
      <w:tr w:rsidR="00A33430" w:rsidRPr="006A6D30" w14:paraId="36C95422" w14:textId="77777777" w:rsidTr="009E050D">
        <w:trPr>
          <w:cantSplit/>
          <w:trHeight w:val="19"/>
        </w:trPr>
        <w:tc>
          <w:tcPr>
            <w:tcW w:w="4500" w:type="dxa"/>
            <w:vAlign w:val="bottom"/>
          </w:tcPr>
          <w:p w14:paraId="3421B752" w14:textId="6B5BDD72" w:rsidR="00A33430" w:rsidRPr="006A6D30" w:rsidRDefault="00A33430" w:rsidP="00F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การถือปฏิบัติตาม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TFRS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16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1350" w:type="dxa"/>
            <w:vAlign w:val="bottom"/>
          </w:tcPr>
          <w:p w14:paraId="0C82992A" w14:textId="77777777" w:rsidR="00A33430" w:rsidRPr="006A6D30" w:rsidRDefault="00A33430" w:rsidP="00FD72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530" w:type="dxa"/>
            <w:vAlign w:val="bottom"/>
          </w:tcPr>
          <w:p w14:paraId="093A8FFE" w14:textId="3A380DE1" w:rsidR="00A33430" w:rsidRPr="006A6D30" w:rsidRDefault="00A33430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color w:val="000000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color w:val="000000"/>
                <w:sz w:val="30"/>
                <w:szCs w:val="30"/>
              </w:rPr>
              <w:t>10</w:t>
            </w:r>
            <w:r w:rsidRPr="006A6D30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color w:val="000000"/>
                <w:sz w:val="30"/>
                <w:szCs w:val="30"/>
              </w:rPr>
              <w:t>892</w:t>
            </w:r>
            <w:r w:rsidRPr="006A6D30">
              <w:rPr>
                <w:rFonts w:ascii="Angsana New" w:hAnsi="Angsana New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6B2AB70" w14:textId="77777777" w:rsidR="00A33430" w:rsidRPr="006A6D30" w:rsidRDefault="00A33430" w:rsidP="003820DB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F67A8F4" w14:textId="77777777" w:rsidR="00A33430" w:rsidRPr="006A6D30" w:rsidRDefault="00A33430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A33430" w:rsidRPr="006A6D30" w14:paraId="66DC9198" w14:textId="77777777" w:rsidTr="009E050D">
        <w:trPr>
          <w:cantSplit/>
          <w:trHeight w:val="19"/>
        </w:trPr>
        <w:tc>
          <w:tcPr>
            <w:tcW w:w="4500" w:type="dxa"/>
            <w:vAlign w:val="bottom"/>
          </w:tcPr>
          <w:p w14:paraId="64AD7EBB" w14:textId="6B855036" w:rsidR="00A33430" w:rsidRPr="006A6D30" w:rsidRDefault="00A33430" w:rsidP="00FD7288">
            <w:pPr>
              <w:spacing w:line="240" w:lineRule="auto"/>
              <w:ind w:left="178" w:right="8" w:hanging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A32E8"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AA32E8"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AD1734"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350" w:type="dxa"/>
            <w:vAlign w:val="bottom"/>
          </w:tcPr>
          <w:p w14:paraId="6EE3B8BA" w14:textId="77777777" w:rsidR="00A33430" w:rsidRPr="006A6D30" w:rsidRDefault="00A33430" w:rsidP="00FD72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2ADE2" w14:textId="02263A9D" w:rsidR="00A33430" w:rsidRPr="006A6D30" w:rsidRDefault="00AA32E8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tLeast"/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50</w:t>
            </w:r>
            <w:r w:rsidR="00A33430" w:rsidRPr="006A6D3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778</w:t>
            </w:r>
            <w:r w:rsidR="00A33430" w:rsidRPr="006A6D3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969</w:t>
            </w:r>
          </w:p>
        </w:tc>
        <w:tc>
          <w:tcPr>
            <w:tcW w:w="180" w:type="dxa"/>
            <w:vAlign w:val="bottom"/>
          </w:tcPr>
          <w:p w14:paraId="004589C0" w14:textId="77777777" w:rsidR="00A33430" w:rsidRPr="006A6D30" w:rsidRDefault="00A33430" w:rsidP="003820DB">
            <w:pPr>
              <w:pStyle w:val="acctfourfigures"/>
              <w:tabs>
                <w:tab w:val="clear" w:pos="765"/>
                <w:tab w:val="decimal" w:pos="731"/>
                <w:tab w:val="decimal" w:pos="118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24BA4" w14:textId="3A0CA0D7" w:rsidR="00A33430" w:rsidRPr="006A6D30" w:rsidRDefault="00AA32E8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tLeast"/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37</w:t>
            </w:r>
            <w:r w:rsidR="00A33430" w:rsidRPr="006A6D3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875</w:t>
            </w:r>
            <w:r w:rsidR="00A33430" w:rsidRPr="006A6D3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175</w:t>
            </w:r>
          </w:p>
        </w:tc>
      </w:tr>
    </w:tbl>
    <w:p w14:paraId="36CA5338" w14:textId="3D1FB2E8" w:rsidR="000F18D7" w:rsidRPr="006A6D30" w:rsidRDefault="000F18D7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41F310C" w14:textId="680CA9E3" w:rsidR="00973EC0" w:rsidRPr="006A6D30" w:rsidRDefault="00973EC0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</w:rPr>
        <w:br w:type="page"/>
      </w:r>
    </w:p>
    <w:p w14:paraId="0AE76230" w14:textId="77777777" w:rsidR="000F18D7" w:rsidRPr="006A6D30" w:rsidRDefault="000F18D7" w:rsidP="000F18D7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A6D3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69AE92EB" w14:textId="77777777" w:rsidR="000F18D7" w:rsidRPr="006A6D30" w:rsidRDefault="000F18D7" w:rsidP="0082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69472626" w14:textId="6FD4C726" w:rsidR="000F18D7" w:rsidRPr="006A6D30" w:rsidRDefault="000F18D7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AA32E8" w:rsidRPr="00AA32E8">
        <w:rPr>
          <w:rFonts w:ascii="Angsana New" w:hAnsi="Angsana New" w:hint="cs"/>
          <w:sz w:val="30"/>
          <w:szCs w:val="30"/>
        </w:rPr>
        <w:t>1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2562</w:t>
      </w:r>
    </w:p>
    <w:p w14:paraId="698F6568" w14:textId="77777777" w:rsidR="000F18D7" w:rsidRPr="006A6D30" w:rsidRDefault="000F18D7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3D322C4F" w14:textId="77777777" w:rsidR="00BC4B79" w:rsidRPr="006A6D30" w:rsidRDefault="000F18D7" w:rsidP="00BC4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48DAB142" w14:textId="77777777" w:rsidR="00A86672" w:rsidRPr="006A6D30" w:rsidRDefault="00A86672" w:rsidP="00BC4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0B31F657" w14:textId="77777777" w:rsidR="000F18D7" w:rsidRPr="006A6D30" w:rsidRDefault="000F18D7" w:rsidP="000F18D7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6C42713" w14:textId="77777777" w:rsidR="000F18D7" w:rsidRPr="006A6D30" w:rsidRDefault="000F18D7" w:rsidP="0082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7E1BB19B" w14:textId="5C531CD1" w:rsidR="000F18D7" w:rsidRPr="006A6D30" w:rsidRDefault="000F18D7" w:rsidP="000F18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="00AA32E8" w:rsidRPr="00AA32E8">
        <w:rPr>
          <w:rFonts w:ascii="Angsana New" w:hAnsi="Angsana New" w:hint="cs"/>
          <w:sz w:val="30"/>
          <w:szCs w:val="30"/>
        </w:rPr>
        <w:t>9</w:t>
      </w:r>
      <w:r w:rsidRPr="006A6D30">
        <w:rPr>
          <w:rFonts w:ascii="Angsana New" w:hAnsi="Angsana New" w:hint="cs"/>
          <w:sz w:val="30"/>
          <w:szCs w:val="30"/>
        </w:rPr>
        <w:t xml:space="preserve"> (“TFRS </w:t>
      </w:r>
      <w:r w:rsidR="00AA32E8" w:rsidRPr="00AA32E8">
        <w:rPr>
          <w:rFonts w:ascii="Angsana New" w:hAnsi="Angsana New" w:hint="cs"/>
          <w:sz w:val="30"/>
          <w:szCs w:val="30"/>
        </w:rPr>
        <w:t>9</w:t>
      </w:r>
      <w:r w:rsidRPr="006A6D30">
        <w:rPr>
          <w:rFonts w:ascii="Angsana New" w:hAnsi="Angsana New" w:hint="cs"/>
          <w:sz w:val="30"/>
          <w:szCs w:val="30"/>
        </w:rPr>
        <w:t xml:space="preserve">”) </w:t>
      </w:r>
      <w:r w:rsidRPr="006A6D30">
        <w:rPr>
          <w:rFonts w:ascii="Angsana New" w:hAnsi="Angsana New" w:hint="cs"/>
          <w:sz w:val="30"/>
          <w:szCs w:val="30"/>
          <w:cs/>
        </w:rPr>
        <w:t xml:space="preserve">จัดประเภทสินทรัพย์ทางการเงินเป็น </w:t>
      </w:r>
      <w:r w:rsidR="00AA32E8" w:rsidRPr="00AA32E8">
        <w:rPr>
          <w:rFonts w:ascii="Angsana New" w:hAnsi="Angsana New" w:hint="cs"/>
          <w:sz w:val="30"/>
          <w:szCs w:val="30"/>
        </w:rPr>
        <w:t>3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ประเภท ได้แก่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6A6D30">
        <w:rPr>
          <w:rFonts w:ascii="Angsana New" w:hAnsi="Angsana New" w:hint="cs"/>
          <w:sz w:val="30"/>
          <w:szCs w:val="30"/>
        </w:rPr>
        <w:t>(FVOCI)</w:t>
      </w:r>
      <w:r w:rsidRPr="006A6D30">
        <w:rPr>
          <w:rFonts w:ascii="Angsana New" w:hAnsi="Angsana New" w:hint="cs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6A6D30">
        <w:rPr>
          <w:rFonts w:ascii="Angsana New" w:hAnsi="Angsana New" w:hint="cs"/>
          <w:sz w:val="30"/>
          <w:szCs w:val="30"/>
        </w:rPr>
        <w:t xml:space="preserve"> (FVTPL) </w:t>
      </w:r>
      <w:r w:rsidRPr="006A6D30">
        <w:rPr>
          <w:rFonts w:ascii="Angsana New" w:hAnsi="Angsana New" w:hint="cs"/>
          <w:sz w:val="30"/>
          <w:szCs w:val="30"/>
          <w:cs/>
        </w:rPr>
        <w:t xml:space="preserve">โดยการจัดประเภทตาม </w:t>
      </w:r>
      <w:r w:rsidRPr="006A6D30">
        <w:rPr>
          <w:rFonts w:ascii="Angsana New" w:hAnsi="Angsana New" w:hint="cs"/>
          <w:sz w:val="30"/>
          <w:szCs w:val="30"/>
        </w:rPr>
        <w:t xml:space="preserve">TFRS </w:t>
      </w:r>
      <w:r w:rsidR="00AA32E8" w:rsidRPr="00AA32E8">
        <w:rPr>
          <w:rFonts w:ascii="Angsana New" w:hAnsi="Angsana New" w:hint="cs"/>
          <w:sz w:val="30"/>
          <w:szCs w:val="30"/>
        </w:rPr>
        <w:t>9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="00AD1734" w:rsidRPr="006A6D30">
        <w:rPr>
          <w:rFonts w:ascii="Angsana New" w:hAnsi="Angsana New" w:hint="cs"/>
          <w:sz w:val="30"/>
          <w:szCs w:val="30"/>
        </w:rPr>
        <w:br/>
      </w:r>
      <w:r w:rsidRPr="006A6D30">
        <w:rPr>
          <w:rFonts w:ascii="Angsana New" w:hAnsi="Angsana New" w:hint="cs"/>
          <w:sz w:val="30"/>
          <w:szCs w:val="30"/>
        </w:rPr>
        <w:t xml:space="preserve">TFRS </w:t>
      </w:r>
      <w:r w:rsidR="00AA32E8" w:rsidRPr="00AA32E8">
        <w:rPr>
          <w:rFonts w:ascii="Angsana New" w:hAnsi="Angsana New" w:hint="cs"/>
          <w:sz w:val="30"/>
          <w:szCs w:val="30"/>
        </w:rPr>
        <w:t>9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AA32E8" w:rsidRPr="00AA32E8">
        <w:rPr>
          <w:rFonts w:ascii="Angsana New" w:hAnsi="Angsana New" w:hint="cs"/>
          <w:sz w:val="30"/>
          <w:szCs w:val="30"/>
        </w:rPr>
        <w:t>105</w:t>
      </w:r>
    </w:p>
    <w:p w14:paraId="07797FDF" w14:textId="77777777" w:rsidR="000F18D7" w:rsidRPr="006A6D30" w:rsidRDefault="000F18D7" w:rsidP="00E05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B2B4B87" w14:textId="479B73D2" w:rsidR="000F18D7" w:rsidRPr="006A6D30" w:rsidRDefault="000F18D7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6A6D30">
        <w:rPr>
          <w:rFonts w:ascii="Angsana New" w:hAnsi="Angsana New" w:hint="cs"/>
          <w:sz w:val="30"/>
          <w:szCs w:val="30"/>
        </w:rPr>
        <w:t xml:space="preserve">TFRS </w:t>
      </w:r>
      <w:r w:rsidR="00AA32E8" w:rsidRPr="00AA32E8">
        <w:rPr>
          <w:rFonts w:ascii="Angsana New" w:hAnsi="Angsana New" w:hint="cs"/>
          <w:sz w:val="30"/>
          <w:szCs w:val="30"/>
        </w:rPr>
        <w:t>9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 </w:t>
      </w:r>
      <w:r w:rsidR="00AA32E8" w:rsidRPr="00AA32E8">
        <w:rPr>
          <w:rFonts w:ascii="Angsana New" w:hAnsi="Angsana New" w:hint="cs"/>
          <w:sz w:val="30"/>
          <w:szCs w:val="30"/>
        </w:rPr>
        <w:t>1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</w:p>
    <w:p w14:paraId="26FD58C1" w14:textId="15BF8B5C" w:rsidR="000F18D7" w:rsidRPr="006A6D30" w:rsidRDefault="000F18D7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051FE84" w14:textId="0F669CB6" w:rsidR="00973EC0" w:rsidRPr="006A6D30" w:rsidRDefault="00973EC0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</w:rPr>
        <w:br w:type="page"/>
      </w:r>
    </w:p>
    <w:tbl>
      <w:tblPr>
        <w:tblStyle w:val="TableGrid"/>
        <w:tblW w:w="940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2"/>
        <w:gridCol w:w="1181"/>
        <w:gridCol w:w="270"/>
        <w:gridCol w:w="900"/>
        <w:gridCol w:w="237"/>
        <w:gridCol w:w="1145"/>
        <w:gridCol w:w="238"/>
        <w:gridCol w:w="1144"/>
        <w:gridCol w:w="236"/>
        <w:gridCol w:w="1068"/>
      </w:tblGrid>
      <w:tr w:rsidR="000F18D7" w:rsidRPr="006A6D30" w14:paraId="79282636" w14:textId="77777777" w:rsidTr="009E050D">
        <w:trPr>
          <w:tblHeader/>
        </w:trPr>
        <w:tc>
          <w:tcPr>
            <w:tcW w:w="9401" w:type="dxa"/>
            <w:gridSpan w:val="10"/>
            <w:vAlign w:val="bottom"/>
          </w:tcPr>
          <w:p w14:paraId="6042AE5E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lastRenderedPageBreak/>
              <w:t>งบการเงินรวม</w:t>
            </w:r>
          </w:p>
        </w:tc>
      </w:tr>
      <w:tr w:rsidR="000F18D7" w:rsidRPr="006A6D30" w14:paraId="29AD0D3F" w14:textId="77777777" w:rsidTr="009E050D">
        <w:trPr>
          <w:tblHeader/>
        </w:trPr>
        <w:tc>
          <w:tcPr>
            <w:tcW w:w="4163" w:type="dxa"/>
            <w:gridSpan w:val="2"/>
            <w:tcBorders>
              <w:bottom w:val="single" w:sz="4" w:space="0" w:color="auto"/>
            </w:tcBorders>
            <w:vAlign w:val="bottom"/>
          </w:tcPr>
          <w:p w14:paraId="144ECC32" w14:textId="033CAEA5" w:rsidR="000F18D7" w:rsidRPr="006A6D30" w:rsidRDefault="000F18D7" w:rsidP="003545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การจัดประเภทตามมาตรฐานเดิม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2DFC6744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968" w:type="dxa"/>
            <w:gridSpan w:val="7"/>
            <w:tcBorders>
              <w:bottom w:val="single" w:sz="4" w:space="0" w:color="auto"/>
            </w:tcBorders>
            <w:vAlign w:val="bottom"/>
          </w:tcPr>
          <w:p w14:paraId="47127205" w14:textId="58575824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การจัดประเภทตาม 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TFRS 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9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1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2563</w:t>
            </w:r>
          </w:p>
        </w:tc>
      </w:tr>
      <w:tr w:rsidR="000F18D7" w:rsidRPr="006A6D30" w14:paraId="19A409FE" w14:textId="77777777" w:rsidTr="009E050D">
        <w:trPr>
          <w:tblHeader/>
        </w:trPr>
        <w:tc>
          <w:tcPr>
            <w:tcW w:w="2982" w:type="dxa"/>
            <w:tcBorders>
              <w:top w:val="single" w:sz="4" w:space="0" w:color="auto"/>
            </w:tcBorders>
            <w:vAlign w:val="bottom"/>
          </w:tcPr>
          <w:p w14:paraId="6EE20526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FEC65C8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B09A7E9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C7B7209" w14:textId="77777777" w:rsidR="000F18D7" w:rsidRPr="006A6D30" w:rsidRDefault="000F18D7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มูลค่ายุติธรรม</w:t>
            </w:r>
            <w:r w:rsidR="00CF72CD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  <w:r w:rsidR="00CF72CD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ใช้การบัญชีป้องกัน</w:t>
            </w:r>
          </w:p>
          <w:p w14:paraId="46D27552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37" w:type="dxa"/>
            <w:vAlign w:val="bottom"/>
          </w:tcPr>
          <w:p w14:paraId="12EBB185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7705EFEA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39D1D17B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38" w:type="dxa"/>
            <w:vAlign w:val="bottom"/>
          </w:tcPr>
          <w:p w14:paraId="415E1DB2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52A6107A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47D2F7DB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ผ่าน</w:t>
            </w:r>
          </w:p>
          <w:p w14:paraId="037B56BE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2DBB63C2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08EECDD1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ราคาทุน</w:t>
            </w:r>
          </w:p>
          <w:p w14:paraId="4C5A7137" w14:textId="77777777" w:rsidR="00CF72CD" w:rsidRPr="006A6D30" w:rsidRDefault="000F18D7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ตัดจำหน่าย</w:t>
            </w:r>
            <w:r w:rsidR="00CF72CD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</w:p>
          <w:p w14:paraId="44B61DDA" w14:textId="77777777" w:rsidR="000F18D7" w:rsidRPr="006A6D30" w:rsidRDefault="00CF72CD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- </w:t>
            </w:r>
            <w:r w:rsidR="000F18D7"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0F18D7" w:rsidRPr="006A6D30" w14:paraId="4CAA9ED3" w14:textId="77777777" w:rsidTr="009E050D">
        <w:trPr>
          <w:tblHeader/>
        </w:trPr>
        <w:tc>
          <w:tcPr>
            <w:tcW w:w="2982" w:type="dxa"/>
          </w:tcPr>
          <w:p w14:paraId="452007ED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9" w:type="dxa"/>
            <w:gridSpan w:val="9"/>
          </w:tcPr>
          <w:p w14:paraId="78DCE0D7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0F18D7" w:rsidRPr="006A6D30" w14:paraId="528FB841" w14:textId="77777777" w:rsidTr="009E050D">
        <w:tc>
          <w:tcPr>
            <w:tcW w:w="2982" w:type="dxa"/>
          </w:tcPr>
          <w:p w14:paraId="489BF545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81" w:type="dxa"/>
            <w:vAlign w:val="bottom"/>
          </w:tcPr>
          <w:p w14:paraId="221D3222" w14:textId="29C6C20F" w:rsidR="000F18D7" w:rsidRPr="006A6D30" w:rsidRDefault="00AA32E8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4</w:t>
            </w:r>
            <w:r w:rsidR="003A088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917</w:t>
            </w:r>
            <w:r w:rsidR="003A088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270" w:type="dxa"/>
          </w:tcPr>
          <w:p w14:paraId="55190290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B8441B4" w14:textId="77777777" w:rsidR="000F18D7" w:rsidRPr="006A6D30" w:rsidRDefault="000F18D7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BD965BD" w14:textId="77777777" w:rsidR="000F18D7" w:rsidRPr="006A6D30" w:rsidRDefault="000F18D7" w:rsidP="004738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3E20EB36" w14:textId="7159802E" w:rsidR="000F18D7" w:rsidRPr="006A6D30" w:rsidRDefault="00AA32E8" w:rsidP="00A435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4</w:t>
            </w:r>
            <w:r w:rsidR="00850ABA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698</w:t>
            </w:r>
          </w:p>
        </w:tc>
        <w:tc>
          <w:tcPr>
            <w:tcW w:w="238" w:type="dxa"/>
          </w:tcPr>
          <w:p w14:paraId="0FEC5182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77FFA85D" w14:textId="77777777" w:rsidR="000F18D7" w:rsidRPr="006A6D30" w:rsidRDefault="000F18D7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EAE435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3F4198CD" w14:textId="74751FE1" w:rsidR="000F18D7" w:rsidRPr="006A6D30" w:rsidRDefault="00AA32E8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4</w:t>
            </w:r>
            <w:r w:rsidR="003A088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912</w:t>
            </w:r>
            <w:r w:rsidR="003A088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465</w:t>
            </w:r>
          </w:p>
        </w:tc>
      </w:tr>
      <w:tr w:rsidR="000F18D7" w:rsidRPr="006A6D30" w14:paraId="568EA2DE" w14:textId="77777777" w:rsidTr="009E050D">
        <w:tc>
          <w:tcPr>
            <w:tcW w:w="2982" w:type="dxa"/>
          </w:tcPr>
          <w:p w14:paraId="6E9C6FE6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ลูกหนี้</w:t>
            </w:r>
            <w:r w:rsidR="00850ABA"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การค้า</w:t>
            </w:r>
          </w:p>
        </w:tc>
        <w:tc>
          <w:tcPr>
            <w:tcW w:w="1181" w:type="dxa"/>
            <w:vAlign w:val="bottom"/>
          </w:tcPr>
          <w:p w14:paraId="027DC60A" w14:textId="44E2CE44" w:rsidR="000F18D7" w:rsidRPr="006A6D30" w:rsidRDefault="00AA32E8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5</w:t>
            </w:r>
            <w:r w:rsidR="003A088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513</w:t>
            </w:r>
            <w:r w:rsidR="00850ABA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270" w:type="dxa"/>
          </w:tcPr>
          <w:p w14:paraId="2E232E4C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6B3EA16" w14:textId="77777777" w:rsidR="000F18D7" w:rsidRPr="006A6D30" w:rsidRDefault="000F18D7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F281B9F" w14:textId="77777777" w:rsidR="000F18D7" w:rsidRPr="006A6D30" w:rsidRDefault="000F18D7" w:rsidP="004738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10B85D22" w14:textId="77777777" w:rsidR="000F18D7" w:rsidRPr="006A6D30" w:rsidRDefault="000F18D7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0BD9A7F0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380C59B6" w14:textId="77777777" w:rsidR="000F18D7" w:rsidRPr="006A6D30" w:rsidRDefault="000F18D7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DA6572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7172A772" w14:textId="1A1FEF69" w:rsidR="000F18D7" w:rsidRPr="006A6D30" w:rsidRDefault="00AA32E8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5</w:t>
            </w:r>
            <w:r w:rsidR="003A088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513</w:t>
            </w:r>
            <w:r w:rsidR="003A088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853</w:t>
            </w:r>
          </w:p>
        </w:tc>
      </w:tr>
      <w:tr w:rsidR="00850ABA" w:rsidRPr="006A6D30" w14:paraId="212B4853" w14:textId="77777777" w:rsidTr="009E050D">
        <w:tc>
          <w:tcPr>
            <w:tcW w:w="2982" w:type="dxa"/>
          </w:tcPr>
          <w:p w14:paraId="390B1290" w14:textId="77777777" w:rsidR="00850ABA" w:rsidRPr="006A6D30" w:rsidRDefault="00850ABA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81" w:type="dxa"/>
            <w:vAlign w:val="bottom"/>
          </w:tcPr>
          <w:p w14:paraId="78D3F813" w14:textId="14F15A01" w:rsidR="00850ABA" w:rsidRPr="006A6D30" w:rsidRDefault="00AA32E8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138</w:t>
            </w:r>
            <w:r w:rsidR="00A441A1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604</w:t>
            </w:r>
          </w:p>
        </w:tc>
        <w:tc>
          <w:tcPr>
            <w:tcW w:w="270" w:type="dxa"/>
          </w:tcPr>
          <w:p w14:paraId="76E0E1F7" w14:textId="77777777" w:rsidR="00850ABA" w:rsidRPr="006A6D30" w:rsidRDefault="00850ABA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C49C4AE" w14:textId="77777777" w:rsidR="00850ABA" w:rsidRPr="006A6D30" w:rsidRDefault="00850ABA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50B1C1B" w14:textId="77777777" w:rsidR="00850ABA" w:rsidRPr="006A6D30" w:rsidRDefault="00850ABA" w:rsidP="004738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364209EE" w14:textId="77777777" w:rsidR="00850ABA" w:rsidRPr="006A6D30" w:rsidRDefault="00850ABA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E83CC4D" w14:textId="77777777" w:rsidR="00850ABA" w:rsidRPr="006A6D30" w:rsidRDefault="00850ABA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41415B79" w14:textId="77777777" w:rsidR="00850ABA" w:rsidRPr="006A6D30" w:rsidRDefault="00850ABA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5EFEF6" w14:textId="77777777" w:rsidR="00850ABA" w:rsidRPr="006A6D30" w:rsidRDefault="00850ABA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6E67DA36" w14:textId="20BCE939" w:rsidR="00850ABA" w:rsidRPr="006A6D30" w:rsidRDefault="00AA32E8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138</w:t>
            </w:r>
            <w:r w:rsidR="00A441A1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604</w:t>
            </w:r>
          </w:p>
        </w:tc>
      </w:tr>
      <w:tr w:rsidR="000F18D7" w:rsidRPr="006A6D30" w14:paraId="0180D6AE" w14:textId="77777777" w:rsidTr="009E050D">
        <w:tc>
          <w:tcPr>
            <w:tcW w:w="2982" w:type="dxa"/>
          </w:tcPr>
          <w:p w14:paraId="148251A0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81" w:type="dxa"/>
            <w:vAlign w:val="bottom"/>
          </w:tcPr>
          <w:p w14:paraId="668226D0" w14:textId="6F51CD94" w:rsidR="000F18D7" w:rsidRPr="006A6D30" w:rsidRDefault="00AA32E8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540</w:t>
            </w:r>
            <w:r w:rsidR="00850ABA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898</w:t>
            </w:r>
          </w:p>
        </w:tc>
        <w:tc>
          <w:tcPr>
            <w:tcW w:w="270" w:type="dxa"/>
          </w:tcPr>
          <w:p w14:paraId="2A17E28A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15A8DF7" w14:textId="77777777" w:rsidR="000F18D7" w:rsidRPr="006A6D30" w:rsidRDefault="000F18D7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A0521A9" w14:textId="77777777" w:rsidR="000F18D7" w:rsidRPr="006A6D30" w:rsidRDefault="000F18D7" w:rsidP="004738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71E91DA5" w14:textId="77777777" w:rsidR="000F18D7" w:rsidRPr="006A6D30" w:rsidRDefault="000F18D7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7232733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3AA38481" w14:textId="77777777" w:rsidR="000F18D7" w:rsidRPr="006A6D30" w:rsidRDefault="000F18D7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E1F0C73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782D6B78" w14:textId="6D45F4E8" w:rsidR="000F18D7" w:rsidRPr="006A6D30" w:rsidRDefault="00AA32E8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540</w:t>
            </w:r>
            <w:r w:rsidR="003A088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898</w:t>
            </w:r>
          </w:p>
        </w:tc>
      </w:tr>
      <w:tr w:rsidR="000F18D7" w:rsidRPr="006A6D30" w14:paraId="3F6DF574" w14:textId="77777777" w:rsidTr="009E050D">
        <w:tc>
          <w:tcPr>
            <w:tcW w:w="2982" w:type="dxa"/>
          </w:tcPr>
          <w:p w14:paraId="46B87CE5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181" w:type="dxa"/>
            <w:vAlign w:val="bottom"/>
          </w:tcPr>
          <w:p w14:paraId="2E9C3310" w14:textId="77777777" w:rsidR="000F18D7" w:rsidRPr="006A6D30" w:rsidRDefault="000F18D7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95FB1E6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7388A2A" w14:textId="77777777" w:rsidR="000F18D7" w:rsidRPr="006A6D30" w:rsidRDefault="000F18D7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3F193D48" w14:textId="77777777" w:rsidR="000F18D7" w:rsidRPr="006A6D30" w:rsidRDefault="000F18D7" w:rsidP="004738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4650CCB2" w14:textId="77777777" w:rsidR="000F18D7" w:rsidRPr="006A6D30" w:rsidRDefault="000F18D7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24C9A4D4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66C51C86" w14:textId="77777777" w:rsidR="000F18D7" w:rsidRPr="006A6D30" w:rsidRDefault="000F18D7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2E433C5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77A2E667" w14:textId="77777777" w:rsidR="000F18D7" w:rsidRPr="006A6D30" w:rsidRDefault="000F18D7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0F18D7" w:rsidRPr="006A6D30" w14:paraId="11DA76AB" w14:textId="77777777" w:rsidTr="009E050D">
        <w:tc>
          <w:tcPr>
            <w:tcW w:w="2982" w:type="dxa"/>
          </w:tcPr>
          <w:p w14:paraId="786E3CAD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181" w:type="dxa"/>
            <w:vAlign w:val="bottom"/>
          </w:tcPr>
          <w:p w14:paraId="381ABB60" w14:textId="63ECE4F7" w:rsidR="000F18D7" w:rsidRPr="006A6D30" w:rsidRDefault="00AA32E8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  <w:r w:rsidR="003A088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888</w:t>
            </w:r>
            <w:r w:rsidR="003A088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270" w:type="dxa"/>
          </w:tcPr>
          <w:p w14:paraId="74931588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9AE036F" w14:textId="77777777" w:rsidR="000F18D7" w:rsidRPr="006A6D30" w:rsidRDefault="000F18D7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3C68B12" w14:textId="77777777" w:rsidR="000F18D7" w:rsidRPr="006A6D30" w:rsidRDefault="000F18D7" w:rsidP="004738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62D211E5" w14:textId="77777777" w:rsidR="000F18D7" w:rsidRPr="006A6D30" w:rsidRDefault="000F18D7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0056EA9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5B731585" w14:textId="77777777" w:rsidR="000F18D7" w:rsidRPr="006A6D30" w:rsidRDefault="000F18D7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0D7E22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45ACD0FE" w14:textId="075DFF54" w:rsidR="000F18D7" w:rsidRPr="006A6D30" w:rsidRDefault="00AA32E8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  <w:r w:rsidR="003A088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888</w:t>
            </w:r>
            <w:r w:rsidR="003A088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740</w:t>
            </w:r>
          </w:p>
        </w:tc>
      </w:tr>
      <w:tr w:rsidR="003A0886" w:rsidRPr="006A6D30" w14:paraId="4C1F6659" w14:textId="77777777" w:rsidTr="009E050D">
        <w:tc>
          <w:tcPr>
            <w:tcW w:w="2982" w:type="dxa"/>
          </w:tcPr>
          <w:p w14:paraId="05074229" w14:textId="77777777" w:rsidR="003A0886" w:rsidRPr="006A6D30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ab/>
              <w:t>ตราสารหนี</w:t>
            </w:r>
            <w:r w:rsidR="002F60B9"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้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ถือไว้เพื่อค้า</w:t>
            </w:r>
          </w:p>
        </w:tc>
        <w:tc>
          <w:tcPr>
            <w:tcW w:w="1181" w:type="dxa"/>
            <w:vAlign w:val="bottom"/>
          </w:tcPr>
          <w:p w14:paraId="0281CFAD" w14:textId="0CA87125" w:rsidR="003A0886" w:rsidRPr="006A6D30" w:rsidRDefault="00AA32E8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503</w:t>
            </w:r>
            <w:r w:rsidR="003A088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270" w:type="dxa"/>
          </w:tcPr>
          <w:p w14:paraId="4908DCD7" w14:textId="77777777" w:rsidR="003A0886" w:rsidRPr="006A6D30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40CF866" w14:textId="77777777" w:rsidR="003A0886" w:rsidRPr="006A6D30" w:rsidRDefault="003A0886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0A25F29" w14:textId="77777777" w:rsidR="003A0886" w:rsidRPr="006A6D30" w:rsidRDefault="003A0886" w:rsidP="004738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60297658" w14:textId="3FA6F412" w:rsidR="003A0886" w:rsidRPr="006A6D30" w:rsidRDefault="00AA32E8" w:rsidP="00A435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503</w:t>
            </w:r>
            <w:r w:rsidR="00850ABA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238" w:type="dxa"/>
          </w:tcPr>
          <w:p w14:paraId="31ADEEA1" w14:textId="77777777" w:rsidR="003A0886" w:rsidRPr="006A6D30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78A85619" w14:textId="77777777" w:rsidR="003A0886" w:rsidRPr="006A6D30" w:rsidRDefault="003A0886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CFC0573" w14:textId="77777777" w:rsidR="003A0886" w:rsidRPr="006A6D30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1B69FD19" w14:textId="77777777" w:rsidR="003A0886" w:rsidRPr="006A6D30" w:rsidRDefault="00850ABA" w:rsidP="00850AB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3A0886" w:rsidRPr="006A6D30" w14:paraId="56825F81" w14:textId="77777777" w:rsidTr="009E050D">
        <w:tc>
          <w:tcPr>
            <w:tcW w:w="2982" w:type="dxa"/>
          </w:tcPr>
          <w:p w14:paraId="6BA63BFF" w14:textId="77777777" w:rsidR="003A0886" w:rsidRPr="006A6D30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ab/>
              <w:t>ตราสารทุนที่เป็นหลักทรัพย์เผื่อขาย</w:t>
            </w:r>
          </w:p>
        </w:tc>
        <w:tc>
          <w:tcPr>
            <w:tcW w:w="1181" w:type="dxa"/>
            <w:vAlign w:val="bottom"/>
          </w:tcPr>
          <w:p w14:paraId="63589368" w14:textId="06A32C56" w:rsidR="003A0886" w:rsidRPr="006A6D30" w:rsidRDefault="00AA32E8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1</w:t>
            </w:r>
            <w:r w:rsidR="00850ABA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942</w:t>
            </w:r>
            <w:r w:rsidR="00850ABA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552</w:t>
            </w:r>
          </w:p>
        </w:tc>
        <w:tc>
          <w:tcPr>
            <w:tcW w:w="270" w:type="dxa"/>
          </w:tcPr>
          <w:p w14:paraId="581BDAAA" w14:textId="77777777" w:rsidR="003A0886" w:rsidRPr="006A6D30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FA09C73" w14:textId="77777777" w:rsidR="003A0886" w:rsidRPr="006A6D30" w:rsidRDefault="003A0886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F9EC8D0" w14:textId="77777777" w:rsidR="003A0886" w:rsidRPr="006A6D30" w:rsidRDefault="003A0886" w:rsidP="004738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598A8FA7" w14:textId="77777777" w:rsidR="003A0886" w:rsidRPr="006A6D30" w:rsidRDefault="003A088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3B5ED6F" w14:textId="77777777" w:rsidR="003A0886" w:rsidRPr="006A6D30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65628726" w14:textId="424B9A42" w:rsidR="003A0886" w:rsidRPr="006A6D30" w:rsidRDefault="00AA32E8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1</w:t>
            </w:r>
            <w:r w:rsidR="00850ABA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942</w:t>
            </w:r>
            <w:r w:rsidR="00850ABA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552</w:t>
            </w:r>
          </w:p>
        </w:tc>
        <w:tc>
          <w:tcPr>
            <w:tcW w:w="236" w:type="dxa"/>
          </w:tcPr>
          <w:p w14:paraId="0FE7B61E" w14:textId="77777777" w:rsidR="003A0886" w:rsidRPr="006A6D30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4742534C" w14:textId="77777777" w:rsidR="003A0886" w:rsidRPr="006A6D30" w:rsidRDefault="003A0886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3A0886" w:rsidRPr="006A6D30" w14:paraId="2EA083CB" w14:textId="77777777" w:rsidTr="009E050D">
        <w:tc>
          <w:tcPr>
            <w:tcW w:w="2982" w:type="dxa"/>
          </w:tcPr>
          <w:p w14:paraId="6296A9FC" w14:textId="77777777" w:rsidR="003A0886" w:rsidRPr="006A6D30" w:rsidRDefault="003A0886" w:rsidP="00850AB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ab/>
            </w:r>
            <w:r w:rsidR="00850ABA"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</w:t>
            </w:r>
            <w:r w:rsidR="00A441A1"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ลงทุนในกิจการอื่น</w:t>
            </w:r>
          </w:p>
        </w:tc>
        <w:tc>
          <w:tcPr>
            <w:tcW w:w="1181" w:type="dxa"/>
            <w:vAlign w:val="bottom"/>
          </w:tcPr>
          <w:p w14:paraId="49040562" w14:textId="0C645762" w:rsidR="003A0886" w:rsidRPr="006A6D30" w:rsidRDefault="00AA32E8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2</w:t>
            </w:r>
            <w:r w:rsidR="003A088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442</w:t>
            </w:r>
            <w:r w:rsidR="003A088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270" w:type="dxa"/>
          </w:tcPr>
          <w:p w14:paraId="3A4F5C77" w14:textId="77777777" w:rsidR="003A0886" w:rsidRPr="006A6D30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19B0F3C" w14:textId="77777777" w:rsidR="003A0886" w:rsidRPr="006A6D30" w:rsidRDefault="003A0886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4A427A6" w14:textId="77777777" w:rsidR="003A0886" w:rsidRPr="006A6D30" w:rsidRDefault="003A0886" w:rsidP="004738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2891BD49" w14:textId="77777777" w:rsidR="003A0886" w:rsidRPr="006A6D30" w:rsidRDefault="003A088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A1752E9" w14:textId="77777777" w:rsidR="003A0886" w:rsidRPr="006A6D30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6BD4BA17" w14:textId="6144D88D" w:rsidR="003A0886" w:rsidRPr="006A6D30" w:rsidRDefault="00AA32E8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2</w:t>
            </w:r>
            <w:r w:rsidR="003A088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442</w:t>
            </w:r>
            <w:r w:rsidR="003A088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236" w:type="dxa"/>
          </w:tcPr>
          <w:p w14:paraId="5AF3F186" w14:textId="77777777" w:rsidR="003A0886" w:rsidRPr="006A6D30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5B85948B" w14:textId="77777777" w:rsidR="003A0886" w:rsidRPr="006A6D30" w:rsidRDefault="003A0886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3A0886" w:rsidRPr="006A6D30" w14:paraId="6156AAB0" w14:textId="77777777" w:rsidTr="009E050D">
        <w:tc>
          <w:tcPr>
            <w:tcW w:w="2982" w:type="dxa"/>
          </w:tcPr>
          <w:p w14:paraId="5EECE0C8" w14:textId="77777777" w:rsidR="004738CF" w:rsidRPr="006A6D30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ab/>
              <w:t>ตราสารหนี้อื่นที่จะถือจนครบ</w:t>
            </w:r>
          </w:p>
          <w:p w14:paraId="407830EC" w14:textId="77777777" w:rsidR="003A0886" w:rsidRPr="006A6D30" w:rsidRDefault="003A0886" w:rsidP="004738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firstLine="24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กำหนด</w:t>
            </w:r>
          </w:p>
        </w:tc>
        <w:tc>
          <w:tcPr>
            <w:tcW w:w="1181" w:type="dxa"/>
            <w:vAlign w:val="bottom"/>
          </w:tcPr>
          <w:p w14:paraId="5DF9A686" w14:textId="7097993F" w:rsidR="003A0886" w:rsidRPr="006A6D30" w:rsidRDefault="00AA32E8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113</w:t>
            </w:r>
            <w:r w:rsidR="00A441A1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70" w:type="dxa"/>
          </w:tcPr>
          <w:p w14:paraId="4D7645E2" w14:textId="77777777" w:rsidR="003A0886" w:rsidRPr="006A6D30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D63DBD2" w14:textId="77777777" w:rsidR="003A0886" w:rsidRPr="006A6D30" w:rsidRDefault="003A0886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AF4F6A3" w14:textId="77777777" w:rsidR="003A0886" w:rsidRPr="006A6D30" w:rsidRDefault="003A0886" w:rsidP="004738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72A67B8A" w14:textId="77777777" w:rsidR="003A0886" w:rsidRPr="006A6D30" w:rsidRDefault="003A088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7DE6367" w14:textId="77777777" w:rsidR="003A0886" w:rsidRPr="006A6D30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29985371" w14:textId="77777777" w:rsidR="003A0886" w:rsidRPr="006A6D30" w:rsidRDefault="003A0886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3C5D49D" w14:textId="77777777" w:rsidR="003A0886" w:rsidRPr="006A6D30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677A7E93" w14:textId="3DDD3600" w:rsidR="003A0886" w:rsidRPr="006A6D30" w:rsidRDefault="00AA32E8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113</w:t>
            </w:r>
            <w:r w:rsidR="00A441A1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000</w:t>
            </w:r>
          </w:p>
        </w:tc>
      </w:tr>
      <w:tr w:rsidR="00A441A1" w:rsidRPr="006A6D30" w14:paraId="487B7650" w14:textId="77777777" w:rsidTr="009E050D">
        <w:tc>
          <w:tcPr>
            <w:tcW w:w="2982" w:type="dxa"/>
          </w:tcPr>
          <w:p w14:paraId="54DF013F" w14:textId="77777777" w:rsidR="00A441A1" w:rsidRPr="006A6D30" w:rsidRDefault="00A441A1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ab/>
              <w:t>สินทรัพย์อนุพันธ์</w:t>
            </w:r>
          </w:p>
        </w:tc>
        <w:tc>
          <w:tcPr>
            <w:tcW w:w="1181" w:type="dxa"/>
            <w:vAlign w:val="bottom"/>
          </w:tcPr>
          <w:p w14:paraId="0A3FA987" w14:textId="112B69F4" w:rsidR="00A441A1" w:rsidRPr="006A6D30" w:rsidRDefault="00AA32E8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266</w:t>
            </w:r>
            <w:r w:rsidR="00A441A1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637</w:t>
            </w:r>
          </w:p>
        </w:tc>
        <w:tc>
          <w:tcPr>
            <w:tcW w:w="270" w:type="dxa"/>
          </w:tcPr>
          <w:p w14:paraId="47575923" w14:textId="77777777" w:rsidR="00A441A1" w:rsidRPr="006A6D30" w:rsidRDefault="00A441A1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D037D49" w14:textId="77777777" w:rsidR="00A441A1" w:rsidRPr="006A6D30" w:rsidRDefault="00A441A1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9EA571A" w14:textId="77777777" w:rsidR="00A441A1" w:rsidRPr="006A6D30" w:rsidRDefault="00A441A1" w:rsidP="004738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7E1C4467" w14:textId="2A6FF829" w:rsidR="00A441A1" w:rsidRPr="006A6D30" w:rsidRDefault="00AA32E8" w:rsidP="00A435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266</w:t>
            </w:r>
            <w:r w:rsidR="00A441A1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637</w:t>
            </w:r>
          </w:p>
        </w:tc>
        <w:tc>
          <w:tcPr>
            <w:tcW w:w="238" w:type="dxa"/>
          </w:tcPr>
          <w:p w14:paraId="1D7919F5" w14:textId="77777777" w:rsidR="00A441A1" w:rsidRPr="006A6D30" w:rsidRDefault="00A441A1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49E58D44" w14:textId="77777777" w:rsidR="00A441A1" w:rsidRPr="006A6D30" w:rsidRDefault="00A441A1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6694B90" w14:textId="77777777" w:rsidR="00A441A1" w:rsidRPr="006A6D30" w:rsidRDefault="00A441A1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10848F55" w14:textId="77777777" w:rsidR="00A441A1" w:rsidRPr="006A6D30" w:rsidRDefault="00A441A1" w:rsidP="00A44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0F18D7" w:rsidRPr="006A6D30" w14:paraId="09B8DDC7" w14:textId="77777777" w:rsidTr="009E050D">
        <w:tc>
          <w:tcPr>
            <w:tcW w:w="2982" w:type="dxa"/>
          </w:tcPr>
          <w:p w14:paraId="4376AB03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รวมสินทรัพย์ทางการเงินอื่น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B64A9" w14:textId="16963615" w:rsidR="000F18D7" w:rsidRPr="006A6D30" w:rsidRDefault="00AA32E8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9</w:t>
            </w:r>
            <w:r w:rsidR="003A0886"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156</w:t>
            </w:r>
            <w:r w:rsidR="003A0886"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338</w:t>
            </w:r>
          </w:p>
        </w:tc>
        <w:tc>
          <w:tcPr>
            <w:tcW w:w="270" w:type="dxa"/>
          </w:tcPr>
          <w:p w14:paraId="10A187AE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EE159" w14:textId="77777777" w:rsidR="000F18D7" w:rsidRPr="006A6D30" w:rsidRDefault="003A0886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477E395" w14:textId="77777777" w:rsidR="000F18D7" w:rsidRPr="006A6D30" w:rsidRDefault="000F18D7" w:rsidP="004738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29336" w14:textId="390D337E" w:rsidR="000F18D7" w:rsidRPr="006A6D30" w:rsidRDefault="00AA32E8" w:rsidP="00A435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769</w:t>
            </w:r>
            <w:r w:rsidR="00D06B3B"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746</w:t>
            </w:r>
          </w:p>
        </w:tc>
        <w:tc>
          <w:tcPr>
            <w:tcW w:w="238" w:type="dxa"/>
          </w:tcPr>
          <w:p w14:paraId="4EB64E6A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B2381" w14:textId="5BE9B87F" w:rsidR="000F18D7" w:rsidRPr="006A6D30" w:rsidRDefault="00AA32E8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4</w:t>
            </w:r>
            <w:r w:rsidR="003A0886"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384</w:t>
            </w:r>
            <w:r w:rsidR="00D06B3B"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852</w:t>
            </w:r>
          </w:p>
        </w:tc>
        <w:tc>
          <w:tcPr>
            <w:tcW w:w="236" w:type="dxa"/>
          </w:tcPr>
          <w:p w14:paraId="51BDF463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562B6" w14:textId="36AB8C7B" w:rsidR="000F18D7" w:rsidRPr="006A6D30" w:rsidRDefault="00AA32E8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4</w:t>
            </w:r>
            <w:r w:rsidR="00156C26"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001</w:t>
            </w:r>
            <w:r w:rsidR="00D06B3B"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740</w:t>
            </w:r>
          </w:p>
        </w:tc>
      </w:tr>
      <w:tr w:rsidR="000F18D7" w:rsidRPr="006A6D30" w14:paraId="52BF3069" w14:textId="77777777" w:rsidTr="009E050D">
        <w:tc>
          <w:tcPr>
            <w:tcW w:w="2982" w:type="dxa"/>
          </w:tcPr>
          <w:p w14:paraId="1420BFF0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006D8" w14:textId="338BBAB4" w:rsidR="000F18D7" w:rsidRPr="006A6D30" w:rsidRDefault="00AA32E8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20</w:t>
            </w:r>
            <w:r w:rsidR="00156C26"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266</w:t>
            </w:r>
            <w:r w:rsidR="00156C26"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856</w:t>
            </w:r>
          </w:p>
        </w:tc>
        <w:tc>
          <w:tcPr>
            <w:tcW w:w="270" w:type="dxa"/>
          </w:tcPr>
          <w:p w14:paraId="2FC37033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B4254C" w14:textId="77777777" w:rsidR="000F18D7" w:rsidRPr="006A6D30" w:rsidRDefault="00156C26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507CD78" w14:textId="77777777" w:rsidR="000F18D7" w:rsidRPr="006A6D30" w:rsidRDefault="000F18D7" w:rsidP="004738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24DFC" w14:textId="1631BB95" w:rsidR="000F18D7" w:rsidRPr="006A6D30" w:rsidRDefault="00AA32E8" w:rsidP="00A435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774</w:t>
            </w:r>
            <w:r w:rsidR="00D06B3B"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444</w:t>
            </w:r>
          </w:p>
        </w:tc>
        <w:tc>
          <w:tcPr>
            <w:tcW w:w="238" w:type="dxa"/>
          </w:tcPr>
          <w:p w14:paraId="01568AC7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1699AE" w14:textId="00870749" w:rsidR="000F18D7" w:rsidRPr="006A6D30" w:rsidRDefault="00AA32E8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4</w:t>
            </w:r>
            <w:r w:rsidR="00156C26"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384</w:t>
            </w:r>
            <w:r w:rsidR="00D06B3B"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852</w:t>
            </w:r>
          </w:p>
        </w:tc>
        <w:tc>
          <w:tcPr>
            <w:tcW w:w="236" w:type="dxa"/>
          </w:tcPr>
          <w:p w14:paraId="2E129A8E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FFFA6" w14:textId="571E7AA5" w:rsidR="000F18D7" w:rsidRPr="006A6D30" w:rsidRDefault="00AA32E8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15</w:t>
            </w:r>
            <w:r w:rsidR="00EF1A20"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107</w:t>
            </w:r>
            <w:r w:rsidR="00EF1A20"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560</w:t>
            </w:r>
          </w:p>
        </w:tc>
      </w:tr>
      <w:tr w:rsidR="000F18D7" w:rsidRPr="006A6D30" w14:paraId="2443B629" w14:textId="77777777" w:rsidTr="009E050D">
        <w:tc>
          <w:tcPr>
            <w:tcW w:w="2982" w:type="dxa"/>
          </w:tcPr>
          <w:p w14:paraId="0BB11353" w14:textId="77777777" w:rsidR="002F60B9" w:rsidRPr="006A6D30" w:rsidRDefault="002F60B9" w:rsidP="00A44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14:paraId="233F0F33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536EC45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712FD9D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5E98551D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150614A7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2552F95A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vAlign w:val="bottom"/>
          </w:tcPr>
          <w:p w14:paraId="7B34AB63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E9FEFEC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14:paraId="48C40D6C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156C26" w:rsidRPr="006A6D30" w14:paraId="6C017808" w14:textId="77777777" w:rsidTr="009E050D">
        <w:tc>
          <w:tcPr>
            <w:tcW w:w="2982" w:type="dxa"/>
          </w:tcPr>
          <w:p w14:paraId="54B01923" w14:textId="77777777" w:rsidR="00156C26" w:rsidRPr="006A6D30" w:rsidRDefault="00156C26" w:rsidP="002F60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81" w:type="dxa"/>
            <w:vAlign w:val="bottom"/>
          </w:tcPr>
          <w:p w14:paraId="02C1302E" w14:textId="49FF493B" w:rsidR="00156C26" w:rsidRPr="006A6D30" w:rsidRDefault="00167EC2" w:rsidP="006D13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603</w:t>
            </w:r>
            <w:r w:rsidR="002F60B9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080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8620DBB" w14:textId="77777777" w:rsidR="00156C26" w:rsidRPr="006A6D30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4B5A18A" w14:textId="77777777" w:rsidR="00156C26" w:rsidRPr="006A6D30" w:rsidRDefault="00156C2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7031D78" w14:textId="77777777" w:rsidR="00156C26" w:rsidRPr="006A6D30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4D8E8BFD" w14:textId="77777777" w:rsidR="00156C26" w:rsidRPr="006A6D30" w:rsidRDefault="00156C2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09D4B70" w14:textId="77777777" w:rsidR="00156C26" w:rsidRPr="006A6D30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5D64026B" w14:textId="77777777" w:rsidR="00156C26" w:rsidRPr="006A6D30" w:rsidRDefault="00156C2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BDB117" w14:textId="77777777" w:rsidR="00156C26" w:rsidRPr="006A6D30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683FA09C" w14:textId="324C3BD9" w:rsidR="00156C26" w:rsidRPr="006A6D30" w:rsidRDefault="00167EC2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603</w:t>
            </w:r>
            <w:r w:rsidR="002F60B9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080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</w:p>
        </w:tc>
      </w:tr>
      <w:tr w:rsidR="00156C26" w:rsidRPr="006A6D30" w14:paraId="43F37222" w14:textId="77777777" w:rsidTr="009E050D">
        <w:tc>
          <w:tcPr>
            <w:tcW w:w="2982" w:type="dxa"/>
          </w:tcPr>
          <w:p w14:paraId="0F66B250" w14:textId="77777777" w:rsidR="00156C26" w:rsidRPr="006A6D30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81" w:type="dxa"/>
            <w:vAlign w:val="bottom"/>
          </w:tcPr>
          <w:p w14:paraId="71D34DA6" w14:textId="43F8411E" w:rsidR="00156C26" w:rsidRPr="006A6D30" w:rsidRDefault="00167EC2" w:rsidP="006D13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0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906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334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256C80C" w14:textId="77777777" w:rsidR="00156C26" w:rsidRPr="006A6D30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645602E" w14:textId="77777777" w:rsidR="00156C26" w:rsidRPr="006A6D30" w:rsidRDefault="00156C2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E87AD2A" w14:textId="77777777" w:rsidR="00156C26" w:rsidRPr="006A6D30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060ADFAE" w14:textId="77777777" w:rsidR="00156C26" w:rsidRPr="006A6D30" w:rsidRDefault="00156C2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6A33CB42" w14:textId="77777777" w:rsidR="00156C26" w:rsidRPr="006A6D30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600993E4" w14:textId="77777777" w:rsidR="00156C26" w:rsidRPr="006A6D30" w:rsidRDefault="00156C2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7B87C3" w14:textId="77777777" w:rsidR="00156C26" w:rsidRPr="006A6D30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2014404C" w14:textId="2A9BCC3F" w:rsidR="00156C26" w:rsidRPr="006A6D30" w:rsidRDefault="00167EC2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906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334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</w:p>
        </w:tc>
      </w:tr>
      <w:tr w:rsidR="00167EC2" w:rsidRPr="006A6D30" w14:paraId="7EB03670" w14:textId="77777777" w:rsidTr="009E050D">
        <w:tc>
          <w:tcPr>
            <w:tcW w:w="2982" w:type="dxa"/>
          </w:tcPr>
          <w:p w14:paraId="6D6E69FA" w14:textId="77777777" w:rsidR="00167EC2" w:rsidRPr="006A6D30" w:rsidRDefault="00167EC2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81" w:type="dxa"/>
            <w:vAlign w:val="bottom"/>
          </w:tcPr>
          <w:p w14:paraId="3FE47DAD" w14:textId="7C9843D9" w:rsidR="00167EC2" w:rsidRPr="006A6D30" w:rsidRDefault="00167EC2" w:rsidP="006D13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0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1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481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006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BB63861" w14:textId="77777777" w:rsidR="00167EC2" w:rsidRPr="006A6D30" w:rsidRDefault="00167EC2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9DB59B" w14:textId="77777777" w:rsidR="00167EC2" w:rsidRPr="006A6D30" w:rsidRDefault="00167EC2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54CE961" w14:textId="77777777" w:rsidR="00167EC2" w:rsidRPr="006A6D30" w:rsidRDefault="00167EC2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62A2018F" w14:textId="77777777" w:rsidR="00167EC2" w:rsidRPr="006A6D30" w:rsidRDefault="00167EC2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C22A42F" w14:textId="77777777" w:rsidR="00167EC2" w:rsidRPr="006A6D30" w:rsidRDefault="00167EC2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5801AC17" w14:textId="77777777" w:rsidR="00167EC2" w:rsidRPr="006A6D30" w:rsidRDefault="00167EC2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333C280" w14:textId="77777777" w:rsidR="00167EC2" w:rsidRPr="006A6D30" w:rsidRDefault="00167EC2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03B981AB" w14:textId="76E8D08C" w:rsidR="00167EC2" w:rsidRPr="006A6D30" w:rsidRDefault="00167EC2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1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481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006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</w:p>
        </w:tc>
      </w:tr>
      <w:tr w:rsidR="00156C26" w:rsidRPr="006A6D30" w14:paraId="7208C294" w14:textId="77777777" w:rsidTr="009E050D">
        <w:tc>
          <w:tcPr>
            <w:tcW w:w="2982" w:type="dxa"/>
          </w:tcPr>
          <w:p w14:paraId="4925652B" w14:textId="77777777" w:rsidR="00156C26" w:rsidRPr="006A6D30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81" w:type="dxa"/>
            <w:vAlign w:val="bottom"/>
          </w:tcPr>
          <w:p w14:paraId="3AA6ED7A" w14:textId="4290DA96" w:rsidR="00156C26" w:rsidRPr="006A6D30" w:rsidRDefault="00167EC2" w:rsidP="006D13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0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16</w:t>
            </w:r>
            <w:r w:rsidR="00156C2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364</w:t>
            </w:r>
            <w:r w:rsidR="00156C2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445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0F12668" w14:textId="77777777" w:rsidR="00156C26" w:rsidRPr="006A6D30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E5B2964" w14:textId="77777777" w:rsidR="00156C26" w:rsidRPr="006A6D30" w:rsidRDefault="00156C2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A4FB159" w14:textId="77777777" w:rsidR="00156C26" w:rsidRPr="006A6D30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5E53A33C" w14:textId="77777777" w:rsidR="00156C26" w:rsidRPr="006A6D30" w:rsidRDefault="00156C2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49AA1109" w14:textId="77777777" w:rsidR="00156C26" w:rsidRPr="006A6D30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1C5C50C0" w14:textId="77777777" w:rsidR="00156C26" w:rsidRPr="006A6D30" w:rsidRDefault="00156C2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C929E5C" w14:textId="77777777" w:rsidR="00156C26" w:rsidRPr="006A6D30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3FD1E346" w14:textId="66E50C2E" w:rsidR="00156C26" w:rsidRPr="006A6D30" w:rsidRDefault="00167EC2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16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364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445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</w:p>
        </w:tc>
      </w:tr>
      <w:tr w:rsidR="00156C26" w:rsidRPr="006A6D30" w14:paraId="1E1EE7AC" w14:textId="77777777" w:rsidTr="009E050D">
        <w:tc>
          <w:tcPr>
            <w:tcW w:w="2982" w:type="dxa"/>
          </w:tcPr>
          <w:p w14:paraId="551D92EA" w14:textId="77777777" w:rsidR="00156C26" w:rsidRPr="006A6D30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81" w:type="dxa"/>
            <w:vAlign w:val="bottom"/>
          </w:tcPr>
          <w:p w14:paraId="6A99EB41" w14:textId="6A4777A0" w:rsidR="00156C26" w:rsidRPr="006A6D30" w:rsidRDefault="00167EC2" w:rsidP="006D13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0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15</w:t>
            </w:r>
            <w:r w:rsidR="00156C2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167</w:t>
            </w:r>
            <w:r w:rsidR="00156C2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590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DE30B0F" w14:textId="77777777" w:rsidR="00156C26" w:rsidRPr="006A6D30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A2C0E3F" w14:textId="77777777" w:rsidR="00156C26" w:rsidRPr="006A6D30" w:rsidRDefault="00156C2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72B71E3" w14:textId="77777777" w:rsidR="00156C26" w:rsidRPr="006A6D30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28BCD3A1" w14:textId="77777777" w:rsidR="00156C26" w:rsidRPr="006A6D30" w:rsidRDefault="00156C2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6F0F89DF" w14:textId="77777777" w:rsidR="00156C26" w:rsidRPr="006A6D30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42292DAB" w14:textId="77777777" w:rsidR="00156C26" w:rsidRPr="006A6D30" w:rsidRDefault="00156C2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0C9C420" w14:textId="77777777" w:rsidR="00156C26" w:rsidRPr="006A6D30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1775D2A6" w14:textId="7198F4D3" w:rsidR="00156C26" w:rsidRPr="006A6D30" w:rsidRDefault="00167EC2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15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167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590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</w:p>
        </w:tc>
      </w:tr>
      <w:tr w:rsidR="002F60B9" w:rsidRPr="006A6D30" w14:paraId="17BB968F" w14:textId="77777777" w:rsidTr="009E050D">
        <w:tc>
          <w:tcPr>
            <w:tcW w:w="2982" w:type="dxa"/>
          </w:tcPr>
          <w:p w14:paraId="22AA8242" w14:textId="77777777" w:rsidR="002F60B9" w:rsidRPr="006A6D30" w:rsidRDefault="002F60B9" w:rsidP="002F60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หนี้สินทางการเงินอื่น - หนี้สินอนุพันธ์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0253F07A" w14:textId="28AFA1E1" w:rsidR="002F60B9" w:rsidRPr="006A6D30" w:rsidRDefault="00167EC2" w:rsidP="006D13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0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888</w:t>
            </w:r>
            <w:r w:rsidR="002F60B9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606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93D2B45" w14:textId="77777777" w:rsidR="002F60B9" w:rsidRPr="006A6D30" w:rsidRDefault="002F60B9" w:rsidP="002F60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AB1E3B0" w14:textId="1F813380" w:rsidR="002F60B9" w:rsidRPr="006A6D30" w:rsidRDefault="00167EC2" w:rsidP="001B6B11">
            <w:pPr>
              <w:pStyle w:val="NoSpacing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760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238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4578BDD0" w14:textId="77777777" w:rsidR="002F60B9" w:rsidRPr="006A6D30" w:rsidRDefault="002F60B9" w:rsidP="002F60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4416BD76" w14:textId="533A5FD2" w:rsidR="002F60B9" w:rsidRPr="006A6D30" w:rsidRDefault="001B6B11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128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368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376F3D19" w14:textId="77777777" w:rsidR="002F60B9" w:rsidRPr="006A6D30" w:rsidRDefault="002F60B9" w:rsidP="002F60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4187AAC5" w14:textId="77777777" w:rsidR="002F60B9" w:rsidRPr="006A6D30" w:rsidRDefault="002F60B9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AF145F" w14:textId="77777777" w:rsidR="002F60B9" w:rsidRPr="006A6D30" w:rsidRDefault="002F60B9" w:rsidP="002F60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33AD3AF5" w14:textId="77777777" w:rsidR="002F60B9" w:rsidRPr="006A6D30" w:rsidRDefault="001B6B11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0F18D7" w:rsidRPr="006A6D30" w14:paraId="6CC0CC9C" w14:textId="77777777" w:rsidTr="009E050D">
        <w:tc>
          <w:tcPr>
            <w:tcW w:w="2982" w:type="dxa"/>
          </w:tcPr>
          <w:p w14:paraId="128B9F5A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D0A67" w14:textId="5F4C704C" w:rsidR="000F18D7" w:rsidRPr="006A6D30" w:rsidRDefault="001B6B11" w:rsidP="006D13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38</w:t>
            </w:r>
            <w:r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411</w:t>
            </w:r>
            <w:r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061</w:t>
            </w:r>
            <w:r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F34C891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FF3087" w14:textId="61740675" w:rsidR="000F18D7" w:rsidRPr="006A6D30" w:rsidRDefault="001B6B11" w:rsidP="001B6B11">
            <w:pPr>
              <w:pStyle w:val="NoSpacing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760</w:t>
            </w:r>
            <w:r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238</w:t>
            </w:r>
            <w:r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46F57A51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25602" w14:textId="4CE6C47D" w:rsidR="000F18D7" w:rsidRPr="006A6D30" w:rsidRDefault="001B6B11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128</w:t>
            </w:r>
            <w:r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368</w:t>
            </w:r>
            <w:r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218A69BD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7376C" w14:textId="77777777" w:rsidR="000F18D7" w:rsidRPr="006A6D30" w:rsidRDefault="000F18D7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DE61A2D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87186D" w14:textId="3A8EAAE6" w:rsidR="000F18D7" w:rsidRPr="006A6D30" w:rsidRDefault="001B6B11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37</w:t>
            </w:r>
            <w:r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522</w:t>
            </w:r>
            <w:r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455</w:t>
            </w:r>
            <w:r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</w:tbl>
    <w:p w14:paraId="3B7673A9" w14:textId="5EDD3959" w:rsidR="006F64F0" w:rsidRPr="006A6D30" w:rsidRDefault="006F64F0" w:rsidP="008D1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7EDF44E" w14:textId="2EC24089" w:rsidR="008245F3" w:rsidRPr="006A6D30" w:rsidRDefault="0082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</w:rPr>
        <w:br w:type="page"/>
      </w:r>
    </w:p>
    <w:tbl>
      <w:tblPr>
        <w:tblStyle w:val="TableGrid"/>
        <w:tblW w:w="940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6"/>
        <w:gridCol w:w="1224"/>
        <w:gridCol w:w="267"/>
        <w:gridCol w:w="876"/>
        <w:gridCol w:w="249"/>
        <w:gridCol w:w="1144"/>
        <w:gridCol w:w="239"/>
        <w:gridCol w:w="1146"/>
        <w:gridCol w:w="236"/>
        <w:gridCol w:w="1124"/>
      </w:tblGrid>
      <w:tr w:rsidR="002F0718" w:rsidRPr="006A6D30" w14:paraId="0F591833" w14:textId="77777777" w:rsidTr="009E050D">
        <w:trPr>
          <w:tblHeader/>
        </w:trPr>
        <w:tc>
          <w:tcPr>
            <w:tcW w:w="9401" w:type="dxa"/>
            <w:gridSpan w:val="10"/>
            <w:vAlign w:val="bottom"/>
          </w:tcPr>
          <w:p w14:paraId="4A3FDEF4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lastRenderedPageBreak/>
              <w:t>งบการเงินเฉพาะกิจการ</w:t>
            </w:r>
          </w:p>
        </w:tc>
      </w:tr>
      <w:tr w:rsidR="002F0718" w:rsidRPr="006A6D30" w14:paraId="7D42E71E" w14:textId="77777777" w:rsidTr="009E050D">
        <w:trPr>
          <w:tblHeader/>
        </w:trPr>
        <w:tc>
          <w:tcPr>
            <w:tcW w:w="4120" w:type="dxa"/>
            <w:gridSpan w:val="2"/>
            <w:tcBorders>
              <w:bottom w:val="single" w:sz="4" w:space="0" w:color="auto"/>
            </w:tcBorders>
            <w:vAlign w:val="bottom"/>
          </w:tcPr>
          <w:p w14:paraId="68022308" w14:textId="17DB012D" w:rsidR="000F18D7" w:rsidRPr="006A6D30" w:rsidRDefault="00D107E4" w:rsidP="00B667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0F18D7" w:rsidRPr="006A6D30">
              <w:rPr>
                <w:rFonts w:ascii="Angsana New" w:hAnsi="Angsana New" w:hint="cs"/>
                <w:sz w:val="26"/>
                <w:szCs w:val="26"/>
                <w:cs/>
              </w:rPr>
              <w:t>การจัดประเภทตามมาตรฐานเดิม</w:t>
            </w:r>
            <w:r w:rsidR="000F18D7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0F18D7" w:rsidRPr="006A6D3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31</w:t>
            </w:r>
            <w:r w:rsidR="000F18D7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0F18D7" w:rsidRPr="006A6D3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67" w:type="dxa"/>
          </w:tcPr>
          <w:p w14:paraId="3506E730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14" w:type="dxa"/>
            <w:gridSpan w:val="7"/>
            <w:tcBorders>
              <w:bottom w:val="single" w:sz="4" w:space="0" w:color="auto"/>
            </w:tcBorders>
            <w:vAlign w:val="bottom"/>
          </w:tcPr>
          <w:p w14:paraId="64DFEAE3" w14:textId="4118B411" w:rsidR="000F18D7" w:rsidRPr="006A6D30" w:rsidRDefault="00921A44" w:rsidP="00B667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 xml:space="preserve">การจัดประเภทตาม 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TFRS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9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4A4313" w:rsidRPr="006A6D30" w14:paraId="30AD02CB" w14:textId="77777777" w:rsidTr="009E050D">
        <w:trPr>
          <w:tblHeader/>
        </w:trPr>
        <w:tc>
          <w:tcPr>
            <w:tcW w:w="2896" w:type="dxa"/>
            <w:tcBorders>
              <w:top w:val="single" w:sz="4" w:space="0" w:color="auto"/>
            </w:tcBorders>
            <w:vAlign w:val="bottom"/>
          </w:tcPr>
          <w:p w14:paraId="0AA9763E" w14:textId="77777777" w:rsidR="004A4313" w:rsidRPr="006A6D30" w:rsidRDefault="004A4313" w:rsidP="004A4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229E43E" w14:textId="77777777" w:rsidR="004A4313" w:rsidRPr="006A6D30" w:rsidRDefault="004A4313" w:rsidP="004A4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67" w:type="dxa"/>
          </w:tcPr>
          <w:p w14:paraId="3C25EF72" w14:textId="77777777" w:rsidR="004A4313" w:rsidRPr="006A6D30" w:rsidRDefault="004A4313" w:rsidP="004A4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165FC8DA" w14:textId="77777777" w:rsidR="004A4313" w:rsidRPr="006A6D30" w:rsidRDefault="004A4313" w:rsidP="004A4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มูลค่ายุติธรรม</w:t>
            </w:r>
            <w:r w:rsidR="00554DCC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  <w:r w:rsidR="00554DCC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ใช้การบัญชีป้องกัน</w:t>
            </w:r>
          </w:p>
          <w:p w14:paraId="73A8FDE7" w14:textId="77777777" w:rsidR="004A4313" w:rsidRPr="006A6D30" w:rsidRDefault="004A4313" w:rsidP="004A4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49" w:type="dxa"/>
            <w:vAlign w:val="bottom"/>
          </w:tcPr>
          <w:p w14:paraId="3521754A" w14:textId="77777777" w:rsidR="004A4313" w:rsidRPr="006A6D30" w:rsidRDefault="004A4313" w:rsidP="004A4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5F9D60C9" w14:textId="77777777" w:rsidR="004A4313" w:rsidRPr="006A6D30" w:rsidRDefault="004A4313" w:rsidP="004A4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3396F51C" w14:textId="77777777" w:rsidR="004A4313" w:rsidRPr="006A6D30" w:rsidRDefault="004A4313" w:rsidP="004A4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39" w:type="dxa"/>
            <w:vAlign w:val="bottom"/>
          </w:tcPr>
          <w:p w14:paraId="4145F0D7" w14:textId="77777777" w:rsidR="004A4313" w:rsidRPr="006A6D30" w:rsidRDefault="004A4313" w:rsidP="004A4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33352E64" w14:textId="77777777" w:rsidR="004A4313" w:rsidRPr="006A6D30" w:rsidRDefault="004A4313" w:rsidP="004A4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1A417458" w14:textId="77777777" w:rsidR="004A4313" w:rsidRPr="006A6D30" w:rsidRDefault="004A4313" w:rsidP="004A4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ผ่าน</w:t>
            </w:r>
          </w:p>
          <w:p w14:paraId="5C19086B" w14:textId="77777777" w:rsidR="004A4313" w:rsidRPr="006A6D30" w:rsidRDefault="004A4313" w:rsidP="004A4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4764D068" w14:textId="77777777" w:rsidR="004A4313" w:rsidRPr="006A6D30" w:rsidRDefault="004A4313" w:rsidP="004A4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019BEFF7" w14:textId="77777777" w:rsidR="004A4313" w:rsidRPr="006A6D30" w:rsidRDefault="004A4313" w:rsidP="004A4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ราคาทุน</w:t>
            </w:r>
          </w:p>
          <w:p w14:paraId="56518376" w14:textId="77777777" w:rsidR="0082412F" w:rsidRPr="006A6D30" w:rsidRDefault="004A4313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ตัดจำหน่าย</w:t>
            </w:r>
            <w:r w:rsidR="00554DCC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</w:p>
          <w:p w14:paraId="102D3092" w14:textId="77777777" w:rsidR="004A4313" w:rsidRPr="006A6D30" w:rsidRDefault="004A4313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  <w:r w:rsidR="00554DCC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6A6D3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2F0718" w:rsidRPr="006A6D30" w14:paraId="12063DAB" w14:textId="77777777" w:rsidTr="009E050D">
        <w:trPr>
          <w:tblHeader/>
        </w:trPr>
        <w:tc>
          <w:tcPr>
            <w:tcW w:w="2896" w:type="dxa"/>
          </w:tcPr>
          <w:p w14:paraId="7850F099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5" w:type="dxa"/>
            <w:gridSpan w:val="9"/>
          </w:tcPr>
          <w:p w14:paraId="542B0907" w14:textId="77777777" w:rsidR="000F18D7" w:rsidRPr="006A6D30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576E6" w:rsidRPr="006A6D30" w14:paraId="7A5BB6D5" w14:textId="77777777" w:rsidTr="009E050D">
        <w:tc>
          <w:tcPr>
            <w:tcW w:w="2896" w:type="dxa"/>
          </w:tcPr>
          <w:p w14:paraId="147880B9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vAlign w:val="bottom"/>
          </w:tcPr>
          <w:p w14:paraId="6DEEE423" w14:textId="23EFF2A3" w:rsidR="000576E6" w:rsidRPr="006A6D30" w:rsidRDefault="00AA32E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1</w:t>
            </w:r>
            <w:r w:rsidR="000576E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780</w:t>
            </w:r>
            <w:r w:rsidR="000576E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267" w:type="dxa"/>
          </w:tcPr>
          <w:p w14:paraId="00B315FE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715F6DBD" w14:textId="77777777" w:rsidR="000576E6" w:rsidRPr="006A6D30" w:rsidRDefault="000576E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7501DBE7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635E160A" w14:textId="3DBD2FA8" w:rsidR="000576E6" w:rsidRPr="006A6D30" w:rsidRDefault="00AA32E8" w:rsidP="001B6B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39" w:type="dxa"/>
          </w:tcPr>
          <w:p w14:paraId="2B8077D8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7A8256C2" w14:textId="77777777" w:rsidR="000576E6" w:rsidRPr="006A6D30" w:rsidRDefault="000576E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54740A4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4987D0A2" w14:textId="674D44A2" w:rsidR="000576E6" w:rsidRPr="006A6D30" w:rsidRDefault="00AA32E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1</w:t>
            </w:r>
            <w:r w:rsidR="000576E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780</w:t>
            </w:r>
            <w:r w:rsidR="000576E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074</w:t>
            </w:r>
          </w:p>
        </w:tc>
      </w:tr>
      <w:tr w:rsidR="000576E6" w:rsidRPr="006A6D30" w14:paraId="501E65D7" w14:textId="77777777" w:rsidTr="009E050D">
        <w:tc>
          <w:tcPr>
            <w:tcW w:w="2896" w:type="dxa"/>
          </w:tcPr>
          <w:p w14:paraId="2B81FD5F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24" w:type="dxa"/>
            <w:vAlign w:val="bottom"/>
          </w:tcPr>
          <w:p w14:paraId="34E1DFE2" w14:textId="6D3AA452" w:rsidR="000576E6" w:rsidRPr="006A6D30" w:rsidRDefault="00AA32E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116</w:t>
            </w:r>
            <w:r w:rsidR="001B6B11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254</w:t>
            </w:r>
          </w:p>
        </w:tc>
        <w:tc>
          <w:tcPr>
            <w:tcW w:w="267" w:type="dxa"/>
          </w:tcPr>
          <w:p w14:paraId="5856A7AF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0F6BC276" w14:textId="77777777" w:rsidR="000576E6" w:rsidRPr="006A6D30" w:rsidRDefault="000576E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340FF332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62F1A632" w14:textId="77777777" w:rsidR="000576E6" w:rsidRPr="006A6D30" w:rsidRDefault="000576E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6B81AE9E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6914D729" w14:textId="77777777" w:rsidR="000576E6" w:rsidRPr="006A6D30" w:rsidRDefault="000576E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8F3229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138428D0" w14:textId="1ABC749D" w:rsidR="000576E6" w:rsidRPr="006A6D30" w:rsidRDefault="00AA32E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116</w:t>
            </w:r>
            <w:r w:rsidR="001B6B11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254</w:t>
            </w:r>
          </w:p>
        </w:tc>
      </w:tr>
      <w:tr w:rsidR="000576E6" w:rsidRPr="006A6D30" w14:paraId="2A47E9DD" w14:textId="77777777" w:rsidTr="009E050D">
        <w:tc>
          <w:tcPr>
            <w:tcW w:w="2896" w:type="dxa"/>
          </w:tcPr>
          <w:p w14:paraId="3935BE60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5DD53779" w14:textId="5E82E814" w:rsidR="000576E6" w:rsidRPr="006A6D30" w:rsidRDefault="00AA32E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1</w:t>
            </w:r>
            <w:r w:rsidR="000576E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941</w:t>
            </w:r>
            <w:r w:rsidR="000576E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710</w:t>
            </w:r>
          </w:p>
        </w:tc>
        <w:tc>
          <w:tcPr>
            <w:tcW w:w="267" w:type="dxa"/>
          </w:tcPr>
          <w:p w14:paraId="57BE0B8D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30CDFDF6" w14:textId="77777777" w:rsidR="000576E6" w:rsidRPr="006A6D30" w:rsidRDefault="000576E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699482C2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016935C1" w14:textId="77777777" w:rsidR="000576E6" w:rsidRPr="006A6D30" w:rsidRDefault="000576E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3C3FE875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7AC5A4F2" w14:textId="77777777" w:rsidR="000576E6" w:rsidRPr="006A6D30" w:rsidRDefault="000576E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55D86B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775C4820" w14:textId="40B36575" w:rsidR="000576E6" w:rsidRPr="006A6D30" w:rsidRDefault="00AA32E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1</w:t>
            </w:r>
            <w:r w:rsidR="001B6B11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941</w:t>
            </w:r>
            <w:r w:rsidR="001B6B11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710</w:t>
            </w:r>
          </w:p>
        </w:tc>
      </w:tr>
      <w:tr w:rsidR="000576E6" w:rsidRPr="006A6D30" w14:paraId="12F96FDE" w14:textId="77777777" w:rsidTr="009E050D">
        <w:tc>
          <w:tcPr>
            <w:tcW w:w="2896" w:type="dxa"/>
          </w:tcPr>
          <w:p w14:paraId="23E38F0A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24" w:type="dxa"/>
            <w:vAlign w:val="bottom"/>
          </w:tcPr>
          <w:p w14:paraId="6BF33E9C" w14:textId="77777777" w:rsidR="000576E6" w:rsidRPr="006A6D30" w:rsidRDefault="000576E6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6DB5C78D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71B5672D" w14:textId="77777777" w:rsidR="000576E6" w:rsidRPr="006A6D30" w:rsidRDefault="000576E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9" w:type="dxa"/>
          </w:tcPr>
          <w:p w14:paraId="57442C65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6D68130D" w14:textId="77777777" w:rsidR="000576E6" w:rsidRPr="006A6D30" w:rsidRDefault="000576E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4CAFDD4C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11C984F4" w14:textId="77777777" w:rsidR="000576E6" w:rsidRPr="006A6D30" w:rsidRDefault="000576E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AFE3E08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069EBE5B" w14:textId="77777777" w:rsidR="000576E6" w:rsidRPr="006A6D30" w:rsidRDefault="000576E6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0576E6" w:rsidRPr="006A6D30" w14:paraId="34C1E26A" w14:textId="77777777" w:rsidTr="009E050D">
        <w:tc>
          <w:tcPr>
            <w:tcW w:w="2896" w:type="dxa"/>
          </w:tcPr>
          <w:p w14:paraId="06456414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ab/>
              <w:t>ตราสารหนี้ถือไว้เพื่อค้า</w:t>
            </w:r>
          </w:p>
        </w:tc>
        <w:tc>
          <w:tcPr>
            <w:tcW w:w="1224" w:type="dxa"/>
            <w:vAlign w:val="bottom"/>
          </w:tcPr>
          <w:p w14:paraId="2F1D113C" w14:textId="5EC66A83" w:rsidR="000576E6" w:rsidRPr="006A6D30" w:rsidRDefault="00AA32E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482</w:t>
            </w:r>
            <w:r w:rsidR="000576E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065</w:t>
            </w:r>
          </w:p>
        </w:tc>
        <w:tc>
          <w:tcPr>
            <w:tcW w:w="267" w:type="dxa"/>
          </w:tcPr>
          <w:p w14:paraId="092AE698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4DDD06BF" w14:textId="77777777" w:rsidR="000576E6" w:rsidRPr="006A6D30" w:rsidRDefault="000576E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3358A9B3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6B730979" w14:textId="4702F66E" w:rsidR="000576E6" w:rsidRPr="006A6D30" w:rsidRDefault="00AA32E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0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482</w:t>
            </w:r>
            <w:r w:rsidR="000576E6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065</w:t>
            </w:r>
          </w:p>
        </w:tc>
        <w:tc>
          <w:tcPr>
            <w:tcW w:w="239" w:type="dxa"/>
          </w:tcPr>
          <w:p w14:paraId="373F51CE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13322694" w14:textId="77777777" w:rsidR="000576E6" w:rsidRPr="006A6D30" w:rsidRDefault="000576E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5FEADF9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1664D166" w14:textId="77777777" w:rsidR="000576E6" w:rsidRPr="006A6D30" w:rsidRDefault="000576E6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0576E6" w:rsidRPr="006A6D30" w14:paraId="409770CC" w14:textId="77777777" w:rsidTr="009E050D">
        <w:tc>
          <w:tcPr>
            <w:tcW w:w="2896" w:type="dxa"/>
          </w:tcPr>
          <w:p w14:paraId="0D17C45E" w14:textId="77777777" w:rsidR="000576E6" w:rsidRPr="006A6D30" w:rsidRDefault="000576E6" w:rsidP="001B6B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="001B6B11" w:rsidRPr="006A6D30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เงินลงทุนในกิจการอื่น</w:t>
            </w:r>
          </w:p>
        </w:tc>
        <w:tc>
          <w:tcPr>
            <w:tcW w:w="1224" w:type="dxa"/>
            <w:vAlign w:val="bottom"/>
          </w:tcPr>
          <w:p w14:paraId="63D5050A" w14:textId="6AE589FF" w:rsidR="000576E6" w:rsidRPr="006A6D30" w:rsidRDefault="00AA32E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2</w:t>
            </w:r>
            <w:r w:rsidR="000576E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442</w:t>
            </w:r>
            <w:r w:rsidR="000576E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267" w:type="dxa"/>
          </w:tcPr>
          <w:p w14:paraId="7E2F47FD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76E9C2AC" w14:textId="77777777" w:rsidR="000576E6" w:rsidRPr="006A6D30" w:rsidRDefault="000576E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00DE33CE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677607ED" w14:textId="77777777" w:rsidR="000576E6" w:rsidRPr="006A6D30" w:rsidRDefault="000576E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361B01BD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451E9184" w14:textId="2ECBB94F" w:rsidR="000576E6" w:rsidRPr="006A6D30" w:rsidRDefault="00AA32E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2</w:t>
            </w:r>
            <w:r w:rsidR="000576E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442</w:t>
            </w:r>
            <w:r w:rsidR="000576E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236" w:type="dxa"/>
          </w:tcPr>
          <w:p w14:paraId="40C15756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544044AD" w14:textId="77777777" w:rsidR="000576E6" w:rsidRPr="006A6D30" w:rsidRDefault="000576E6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0576E6" w:rsidRPr="006A6D30" w14:paraId="57BFA6B2" w14:textId="77777777" w:rsidTr="009E050D">
        <w:tc>
          <w:tcPr>
            <w:tcW w:w="2896" w:type="dxa"/>
          </w:tcPr>
          <w:p w14:paraId="0CCF14AF" w14:textId="77777777" w:rsidR="00554DCC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ab/>
              <w:t>ตราสารหนี้อื่นที่จะถือจนครบ</w:t>
            </w:r>
          </w:p>
          <w:p w14:paraId="7F59377E" w14:textId="77777777" w:rsidR="000576E6" w:rsidRPr="006A6D30" w:rsidRDefault="000576E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firstLine="249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กำหนด</w:t>
            </w:r>
          </w:p>
        </w:tc>
        <w:tc>
          <w:tcPr>
            <w:tcW w:w="1224" w:type="dxa"/>
            <w:vAlign w:val="bottom"/>
          </w:tcPr>
          <w:p w14:paraId="1CB2C646" w14:textId="1D6177CA" w:rsidR="000576E6" w:rsidRPr="006A6D30" w:rsidRDefault="00AA32E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113</w:t>
            </w:r>
            <w:r w:rsidR="000576E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67" w:type="dxa"/>
          </w:tcPr>
          <w:p w14:paraId="116D3BAE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26974A4B" w14:textId="77777777" w:rsidR="000576E6" w:rsidRPr="006A6D30" w:rsidRDefault="000576E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1509EF0C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392463FF" w14:textId="77777777" w:rsidR="000576E6" w:rsidRPr="006A6D30" w:rsidRDefault="000576E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441CEFCC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25284DDC" w14:textId="77777777" w:rsidR="000576E6" w:rsidRPr="006A6D30" w:rsidRDefault="000576E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3FC837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27F0B0E9" w14:textId="2E4B1EEF" w:rsidR="000576E6" w:rsidRPr="006A6D30" w:rsidRDefault="00AA32E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113</w:t>
            </w:r>
            <w:r w:rsidR="000576E6"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26"/>
                <w:szCs w:val="26"/>
              </w:rPr>
              <w:t>000</w:t>
            </w:r>
          </w:p>
        </w:tc>
      </w:tr>
      <w:tr w:rsidR="000576E6" w:rsidRPr="006A6D30" w14:paraId="39E37F6F" w14:textId="77777777" w:rsidTr="009E050D">
        <w:tc>
          <w:tcPr>
            <w:tcW w:w="2896" w:type="dxa"/>
          </w:tcPr>
          <w:p w14:paraId="6E6AE283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รวมสินทรัพย์ทางการเงินอื่น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0B25B" w14:textId="337B2E4E" w:rsidR="000576E6" w:rsidRPr="006A6D30" w:rsidRDefault="00AA32E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3</w:t>
            </w:r>
            <w:r w:rsidR="000576E6"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037</w:t>
            </w:r>
            <w:r w:rsidR="000576E6"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365</w:t>
            </w:r>
          </w:p>
        </w:tc>
        <w:tc>
          <w:tcPr>
            <w:tcW w:w="267" w:type="dxa"/>
          </w:tcPr>
          <w:p w14:paraId="0546FCCB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C9FE9" w14:textId="77777777" w:rsidR="000576E6" w:rsidRPr="006A6D30" w:rsidRDefault="000576E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6F6F6EE8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E9C24" w14:textId="4BC7011C" w:rsidR="000576E6" w:rsidRPr="006A6D30" w:rsidRDefault="00AA32E8" w:rsidP="00B667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0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482</w:t>
            </w:r>
            <w:r w:rsidR="000576E6"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065</w:t>
            </w:r>
          </w:p>
        </w:tc>
        <w:tc>
          <w:tcPr>
            <w:tcW w:w="239" w:type="dxa"/>
          </w:tcPr>
          <w:p w14:paraId="62B8CD3E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6BE41" w14:textId="2ECCFCF7" w:rsidR="000576E6" w:rsidRPr="006A6D30" w:rsidRDefault="00AA32E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</w:t>
            </w:r>
            <w:r w:rsidR="000576E6"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442</w:t>
            </w:r>
            <w:r w:rsidR="000576E6"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300</w:t>
            </w:r>
          </w:p>
        </w:tc>
        <w:tc>
          <w:tcPr>
            <w:tcW w:w="236" w:type="dxa"/>
          </w:tcPr>
          <w:p w14:paraId="25DDB1AF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659E5" w14:textId="5E40DFFA" w:rsidR="000576E6" w:rsidRPr="006A6D30" w:rsidRDefault="00AA32E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113</w:t>
            </w:r>
            <w:r w:rsidR="00163F9A"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000</w:t>
            </w:r>
          </w:p>
        </w:tc>
      </w:tr>
      <w:tr w:rsidR="000576E6" w:rsidRPr="006A6D30" w14:paraId="19FAE508" w14:textId="77777777" w:rsidTr="009E050D">
        <w:tc>
          <w:tcPr>
            <w:tcW w:w="2896" w:type="dxa"/>
          </w:tcPr>
          <w:p w14:paraId="679C859C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EAC07" w14:textId="201ABFC0" w:rsidR="000576E6" w:rsidRPr="006A6D30" w:rsidRDefault="00AA32E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</w:t>
            </w:r>
            <w:r w:rsidR="000576E6"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875</w:t>
            </w:r>
            <w:r w:rsidR="000576E6"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433</w:t>
            </w:r>
          </w:p>
        </w:tc>
        <w:tc>
          <w:tcPr>
            <w:tcW w:w="267" w:type="dxa"/>
          </w:tcPr>
          <w:p w14:paraId="7FDA7A21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C5246" w14:textId="77777777" w:rsidR="000576E6" w:rsidRPr="006A6D30" w:rsidRDefault="000576E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513D453C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5E7BD" w14:textId="10CA6C44" w:rsidR="000576E6" w:rsidRPr="006A6D30" w:rsidRDefault="00AA32E8" w:rsidP="006141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0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482</w:t>
            </w:r>
            <w:r w:rsidR="000576E6"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095</w:t>
            </w:r>
          </w:p>
        </w:tc>
        <w:tc>
          <w:tcPr>
            <w:tcW w:w="239" w:type="dxa"/>
          </w:tcPr>
          <w:p w14:paraId="2FE80871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8952A" w14:textId="2A733A9D" w:rsidR="000576E6" w:rsidRPr="006A6D30" w:rsidRDefault="00AA32E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</w:t>
            </w:r>
            <w:r w:rsidR="000576E6"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442</w:t>
            </w:r>
            <w:r w:rsidR="000576E6"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300</w:t>
            </w:r>
          </w:p>
        </w:tc>
        <w:tc>
          <w:tcPr>
            <w:tcW w:w="236" w:type="dxa"/>
          </w:tcPr>
          <w:p w14:paraId="3F9F5C5A" w14:textId="77777777" w:rsidR="000576E6" w:rsidRPr="006A6D30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6B858" w14:textId="0CE196A5" w:rsidR="000576E6" w:rsidRPr="006A6D30" w:rsidRDefault="00AA32E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3</w:t>
            </w:r>
            <w:r w:rsidR="00163F9A"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951</w:t>
            </w:r>
            <w:r w:rsidR="00163F9A"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038</w:t>
            </w:r>
          </w:p>
        </w:tc>
      </w:tr>
      <w:tr w:rsidR="00A4356C" w:rsidRPr="006A6D30" w14:paraId="28FD2CB1" w14:textId="77777777" w:rsidTr="009E050D">
        <w:tc>
          <w:tcPr>
            <w:tcW w:w="2896" w:type="dxa"/>
          </w:tcPr>
          <w:p w14:paraId="49312E4F" w14:textId="77777777" w:rsidR="00A4356C" w:rsidRPr="006A6D30" w:rsidRDefault="00A435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7ECA74B2" w14:textId="77777777" w:rsidR="00A4356C" w:rsidRPr="006A6D30" w:rsidRDefault="00A435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37EBD55D" w14:textId="77777777" w:rsidR="00A4356C" w:rsidRPr="006A6D30" w:rsidRDefault="00A435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6D651EA2" w14:textId="77777777" w:rsidR="00A4356C" w:rsidRPr="006A6D30" w:rsidRDefault="00A4356C" w:rsidP="00E276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9" w:type="dxa"/>
          </w:tcPr>
          <w:p w14:paraId="5B55227D" w14:textId="77777777" w:rsidR="00A4356C" w:rsidRPr="006A6D30" w:rsidRDefault="00A435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6C18F624" w14:textId="77777777" w:rsidR="00A4356C" w:rsidRPr="006A6D30" w:rsidRDefault="00A4356C" w:rsidP="00E276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</w:tcPr>
          <w:p w14:paraId="14A7B007" w14:textId="77777777" w:rsidR="00A4356C" w:rsidRPr="006A6D30" w:rsidRDefault="00A435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0018B438" w14:textId="77777777" w:rsidR="00A4356C" w:rsidRPr="006A6D30" w:rsidRDefault="00A4356C" w:rsidP="00163F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C67A3F" w14:textId="77777777" w:rsidR="00A4356C" w:rsidRPr="006A6D30" w:rsidRDefault="00A435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2F4C9BAE" w14:textId="77777777" w:rsidR="00A4356C" w:rsidRPr="006A6D30" w:rsidRDefault="00A435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64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5468" w:rsidRPr="006A6D30" w14:paraId="3DE234FA" w14:textId="77777777" w:rsidTr="009E050D">
        <w:tc>
          <w:tcPr>
            <w:tcW w:w="2896" w:type="dxa"/>
          </w:tcPr>
          <w:p w14:paraId="13A84AE9" w14:textId="77777777" w:rsidR="00465468" w:rsidRPr="006A6D30" w:rsidRDefault="0046546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24" w:type="dxa"/>
            <w:vAlign w:val="bottom"/>
          </w:tcPr>
          <w:p w14:paraId="3A4E807F" w14:textId="17B989D0" w:rsidR="00465468" w:rsidRPr="006A6D30" w:rsidRDefault="00163F9A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0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111</w:t>
            </w:r>
            <w:r w:rsidR="00465468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436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67" w:type="dxa"/>
          </w:tcPr>
          <w:p w14:paraId="70A45649" w14:textId="77777777" w:rsidR="00465468" w:rsidRPr="006A6D30" w:rsidRDefault="0046546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6B8F19AA" w14:textId="77777777" w:rsidR="00465468" w:rsidRPr="006A6D30" w:rsidRDefault="00465468" w:rsidP="00E276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6BD8855E" w14:textId="77777777" w:rsidR="00465468" w:rsidRPr="006A6D30" w:rsidRDefault="0046546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6C8155AA" w14:textId="77777777" w:rsidR="00465468" w:rsidRPr="006A6D30" w:rsidRDefault="00465468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38C057F7" w14:textId="77777777" w:rsidR="00465468" w:rsidRPr="006A6D30" w:rsidRDefault="0046546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45FB6649" w14:textId="77777777" w:rsidR="00465468" w:rsidRPr="006A6D30" w:rsidRDefault="00465468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8FEA44" w14:textId="77777777" w:rsidR="00465468" w:rsidRPr="006A6D30" w:rsidRDefault="0046546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241B1430" w14:textId="4DB65324" w:rsidR="00465468" w:rsidRPr="006A6D30" w:rsidRDefault="00163F9A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64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111</w:t>
            </w:r>
            <w:r w:rsidR="00465468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436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65468" w:rsidRPr="006A6D30" w14:paraId="3AF38DFD" w14:textId="77777777" w:rsidTr="009E050D">
        <w:tc>
          <w:tcPr>
            <w:tcW w:w="2896" w:type="dxa"/>
          </w:tcPr>
          <w:p w14:paraId="2A1735DC" w14:textId="77777777" w:rsidR="00465468" w:rsidRPr="006A6D30" w:rsidRDefault="0046546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A06FF" w14:textId="3538BA1A" w:rsidR="00465468" w:rsidRPr="006A6D30" w:rsidRDefault="00163F9A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0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111</w:t>
            </w: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436</w:t>
            </w: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67" w:type="dxa"/>
          </w:tcPr>
          <w:p w14:paraId="7F6B48D0" w14:textId="77777777" w:rsidR="00465468" w:rsidRPr="006A6D30" w:rsidRDefault="0046546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D54E25" w14:textId="77777777" w:rsidR="00465468" w:rsidRPr="006A6D30" w:rsidRDefault="00465468" w:rsidP="00E276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7F23C192" w14:textId="77777777" w:rsidR="00465468" w:rsidRPr="006A6D30" w:rsidRDefault="0046546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C5FFF8" w14:textId="77777777" w:rsidR="00465468" w:rsidRPr="006A6D30" w:rsidRDefault="00465468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5BF97F5F" w14:textId="77777777" w:rsidR="00465468" w:rsidRPr="006A6D30" w:rsidRDefault="0046546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834C9" w14:textId="77777777" w:rsidR="00465468" w:rsidRPr="006A6D30" w:rsidRDefault="00465468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2DAB42" w14:textId="77777777" w:rsidR="00465468" w:rsidRPr="006A6D30" w:rsidRDefault="0046546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FCB36" w14:textId="5A413346" w:rsidR="00465468" w:rsidRPr="006A6D30" w:rsidRDefault="00163F9A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64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111</w:t>
            </w: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436</w:t>
            </w: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</w:tr>
    </w:tbl>
    <w:p w14:paraId="13DA86F1" w14:textId="77777777" w:rsidR="00973EC0" w:rsidRPr="006A6D30" w:rsidRDefault="00973EC0" w:rsidP="002F0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pacing w:val="-10"/>
          <w:sz w:val="30"/>
          <w:szCs w:val="30"/>
        </w:rPr>
      </w:pPr>
    </w:p>
    <w:p w14:paraId="2C9B05AB" w14:textId="6FDC14A2" w:rsidR="000F18D7" w:rsidRPr="006A6D30" w:rsidRDefault="002F0718" w:rsidP="002F0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pacing w:val="-10"/>
          <w:sz w:val="30"/>
          <w:szCs w:val="30"/>
          <w:cs/>
        </w:rPr>
        <w:t xml:space="preserve">กลุ่มบริษัทตั้งใจจะถือตราสารทุนที่ไม่อยู่ในความต้องการของตลาดจำนวน </w:t>
      </w:r>
      <w:r w:rsidR="00AA32E8" w:rsidRPr="00AA32E8">
        <w:rPr>
          <w:rFonts w:ascii="Angsana New" w:hAnsi="Angsana New" w:hint="cs"/>
          <w:spacing w:val="-10"/>
          <w:sz w:val="30"/>
          <w:szCs w:val="30"/>
        </w:rPr>
        <w:t>2</w:t>
      </w:r>
      <w:r w:rsidR="009230DF" w:rsidRPr="006A6D30">
        <w:rPr>
          <w:rFonts w:ascii="Angsana New" w:hAnsi="Angsana New" w:hint="cs"/>
          <w:spacing w:val="-10"/>
          <w:sz w:val="30"/>
          <w:szCs w:val="30"/>
        </w:rPr>
        <w:t>,</w:t>
      </w:r>
      <w:r w:rsidR="00AA32E8" w:rsidRPr="00AA32E8">
        <w:rPr>
          <w:rFonts w:ascii="Angsana New" w:hAnsi="Angsana New" w:hint="cs"/>
          <w:spacing w:val="-10"/>
          <w:sz w:val="30"/>
          <w:szCs w:val="30"/>
        </w:rPr>
        <w:t>442</w:t>
      </w:r>
      <w:r w:rsidR="001F230D" w:rsidRPr="006A6D30">
        <w:rPr>
          <w:rFonts w:ascii="Angsana New" w:hAnsi="Angsana New" w:hint="cs"/>
          <w:spacing w:val="-10"/>
          <w:sz w:val="30"/>
          <w:szCs w:val="30"/>
        </w:rPr>
        <w:t>.</w:t>
      </w:r>
      <w:r w:rsidR="00AA32E8" w:rsidRPr="00AA32E8">
        <w:rPr>
          <w:rFonts w:ascii="Angsana New" w:hAnsi="Angsana New" w:hint="cs"/>
          <w:spacing w:val="-10"/>
          <w:sz w:val="30"/>
          <w:szCs w:val="30"/>
        </w:rPr>
        <w:t>30</w:t>
      </w:r>
      <w:r w:rsidRPr="006A6D30">
        <w:rPr>
          <w:rFonts w:ascii="Angsana New" w:hAnsi="Angsana New" w:hint="cs"/>
          <w:spacing w:val="-10"/>
          <w:sz w:val="30"/>
          <w:szCs w:val="30"/>
        </w:rPr>
        <w:t xml:space="preserve"> </w:t>
      </w:r>
      <w:r w:rsidRPr="006A6D30">
        <w:rPr>
          <w:rFonts w:ascii="Angsana New" w:hAnsi="Angsana New" w:hint="cs"/>
          <w:spacing w:val="-10"/>
          <w:sz w:val="30"/>
          <w:szCs w:val="30"/>
          <w:cs/>
        </w:rPr>
        <w:t>ล้านบาท</w:t>
      </w:r>
      <w:r w:rsidR="00173ED1" w:rsidRPr="006A6D30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6A6D30">
        <w:rPr>
          <w:rFonts w:ascii="Angsana New" w:hAnsi="Angsana New" w:hint="cs"/>
          <w:spacing w:val="-10"/>
          <w:sz w:val="30"/>
          <w:szCs w:val="30"/>
          <w:cs/>
        </w:rPr>
        <w:t>เพื่อ</w:t>
      </w:r>
      <w:r w:rsidRPr="006A6D30">
        <w:rPr>
          <w:rFonts w:ascii="Angsana New" w:hAnsi="Angsana New" w:hint="cs"/>
          <w:sz w:val="30"/>
          <w:szCs w:val="30"/>
          <w:cs/>
        </w:rPr>
        <w:t>วัตถุประสงค์</w:t>
      </w:r>
      <w:r w:rsidR="00E140BB" w:rsidRPr="006A6D30">
        <w:rPr>
          <w:rFonts w:ascii="Angsana New" w:hAnsi="Angsana New" w:hint="cs"/>
          <w:sz w:val="30"/>
          <w:szCs w:val="30"/>
        </w:rPr>
        <w:br/>
      </w:r>
      <w:r w:rsidRPr="006A6D30">
        <w:rPr>
          <w:rFonts w:ascii="Angsana New" w:hAnsi="Angsana New" w:hint="cs"/>
          <w:sz w:val="30"/>
          <w:szCs w:val="30"/>
          <w:cs/>
        </w:rPr>
        <w:t>ทางกลยุทธ์ในระยะยาว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p w14:paraId="52353408" w14:textId="54E2C894" w:rsidR="002F0718" w:rsidRPr="006A6D30" w:rsidRDefault="002F0718" w:rsidP="00973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pacing w:val="-10"/>
          <w:sz w:val="30"/>
          <w:szCs w:val="30"/>
        </w:rPr>
      </w:pPr>
    </w:p>
    <w:p w14:paraId="1B35BD9E" w14:textId="112D5B52" w:rsidR="00973EC0" w:rsidRPr="006A6D30" w:rsidRDefault="00973EC0" w:rsidP="00973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pacing w:val="-10"/>
          <w:sz w:val="30"/>
          <w:szCs w:val="30"/>
        </w:rPr>
      </w:pPr>
      <w:r w:rsidRPr="006A6D30">
        <w:rPr>
          <w:rFonts w:ascii="Angsana New" w:hAnsi="Angsana New" w:hint="cs"/>
          <w:spacing w:val="-10"/>
          <w:sz w:val="30"/>
          <w:szCs w:val="30"/>
        </w:rPr>
        <w:br w:type="page"/>
      </w:r>
    </w:p>
    <w:p w14:paraId="5E19F89C" w14:textId="77777777" w:rsidR="002F0718" w:rsidRPr="006A6D30" w:rsidRDefault="002F0718" w:rsidP="002F0718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14:paraId="2563737B" w14:textId="77777777" w:rsidR="000F18D7" w:rsidRPr="006A6D30" w:rsidRDefault="000F18D7" w:rsidP="00ED24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7352045B" w14:textId="2D1B01C7" w:rsidR="002F0718" w:rsidRPr="006A6D30" w:rsidRDefault="002F0718" w:rsidP="002935C0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</w:rPr>
        <w:t xml:space="preserve">TFRS </w:t>
      </w:r>
      <w:r w:rsidR="00AA32E8" w:rsidRPr="00AA32E8">
        <w:rPr>
          <w:rFonts w:ascii="Angsana New" w:hAnsi="Angsana New" w:hint="cs"/>
          <w:sz w:val="30"/>
          <w:szCs w:val="30"/>
        </w:rPr>
        <w:t>9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ในขณะที่เดิมกลุ่มบริษัทประมาณการค่าเผื่อหนี้สงสัยจะสูญโดยการวิเคราะห์ประวัติการชำระหนี้และ</w:t>
      </w:r>
      <w:r w:rsidR="002935C0" w:rsidRPr="006A6D30">
        <w:rPr>
          <w:rFonts w:ascii="Angsana New" w:hAnsi="Angsana New" w:hint="cs"/>
          <w:sz w:val="30"/>
          <w:szCs w:val="30"/>
          <w:cs/>
        </w:rPr>
        <w:br/>
      </w:r>
      <w:r w:rsidRPr="006A6D30">
        <w:rPr>
          <w:rFonts w:ascii="Angsana New" w:hAnsi="Angsana New" w:hint="cs"/>
          <w:sz w:val="30"/>
          <w:szCs w:val="30"/>
          <w:cs/>
        </w:rPr>
        <w:t xml:space="preserve">การคาดการณ์เกี่ยวกับการชำระหนี้ในอนาคตของลูกค้า </w:t>
      </w:r>
      <w:r w:rsidRPr="006A6D30">
        <w:rPr>
          <w:rFonts w:ascii="Angsana New" w:hAnsi="Angsana New" w:hint="cs"/>
          <w:sz w:val="30"/>
          <w:szCs w:val="30"/>
        </w:rPr>
        <w:t xml:space="preserve">TFRS </w:t>
      </w:r>
      <w:r w:rsidR="00AA32E8" w:rsidRPr="00AA32E8">
        <w:rPr>
          <w:rFonts w:ascii="Angsana New" w:hAnsi="Angsana New" w:hint="cs"/>
          <w:sz w:val="30"/>
          <w:szCs w:val="30"/>
        </w:rPr>
        <w:t>9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และพิจารณาความน่าจะเป็นถ่วงน้ำหนัก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2C7E0C9F" w14:textId="77777777" w:rsidR="002F0718" w:rsidRPr="006A6D30" w:rsidRDefault="002F0718" w:rsidP="002F07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7AB70973" w14:textId="6889A955" w:rsidR="00C72403" w:rsidRPr="006A6D30" w:rsidRDefault="002F0718" w:rsidP="00ED27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กลุ่มบริษัทได้ประเมินการด้อยค่าตาม </w:t>
      </w:r>
      <w:r w:rsidRPr="006A6D30">
        <w:rPr>
          <w:rFonts w:ascii="Angsana New" w:hAnsi="Angsana New" w:hint="cs"/>
          <w:sz w:val="30"/>
          <w:szCs w:val="30"/>
        </w:rPr>
        <w:t xml:space="preserve">TFRS </w:t>
      </w:r>
      <w:r w:rsidR="00AA32E8" w:rsidRPr="00AA32E8">
        <w:rPr>
          <w:rFonts w:ascii="Angsana New" w:hAnsi="Angsana New" w:hint="cs"/>
          <w:sz w:val="30"/>
          <w:szCs w:val="30"/>
        </w:rPr>
        <w:t>9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A32E8" w:rsidRPr="00AA32E8">
        <w:rPr>
          <w:rFonts w:ascii="Angsana New" w:hAnsi="Angsana New" w:hint="cs"/>
          <w:sz w:val="30"/>
          <w:szCs w:val="30"/>
        </w:rPr>
        <w:t>1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ส่งผลให้มีค่าเผื่อผลขาดทุนจากการด้อยค่าเพิ่มขึ้น ดังนี้</w:t>
      </w:r>
    </w:p>
    <w:p w14:paraId="5AF26AE0" w14:textId="77777777" w:rsidR="00640C79" w:rsidRPr="006A6D30" w:rsidRDefault="00640C79" w:rsidP="00640C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tbl>
      <w:tblPr>
        <w:tblW w:w="855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260"/>
        <w:gridCol w:w="180"/>
        <w:gridCol w:w="1260"/>
      </w:tblGrid>
      <w:tr w:rsidR="00640C79" w:rsidRPr="006A6D30" w14:paraId="5714D28D" w14:textId="77777777" w:rsidTr="009E050D">
        <w:trPr>
          <w:cantSplit/>
          <w:tblHeader/>
        </w:trPr>
        <w:tc>
          <w:tcPr>
            <w:tcW w:w="5850" w:type="dxa"/>
            <w:shd w:val="clear" w:color="auto" w:fill="auto"/>
            <w:vAlign w:val="bottom"/>
          </w:tcPr>
          <w:p w14:paraId="20FAF502" w14:textId="77777777" w:rsidR="00640C79" w:rsidRPr="006A6D30" w:rsidRDefault="00640C79" w:rsidP="00FD72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6961B34" w14:textId="77777777" w:rsidR="00640C79" w:rsidRPr="006A6D30" w:rsidRDefault="00640C79" w:rsidP="00FD7288">
            <w:pPr>
              <w:pStyle w:val="acctmergecolhdg"/>
              <w:spacing w:line="240" w:lineRule="auto"/>
              <w:ind w:left="-77" w:right="-81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  <w:p w14:paraId="579E6CAF" w14:textId="77777777" w:rsidR="00640C79" w:rsidRPr="006A6D30" w:rsidRDefault="00640C79" w:rsidP="00FD7288">
            <w:pPr>
              <w:pStyle w:val="acctmergecolhdg"/>
              <w:spacing w:line="240" w:lineRule="auto"/>
              <w:ind w:left="-77" w:right="-81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3BC6AC2" w14:textId="77777777" w:rsidR="00640C79" w:rsidRPr="006A6D30" w:rsidRDefault="00640C79" w:rsidP="00FD728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5897FA" w14:textId="77777777" w:rsidR="00640C79" w:rsidRPr="006A6D30" w:rsidRDefault="00640C79" w:rsidP="00FD7288">
            <w:pPr>
              <w:pStyle w:val="acctmergecolhdg"/>
              <w:spacing w:line="240" w:lineRule="auto"/>
              <w:ind w:left="-85" w:right="-82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7CB2344" w14:textId="77777777" w:rsidR="00640C79" w:rsidRPr="006A6D30" w:rsidRDefault="00640C79" w:rsidP="00FD7288">
            <w:pPr>
              <w:pStyle w:val="acctmergecolhdg"/>
              <w:spacing w:line="240" w:lineRule="auto"/>
              <w:ind w:left="-85" w:right="-82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6A6D30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640C79" w:rsidRPr="006A6D30" w14:paraId="3705B958" w14:textId="77777777" w:rsidTr="009E050D">
        <w:trPr>
          <w:cantSplit/>
          <w:tblHeader/>
        </w:trPr>
        <w:tc>
          <w:tcPr>
            <w:tcW w:w="5850" w:type="dxa"/>
          </w:tcPr>
          <w:p w14:paraId="54DE45CF" w14:textId="77777777" w:rsidR="00640C79" w:rsidRPr="006A6D30" w:rsidRDefault="00640C79" w:rsidP="00FD728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E290730" w14:textId="77777777" w:rsidR="00640C79" w:rsidRPr="006A6D30" w:rsidRDefault="00640C79" w:rsidP="00FD728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74301" w:rsidRPr="006A6D30" w14:paraId="51463440" w14:textId="77777777" w:rsidTr="009E050D">
        <w:trPr>
          <w:cantSplit/>
          <w:trHeight w:val="191"/>
        </w:trPr>
        <w:tc>
          <w:tcPr>
            <w:tcW w:w="5850" w:type="dxa"/>
          </w:tcPr>
          <w:p w14:paraId="71A43703" w14:textId="492BE6B1" w:rsidR="00074301" w:rsidRPr="006A6D30" w:rsidRDefault="00074301" w:rsidP="009E050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AA32E8"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AA32E8"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vAlign w:val="bottom"/>
          </w:tcPr>
          <w:p w14:paraId="43DF6A52" w14:textId="77777777" w:rsidR="00074301" w:rsidRPr="006A6D30" w:rsidRDefault="00074301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tLeast"/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CFEABEB" w14:textId="77777777" w:rsidR="00074301" w:rsidRPr="006A6D30" w:rsidRDefault="00074301" w:rsidP="0007430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16584D" w14:textId="77777777" w:rsidR="00074301" w:rsidRPr="006A6D30" w:rsidRDefault="00074301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tLeast"/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074301" w:rsidRPr="006A6D30" w14:paraId="23FDA4FE" w14:textId="77777777" w:rsidTr="009E050D">
        <w:trPr>
          <w:cantSplit/>
          <w:trHeight w:val="191"/>
        </w:trPr>
        <w:tc>
          <w:tcPr>
            <w:tcW w:w="5850" w:type="dxa"/>
          </w:tcPr>
          <w:p w14:paraId="0D4F5086" w14:textId="77777777" w:rsidR="00074301" w:rsidRPr="006A6D30" w:rsidRDefault="00074301" w:rsidP="00074301">
            <w:pPr>
              <w:spacing w:line="240" w:lineRule="auto"/>
              <w:ind w:left="175" w:right="-79" w:hanging="1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D0D862" w14:textId="77777777" w:rsidR="00074301" w:rsidRPr="006A6D30" w:rsidRDefault="00074301" w:rsidP="0007430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509E7D2" w14:textId="77777777" w:rsidR="00074301" w:rsidRPr="006A6D30" w:rsidRDefault="00074301" w:rsidP="0007430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80F09F3" w14:textId="77777777" w:rsidR="00074301" w:rsidRPr="006A6D30" w:rsidRDefault="00074301" w:rsidP="0007430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4301" w:rsidRPr="006A6D30" w14:paraId="64C326F9" w14:textId="77777777" w:rsidTr="009E050D">
        <w:trPr>
          <w:cantSplit/>
          <w:trHeight w:val="191"/>
        </w:trPr>
        <w:tc>
          <w:tcPr>
            <w:tcW w:w="5850" w:type="dxa"/>
          </w:tcPr>
          <w:p w14:paraId="54AF6576" w14:textId="4461C9B8" w:rsidR="00074301" w:rsidRPr="006A6D30" w:rsidRDefault="00074301" w:rsidP="00995B7D">
            <w:pPr>
              <w:spacing w:line="240" w:lineRule="auto"/>
              <w:ind w:left="175" w:right="-79" w:hanging="17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="00AA32E8" w:rsidRPr="00AA32E8">
              <w:rPr>
                <w:rFonts w:ascii="Angsana New" w:hAnsi="Angsana New" w:hint="cs"/>
                <w:i/>
                <w:iCs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AA32E8" w:rsidRPr="00AA32E8">
              <w:rPr>
                <w:rFonts w:ascii="Angsana New" w:hAnsi="Angsana New" w:hint="cs"/>
                <w:i/>
                <w:iCs/>
                <w:sz w:val="30"/>
                <w:szCs w:val="30"/>
              </w:rPr>
              <w:t>2563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14:paraId="67D43AC1" w14:textId="77777777" w:rsidR="00074301" w:rsidRPr="006A6D30" w:rsidRDefault="00074301" w:rsidP="0007430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3DEE49D" w14:textId="77777777" w:rsidR="00074301" w:rsidRPr="006A6D30" w:rsidRDefault="00074301" w:rsidP="00074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F54775" w14:textId="77777777" w:rsidR="00074301" w:rsidRPr="006A6D30" w:rsidRDefault="00074301" w:rsidP="0007430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4301" w:rsidRPr="006A6D30" w14:paraId="1B38384D" w14:textId="77777777" w:rsidTr="009E050D">
        <w:trPr>
          <w:cantSplit/>
        </w:trPr>
        <w:tc>
          <w:tcPr>
            <w:tcW w:w="5850" w:type="dxa"/>
          </w:tcPr>
          <w:p w14:paraId="2DBB05A2" w14:textId="77777777" w:rsidR="00074301" w:rsidRPr="006A6D30" w:rsidRDefault="00074301" w:rsidP="00074301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7AD3F642" w14:textId="5ABF1A4A" w:rsidR="00074301" w:rsidRPr="006A6D30" w:rsidRDefault="00AA32E8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color w:val="000000"/>
                <w:sz w:val="30"/>
                <w:szCs w:val="30"/>
              </w:rPr>
              <w:t>77</w:t>
            </w:r>
          </w:p>
        </w:tc>
        <w:tc>
          <w:tcPr>
            <w:tcW w:w="180" w:type="dxa"/>
            <w:vAlign w:val="bottom"/>
          </w:tcPr>
          <w:p w14:paraId="309B3D16" w14:textId="77777777" w:rsidR="00074301" w:rsidRPr="006A6D30" w:rsidRDefault="00074301" w:rsidP="0007430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833940" w14:textId="3863953C" w:rsidR="00074301" w:rsidRPr="006A6D30" w:rsidRDefault="00AA32E8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color w:val="000000"/>
                <w:sz w:val="30"/>
                <w:szCs w:val="30"/>
              </w:rPr>
              <w:t>77</w:t>
            </w:r>
          </w:p>
        </w:tc>
      </w:tr>
      <w:tr w:rsidR="00074301" w:rsidRPr="006A6D30" w14:paraId="40039E90" w14:textId="77777777" w:rsidTr="009E050D">
        <w:trPr>
          <w:cantSplit/>
        </w:trPr>
        <w:tc>
          <w:tcPr>
            <w:tcW w:w="5850" w:type="dxa"/>
          </w:tcPr>
          <w:p w14:paraId="56D4929A" w14:textId="77777777" w:rsidR="00074301" w:rsidRPr="006A6D30" w:rsidRDefault="00074301" w:rsidP="00074301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</w:tcPr>
          <w:p w14:paraId="3408F35D" w14:textId="427FA902" w:rsidR="00074301" w:rsidRPr="006A6D30" w:rsidRDefault="00AA32E8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color w:val="000000"/>
                <w:sz w:val="30"/>
                <w:szCs w:val="30"/>
              </w:rPr>
              <w:t>13</w:t>
            </w:r>
            <w:r w:rsidR="00074301" w:rsidRPr="006A6D30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30"/>
                <w:szCs w:val="30"/>
              </w:rPr>
              <w:t>120</w:t>
            </w:r>
          </w:p>
        </w:tc>
        <w:tc>
          <w:tcPr>
            <w:tcW w:w="180" w:type="dxa"/>
          </w:tcPr>
          <w:p w14:paraId="566D1352" w14:textId="77777777" w:rsidR="00074301" w:rsidRPr="006A6D30" w:rsidRDefault="00074301" w:rsidP="00074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8B1724" w14:textId="22E7FCA7" w:rsidR="00074301" w:rsidRPr="006A6D30" w:rsidRDefault="00AA32E8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color w:val="000000"/>
                <w:sz w:val="30"/>
                <w:szCs w:val="30"/>
              </w:rPr>
              <w:t>15</w:t>
            </w:r>
            <w:r w:rsidR="00074301" w:rsidRPr="006A6D30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30"/>
                <w:szCs w:val="30"/>
              </w:rPr>
              <w:t>607</w:t>
            </w:r>
          </w:p>
        </w:tc>
      </w:tr>
      <w:tr w:rsidR="00074301" w:rsidRPr="006A6D30" w14:paraId="17383BC4" w14:textId="77777777" w:rsidTr="009E050D">
        <w:trPr>
          <w:cantSplit/>
        </w:trPr>
        <w:tc>
          <w:tcPr>
            <w:tcW w:w="5850" w:type="dxa"/>
          </w:tcPr>
          <w:p w14:paraId="65E6D606" w14:textId="24A5A2FC" w:rsidR="00074301" w:rsidRPr="006A6D30" w:rsidRDefault="00074301" w:rsidP="00074301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 w:rsidR="00E86863" w:rsidRPr="00E8686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3AD8A9B" w14:textId="6CAE2C74" w:rsidR="00074301" w:rsidRPr="006A6D30" w:rsidRDefault="00AA32E8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074301" w:rsidRPr="006A6D30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color w:val="000000"/>
                <w:sz w:val="30"/>
                <w:szCs w:val="30"/>
              </w:rPr>
              <w:t>301</w:t>
            </w:r>
          </w:p>
        </w:tc>
        <w:tc>
          <w:tcPr>
            <w:tcW w:w="180" w:type="dxa"/>
          </w:tcPr>
          <w:p w14:paraId="13AB41C4" w14:textId="77777777" w:rsidR="00074301" w:rsidRPr="006A6D30" w:rsidRDefault="00074301" w:rsidP="00074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06AD6F" w14:textId="77777777" w:rsidR="00074301" w:rsidRPr="006A6D30" w:rsidRDefault="00074301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074301" w:rsidRPr="006A6D30" w14:paraId="6831EB79" w14:textId="77777777" w:rsidTr="009E050D">
        <w:trPr>
          <w:cantSplit/>
        </w:trPr>
        <w:tc>
          <w:tcPr>
            <w:tcW w:w="5850" w:type="dxa"/>
            <w:vAlign w:val="bottom"/>
          </w:tcPr>
          <w:p w14:paraId="635989C5" w14:textId="5C91514A" w:rsidR="00074301" w:rsidRPr="006A6D30" w:rsidRDefault="00074301" w:rsidP="00074301">
            <w:pPr>
              <w:spacing w:line="240" w:lineRule="auto"/>
              <w:ind w:left="190" w:hanging="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AA32E8"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AA32E8"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733EA" w14:textId="0E13D093" w:rsidR="00074301" w:rsidRPr="006A6D30" w:rsidRDefault="00AA32E8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tLeast"/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15</w:t>
            </w:r>
            <w:r w:rsidR="00074301" w:rsidRPr="006A6D3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498</w:t>
            </w:r>
          </w:p>
        </w:tc>
        <w:tc>
          <w:tcPr>
            <w:tcW w:w="180" w:type="dxa"/>
          </w:tcPr>
          <w:p w14:paraId="185F80AF" w14:textId="77777777" w:rsidR="00074301" w:rsidRPr="006A6D30" w:rsidRDefault="00074301" w:rsidP="0007430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889F9" w14:textId="78909A51" w:rsidR="00074301" w:rsidRPr="006A6D30" w:rsidRDefault="00AA32E8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tLeast"/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15</w:t>
            </w:r>
            <w:r w:rsidR="00074301" w:rsidRPr="006A6D3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684</w:t>
            </w:r>
          </w:p>
        </w:tc>
      </w:tr>
    </w:tbl>
    <w:p w14:paraId="5E236EE0" w14:textId="77777777" w:rsidR="00BF21CD" w:rsidRPr="006A6D30" w:rsidRDefault="00BF21CD" w:rsidP="008D1D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10617320" w14:textId="6FFA11C2" w:rsidR="00640C79" w:rsidRPr="006A6D30" w:rsidRDefault="00BF21CD" w:rsidP="008D1D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กลุ่มบริษัทเลือกที่จะรับรู้การเพิ่มขึ้นของผลขาดทุนจากการด้อยค่าโดยปรับปรุงกับกำไรสะสม ณ วันที่ </w:t>
      </w:r>
      <w:r w:rsidR="00586B7F" w:rsidRPr="006A6D30">
        <w:rPr>
          <w:rFonts w:ascii="Angsana New" w:hAnsi="Angsana New" w:hint="cs"/>
          <w:sz w:val="30"/>
          <w:szCs w:val="30"/>
        </w:rPr>
        <w:br/>
      </w:r>
      <w:r w:rsidR="00AA32E8" w:rsidRPr="00AA32E8">
        <w:rPr>
          <w:rFonts w:ascii="Angsana New" w:hAnsi="Angsana New" w:hint="cs"/>
          <w:sz w:val="30"/>
          <w:szCs w:val="30"/>
        </w:rPr>
        <w:t>1</w:t>
      </w:r>
      <w:r w:rsidRPr="006A6D30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</w:p>
    <w:p w14:paraId="472B0C4E" w14:textId="77777777" w:rsidR="008245F3" w:rsidRPr="006A6D30" w:rsidRDefault="008245F3" w:rsidP="008D1D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1EC80AF2" w14:textId="1476BB2C" w:rsidR="00973EC0" w:rsidRPr="006A6D30" w:rsidRDefault="00973EC0" w:rsidP="008D1D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</w:rPr>
        <w:br w:type="page"/>
      </w:r>
    </w:p>
    <w:p w14:paraId="058A4DBF" w14:textId="7161838F" w:rsidR="00640C79" w:rsidRPr="006A6D30" w:rsidRDefault="00640C79" w:rsidP="00640C79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A6D30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lastRenderedPageBreak/>
        <w:t xml:space="preserve">TFRS </w:t>
      </w:r>
      <w:r w:rsidR="00AA32E8" w:rsidRPr="00AA32E8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16</w:t>
      </w:r>
      <w:r w:rsidRPr="006A6D30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 xml:space="preserve"> </w:t>
      </w:r>
      <w:r w:rsidRPr="006A6D3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25D557EE" w14:textId="77777777" w:rsidR="00640C79" w:rsidRPr="006A6D30" w:rsidRDefault="00640C79" w:rsidP="004A1C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49AFA24" w14:textId="2DDF873A" w:rsidR="00640C79" w:rsidRPr="006A6D30" w:rsidRDefault="00640C79" w:rsidP="00640C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AA32E8" w:rsidRPr="00AA32E8">
        <w:rPr>
          <w:rFonts w:ascii="Angsana New" w:hAnsi="Angsana New" w:hint="cs"/>
          <w:sz w:val="30"/>
          <w:szCs w:val="30"/>
        </w:rPr>
        <w:t>1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กลุ่มบริษัทถือปฏิบัติตาม </w:t>
      </w:r>
      <w:r w:rsidRPr="006A6D30">
        <w:rPr>
          <w:rFonts w:ascii="Angsana New" w:hAnsi="Angsana New" w:hint="cs"/>
          <w:sz w:val="30"/>
          <w:szCs w:val="30"/>
        </w:rPr>
        <w:t xml:space="preserve">TFRS </w:t>
      </w:r>
      <w:r w:rsidR="00AA32E8" w:rsidRPr="00AA32E8">
        <w:rPr>
          <w:rFonts w:ascii="Angsana New" w:hAnsi="Angsana New" w:hint="cs"/>
          <w:sz w:val="30"/>
          <w:szCs w:val="30"/>
        </w:rPr>
        <w:t>16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เป็นครั้งแรกกับสัญญาที่เคยระบุว่าเป็น</w:t>
      </w:r>
      <w:r w:rsidR="00921661" w:rsidRPr="006A6D30">
        <w:rPr>
          <w:rFonts w:ascii="Angsana New" w:hAnsi="Angsana New" w:hint="cs"/>
          <w:sz w:val="30"/>
          <w:szCs w:val="30"/>
        </w:rPr>
        <w:br/>
      </w:r>
      <w:r w:rsidRPr="006A6D30">
        <w:rPr>
          <w:rFonts w:ascii="Angsana New" w:hAnsi="Angsana New" w:hint="cs"/>
          <w:sz w:val="30"/>
          <w:szCs w:val="30"/>
          <w:cs/>
        </w:rPr>
        <w:t xml:space="preserve">สัญญาเช่าตามมาตรฐานการบัญชี ฉบับที่ </w:t>
      </w:r>
      <w:r w:rsidR="00AA32E8" w:rsidRPr="00AA32E8">
        <w:rPr>
          <w:rFonts w:ascii="Angsana New" w:hAnsi="Angsana New" w:hint="cs"/>
          <w:sz w:val="30"/>
          <w:szCs w:val="30"/>
        </w:rPr>
        <w:t>17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6A6D30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Pr="006A6D30">
        <w:rPr>
          <w:rFonts w:ascii="Angsana New" w:hAnsi="Angsana New" w:hint="cs"/>
          <w:sz w:val="30"/>
          <w:szCs w:val="30"/>
        </w:rPr>
        <w:t xml:space="preserve">(TAS </w:t>
      </w:r>
      <w:r w:rsidR="00AA32E8" w:rsidRPr="00AA32E8">
        <w:rPr>
          <w:rFonts w:ascii="Angsana New" w:hAnsi="Angsana New" w:hint="cs"/>
          <w:sz w:val="30"/>
          <w:szCs w:val="30"/>
        </w:rPr>
        <w:t>17</w:t>
      </w:r>
      <w:r w:rsidRPr="006A6D30">
        <w:rPr>
          <w:rFonts w:ascii="Angsana New" w:hAnsi="Angsana New" w:hint="cs"/>
          <w:sz w:val="30"/>
          <w:szCs w:val="30"/>
        </w:rPr>
        <w:t xml:space="preserve">) </w:t>
      </w:r>
      <w:r w:rsidRPr="006A6D30">
        <w:rPr>
          <w:rFonts w:ascii="Angsana New" w:hAnsi="Angsana New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AA32E8" w:rsidRPr="00AA32E8">
        <w:rPr>
          <w:rFonts w:ascii="Angsana New" w:hAnsi="Angsana New" w:hint="cs"/>
          <w:sz w:val="30"/>
          <w:szCs w:val="30"/>
        </w:rPr>
        <w:t>4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6A6D30">
        <w:rPr>
          <w:rFonts w:ascii="Angsana New" w:hAnsi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Pr="006A6D30">
        <w:rPr>
          <w:rFonts w:ascii="Angsana New" w:hAnsi="Angsana New" w:hint="cs"/>
          <w:sz w:val="30"/>
          <w:szCs w:val="30"/>
        </w:rPr>
        <w:t xml:space="preserve">(TFRIC </w:t>
      </w:r>
      <w:r w:rsidR="00AA32E8" w:rsidRPr="00AA32E8">
        <w:rPr>
          <w:rFonts w:ascii="Angsana New" w:hAnsi="Angsana New" w:hint="cs"/>
          <w:sz w:val="30"/>
          <w:szCs w:val="30"/>
        </w:rPr>
        <w:t>4</w:t>
      </w:r>
      <w:r w:rsidRPr="006A6D30">
        <w:rPr>
          <w:rFonts w:ascii="Angsana New" w:hAnsi="Angsana New" w:hint="cs"/>
          <w:sz w:val="30"/>
          <w:szCs w:val="30"/>
        </w:rPr>
        <w:t xml:space="preserve">) </w:t>
      </w:r>
      <w:r w:rsidRPr="006A6D30">
        <w:rPr>
          <w:rFonts w:ascii="Angsana New" w:hAnsi="Angsana New" w:hint="cs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6A6D30">
        <w:rPr>
          <w:rFonts w:ascii="Angsana New" w:hAnsi="Angsana New" w:hint="cs"/>
          <w:sz w:val="30"/>
          <w:szCs w:val="30"/>
        </w:rPr>
        <w:t>(Modified retrospective approach)</w:t>
      </w:r>
    </w:p>
    <w:p w14:paraId="487ADECA" w14:textId="77777777" w:rsidR="00640C79" w:rsidRPr="006A6D30" w:rsidRDefault="00640C79" w:rsidP="00640C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CC1CF90" w14:textId="3D491ACD" w:rsidR="00640C79" w:rsidRPr="006A6D30" w:rsidRDefault="00640C79" w:rsidP="00640C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  <w:r w:rsidRPr="006A6D30">
        <w:rPr>
          <w:rFonts w:ascii="Angsana New" w:eastAsia="Calibri" w:hAnsi="Angsana New" w:hint="cs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ตาม</w:t>
      </w:r>
      <w:r w:rsidRPr="006A6D30">
        <w:rPr>
          <w:rFonts w:ascii="Angsana New" w:eastAsia="Calibri" w:hAnsi="Angsana New" w:hint="cs"/>
          <w:sz w:val="30"/>
          <w:szCs w:val="30"/>
        </w:rPr>
        <w:t xml:space="preserve"> TFRS</w:t>
      </w:r>
      <w:r w:rsidRPr="006A6D3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AA32E8" w:rsidRPr="00AA32E8">
        <w:rPr>
          <w:rFonts w:ascii="Angsana New" w:eastAsia="Calibri" w:hAnsi="Angsana New" w:hint="cs"/>
          <w:sz w:val="30"/>
          <w:szCs w:val="30"/>
        </w:rPr>
        <w:t>16</w:t>
      </w:r>
      <w:r w:rsidRPr="006A6D30">
        <w:rPr>
          <w:rFonts w:ascii="Angsana New" w:eastAsia="Calibri" w:hAnsi="Angsana New" w:hint="cs"/>
          <w:sz w:val="30"/>
          <w:szCs w:val="30"/>
        </w:rPr>
        <w:t xml:space="preserve"> </w:t>
      </w:r>
      <w:r w:rsidR="00FD7288" w:rsidRPr="006A6D30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6A6D30">
        <w:rPr>
          <w:rFonts w:ascii="Angsana New" w:eastAsia="Calibri" w:hAnsi="Angsana New" w:hint="cs"/>
          <w:sz w:val="30"/>
          <w:szCs w:val="30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FD7288" w:rsidRPr="006A6D30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6A6D30">
        <w:rPr>
          <w:rFonts w:ascii="Angsana New" w:eastAsia="Calibri" w:hAnsi="Angsana New" w:hint="cs"/>
          <w:sz w:val="30"/>
          <w:szCs w:val="30"/>
          <w:cs/>
        </w:rPr>
        <w:t xml:space="preserve">จะปันส่วนสิ่งตอบแทนที่ต้องจ่ายตามราคาขายที่เป็นเอกเทศ </w:t>
      </w:r>
      <w:r w:rsidRPr="006A6D30">
        <w:rPr>
          <w:rFonts w:ascii="Angsana New" w:eastAsia="Calibri" w:hAnsi="Angsana New" w:hint="cs"/>
          <w:sz w:val="30"/>
          <w:szCs w:val="30"/>
        </w:rPr>
        <w:t xml:space="preserve">(Transaction price) </w:t>
      </w:r>
      <w:r w:rsidR="00B165D6" w:rsidRPr="006A6D30">
        <w:rPr>
          <w:rFonts w:ascii="Angsana New" w:eastAsia="Calibri" w:hAnsi="Angsana New" w:hint="cs"/>
          <w:sz w:val="30"/>
          <w:szCs w:val="30"/>
        </w:rPr>
        <w:br/>
      </w:r>
      <w:r w:rsidRPr="006A6D30">
        <w:rPr>
          <w:rFonts w:ascii="Angsana New" w:eastAsia="Calibri" w:hAnsi="Angsana New" w:hint="cs"/>
          <w:sz w:val="30"/>
          <w:szCs w:val="30"/>
          <w:cs/>
        </w:rPr>
        <w:t xml:space="preserve">ณ </w:t>
      </w:r>
      <w:r w:rsidRPr="006A6D30">
        <w:rPr>
          <w:rFonts w:ascii="Angsana New" w:hAnsi="Angsana New" w:hint="cs"/>
          <w:sz w:val="30"/>
          <w:szCs w:val="30"/>
          <w:cs/>
        </w:rPr>
        <w:t>วันที่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1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eastAsia="Calibri" w:hAnsi="Angsana New" w:hint="cs"/>
          <w:sz w:val="30"/>
          <w:szCs w:val="30"/>
        </w:rPr>
        <w:t xml:space="preserve"> </w:t>
      </w:r>
      <w:r w:rsidRPr="006A6D30">
        <w:rPr>
          <w:rFonts w:ascii="Angsana New" w:eastAsia="Calibri" w:hAnsi="Angsana New" w:hint="cs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6A6D30">
        <w:rPr>
          <w:rFonts w:ascii="Angsana New" w:eastAsia="Calibri" w:hAnsi="Angsana New" w:hint="cs"/>
          <w:sz w:val="30"/>
          <w:szCs w:val="30"/>
        </w:rPr>
        <w:t xml:space="preserve"> </w:t>
      </w:r>
      <w:r w:rsidRPr="006A6D30">
        <w:rPr>
          <w:rFonts w:ascii="Angsana New" w:eastAsia="Calibri" w:hAnsi="Angsana New" w:hint="cs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="00FD7288" w:rsidRPr="006A6D30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6A6D30">
        <w:rPr>
          <w:rFonts w:ascii="Angsana New" w:eastAsia="Calibri" w:hAnsi="Angsana New" w:hint="cs"/>
          <w:sz w:val="30"/>
          <w:szCs w:val="30"/>
          <w:cs/>
        </w:rPr>
        <w:t>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22449B89" w14:textId="77777777" w:rsidR="00640C79" w:rsidRPr="006A6D30" w:rsidRDefault="00640C79" w:rsidP="00640C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D0F908A" w14:textId="77777777" w:rsidR="00640C79" w:rsidRPr="006A6D30" w:rsidRDefault="00640C79" w:rsidP="00640C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ในการปฏิบัติในช่วงเปลี่ยนแปลง </w:t>
      </w:r>
      <w:r w:rsidR="00FD7288" w:rsidRPr="006A6D3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A6D30">
        <w:rPr>
          <w:rFonts w:ascii="Angsana New" w:hAnsi="Angsana New" w:hint="cs"/>
          <w:sz w:val="30"/>
          <w:szCs w:val="30"/>
          <w:cs/>
        </w:rPr>
        <w:t>ได้เลือกใช้ข้อยกเว้นต่อไปนี้</w:t>
      </w:r>
    </w:p>
    <w:p w14:paraId="1928D9B3" w14:textId="77777777" w:rsidR="00321F64" w:rsidRPr="006A6D30" w:rsidRDefault="00321F64" w:rsidP="00640C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F345A27" w14:textId="035FDF2D" w:rsidR="00640C79" w:rsidRPr="006A6D30" w:rsidRDefault="00640C79" w:rsidP="00321F64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="00E140BB" w:rsidRPr="006A6D30">
        <w:rPr>
          <w:rFonts w:ascii="Angsana New" w:hAnsi="Angsana New" w:hint="cs"/>
          <w:sz w:val="30"/>
          <w:szCs w:val="30"/>
        </w:rPr>
        <w:br/>
        <w:t xml:space="preserve">   </w:t>
      </w:r>
      <w:r w:rsidR="00AA32E8" w:rsidRPr="00AA32E8">
        <w:rPr>
          <w:rFonts w:ascii="Angsana New" w:hAnsi="Angsana New" w:hint="cs"/>
          <w:sz w:val="30"/>
          <w:szCs w:val="30"/>
        </w:rPr>
        <w:t>12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เดือน</w:t>
      </w:r>
    </w:p>
    <w:p w14:paraId="267377DD" w14:textId="77777777" w:rsidR="008047F1" w:rsidRPr="006A6D30" w:rsidRDefault="008047F1" w:rsidP="00321F64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ซึ่งสินทรัพย์อ้างอิงมีมูลค่าต่ำ</w:t>
      </w:r>
    </w:p>
    <w:p w14:paraId="36CA3021" w14:textId="77777777" w:rsidR="00640C79" w:rsidRPr="006A6D30" w:rsidRDefault="00640C79" w:rsidP="00640C7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</w:p>
    <w:p w14:paraId="05A52979" w14:textId="77777777" w:rsidR="00640C79" w:rsidRPr="006A6D30" w:rsidRDefault="00640C79" w:rsidP="00640C7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2C34C560" w14:textId="051A1E5B" w:rsidR="00640C79" w:rsidRPr="006A6D30" w:rsidRDefault="00640C79" w:rsidP="00321F64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</w:t>
      </w:r>
      <w:r w:rsidR="00321F64" w:rsidRPr="006A6D30">
        <w:rPr>
          <w:rFonts w:ascii="Angsana New" w:hAnsi="Angsana New" w:hint="cs"/>
          <w:sz w:val="30"/>
          <w:szCs w:val="30"/>
          <w:cs/>
        </w:rPr>
        <w:t>วน</w:t>
      </w:r>
      <w:r w:rsidR="00321F64" w:rsidRPr="006A6D30">
        <w:rPr>
          <w:rFonts w:ascii="Angsana New" w:hAnsi="Angsana New" w:hint="cs"/>
          <w:sz w:val="30"/>
          <w:szCs w:val="30"/>
          <w:cs/>
        </w:rPr>
        <w:br/>
        <w:t xml:space="preserve">   </w:t>
      </w:r>
      <w:r w:rsidRPr="006A6D30">
        <w:rPr>
          <w:rFonts w:ascii="Angsana New" w:hAnsi="Angsana New" w:hint="cs"/>
          <w:sz w:val="30"/>
          <w:szCs w:val="30"/>
          <w:cs/>
        </w:rPr>
        <w:t>การด้อยค่าและ</w:t>
      </w:r>
    </w:p>
    <w:p w14:paraId="7F84B31C" w14:textId="77777777" w:rsidR="00640C79" w:rsidRPr="006A6D30" w:rsidRDefault="00640C79" w:rsidP="00640C7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20D84511" w14:textId="77777777" w:rsidR="00EF7B60" w:rsidRPr="006A6D30" w:rsidRDefault="00EF7B60" w:rsidP="00ED2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3DE5573" w14:textId="77777777" w:rsidR="002314BE" w:rsidRPr="006A6D30" w:rsidRDefault="00231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</w:rPr>
        <w:br w:type="page"/>
      </w:r>
    </w:p>
    <w:tbl>
      <w:tblPr>
        <w:tblW w:w="855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640C79" w:rsidRPr="006A6D30" w14:paraId="0E03A271" w14:textId="77777777" w:rsidTr="009E050D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2380E011" w14:textId="6EEDFA32" w:rsidR="00640C79" w:rsidRPr="006A6D30" w:rsidRDefault="00640C79" w:rsidP="00FD728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A6D3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6A6D30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TFRS </w:t>
            </w:r>
            <w:r w:rsidR="00AA32E8" w:rsidRPr="00AA32E8">
              <w:rPr>
                <w:rFonts w:ascii="Angsana New" w:hAnsi="Angsana New" w:hint="cs"/>
                <w:b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350" w:type="dxa"/>
            <w:vAlign w:val="bottom"/>
          </w:tcPr>
          <w:p w14:paraId="2220A400" w14:textId="77777777" w:rsidR="00640C79" w:rsidRPr="006A6D30" w:rsidRDefault="00640C79" w:rsidP="00FD7288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94053D6" w14:textId="77777777" w:rsidR="00640C79" w:rsidRPr="006A6D30" w:rsidRDefault="00640C79" w:rsidP="00FD728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DD2FA8" w14:textId="77777777" w:rsidR="00640C79" w:rsidRPr="006A6D30" w:rsidRDefault="00640C79" w:rsidP="00FD7288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779FDA0" w14:textId="77777777" w:rsidR="00640C79" w:rsidRPr="006A6D30" w:rsidRDefault="00640C79" w:rsidP="00FD7288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40C79" w:rsidRPr="006A6D30" w14:paraId="4BEEFCA5" w14:textId="77777777" w:rsidTr="009E050D">
        <w:trPr>
          <w:cantSplit/>
          <w:trHeight w:val="20"/>
          <w:tblHeader/>
        </w:trPr>
        <w:tc>
          <w:tcPr>
            <w:tcW w:w="5670" w:type="dxa"/>
            <w:vAlign w:val="bottom"/>
          </w:tcPr>
          <w:p w14:paraId="3C7B8F2F" w14:textId="77777777" w:rsidR="00640C79" w:rsidRPr="006A6D30" w:rsidRDefault="00640C79" w:rsidP="00F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B30D883" w14:textId="77777777" w:rsidR="00640C79" w:rsidRPr="006A6D30" w:rsidRDefault="00640C79" w:rsidP="00FD728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640C79" w:rsidRPr="006A6D30" w14:paraId="3DE74978" w14:textId="77777777" w:rsidTr="009E050D">
        <w:trPr>
          <w:cantSplit/>
          <w:trHeight w:val="20"/>
        </w:trPr>
        <w:tc>
          <w:tcPr>
            <w:tcW w:w="5670" w:type="dxa"/>
            <w:vAlign w:val="bottom"/>
          </w:tcPr>
          <w:p w14:paraId="2A5F24E1" w14:textId="4C167E9F" w:rsidR="00640C79" w:rsidRPr="006A6D30" w:rsidRDefault="00640C79" w:rsidP="00F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A32E8" w:rsidRPr="00AA32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AA32E8" w:rsidRPr="00AA32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  <w:vAlign w:val="bottom"/>
          </w:tcPr>
          <w:p w14:paraId="1F168489" w14:textId="77777777" w:rsidR="00640C79" w:rsidRPr="006A6D30" w:rsidRDefault="00640C79" w:rsidP="00FD728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40C79" w:rsidRPr="006A6D30" w14:paraId="78FCD978" w14:textId="77777777" w:rsidTr="009E050D">
        <w:trPr>
          <w:cantSplit/>
          <w:trHeight w:val="20"/>
        </w:trPr>
        <w:tc>
          <w:tcPr>
            <w:tcW w:w="5670" w:type="dxa"/>
            <w:vAlign w:val="bottom"/>
          </w:tcPr>
          <w:p w14:paraId="6CFA684B" w14:textId="77777777" w:rsidR="00640C79" w:rsidRPr="006A6D30" w:rsidRDefault="008A6ECB" w:rsidP="00FD728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="00640C79" w:rsidRPr="006A6D3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D7FEE12" w14:textId="683DA23B" w:rsidR="00640C79" w:rsidRPr="006A6D30" w:rsidRDefault="00AA32E8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="00A86672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003</w:t>
            </w:r>
            <w:r w:rsidR="00A86672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756</w:t>
            </w:r>
          </w:p>
        </w:tc>
        <w:tc>
          <w:tcPr>
            <w:tcW w:w="180" w:type="dxa"/>
            <w:vAlign w:val="bottom"/>
          </w:tcPr>
          <w:p w14:paraId="0FDD06E1" w14:textId="77777777" w:rsidR="00640C79" w:rsidRPr="006A6D30" w:rsidRDefault="00640C79" w:rsidP="00FD7288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5D8D27" w14:textId="7F384C5E" w:rsidR="00640C79" w:rsidRPr="006A6D30" w:rsidRDefault="00AA32E8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50</w:t>
            </w:r>
            <w:r w:rsidR="00A41B82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096</w:t>
            </w:r>
          </w:p>
        </w:tc>
      </w:tr>
      <w:tr w:rsidR="00321F64" w:rsidRPr="006A6D30" w14:paraId="2BF9D5C0" w14:textId="77777777" w:rsidTr="009E050D">
        <w:trPr>
          <w:cantSplit/>
          <w:trHeight w:val="20"/>
        </w:trPr>
        <w:tc>
          <w:tcPr>
            <w:tcW w:w="5670" w:type="dxa"/>
            <w:vAlign w:val="bottom"/>
          </w:tcPr>
          <w:p w14:paraId="172FDBAA" w14:textId="77777777" w:rsidR="00321F64" w:rsidRPr="006A6D30" w:rsidRDefault="00321F64" w:rsidP="00321F6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ค่าเช่าจ่ายล่วงหน้าลดลง</w:t>
            </w:r>
          </w:p>
        </w:tc>
        <w:tc>
          <w:tcPr>
            <w:tcW w:w="1350" w:type="dxa"/>
            <w:vAlign w:val="bottom"/>
          </w:tcPr>
          <w:p w14:paraId="220AC108" w14:textId="22F4683D" w:rsidR="00321F64" w:rsidRPr="006A6D30" w:rsidRDefault="003A4C7B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564</w:t>
            </w:r>
            <w:r w:rsidR="00A86672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188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19C1332" w14:textId="77777777" w:rsidR="00321F64" w:rsidRPr="006A6D30" w:rsidRDefault="00321F64" w:rsidP="00321F64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991CFD" w14:textId="77777777" w:rsidR="00321F64" w:rsidRPr="006A6D30" w:rsidRDefault="00321F64" w:rsidP="00BF1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40C79" w:rsidRPr="006A6D30" w14:paraId="31B33939" w14:textId="77777777" w:rsidTr="009E050D">
        <w:trPr>
          <w:cantSplit/>
          <w:trHeight w:val="20"/>
        </w:trPr>
        <w:tc>
          <w:tcPr>
            <w:tcW w:w="5670" w:type="dxa"/>
            <w:vAlign w:val="bottom"/>
          </w:tcPr>
          <w:p w14:paraId="2A89F74D" w14:textId="77777777" w:rsidR="00640C79" w:rsidRPr="006A6D30" w:rsidRDefault="00640C79" w:rsidP="00FD728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350" w:type="dxa"/>
            <w:vAlign w:val="bottom"/>
          </w:tcPr>
          <w:p w14:paraId="09E10291" w14:textId="04598B9D" w:rsidR="00640C79" w:rsidRPr="006A6D30" w:rsidRDefault="00AA32E8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</w:t>
            </w:r>
            <w:r w:rsidR="00A86672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005</w:t>
            </w:r>
          </w:p>
        </w:tc>
        <w:tc>
          <w:tcPr>
            <w:tcW w:w="180" w:type="dxa"/>
            <w:vAlign w:val="bottom"/>
          </w:tcPr>
          <w:p w14:paraId="182C33FE" w14:textId="77777777" w:rsidR="00640C79" w:rsidRPr="006A6D30" w:rsidRDefault="00640C79" w:rsidP="00FD728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D35D67" w14:textId="77777777" w:rsidR="00640C79" w:rsidRPr="006A6D30" w:rsidRDefault="003820DB" w:rsidP="003820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40C79" w:rsidRPr="006A6D30" w14:paraId="22C3F2C6" w14:textId="77777777" w:rsidTr="009E050D">
        <w:trPr>
          <w:cantSplit/>
          <w:trHeight w:val="20"/>
        </w:trPr>
        <w:tc>
          <w:tcPr>
            <w:tcW w:w="5670" w:type="dxa"/>
            <w:vAlign w:val="bottom"/>
          </w:tcPr>
          <w:p w14:paraId="43A6FC79" w14:textId="77777777" w:rsidR="00640C79" w:rsidRPr="006A6D30" w:rsidRDefault="00640C79" w:rsidP="00FD728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sz w:val="30"/>
                <w:szCs w:val="30"/>
                <w:shd w:val="clear" w:color="auto" w:fill="D9D9D9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783093B5" w14:textId="5852BFA6" w:rsidR="00640C79" w:rsidRPr="006A6D30" w:rsidRDefault="00AA32E8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454</w:t>
            </w:r>
            <w:r w:rsidR="00A86672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465</w:t>
            </w:r>
          </w:p>
        </w:tc>
        <w:tc>
          <w:tcPr>
            <w:tcW w:w="180" w:type="dxa"/>
            <w:vAlign w:val="bottom"/>
          </w:tcPr>
          <w:p w14:paraId="7A9F7A37" w14:textId="77777777" w:rsidR="00640C79" w:rsidRPr="006A6D30" w:rsidRDefault="00640C79" w:rsidP="00FD728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208CBC" w14:textId="21B5AABC" w:rsidR="00640C79" w:rsidRPr="006A6D30" w:rsidRDefault="00AA32E8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50</w:t>
            </w:r>
            <w:r w:rsidR="00A41B82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096</w:t>
            </w:r>
          </w:p>
        </w:tc>
      </w:tr>
      <w:tr w:rsidR="000271C5" w:rsidRPr="006A6D30" w14:paraId="463E08B6" w14:textId="77777777" w:rsidTr="009E050D">
        <w:trPr>
          <w:cantSplit/>
          <w:trHeight w:val="20"/>
        </w:trPr>
        <w:tc>
          <w:tcPr>
            <w:tcW w:w="5670" w:type="dxa"/>
            <w:vAlign w:val="bottom"/>
          </w:tcPr>
          <w:p w14:paraId="52454DAD" w14:textId="77777777" w:rsidR="00640C79" w:rsidRPr="006A6D30" w:rsidRDefault="00640C79" w:rsidP="00FD7288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1350" w:type="dxa"/>
            <w:vAlign w:val="bottom"/>
          </w:tcPr>
          <w:p w14:paraId="47C1C515" w14:textId="7AC2A6BD" w:rsidR="00640C79" w:rsidRPr="006A6D30" w:rsidRDefault="003820DB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892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FB28B4C" w14:textId="77777777" w:rsidR="00640C79" w:rsidRPr="006A6D30" w:rsidRDefault="00640C79" w:rsidP="00FD728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96C631" w14:textId="77777777" w:rsidR="00640C79" w:rsidRPr="006A6D30" w:rsidRDefault="003820DB" w:rsidP="003820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54E10FD3" w14:textId="77777777" w:rsidR="00640C79" w:rsidRPr="006A6D30" w:rsidRDefault="00640C79" w:rsidP="00586B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tbl>
      <w:tblPr>
        <w:tblW w:w="855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586B7F" w:rsidRPr="006A6D30" w14:paraId="260FAF64" w14:textId="77777777" w:rsidTr="009E050D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5928E618" w14:textId="77777777" w:rsidR="000271C5" w:rsidRPr="006A6D30" w:rsidRDefault="000271C5" w:rsidP="000271C5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11101BC3" w14:textId="77777777" w:rsidR="000271C5" w:rsidRPr="006A6D30" w:rsidRDefault="000271C5" w:rsidP="000271C5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205B0AD" w14:textId="77777777" w:rsidR="000271C5" w:rsidRPr="006A6D30" w:rsidRDefault="000271C5" w:rsidP="000271C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57B677" w14:textId="77777777" w:rsidR="000271C5" w:rsidRPr="006A6D30" w:rsidRDefault="000271C5" w:rsidP="000271C5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2FFB000" w14:textId="77777777" w:rsidR="000271C5" w:rsidRPr="006A6D30" w:rsidRDefault="000271C5" w:rsidP="000271C5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86B7F" w:rsidRPr="006A6D30" w14:paraId="51990585" w14:textId="77777777" w:rsidTr="009E050D">
        <w:trPr>
          <w:cantSplit/>
          <w:trHeight w:val="20"/>
          <w:tblHeader/>
        </w:trPr>
        <w:tc>
          <w:tcPr>
            <w:tcW w:w="5670" w:type="dxa"/>
            <w:vAlign w:val="bottom"/>
          </w:tcPr>
          <w:p w14:paraId="42C85C6F" w14:textId="77777777" w:rsidR="000271C5" w:rsidRPr="006A6D30" w:rsidRDefault="000271C5" w:rsidP="000271C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1B8ED549" w14:textId="77777777" w:rsidR="000271C5" w:rsidRPr="006A6D30" w:rsidRDefault="000271C5" w:rsidP="000271C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86B7F" w:rsidRPr="006A6D30" w14:paraId="21DFF63B" w14:textId="77777777" w:rsidTr="009E050D">
        <w:trPr>
          <w:cantSplit/>
          <w:trHeight w:val="20"/>
        </w:trPr>
        <w:tc>
          <w:tcPr>
            <w:tcW w:w="5670" w:type="dxa"/>
            <w:vAlign w:val="bottom"/>
          </w:tcPr>
          <w:p w14:paraId="76759B66" w14:textId="77777777" w:rsidR="00321F64" w:rsidRPr="006A6D30" w:rsidRDefault="00640C79" w:rsidP="00FD728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</w:p>
          <w:p w14:paraId="18D7A153" w14:textId="206141D3" w:rsidR="00640C79" w:rsidRPr="006A6D30" w:rsidRDefault="00AA32E8" w:rsidP="00321F64">
            <w:pPr>
              <w:tabs>
                <w:tab w:val="clear" w:pos="227"/>
              </w:tabs>
              <w:spacing w:line="240" w:lineRule="auto"/>
              <w:ind w:left="175" w:firstLine="25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40C79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40C79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2354BE01" w14:textId="60B5C292" w:rsidR="00640C79" w:rsidRPr="006A6D30" w:rsidRDefault="00AA32E8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="00C75B97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079</w:t>
            </w:r>
            <w:r w:rsidR="00922746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094</w:t>
            </w:r>
          </w:p>
        </w:tc>
        <w:tc>
          <w:tcPr>
            <w:tcW w:w="180" w:type="dxa"/>
            <w:vAlign w:val="bottom"/>
          </w:tcPr>
          <w:p w14:paraId="0509DF78" w14:textId="77777777" w:rsidR="00640C79" w:rsidRPr="006A6D30" w:rsidRDefault="00640C79" w:rsidP="00FD7288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CEAD6C" w14:textId="7FD8198C" w:rsidR="00640C79" w:rsidRPr="006A6D30" w:rsidRDefault="00AA32E8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55</w:t>
            </w:r>
            <w:r w:rsidR="00A41B82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915</w:t>
            </w:r>
          </w:p>
        </w:tc>
      </w:tr>
      <w:tr w:rsidR="00A4356C" w:rsidRPr="006A6D30" w14:paraId="4F0C75A6" w14:textId="77777777" w:rsidTr="009E050D">
        <w:trPr>
          <w:cantSplit/>
          <w:trHeight w:val="20"/>
        </w:trPr>
        <w:tc>
          <w:tcPr>
            <w:tcW w:w="5670" w:type="dxa"/>
            <w:vAlign w:val="bottom"/>
          </w:tcPr>
          <w:p w14:paraId="27F601CA" w14:textId="77777777" w:rsidR="00A4356C" w:rsidRPr="006A6D30" w:rsidRDefault="00A4356C" w:rsidP="00A4356C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ข้อยกเว้นในการรับรู้รายการสำหรับสัญญาเช่าระยะสั้นและสินทรัพย์</w:t>
            </w:r>
          </w:p>
          <w:p w14:paraId="23AF5962" w14:textId="77777777" w:rsidR="00A4356C" w:rsidRPr="006A6D30" w:rsidRDefault="00A4356C" w:rsidP="00A4356C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1350" w:type="dxa"/>
            <w:vAlign w:val="bottom"/>
          </w:tcPr>
          <w:p w14:paraId="1904C485" w14:textId="1348AD75" w:rsidR="00A4356C" w:rsidRPr="006A6D30" w:rsidRDefault="00A4356C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11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439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6F3D378" w14:textId="77777777" w:rsidR="00A4356C" w:rsidRPr="006A6D30" w:rsidRDefault="00A4356C" w:rsidP="00A4356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04826E" w14:textId="1F1F1C5C" w:rsidR="00A4356C" w:rsidRPr="006A6D30" w:rsidRDefault="00A4356C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847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A4C7B" w:rsidRPr="006A6D30" w14:paraId="5C846B71" w14:textId="77777777" w:rsidTr="009E050D">
        <w:trPr>
          <w:cantSplit/>
          <w:trHeight w:val="20"/>
        </w:trPr>
        <w:tc>
          <w:tcPr>
            <w:tcW w:w="5670" w:type="dxa"/>
            <w:vAlign w:val="bottom"/>
          </w:tcPr>
          <w:p w14:paraId="2C0A4A48" w14:textId="77777777" w:rsidR="003A4C7B" w:rsidRPr="006A6D30" w:rsidRDefault="003A4C7B" w:rsidP="00FD7288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1D071FE" w14:textId="3C3AB571" w:rsidR="003A4C7B" w:rsidRPr="006A6D30" w:rsidRDefault="00AA32E8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3A4C7B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067</w:t>
            </w:r>
            <w:r w:rsidR="00922746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180" w:type="dxa"/>
            <w:vAlign w:val="bottom"/>
          </w:tcPr>
          <w:p w14:paraId="54B1DBD6" w14:textId="77777777" w:rsidR="003A4C7B" w:rsidRPr="006A6D30" w:rsidRDefault="003A4C7B" w:rsidP="00FD7288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64B9448" w14:textId="2D340275" w:rsidR="003A4C7B" w:rsidRPr="006A6D30" w:rsidRDefault="00AA32E8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52</w:t>
            </w:r>
            <w:r w:rsidR="00922746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068</w:t>
            </w:r>
          </w:p>
        </w:tc>
      </w:tr>
      <w:tr w:rsidR="00586B7F" w:rsidRPr="006A6D30" w14:paraId="2275E741" w14:textId="77777777" w:rsidTr="009E050D">
        <w:trPr>
          <w:cantSplit/>
          <w:trHeight w:val="20"/>
        </w:trPr>
        <w:tc>
          <w:tcPr>
            <w:tcW w:w="5670" w:type="dxa"/>
            <w:vAlign w:val="bottom"/>
          </w:tcPr>
          <w:p w14:paraId="5F1AAD5C" w14:textId="77777777" w:rsidR="003A4C7B" w:rsidRPr="006A6D30" w:rsidRDefault="003A4C7B" w:rsidP="003A4C7B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1D797E10" w14:textId="492668ED" w:rsidR="00640C79" w:rsidRPr="006A6D30" w:rsidRDefault="003A4C7B" w:rsidP="003A4C7B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58E5E4E8" w14:textId="0E407A2E" w:rsidR="00640C79" w:rsidRPr="006A6D30" w:rsidRDefault="00AA32E8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454</w:t>
            </w:r>
            <w:r w:rsidR="00530093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465</w:t>
            </w:r>
          </w:p>
        </w:tc>
        <w:tc>
          <w:tcPr>
            <w:tcW w:w="180" w:type="dxa"/>
            <w:vAlign w:val="bottom"/>
          </w:tcPr>
          <w:p w14:paraId="068B81DC" w14:textId="77777777" w:rsidR="00640C79" w:rsidRPr="006A6D30" w:rsidRDefault="00640C79" w:rsidP="00FD7288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10185C7" w14:textId="51C9C692" w:rsidR="00640C79" w:rsidRPr="006A6D30" w:rsidRDefault="00AA32E8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50</w:t>
            </w:r>
            <w:r w:rsidR="00A41B82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096</w:t>
            </w:r>
          </w:p>
        </w:tc>
      </w:tr>
      <w:tr w:rsidR="00586B7F" w:rsidRPr="006A6D30" w14:paraId="04F3F4CE" w14:textId="77777777" w:rsidTr="009E050D">
        <w:trPr>
          <w:cantSplit/>
          <w:trHeight w:val="20"/>
        </w:trPr>
        <w:tc>
          <w:tcPr>
            <w:tcW w:w="5670" w:type="dxa"/>
            <w:vAlign w:val="bottom"/>
          </w:tcPr>
          <w:p w14:paraId="203578CA" w14:textId="025D5C46" w:rsidR="00640C79" w:rsidRPr="006A6D30" w:rsidRDefault="00640C79" w:rsidP="00FD728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3E679E7F" w14:textId="50CFB820" w:rsidR="00640C79" w:rsidRPr="006A6D30" w:rsidRDefault="00AA32E8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="003A4C7B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156</w:t>
            </w:r>
          </w:p>
        </w:tc>
        <w:tc>
          <w:tcPr>
            <w:tcW w:w="180" w:type="dxa"/>
            <w:vAlign w:val="bottom"/>
          </w:tcPr>
          <w:p w14:paraId="2838420F" w14:textId="77777777" w:rsidR="00640C79" w:rsidRPr="006A6D30" w:rsidRDefault="00640C79" w:rsidP="00FD728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4AFDB6" w14:textId="77777777" w:rsidR="00640C79" w:rsidRPr="006A6D30" w:rsidRDefault="0099354B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86B7F" w:rsidRPr="006A6D30" w14:paraId="61F0BDEF" w14:textId="77777777" w:rsidTr="009E050D">
        <w:trPr>
          <w:cantSplit/>
          <w:trHeight w:val="20"/>
        </w:trPr>
        <w:tc>
          <w:tcPr>
            <w:tcW w:w="5670" w:type="dxa"/>
            <w:vAlign w:val="bottom"/>
          </w:tcPr>
          <w:p w14:paraId="1E033378" w14:textId="2764D3D7" w:rsidR="00640C79" w:rsidRPr="006A6D30" w:rsidRDefault="00640C79" w:rsidP="00FD7288">
            <w:pPr>
              <w:spacing w:line="240" w:lineRule="auto"/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AA32E8"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AA32E8"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A31A5" w14:textId="742CA2EC" w:rsidR="00640C79" w:rsidRPr="006A6D30" w:rsidRDefault="00AA32E8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455</w:t>
            </w:r>
            <w:r w:rsidR="00530093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621</w:t>
            </w:r>
          </w:p>
        </w:tc>
        <w:tc>
          <w:tcPr>
            <w:tcW w:w="180" w:type="dxa"/>
            <w:vAlign w:val="bottom"/>
          </w:tcPr>
          <w:p w14:paraId="7CAF89D6" w14:textId="77777777" w:rsidR="00640C79" w:rsidRPr="006A6D30" w:rsidRDefault="00640C79" w:rsidP="00FD7288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7E388" w14:textId="05C37FC5" w:rsidR="00640C79" w:rsidRPr="006A6D30" w:rsidRDefault="00AA32E8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50</w:t>
            </w:r>
            <w:r w:rsidR="00A41B82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096</w:t>
            </w:r>
          </w:p>
        </w:tc>
      </w:tr>
      <w:tr w:rsidR="00586B7F" w:rsidRPr="006A6D30" w14:paraId="7367ADE2" w14:textId="77777777" w:rsidTr="009E050D">
        <w:trPr>
          <w:cantSplit/>
          <w:trHeight w:val="20"/>
        </w:trPr>
        <w:tc>
          <w:tcPr>
            <w:tcW w:w="5670" w:type="dxa"/>
            <w:vAlign w:val="bottom"/>
          </w:tcPr>
          <w:p w14:paraId="6BB35875" w14:textId="77777777" w:rsidR="00640C79" w:rsidRPr="006A6D30" w:rsidRDefault="00640C79" w:rsidP="00FD7288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อัตราดอกเบี้ยเงินกู้ยืมส่วนเพิ่มถัวเฉลี่ย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556A27" w14:textId="562C3E2A" w:rsidR="00640C79" w:rsidRPr="006A6D30" w:rsidRDefault="00AA32E8" w:rsidP="008241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  <w:r w:rsidR="0099354B" w:rsidRPr="006A6D3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19D63881" w14:textId="77777777" w:rsidR="00640C79" w:rsidRPr="006A6D30" w:rsidRDefault="00640C79" w:rsidP="00FD728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427AA3" w14:textId="7D21A559" w:rsidR="00640C79" w:rsidRPr="006A6D30" w:rsidRDefault="00AA32E8" w:rsidP="008241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="0099354B" w:rsidRPr="006A6D3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</w:tr>
    </w:tbl>
    <w:p w14:paraId="6B869BCE" w14:textId="77777777" w:rsidR="00546540" w:rsidRPr="006A6D30" w:rsidRDefault="00546540" w:rsidP="008D1D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p w14:paraId="26140C79" w14:textId="77777777" w:rsidR="00586B7F" w:rsidRPr="006A6D30" w:rsidRDefault="00586B7F" w:rsidP="004A1C3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</w:rPr>
        <w:br w:type="page"/>
      </w:r>
    </w:p>
    <w:p w14:paraId="6A2F4151" w14:textId="77777777" w:rsidR="008B61AD" w:rsidRPr="006A6D30" w:rsidRDefault="008B61AD" w:rsidP="001238BD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A6D30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31E9A595" w14:textId="77777777" w:rsidR="00E13D18" w:rsidRPr="006A6D30" w:rsidRDefault="00E13D18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8200D8" w14:textId="0DCEEEC4" w:rsidR="00853DB6" w:rsidRPr="006A6D30" w:rsidRDefault="000F5F15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A6D30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ความสัมพันธ์ที่มีกับบริษัทย่อย บริษัทร่วมและการร่วมค้าได้เปิดเผยในหมายเหตุข้อ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5</w:t>
      </w:r>
      <w:r w:rsidRPr="006A6D30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6</w:t>
      </w:r>
      <w:r w:rsidR="00173342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="00AF5A01" w:rsidRPr="006A6D30">
        <w:rPr>
          <w:rFonts w:ascii="Angsana New" w:hAnsi="Angsana New" w:hint="cs"/>
          <w:sz w:val="30"/>
          <w:szCs w:val="30"/>
          <w:cs/>
        </w:rPr>
        <w:t>สำหรับ</w:t>
      </w:r>
      <w:r w:rsidR="007D2653" w:rsidRPr="006A6D30">
        <w:rPr>
          <w:rFonts w:ascii="Angsana New" w:hAnsi="Angsana New" w:hint="cs"/>
          <w:sz w:val="30"/>
          <w:szCs w:val="30"/>
          <w:cs/>
        </w:rPr>
        <w:t>บุคคลหรือกิจการ</w:t>
      </w:r>
      <w:r w:rsidR="00301E03" w:rsidRPr="006A6D30">
        <w:rPr>
          <w:rFonts w:ascii="Angsana New" w:hAnsi="Angsana New" w:hint="cs"/>
          <w:sz w:val="30"/>
          <w:szCs w:val="30"/>
          <w:cs/>
        </w:rPr>
        <w:t>อื่น</w:t>
      </w:r>
      <w:r w:rsidR="007D2653" w:rsidRPr="006A6D30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="000271C5" w:rsidRPr="006A6D30">
        <w:rPr>
          <w:rFonts w:ascii="Angsana New" w:hAnsi="Angsana New" w:hint="cs"/>
          <w:sz w:val="30"/>
          <w:szCs w:val="30"/>
          <w:cs/>
        </w:rPr>
        <w:t>ไม่มีการเปลี่ยนแปลงอย่างมีสาระสำคัญในระหว่าง</w:t>
      </w:r>
      <w:r w:rsidR="00301E03" w:rsidRPr="006A6D30">
        <w:rPr>
          <w:rFonts w:ascii="Angsana New" w:hAnsi="Angsana New" w:hint="cs"/>
          <w:sz w:val="30"/>
          <w:szCs w:val="30"/>
          <w:cs/>
        </w:rPr>
        <w:t>งวด</w:t>
      </w:r>
    </w:p>
    <w:p w14:paraId="756755C0" w14:textId="77777777" w:rsidR="005A70CB" w:rsidRPr="006A6D30" w:rsidRDefault="005A70CB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51AD8C" w14:textId="67AEE85B" w:rsidR="008B61AD" w:rsidRPr="006A6D30" w:rsidRDefault="00301E03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>น</w:t>
      </w:r>
      <w:r w:rsidR="00AF5A01" w:rsidRPr="006A6D30">
        <w:rPr>
          <w:rFonts w:ascii="Angsana New" w:hAnsi="Angsana New" w:hint="cs"/>
          <w:sz w:val="30"/>
          <w:szCs w:val="30"/>
          <w:cs/>
        </w:rPr>
        <w:t>โยบายการกำหนดราคา</w:t>
      </w:r>
      <w:r w:rsidR="00AB371E" w:rsidRPr="006A6D30">
        <w:rPr>
          <w:rFonts w:ascii="Angsana New" w:hAnsi="Angsana New" w:hint="cs"/>
          <w:sz w:val="30"/>
          <w:szCs w:val="30"/>
          <w:cs/>
        </w:rPr>
        <w:t>ไม่มีการเปลี่ยนแปลง</w:t>
      </w:r>
      <w:r w:rsidR="00553C0C" w:rsidRPr="006A6D30">
        <w:rPr>
          <w:rFonts w:ascii="Angsana New" w:hAnsi="Angsana New" w:hint="cs"/>
          <w:sz w:val="30"/>
          <w:szCs w:val="30"/>
          <w:cs/>
        </w:rPr>
        <w:t>อย่างมีสาระสำคัญ</w:t>
      </w:r>
      <w:r w:rsidR="00AB371E" w:rsidRPr="006A6D30">
        <w:rPr>
          <w:rFonts w:ascii="Angsana New" w:hAnsi="Angsana New" w:hint="cs"/>
          <w:sz w:val="30"/>
          <w:szCs w:val="30"/>
          <w:cs/>
        </w:rPr>
        <w:t>ในระหว่าง</w:t>
      </w:r>
      <w:r w:rsidR="000271C5" w:rsidRPr="006A6D30">
        <w:rPr>
          <w:rFonts w:ascii="Angsana New" w:hAnsi="Angsana New" w:hint="cs"/>
          <w:sz w:val="30"/>
          <w:szCs w:val="30"/>
          <w:cs/>
        </w:rPr>
        <w:t>งวด</w:t>
      </w:r>
      <w:r w:rsidR="00C4496F" w:rsidRPr="006A6D30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EE0DEA" w:rsidRPr="006A6D30">
        <w:rPr>
          <w:rFonts w:ascii="Angsana New" w:hAnsi="Angsana New" w:hint="cs"/>
          <w:sz w:val="30"/>
          <w:szCs w:val="30"/>
          <w:cs/>
        </w:rPr>
        <w:t>เก้า</w:t>
      </w:r>
      <w:r w:rsidR="000271C5" w:rsidRPr="006A6D30">
        <w:rPr>
          <w:rFonts w:ascii="Angsana New" w:hAnsi="Angsana New" w:hint="cs"/>
          <w:sz w:val="30"/>
          <w:szCs w:val="30"/>
          <w:cs/>
        </w:rPr>
        <w:t>เดือน</w:t>
      </w:r>
      <w:r w:rsidR="00AB371E" w:rsidRPr="006A6D3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AA32E8" w:rsidRPr="00AA32E8">
        <w:rPr>
          <w:rFonts w:ascii="Angsana New" w:hAnsi="Angsana New" w:hint="cs"/>
          <w:sz w:val="30"/>
          <w:szCs w:val="30"/>
        </w:rPr>
        <w:t>30</w:t>
      </w:r>
      <w:r w:rsidR="00126C68" w:rsidRPr="006A6D30">
        <w:rPr>
          <w:rFonts w:ascii="Angsana New" w:hAnsi="Angsana New" w:hint="cs"/>
          <w:sz w:val="30"/>
          <w:szCs w:val="30"/>
        </w:rPr>
        <w:t xml:space="preserve"> </w:t>
      </w:r>
      <w:r w:rsidR="00EE0DEA" w:rsidRPr="006A6D30">
        <w:rPr>
          <w:rFonts w:ascii="Angsana New" w:hAnsi="Angsana New" w:hint="cs"/>
          <w:sz w:val="30"/>
          <w:szCs w:val="30"/>
          <w:cs/>
        </w:rPr>
        <w:t>กันยายน</w:t>
      </w:r>
      <w:r w:rsidR="00126C68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</w:p>
    <w:p w14:paraId="107BA503" w14:textId="77777777" w:rsidR="00007766" w:rsidRPr="006A6D30" w:rsidRDefault="00007766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760CB3" w14:textId="6C80E86C" w:rsidR="003820DB" w:rsidRPr="006A6D30" w:rsidRDefault="00647E5B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0271C5" w:rsidRPr="006A6D30">
        <w:rPr>
          <w:rFonts w:ascii="Angsana New" w:hAnsi="Angsana New" w:hint="cs"/>
          <w:sz w:val="30"/>
          <w:szCs w:val="30"/>
          <w:cs/>
        </w:rPr>
        <w:t>สามเดือน</w:t>
      </w:r>
      <w:r w:rsidR="00604BE9" w:rsidRPr="006A6D30">
        <w:rPr>
          <w:rFonts w:ascii="Angsana New" w:hAnsi="Angsana New" w:hint="cs"/>
          <w:sz w:val="30"/>
          <w:szCs w:val="30"/>
          <w:cs/>
        </w:rPr>
        <w:t>และ</w:t>
      </w:r>
      <w:r w:rsidR="00EE0DEA" w:rsidRPr="006A6D30">
        <w:rPr>
          <w:rFonts w:ascii="Angsana New" w:hAnsi="Angsana New" w:hint="cs"/>
          <w:sz w:val="30"/>
          <w:szCs w:val="30"/>
          <w:cs/>
        </w:rPr>
        <w:t>เก้า</w:t>
      </w:r>
      <w:r w:rsidR="00604BE9" w:rsidRPr="006A6D30">
        <w:rPr>
          <w:rFonts w:ascii="Angsana New" w:hAnsi="Angsana New" w:hint="cs"/>
          <w:sz w:val="30"/>
          <w:szCs w:val="30"/>
          <w:cs/>
        </w:rPr>
        <w:t>เดือน</w:t>
      </w:r>
      <w:r w:rsidRPr="006A6D3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AA32E8" w:rsidRPr="00AA32E8">
        <w:rPr>
          <w:rFonts w:ascii="Angsana New" w:hAnsi="Angsana New" w:hint="cs"/>
          <w:sz w:val="30"/>
          <w:szCs w:val="30"/>
        </w:rPr>
        <w:t>30</w:t>
      </w:r>
      <w:r w:rsidR="007E45C9" w:rsidRPr="006A6D30">
        <w:rPr>
          <w:rFonts w:ascii="Angsana New" w:hAnsi="Angsana New" w:hint="cs"/>
          <w:sz w:val="30"/>
          <w:szCs w:val="30"/>
        </w:rPr>
        <w:t xml:space="preserve"> </w:t>
      </w:r>
      <w:r w:rsidR="00EE0DEA" w:rsidRPr="006A6D30">
        <w:rPr>
          <w:rFonts w:ascii="Angsana New" w:hAnsi="Angsana New" w:hint="cs"/>
          <w:sz w:val="30"/>
          <w:szCs w:val="30"/>
          <w:cs/>
        </w:rPr>
        <w:t>กันยายน</w:t>
      </w:r>
      <w:r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="006A6D30">
        <w:rPr>
          <w:rFonts w:ascii="Angsana New" w:hAnsi="Angsana New"/>
          <w:sz w:val="30"/>
          <w:szCs w:val="30"/>
          <w:cs/>
        </w:rPr>
        <w:br/>
      </w:r>
      <w:r w:rsidRPr="006A6D30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p w14:paraId="35D21A1A" w14:textId="77777777" w:rsidR="00BF3991" w:rsidRPr="006A6D30" w:rsidRDefault="00BF3991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241"/>
        <w:gridCol w:w="241"/>
        <w:gridCol w:w="1200"/>
        <w:gridCol w:w="245"/>
        <w:gridCol w:w="1192"/>
        <w:gridCol w:w="241"/>
        <w:gridCol w:w="6"/>
        <w:gridCol w:w="9"/>
        <w:gridCol w:w="1185"/>
      </w:tblGrid>
      <w:tr w:rsidR="000271C5" w:rsidRPr="006A6D30" w14:paraId="66B62660" w14:textId="77777777" w:rsidTr="009E050D">
        <w:trPr>
          <w:tblHeader/>
        </w:trPr>
        <w:tc>
          <w:tcPr>
            <w:tcW w:w="2052" w:type="pct"/>
            <w:vAlign w:val="bottom"/>
          </w:tcPr>
          <w:p w14:paraId="584020A6" w14:textId="77777777" w:rsidR="000271C5" w:rsidRPr="006A6D30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1422" w:type="pct"/>
            <w:gridSpan w:val="3"/>
            <w:vAlign w:val="bottom"/>
          </w:tcPr>
          <w:p w14:paraId="2F316BE7" w14:textId="77777777" w:rsidR="000271C5" w:rsidRPr="006A6D30" w:rsidRDefault="000271C5" w:rsidP="000271C5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16055077" w14:textId="77777777" w:rsidR="000271C5" w:rsidRPr="006A6D30" w:rsidRDefault="000271C5" w:rsidP="000271C5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pct"/>
            <w:gridSpan w:val="5"/>
            <w:vAlign w:val="bottom"/>
          </w:tcPr>
          <w:p w14:paraId="64ECAD03" w14:textId="77777777" w:rsidR="000271C5" w:rsidRPr="006A6D30" w:rsidRDefault="000271C5" w:rsidP="000271C5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1C5" w:rsidRPr="006A6D30" w14:paraId="2E889835" w14:textId="77777777" w:rsidTr="009E050D">
        <w:trPr>
          <w:tblHeader/>
        </w:trPr>
        <w:tc>
          <w:tcPr>
            <w:tcW w:w="2052" w:type="pct"/>
            <w:vAlign w:val="bottom"/>
          </w:tcPr>
          <w:p w14:paraId="74EB2C5B" w14:textId="3C38CBFE" w:rsidR="000271C5" w:rsidRPr="006A6D30" w:rsidRDefault="000271C5" w:rsidP="0012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A32E8" w:rsidRPr="00AA32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7E45C9"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7D118615" w14:textId="0522CE19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28" w:type="pct"/>
            <w:vAlign w:val="bottom"/>
          </w:tcPr>
          <w:p w14:paraId="2451CA8B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70D3F429" w14:textId="4FDB6BD1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30" w:type="pct"/>
            <w:vAlign w:val="bottom"/>
          </w:tcPr>
          <w:p w14:paraId="0E4AB58B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632357A8" w14:textId="0E3FB9FE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6" w:type="pct"/>
            <w:gridSpan w:val="3"/>
            <w:vAlign w:val="bottom"/>
          </w:tcPr>
          <w:p w14:paraId="5DE6B0C8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7618BFF2" w14:textId="47915647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0271C5" w:rsidRPr="006A6D30" w14:paraId="16CF96D7" w14:textId="77777777" w:rsidTr="009E050D">
        <w:trPr>
          <w:trHeight w:val="255"/>
          <w:tblHeader/>
        </w:trPr>
        <w:tc>
          <w:tcPr>
            <w:tcW w:w="2052" w:type="pct"/>
            <w:vAlign w:val="bottom"/>
          </w:tcPr>
          <w:p w14:paraId="4943F54E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pct"/>
            <w:gridSpan w:val="9"/>
            <w:vAlign w:val="bottom"/>
          </w:tcPr>
          <w:p w14:paraId="4F269930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1C5" w:rsidRPr="006A6D30" w14:paraId="59C81B71" w14:textId="77777777" w:rsidTr="009E050D">
        <w:tc>
          <w:tcPr>
            <w:tcW w:w="2052" w:type="pct"/>
            <w:vAlign w:val="bottom"/>
          </w:tcPr>
          <w:p w14:paraId="34DA65C3" w14:textId="77777777" w:rsidR="000271C5" w:rsidRPr="006A6D30" w:rsidRDefault="000271C5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58" w:type="pct"/>
            <w:vAlign w:val="bottom"/>
          </w:tcPr>
          <w:p w14:paraId="397EB166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14:paraId="4C685B70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5A88B92B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4A348C86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CFFCBB7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14:paraId="5C371FEB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49D05E8D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1B46" w:rsidRPr="006A6D30" w14:paraId="223120D4" w14:textId="77777777" w:rsidTr="009E050D">
        <w:tc>
          <w:tcPr>
            <w:tcW w:w="2052" w:type="pct"/>
            <w:vAlign w:val="bottom"/>
          </w:tcPr>
          <w:p w14:paraId="6CD19E2E" w14:textId="77777777" w:rsidR="00DC1B46" w:rsidRPr="006A6D30" w:rsidRDefault="00DC1B46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40AE4CA3" w14:textId="599B897D" w:rsidR="00DC1B46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6</w:t>
            </w:r>
            <w:r w:rsidR="00D9304C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953</w:t>
            </w:r>
            <w:r w:rsidR="00D9304C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870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9BEE1DA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2AEB63D4" w14:textId="0AEB86B2" w:rsidR="00DC1B46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7</w:t>
            </w:r>
            <w:r w:rsidR="00200342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293</w:t>
            </w:r>
            <w:r w:rsidR="00200342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163</w:t>
            </w:r>
          </w:p>
        </w:tc>
        <w:tc>
          <w:tcPr>
            <w:tcW w:w="130" w:type="pct"/>
            <w:vAlign w:val="bottom"/>
          </w:tcPr>
          <w:p w14:paraId="23618AC4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015575E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7DC5AD00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238AE2F2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C1B46" w:rsidRPr="006A6D30" w14:paraId="6B91BC70" w14:textId="77777777" w:rsidTr="009E050D">
        <w:tc>
          <w:tcPr>
            <w:tcW w:w="2052" w:type="pct"/>
            <w:vAlign w:val="bottom"/>
          </w:tcPr>
          <w:p w14:paraId="51C5205C" w14:textId="77777777" w:rsidR="00DC1B46" w:rsidRPr="006A6D30" w:rsidRDefault="00DC1B46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12773DDF" w14:textId="3E1E7C66" w:rsidR="00DC1B46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16</w:t>
            </w:r>
            <w:r w:rsidR="00D9304C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090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38D3C54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5C500B5A" w14:textId="0D613D1F" w:rsidR="00DC1B46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13</w:t>
            </w:r>
            <w:r w:rsidR="00DC1B46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233</w:t>
            </w:r>
          </w:p>
        </w:tc>
        <w:tc>
          <w:tcPr>
            <w:tcW w:w="130" w:type="pct"/>
            <w:vAlign w:val="bottom"/>
          </w:tcPr>
          <w:p w14:paraId="05D05550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4659AD5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68F19CC4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1817FEAC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C1B46" w:rsidRPr="006A6D30" w14:paraId="78AB19E3" w14:textId="77777777" w:rsidTr="009E050D">
        <w:tc>
          <w:tcPr>
            <w:tcW w:w="2052" w:type="pct"/>
            <w:vAlign w:val="bottom"/>
          </w:tcPr>
          <w:p w14:paraId="50F6F81E" w14:textId="77777777" w:rsidR="00DC1B46" w:rsidRPr="006A6D30" w:rsidRDefault="00DC1B46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รายได้ตามสัญญาเช่า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2D99723D" w14:textId="6CDAB9C4" w:rsidR="00DC1B46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589</w:t>
            </w:r>
            <w:r w:rsidR="00D9304C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601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2C051BE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570CE015" w14:textId="683E35F6" w:rsidR="00DC1B46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721</w:t>
            </w:r>
            <w:r w:rsidR="00200342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061</w:t>
            </w:r>
          </w:p>
        </w:tc>
        <w:tc>
          <w:tcPr>
            <w:tcW w:w="130" w:type="pct"/>
            <w:vAlign w:val="bottom"/>
          </w:tcPr>
          <w:p w14:paraId="23FD5B6D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9A91740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76EDC3FE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1A84EDFF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C1B46" w:rsidRPr="006A6D30" w14:paraId="3B993C48" w14:textId="77777777" w:rsidTr="009E050D">
        <w:tc>
          <w:tcPr>
            <w:tcW w:w="2052" w:type="pct"/>
            <w:vAlign w:val="bottom"/>
          </w:tcPr>
          <w:p w14:paraId="570D19E4" w14:textId="77777777" w:rsidR="00DC1B46" w:rsidRPr="006A6D30" w:rsidRDefault="00DC1B46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658" w:type="pct"/>
            <w:shd w:val="clear" w:color="auto" w:fill="FFFFFF"/>
            <w:vAlign w:val="bottom"/>
          </w:tcPr>
          <w:p w14:paraId="2CA7268E" w14:textId="1BADB34D" w:rsidR="00DC1B46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34</w:t>
            </w:r>
            <w:r w:rsidR="00D9304C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245</w:t>
            </w:r>
          </w:p>
        </w:tc>
        <w:tc>
          <w:tcPr>
            <w:tcW w:w="128" w:type="pct"/>
            <w:vAlign w:val="bottom"/>
          </w:tcPr>
          <w:p w14:paraId="237EF08D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FFFFFF"/>
            <w:vAlign w:val="bottom"/>
          </w:tcPr>
          <w:p w14:paraId="57DF1854" w14:textId="3B6CDCCE" w:rsidR="00DC1B46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41</w:t>
            </w:r>
            <w:r w:rsidR="00200342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967</w:t>
            </w:r>
          </w:p>
        </w:tc>
        <w:tc>
          <w:tcPr>
            <w:tcW w:w="130" w:type="pct"/>
            <w:vAlign w:val="bottom"/>
          </w:tcPr>
          <w:p w14:paraId="24B536D1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704C3C5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6CD74038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18C79484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C1B46" w:rsidRPr="006A6D30" w14:paraId="55710775" w14:textId="77777777" w:rsidTr="009E050D">
        <w:tc>
          <w:tcPr>
            <w:tcW w:w="2052" w:type="pct"/>
            <w:vAlign w:val="bottom"/>
          </w:tcPr>
          <w:p w14:paraId="00AA7612" w14:textId="77777777" w:rsidR="00DC1B46" w:rsidRPr="006A6D30" w:rsidRDefault="00DC1B46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658" w:type="pct"/>
            <w:shd w:val="clear" w:color="auto" w:fill="FFFFFF"/>
            <w:vAlign w:val="bottom"/>
          </w:tcPr>
          <w:p w14:paraId="268030D6" w14:textId="20298A72" w:rsidR="00DC1B46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305</w:t>
            </w:r>
            <w:r w:rsidR="00D9304C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393</w:t>
            </w:r>
          </w:p>
        </w:tc>
        <w:tc>
          <w:tcPr>
            <w:tcW w:w="128" w:type="pct"/>
            <w:vAlign w:val="bottom"/>
          </w:tcPr>
          <w:p w14:paraId="1EDE403C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FFFFFF"/>
            <w:vAlign w:val="bottom"/>
          </w:tcPr>
          <w:p w14:paraId="4F530F81" w14:textId="4723A578" w:rsidR="00DC1B46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305</w:t>
            </w:r>
            <w:r w:rsidR="00200342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495</w:t>
            </w:r>
          </w:p>
        </w:tc>
        <w:tc>
          <w:tcPr>
            <w:tcW w:w="130" w:type="pct"/>
            <w:vAlign w:val="bottom"/>
          </w:tcPr>
          <w:p w14:paraId="4086B7EB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B4A91AF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46C39BD9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593EB34A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C1B46" w:rsidRPr="006A6D30" w14:paraId="02BEEE35" w14:textId="77777777" w:rsidTr="009E050D">
        <w:tc>
          <w:tcPr>
            <w:tcW w:w="2052" w:type="pct"/>
            <w:vAlign w:val="bottom"/>
          </w:tcPr>
          <w:p w14:paraId="6C37EAB8" w14:textId="77777777" w:rsidR="00DC1B46" w:rsidRPr="006A6D30" w:rsidRDefault="00DC1B46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ค่าบริการจัดการเชื้อเพลิง</w:t>
            </w:r>
          </w:p>
        </w:tc>
        <w:tc>
          <w:tcPr>
            <w:tcW w:w="658" w:type="pct"/>
            <w:vAlign w:val="bottom"/>
          </w:tcPr>
          <w:p w14:paraId="38347F2B" w14:textId="15E6D4C9" w:rsidR="00DC1B46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546</w:t>
            </w:r>
          </w:p>
        </w:tc>
        <w:tc>
          <w:tcPr>
            <w:tcW w:w="128" w:type="pct"/>
            <w:vAlign w:val="bottom"/>
          </w:tcPr>
          <w:p w14:paraId="50FF64DE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0CD8717" w14:textId="404B7090" w:rsidR="00DC1B46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542</w:t>
            </w:r>
          </w:p>
        </w:tc>
        <w:tc>
          <w:tcPr>
            <w:tcW w:w="130" w:type="pct"/>
            <w:vAlign w:val="bottom"/>
          </w:tcPr>
          <w:p w14:paraId="17C47385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6907A06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4FA627AC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344CD61D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C1B46" w:rsidRPr="006A6D30" w14:paraId="65469935" w14:textId="77777777" w:rsidTr="009E050D">
        <w:tc>
          <w:tcPr>
            <w:tcW w:w="2052" w:type="pct"/>
            <w:vAlign w:val="bottom"/>
          </w:tcPr>
          <w:p w14:paraId="71C5084B" w14:textId="77777777" w:rsidR="00DC1B46" w:rsidRPr="006A6D30" w:rsidRDefault="00DC1B46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58" w:type="pct"/>
            <w:vAlign w:val="bottom"/>
          </w:tcPr>
          <w:p w14:paraId="2EDC296C" w14:textId="4D88FB58" w:rsidR="00DC1B46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290</w:t>
            </w:r>
          </w:p>
        </w:tc>
        <w:tc>
          <w:tcPr>
            <w:tcW w:w="128" w:type="pct"/>
            <w:vAlign w:val="bottom"/>
          </w:tcPr>
          <w:p w14:paraId="4F2DEEAC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02A1F8A" w14:textId="0435A03C" w:rsidR="00DC1B46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331</w:t>
            </w:r>
          </w:p>
        </w:tc>
        <w:tc>
          <w:tcPr>
            <w:tcW w:w="130" w:type="pct"/>
            <w:vAlign w:val="bottom"/>
          </w:tcPr>
          <w:p w14:paraId="5B08CFEA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C1D3B97" w14:textId="77777777" w:rsidR="00DC1B46" w:rsidRPr="006A6D30" w:rsidRDefault="00DC1B46" w:rsidP="00034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08840C2A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4CD367EC" w14:textId="77777777" w:rsidR="00DC1B46" w:rsidRPr="006A6D30" w:rsidRDefault="00DC1B46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271C5" w:rsidRPr="006A6D30" w14:paraId="356406E6" w14:textId="77777777" w:rsidTr="009E050D">
        <w:trPr>
          <w:trHeight w:val="254"/>
        </w:trPr>
        <w:tc>
          <w:tcPr>
            <w:tcW w:w="2052" w:type="pct"/>
            <w:vAlign w:val="bottom"/>
          </w:tcPr>
          <w:p w14:paraId="6070633D" w14:textId="77777777" w:rsidR="00301E03" w:rsidRPr="006A6D30" w:rsidRDefault="00301E03" w:rsidP="00786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529C04F5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14:paraId="46771720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1BF0495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14:paraId="781FBFC9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50D854A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14:paraId="22BF7114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2561D639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271C5" w:rsidRPr="006A6D30" w14:paraId="17E07EC8" w14:textId="77777777" w:rsidTr="009E050D">
        <w:tc>
          <w:tcPr>
            <w:tcW w:w="2052" w:type="pct"/>
            <w:vAlign w:val="bottom"/>
          </w:tcPr>
          <w:p w14:paraId="59697640" w14:textId="77777777" w:rsidR="000271C5" w:rsidRPr="006A6D30" w:rsidRDefault="000271C5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br w:type="page"/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8" w:type="pct"/>
            <w:vAlign w:val="bottom"/>
          </w:tcPr>
          <w:p w14:paraId="3DEA6724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14:paraId="6483AD83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2AA467D6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14:paraId="00305024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87F2EEC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14:paraId="2237F645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57EF7175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1B46" w:rsidRPr="006A6D30" w14:paraId="56777C94" w14:textId="77777777" w:rsidTr="009E050D">
        <w:tc>
          <w:tcPr>
            <w:tcW w:w="2052" w:type="pct"/>
            <w:vAlign w:val="bottom"/>
          </w:tcPr>
          <w:p w14:paraId="1A6C7A01" w14:textId="77777777" w:rsidR="00DC1B46" w:rsidRPr="006A6D30" w:rsidRDefault="00DC1B46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8" w:type="pct"/>
            <w:vAlign w:val="bottom"/>
          </w:tcPr>
          <w:p w14:paraId="4E912672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317CB217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7C8EB8F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12018034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EA007A8" w14:textId="18126C07" w:rsidR="00DC1B46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39</w:t>
            </w:r>
            <w:r w:rsidR="004F571B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473</w:t>
            </w:r>
          </w:p>
        </w:tc>
        <w:tc>
          <w:tcPr>
            <w:tcW w:w="128" w:type="pct"/>
            <w:vAlign w:val="bottom"/>
          </w:tcPr>
          <w:p w14:paraId="3C529DC9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487BF51F" w14:textId="1C3627D9" w:rsidR="00DC1B46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52</w:t>
            </w:r>
            <w:r w:rsidR="00DC1B46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164</w:t>
            </w:r>
          </w:p>
        </w:tc>
      </w:tr>
      <w:tr w:rsidR="00DC1B46" w:rsidRPr="006A6D30" w14:paraId="23CAC707" w14:textId="77777777" w:rsidTr="009E050D">
        <w:tc>
          <w:tcPr>
            <w:tcW w:w="2052" w:type="pct"/>
            <w:vAlign w:val="bottom"/>
          </w:tcPr>
          <w:p w14:paraId="40F31D32" w14:textId="77777777" w:rsidR="00DC1B46" w:rsidRPr="006A6D30" w:rsidRDefault="00DC1B46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8" w:type="pct"/>
            <w:vAlign w:val="bottom"/>
          </w:tcPr>
          <w:p w14:paraId="49B3E26D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15025295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526CF96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0CF65C7A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2466386" w14:textId="044E0F37" w:rsidR="00DC1B46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13</w:t>
            </w:r>
            <w:r w:rsidR="004F571B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532</w:t>
            </w:r>
          </w:p>
        </w:tc>
        <w:tc>
          <w:tcPr>
            <w:tcW w:w="128" w:type="pct"/>
            <w:vAlign w:val="bottom"/>
          </w:tcPr>
          <w:p w14:paraId="4164F627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59441447" w14:textId="6CEBCAEF" w:rsidR="00DC1B46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10</w:t>
            </w:r>
            <w:r w:rsidR="003878DD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561</w:t>
            </w:r>
          </w:p>
        </w:tc>
      </w:tr>
      <w:tr w:rsidR="00DC1B46" w:rsidRPr="006A6D30" w14:paraId="46AEFFA0" w14:textId="77777777" w:rsidTr="009E050D">
        <w:tc>
          <w:tcPr>
            <w:tcW w:w="2052" w:type="pct"/>
            <w:vAlign w:val="bottom"/>
          </w:tcPr>
          <w:p w14:paraId="35422C37" w14:textId="77777777" w:rsidR="00DC1B46" w:rsidRPr="006A6D30" w:rsidRDefault="00DC1B46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8" w:type="pct"/>
            <w:vAlign w:val="bottom"/>
          </w:tcPr>
          <w:p w14:paraId="46A6F732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0E66225E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F412485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01230140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6F39C56" w14:textId="2A3D25F1" w:rsidR="00DC1B46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="004F571B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173</w:t>
            </w:r>
            <w:r w:rsidR="004F571B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412</w:t>
            </w:r>
          </w:p>
        </w:tc>
        <w:tc>
          <w:tcPr>
            <w:tcW w:w="128" w:type="pct"/>
            <w:vAlign w:val="bottom"/>
          </w:tcPr>
          <w:p w14:paraId="3AC16FE7" w14:textId="77777777" w:rsidR="00DC1B46" w:rsidRPr="006A6D30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29EEBBFF" w14:textId="1156F41B" w:rsidR="00DC1B46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="00DC1B46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242</w:t>
            </w:r>
            <w:r w:rsidR="003878DD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029</w:t>
            </w:r>
          </w:p>
        </w:tc>
      </w:tr>
      <w:tr w:rsidR="00E93401" w:rsidRPr="006A6D30" w14:paraId="000FB112" w14:textId="77777777" w:rsidTr="009E050D">
        <w:trPr>
          <w:trHeight w:val="191"/>
        </w:trPr>
        <w:tc>
          <w:tcPr>
            <w:tcW w:w="2052" w:type="pct"/>
            <w:vAlign w:val="bottom"/>
          </w:tcPr>
          <w:p w14:paraId="7C3792F1" w14:textId="7AE54D12" w:rsidR="00E93401" w:rsidRPr="006A6D30" w:rsidRDefault="00E93401" w:rsidP="00E93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58" w:type="pct"/>
            <w:vAlign w:val="bottom"/>
          </w:tcPr>
          <w:p w14:paraId="7B0D250D" w14:textId="732B3AFD" w:rsidR="00E93401" w:rsidRPr="006A6D30" w:rsidRDefault="00E93401" w:rsidP="00E93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42536D84" w14:textId="77777777" w:rsidR="00E93401" w:rsidRPr="006A6D30" w:rsidRDefault="00E93401" w:rsidP="00E93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59D3C4B" w14:textId="5C82E81B" w:rsidR="00E93401" w:rsidRPr="006A6D30" w:rsidRDefault="00E93401" w:rsidP="006D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4C1ECCD5" w14:textId="77777777" w:rsidR="00E93401" w:rsidRPr="006A6D30" w:rsidRDefault="00E93401" w:rsidP="00E93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4A4DB13" w14:textId="0A2A6442" w:rsidR="00E93401" w:rsidRPr="006A6D30" w:rsidRDefault="00AA32E8" w:rsidP="00E93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641</w:t>
            </w:r>
          </w:p>
        </w:tc>
        <w:tc>
          <w:tcPr>
            <w:tcW w:w="128" w:type="pct"/>
            <w:vAlign w:val="bottom"/>
          </w:tcPr>
          <w:p w14:paraId="53753D9F" w14:textId="77777777" w:rsidR="00E93401" w:rsidRPr="006A6D30" w:rsidRDefault="00E93401" w:rsidP="00E93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53C9CECF" w14:textId="66710AD4" w:rsidR="00E93401" w:rsidRPr="006A6D30" w:rsidRDefault="00E93401" w:rsidP="00E93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271C5" w:rsidRPr="006A6D30" w14:paraId="22705859" w14:textId="77777777" w:rsidTr="009E050D">
        <w:trPr>
          <w:trHeight w:val="191"/>
        </w:trPr>
        <w:tc>
          <w:tcPr>
            <w:tcW w:w="2052" w:type="pct"/>
            <w:vAlign w:val="bottom"/>
          </w:tcPr>
          <w:p w14:paraId="42917CBC" w14:textId="77777777" w:rsidR="000271C5" w:rsidRPr="006A6D30" w:rsidRDefault="000271C5" w:rsidP="008D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8" w:type="pct"/>
            <w:vAlign w:val="bottom"/>
          </w:tcPr>
          <w:p w14:paraId="626B0971" w14:textId="77777777" w:rsidR="000271C5" w:rsidRPr="006A6D30" w:rsidRDefault="000271C5" w:rsidP="008D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3F562964" w14:textId="77777777" w:rsidR="000271C5" w:rsidRPr="006A6D30" w:rsidRDefault="000271C5" w:rsidP="008D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77EA609" w14:textId="77777777" w:rsidR="000271C5" w:rsidRPr="006A6D30" w:rsidRDefault="000271C5" w:rsidP="008D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00B496C4" w14:textId="77777777" w:rsidR="000271C5" w:rsidRPr="006A6D30" w:rsidRDefault="000271C5" w:rsidP="008D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B089B78" w14:textId="77777777" w:rsidR="000271C5" w:rsidRPr="006A6D30" w:rsidRDefault="000271C5" w:rsidP="008D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04412244" w14:textId="77777777" w:rsidR="000271C5" w:rsidRPr="006A6D30" w:rsidRDefault="000271C5" w:rsidP="008D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51CC373F" w14:textId="77777777" w:rsidR="000271C5" w:rsidRPr="006A6D30" w:rsidRDefault="000271C5" w:rsidP="008D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71C5" w:rsidRPr="006A6D30" w14:paraId="704EDF8C" w14:textId="77777777" w:rsidTr="009E050D">
        <w:trPr>
          <w:trHeight w:val="173"/>
        </w:trPr>
        <w:tc>
          <w:tcPr>
            <w:tcW w:w="2052" w:type="pct"/>
            <w:vAlign w:val="bottom"/>
          </w:tcPr>
          <w:p w14:paraId="4AFA1211" w14:textId="77777777" w:rsidR="000271C5" w:rsidRPr="006A6D30" w:rsidRDefault="000271C5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8" w:type="pct"/>
            <w:vAlign w:val="bottom"/>
          </w:tcPr>
          <w:p w14:paraId="7693F7CE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25968DAD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BC5F8CC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14E66083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511301E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5F6FE762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630C7770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71C5" w:rsidRPr="006A6D30" w14:paraId="2473E56E" w14:textId="77777777" w:rsidTr="009E050D">
        <w:trPr>
          <w:trHeight w:val="191"/>
        </w:trPr>
        <w:tc>
          <w:tcPr>
            <w:tcW w:w="2052" w:type="pct"/>
            <w:vAlign w:val="bottom"/>
          </w:tcPr>
          <w:p w14:paraId="1CE2F23A" w14:textId="77777777" w:rsidR="000271C5" w:rsidRPr="006A6D30" w:rsidRDefault="000271C5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8" w:type="pct"/>
            <w:vAlign w:val="bottom"/>
          </w:tcPr>
          <w:p w14:paraId="497351FE" w14:textId="4B775095" w:rsidR="000271C5" w:rsidRPr="006A6D30" w:rsidRDefault="00AA32E8" w:rsidP="000271C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569</w:t>
            </w:r>
          </w:p>
        </w:tc>
        <w:tc>
          <w:tcPr>
            <w:tcW w:w="128" w:type="pct"/>
            <w:vAlign w:val="bottom"/>
          </w:tcPr>
          <w:p w14:paraId="681D5C95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9759BC4" w14:textId="62C5B81E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558</w:t>
            </w:r>
          </w:p>
        </w:tc>
        <w:tc>
          <w:tcPr>
            <w:tcW w:w="130" w:type="pct"/>
            <w:vAlign w:val="bottom"/>
          </w:tcPr>
          <w:p w14:paraId="3FE58DA9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47875F7" w14:textId="37E093B2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569</w:t>
            </w:r>
          </w:p>
        </w:tc>
        <w:tc>
          <w:tcPr>
            <w:tcW w:w="131" w:type="pct"/>
            <w:gridSpan w:val="2"/>
            <w:vAlign w:val="bottom"/>
          </w:tcPr>
          <w:p w14:paraId="7C52824F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045DFB07" w14:textId="55DA3A73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558</w:t>
            </w:r>
          </w:p>
        </w:tc>
      </w:tr>
      <w:tr w:rsidR="0053672C" w:rsidRPr="006A6D30" w14:paraId="5C02730D" w14:textId="77777777" w:rsidTr="009E050D">
        <w:tc>
          <w:tcPr>
            <w:tcW w:w="2052" w:type="pct"/>
            <w:vAlign w:val="bottom"/>
          </w:tcPr>
          <w:p w14:paraId="405D921A" w14:textId="77777777" w:rsidR="0053672C" w:rsidRPr="006A6D30" w:rsidRDefault="0053672C" w:rsidP="008D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8" w:type="pct"/>
            <w:vAlign w:val="bottom"/>
          </w:tcPr>
          <w:p w14:paraId="60BAC576" w14:textId="77777777" w:rsidR="0053672C" w:rsidRPr="006A6D30" w:rsidRDefault="0053672C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78362DC9" w14:textId="77777777" w:rsidR="0053672C" w:rsidRPr="006A6D30" w:rsidRDefault="0053672C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518763C4" w14:textId="77777777" w:rsidR="0053672C" w:rsidRPr="006A6D30" w:rsidRDefault="0053672C" w:rsidP="008D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520B37D5" w14:textId="77777777" w:rsidR="0053672C" w:rsidRPr="006A6D30" w:rsidRDefault="0053672C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369DA39" w14:textId="77777777" w:rsidR="0053672C" w:rsidRPr="006A6D30" w:rsidRDefault="0053672C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5EE56923" w14:textId="77777777" w:rsidR="0053672C" w:rsidRPr="006A6D30" w:rsidRDefault="0053672C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21FF58E8" w14:textId="77777777" w:rsidR="0053672C" w:rsidRPr="006A6D30" w:rsidRDefault="0053672C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1D74" w:rsidRPr="006A6D30" w14:paraId="2CE9A23E" w14:textId="77777777" w:rsidTr="009E050D">
        <w:tc>
          <w:tcPr>
            <w:tcW w:w="2052" w:type="pct"/>
            <w:vAlign w:val="bottom"/>
          </w:tcPr>
          <w:p w14:paraId="6504B175" w14:textId="77777777" w:rsidR="008D1D74" w:rsidRPr="006A6D30" w:rsidRDefault="008D1D74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658" w:type="pct"/>
            <w:vAlign w:val="bottom"/>
          </w:tcPr>
          <w:p w14:paraId="0018B963" w14:textId="77777777" w:rsidR="008D1D74" w:rsidRPr="006A6D30" w:rsidRDefault="008D1D74" w:rsidP="008D1D7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4F8CC34F" w14:textId="77777777" w:rsidR="008D1D74" w:rsidRPr="006A6D30" w:rsidRDefault="008D1D74" w:rsidP="008D1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62D9E51" w14:textId="77777777" w:rsidR="008D1D74" w:rsidRPr="006A6D30" w:rsidRDefault="008D1D74" w:rsidP="008D1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7F1F711F" w14:textId="77777777" w:rsidR="008D1D74" w:rsidRPr="006A6D30" w:rsidRDefault="008D1D74" w:rsidP="008D1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443C172" w14:textId="77777777" w:rsidR="008D1D74" w:rsidRPr="006A6D30" w:rsidRDefault="008D1D74" w:rsidP="008D1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6661371C" w14:textId="77777777" w:rsidR="008D1D74" w:rsidRPr="006A6D30" w:rsidRDefault="008D1D74" w:rsidP="008D1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3A8C2163" w14:textId="77777777" w:rsidR="008D1D74" w:rsidRPr="006A6D30" w:rsidRDefault="008D1D74" w:rsidP="008D1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306A" w:rsidRPr="006A6D30" w14:paraId="71AF2052" w14:textId="77777777" w:rsidTr="009E050D">
        <w:trPr>
          <w:trHeight w:val="137"/>
        </w:trPr>
        <w:tc>
          <w:tcPr>
            <w:tcW w:w="2052" w:type="pct"/>
            <w:vAlign w:val="bottom"/>
          </w:tcPr>
          <w:p w14:paraId="1A01DEBF" w14:textId="77777777" w:rsidR="00B2306A" w:rsidRPr="006A6D30" w:rsidRDefault="00B2306A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8" w:type="pct"/>
            <w:vAlign w:val="bottom"/>
          </w:tcPr>
          <w:p w14:paraId="54CAFE08" w14:textId="2E208C36" w:rsidR="00B2306A" w:rsidRPr="006A6D30" w:rsidRDefault="00AA32E8" w:rsidP="00B230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494</w:t>
            </w:r>
          </w:p>
        </w:tc>
        <w:tc>
          <w:tcPr>
            <w:tcW w:w="128" w:type="pct"/>
            <w:vAlign w:val="bottom"/>
          </w:tcPr>
          <w:p w14:paraId="0A805F09" w14:textId="77777777" w:rsidR="00B2306A" w:rsidRPr="006A6D30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9CAA5D9" w14:textId="77777777" w:rsidR="00B2306A" w:rsidRPr="006A6D30" w:rsidRDefault="00B2306A" w:rsidP="00951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6E495DE8" w14:textId="77777777" w:rsidR="00B2306A" w:rsidRPr="006A6D30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FA472AA" w14:textId="77777777" w:rsidR="00B2306A" w:rsidRPr="006A6D30" w:rsidRDefault="00AE16D9" w:rsidP="00902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vAlign w:val="bottom"/>
          </w:tcPr>
          <w:p w14:paraId="32CF8E18" w14:textId="77777777" w:rsidR="00B2306A" w:rsidRPr="006A6D30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5F8AFA3F" w14:textId="77777777" w:rsidR="00B2306A" w:rsidRPr="006A6D30" w:rsidRDefault="00B2306A" w:rsidP="00902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2306A" w:rsidRPr="006A6D30" w14:paraId="2A817C2A" w14:textId="77777777" w:rsidTr="009E050D">
        <w:tc>
          <w:tcPr>
            <w:tcW w:w="2052" w:type="pct"/>
            <w:vAlign w:val="bottom"/>
          </w:tcPr>
          <w:p w14:paraId="6677D708" w14:textId="77777777" w:rsidR="00B2306A" w:rsidRPr="006A6D30" w:rsidRDefault="00B2306A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8" w:type="pct"/>
            <w:vAlign w:val="bottom"/>
          </w:tcPr>
          <w:p w14:paraId="1E8147D1" w14:textId="712DB718" w:rsidR="00B2306A" w:rsidRPr="006A6D30" w:rsidRDefault="00AA32E8" w:rsidP="00B230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43</w:t>
            </w:r>
            <w:r w:rsidR="00437EA0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223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60ACE4B5" w14:textId="77777777" w:rsidR="00B2306A" w:rsidRPr="006A6D30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3CECE0A" w14:textId="6A2185EB" w:rsidR="00B2306A" w:rsidRPr="006A6D30" w:rsidRDefault="00AA32E8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61</w:t>
            </w:r>
            <w:r w:rsidR="00B2306A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737</w:t>
            </w:r>
          </w:p>
        </w:tc>
        <w:tc>
          <w:tcPr>
            <w:tcW w:w="130" w:type="pct"/>
            <w:vAlign w:val="bottom"/>
          </w:tcPr>
          <w:p w14:paraId="0FC3511E" w14:textId="77777777" w:rsidR="00B2306A" w:rsidRPr="006A6D30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30BAC90" w14:textId="3DA0F340" w:rsidR="00B2306A" w:rsidRPr="006A6D30" w:rsidRDefault="00AA32E8" w:rsidP="00437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42</w:t>
            </w:r>
            <w:r w:rsidR="00437EA0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960</w:t>
            </w:r>
          </w:p>
        </w:tc>
        <w:tc>
          <w:tcPr>
            <w:tcW w:w="131" w:type="pct"/>
            <w:gridSpan w:val="2"/>
            <w:vAlign w:val="bottom"/>
          </w:tcPr>
          <w:p w14:paraId="01E7E0CA" w14:textId="77777777" w:rsidR="00B2306A" w:rsidRPr="006A6D30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37A75C02" w14:textId="2E6B39AE" w:rsidR="00B2306A" w:rsidRPr="006A6D30" w:rsidRDefault="00AA32E8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61</w:t>
            </w:r>
            <w:r w:rsidR="00B2306A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737</w:t>
            </w:r>
          </w:p>
        </w:tc>
      </w:tr>
      <w:tr w:rsidR="000271C5" w:rsidRPr="006A6D30" w14:paraId="3613BF43" w14:textId="77777777" w:rsidTr="009E050D">
        <w:tc>
          <w:tcPr>
            <w:tcW w:w="2052" w:type="pct"/>
            <w:vAlign w:val="bottom"/>
          </w:tcPr>
          <w:p w14:paraId="44853405" w14:textId="77777777" w:rsidR="000271C5" w:rsidRPr="006A6D30" w:rsidRDefault="000271C5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="00301E03" w:rsidRPr="006A6D30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658" w:type="pct"/>
            <w:vAlign w:val="bottom"/>
          </w:tcPr>
          <w:p w14:paraId="452978B6" w14:textId="2F744586" w:rsidR="000271C5" w:rsidRPr="006A6D30" w:rsidRDefault="00AA32E8" w:rsidP="000271C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437EA0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979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6308B03D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5F5DF0FF" w14:textId="3831405F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</w:t>
            </w:r>
            <w:r w:rsidR="00200342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085</w:t>
            </w:r>
          </w:p>
        </w:tc>
        <w:tc>
          <w:tcPr>
            <w:tcW w:w="130" w:type="pct"/>
            <w:vAlign w:val="bottom"/>
          </w:tcPr>
          <w:p w14:paraId="31F34280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C4AF680" w14:textId="0ECC08FB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6</w:t>
            </w:r>
            <w:r w:rsidR="00437EA0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979</w:t>
            </w:r>
          </w:p>
        </w:tc>
        <w:tc>
          <w:tcPr>
            <w:tcW w:w="131" w:type="pct"/>
            <w:gridSpan w:val="2"/>
            <w:vAlign w:val="bottom"/>
          </w:tcPr>
          <w:p w14:paraId="42DF69B6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0FE74376" w14:textId="33BBF0E5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</w:t>
            </w:r>
            <w:r w:rsidR="003878DD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085</w:t>
            </w:r>
          </w:p>
        </w:tc>
      </w:tr>
      <w:tr w:rsidR="000271C5" w:rsidRPr="006A6D30" w14:paraId="6D682E33" w14:textId="77777777" w:rsidTr="009E050D">
        <w:tc>
          <w:tcPr>
            <w:tcW w:w="2052" w:type="pct"/>
            <w:vAlign w:val="bottom"/>
          </w:tcPr>
          <w:p w14:paraId="2E9D4C6D" w14:textId="77777777" w:rsidR="000271C5" w:rsidRPr="006A6D30" w:rsidRDefault="000271C5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301E03" w:rsidRPr="006A6D30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658" w:type="pct"/>
            <w:vAlign w:val="bottom"/>
          </w:tcPr>
          <w:p w14:paraId="6389B854" w14:textId="77777777" w:rsidR="000271C5" w:rsidRPr="006A6D30" w:rsidRDefault="00AE16D9" w:rsidP="00E14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35715A57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58A37DB1" w14:textId="77777777" w:rsidR="000271C5" w:rsidRPr="006A6D30" w:rsidRDefault="000271C5" w:rsidP="007A6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1319D116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076EE0A" w14:textId="17226AB4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10</w:t>
            </w:r>
            <w:r w:rsidR="00437EA0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131" w:type="pct"/>
            <w:gridSpan w:val="2"/>
            <w:vAlign w:val="bottom"/>
          </w:tcPr>
          <w:p w14:paraId="4D96E68D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31177ECC" w14:textId="77777777" w:rsidR="000271C5" w:rsidRPr="006A6D30" w:rsidRDefault="003878DD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271C5" w:rsidRPr="006A6D30" w14:paraId="2D6A108F" w14:textId="77777777" w:rsidTr="009E050D">
        <w:tc>
          <w:tcPr>
            <w:tcW w:w="2052" w:type="pct"/>
            <w:vAlign w:val="bottom"/>
          </w:tcPr>
          <w:p w14:paraId="50C14F6A" w14:textId="77777777" w:rsidR="000271C5" w:rsidRPr="006A6D30" w:rsidRDefault="000271C5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รายได้ค่าเช่าพื้นที่</w:t>
            </w:r>
          </w:p>
        </w:tc>
        <w:tc>
          <w:tcPr>
            <w:tcW w:w="658" w:type="pct"/>
            <w:vAlign w:val="bottom"/>
          </w:tcPr>
          <w:p w14:paraId="23107D23" w14:textId="51B1E132" w:rsidR="000271C5" w:rsidRPr="006A6D30" w:rsidRDefault="00AA32E8" w:rsidP="000271C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437EA0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017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4A9D6335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2F3CAA3" w14:textId="50DC8FC8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</w:t>
            </w:r>
            <w:r w:rsidR="000271C5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017</w:t>
            </w:r>
          </w:p>
        </w:tc>
        <w:tc>
          <w:tcPr>
            <w:tcW w:w="130" w:type="pct"/>
            <w:vAlign w:val="bottom"/>
          </w:tcPr>
          <w:p w14:paraId="2DB195A6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0C6D142" w14:textId="77777777" w:rsidR="000271C5" w:rsidRPr="006A6D30" w:rsidRDefault="00AE16D9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vAlign w:val="bottom"/>
          </w:tcPr>
          <w:p w14:paraId="36567D2F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2F0D545C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271C5" w:rsidRPr="006A6D30" w14:paraId="46A3873F" w14:textId="77777777" w:rsidTr="009E050D">
        <w:tc>
          <w:tcPr>
            <w:tcW w:w="2052" w:type="pct"/>
            <w:vAlign w:val="bottom"/>
          </w:tcPr>
          <w:p w14:paraId="590A0E32" w14:textId="77777777" w:rsidR="000271C5" w:rsidRPr="006A6D30" w:rsidRDefault="000271C5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8" w:type="pct"/>
            <w:vAlign w:val="bottom"/>
          </w:tcPr>
          <w:p w14:paraId="71CF829B" w14:textId="2E4792F9" w:rsidR="000271C5" w:rsidRPr="006A6D30" w:rsidRDefault="00AA32E8" w:rsidP="000271C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="00437EA0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596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40D26A79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34B68AA" w14:textId="67E3647A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7</w:t>
            </w:r>
            <w:r w:rsidR="00200342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388</w:t>
            </w:r>
          </w:p>
        </w:tc>
        <w:tc>
          <w:tcPr>
            <w:tcW w:w="130" w:type="pct"/>
            <w:vAlign w:val="bottom"/>
          </w:tcPr>
          <w:p w14:paraId="5EFB3140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59D48E0" w14:textId="77777777" w:rsidR="000271C5" w:rsidRPr="006A6D30" w:rsidRDefault="00AE16D9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vAlign w:val="bottom"/>
          </w:tcPr>
          <w:p w14:paraId="5E01B767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02E5D831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760D8" w:rsidRPr="006A6D30" w14:paraId="1A824B03" w14:textId="77777777" w:rsidTr="009E050D">
        <w:tc>
          <w:tcPr>
            <w:tcW w:w="2052" w:type="pct"/>
            <w:vAlign w:val="bottom"/>
          </w:tcPr>
          <w:p w14:paraId="0A88659E" w14:textId="77777777" w:rsidR="00D760D8" w:rsidRPr="006A6D30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8" w:type="pct"/>
            <w:vAlign w:val="bottom"/>
          </w:tcPr>
          <w:p w14:paraId="2DAF0DD4" w14:textId="77777777" w:rsidR="00D760D8" w:rsidRPr="006A6D30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2FB25708" w14:textId="77777777" w:rsidR="00D760D8" w:rsidRPr="006A6D30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7C19FA7" w14:textId="77777777" w:rsidR="00D760D8" w:rsidRPr="006A6D30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0A16AA08" w14:textId="77777777" w:rsidR="00D760D8" w:rsidRPr="006A6D30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28598A6" w14:textId="77777777" w:rsidR="00D760D8" w:rsidRPr="006A6D30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7A3DE46E" w14:textId="77777777" w:rsidR="00D760D8" w:rsidRPr="006A6D30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33713EC8" w14:textId="77777777" w:rsidR="00D760D8" w:rsidRPr="006A6D30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760D8" w:rsidRPr="006A6D30" w14:paraId="41782D1D" w14:textId="77777777" w:rsidTr="009E050D">
        <w:tc>
          <w:tcPr>
            <w:tcW w:w="2052" w:type="pct"/>
            <w:vAlign w:val="bottom"/>
          </w:tcPr>
          <w:p w14:paraId="13846917" w14:textId="77777777" w:rsidR="00D760D8" w:rsidRPr="006A6D30" w:rsidRDefault="00D760D8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บริษัทย่อยของการร่วมค้า</w:t>
            </w:r>
          </w:p>
        </w:tc>
        <w:tc>
          <w:tcPr>
            <w:tcW w:w="658" w:type="pct"/>
            <w:vAlign w:val="bottom"/>
          </w:tcPr>
          <w:p w14:paraId="59C05745" w14:textId="77777777" w:rsidR="00D760D8" w:rsidRPr="006A6D30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42E0C995" w14:textId="77777777" w:rsidR="00D760D8" w:rsidRPr="006A6D30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4A238F6" w14:textId="77777777" w:rsidR="00D760D8" w:rsidRPr="006A6D30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1E701B6C" w14:textId="77777777" w:rsidR="00D760D8" w:rsidRPr="006A6D30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DD8C0D8" w14:textId="77777777" w:rsidR="00D760D8" w:rsidRPr="006A6D30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0F6B0AAB" w14:textId="77777777" w:rsidR="00D760D8" w:rsidRPr="006A6D30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188500B0" w14:textId="77777777" w:rsidR="00D760D8" w:rsidRPr="006A6D30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41441" w:rsidRPr="006A6D30" w14:paraId="7BD3B67F" w14:textId="77777777" w:rsidTr="009E050D">
        <w:tc>
          <w:tcPr>
            <w:tcW w:w="2052" w:type="pct"/>
            <w:vAlign w:val="bottom"/>
          </w:tcPr>
          <w:p w14:paraId="3A678ED2" w14:textId="77777777" w:rsidR="00D760D8" w:rsidRPr="006A6D30" w:rsidRDefault="00D760D8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8" w:type="pct"/>
            <w:vAlign w:val="bottom"/>
          </w:tcPr>
          <w:p w14:paraId="31DEED99" w14:textId="06449EEB" w:rsidR="00D760D8" w:rsidRPr="006A6D30" w:rsidRDefault="00AA32E8" w:rsidP="00D760D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906</w:t>
            </w:r>
          </w:p>
        </w:tc>
        <w:tc>
          <w:tcPr>
            <w:tcW w:w="128" w:type="pct"/>
            <w:vAlign w:val="bottom"/>
          </w:tcPr>
          <w:p w14:paraId="504DE238" w14:textId="77777777" w:rsidR="00D760D8" w:rsidRPr="006A6D30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56EC5DCD" w14:textId="77777777" w:rsidR="00D760D8" w:rsidRPr="006A6D30" w:rsidRDefault="00D760D8" w:rsidP="00951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44D76B0C" w14:textId="77777777" w:rsidR="00D760D8" w:rsidRPr="006A6D30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7328294" w14:textId="10447615" w:rsidR="00D760D8" w:rsidRPr="006A6D30" w:rsidRDefault="00AA32E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906</w:t>
            </w:r>
          </w:p>
        </w:tc>
        <w:tc>
          <w:tcPr>
            <w:tcW w:w="131" w:type="pct"/>
            <w:gridSpan w:val="2"/>
            <w:vAlign w:val="bottom"/>
          </w:tcPr>
          <w:p w14:paraId="07C82BBB" w14:textId="77777777" w:rsidR="00D760D8" w:rsidRPr="006A6D30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25424EBF" w14:textId="77777777" w:rsidR="00D760D8" w:rsidRPr="006A6D30" w:rsidRDefault="00D760D8" w:rsidP="00902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57470" w:rsidRPr="006A6D30" w14:paraId="1AC9FED7" w14:textId="77777777" w:rsidTr="009E050D">
        <w:tc>
          <w:tcPr>
            <w:tcW w:w="2052" w:type="pct"/>
            <w:vAlign w:val="bottom"/>
          </w:tcPr>
          <w:p w14:paraId="67E384CD" w14:textId="77777777" w:rsidR="00957470" w:rsidRPr="006A6D30" w:rsidRDefault="00957470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8" w:type="pct"/>
            <w:vAlign w:val="bottom"/>
          </w:tcPr>
          <w:p w14:paraId="1E6A8856" w14:textId="77777777" w:rsidR="00957470" w:rsidRPr="006A6D30" w:rsidRDefault="00957470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77FD193D" w14:textId="77777777" w:rsidR="00957470" w:rsidRPr="006A6D30" w:rsidRDefault="00957470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3BE3CBC" w14:textId="77777777" w:rsidR="00957470" w:rsidRPr="006A6D30" w:rsidRDefault="00957470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742CD0A2" w14:textId="77777777" w:rsidR="00957470" w:rsidRPr="006A6D30" w:rsidRDefault="00957470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64CDCF8" w14:textId="77777777" w:rsidR="00957470" w:rsidRPr="006A6D30" w:rsidRDefault="00957470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7DC61B8A" w14:textId="77777777" w:rsidR="00957470" w:rsidRPr="006A6D30" w:rsidRDefault="00957470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341B6A4E" w14:textId="77777777" w:rsidR="00957470" w:rsidRPr="006A6D30" w:rsidRDefault="00957470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878DD" w:rsidRPr="006A6D30" w14:paraId="63088F7B" w14:textId="77777777" w:rsidTr="009E050D">
        <w:tc>
          <w:tcPr>
            <w:tcW w:w="2052" w:type="pct"/>
            <w:vAlign w:val="bottom"/>
          </w:tcPr>
          <w:p w14:paraId="7FA4B132" w14:textId="77777777" w:rsidR="003878DD" w:rsidRPr="006A6D30" w:rsidRDefault="003878DD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58" w:type="pct"/>
            <w:vAlign w:val="bottom"/>
          </w:tcPr>
          <w:p w14:paraId="6C2EBC9A" w14:textId="77777777" w:rsidR="003878DD" w:rsidRPr="006A6D30" w:rsidRDefault="003878DD" w:rsidP="003878DD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58066072" w14:textId="77777777" w:rsidR="003878DD" w:rsidRPr="006A6D30" w:rsidRDefault="003878DD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07AEE30A" w14:textId="77777777" w:rsidR="003878DD" w:rsidRPr="006A6D30" w:rsidRDefault="003878DD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5B48A024" w14:textId="77777777" w:rsidR="003878DD" w:rsidRPr="006A6D30" w:rsidRDefault="003878DD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C34770C" w14:textId="77777777" w:rsidR="003878DD" w:rsidRPr="006A6D30" w:rsidRDefault="003878DD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53C7C566" w14:textId="77777777" w:rsidR="003878DD" w:rsidRPr="006A6D30" w:rsidRDefault="003878DD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31ECC32E" w14:textId="77777777" w:rsidR="003878DD" w:rsidRPr="006A6D30" w:rsidRDefault="003878DD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78DD" w:rsidRPr="006A6D30" w14:paraId="45613FE3" w14:textId="77777777" w:rsidTr="009E050D">
        <w:tc>
          <w:tcPr>
            <w:tcW w:w="2052" w:type="pct"/>
            <w:vAlign w:val="bottom"/>
          </w:tcPr>
          <w:p w14:paraId="5A753E5E" w14:textId="77777777" w:rsidR="003878DD" w:rsidRPr="006A6D30" w:rsidRDefault="003878DD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58" w:type="pct"/>
            <w:vAlign w:val="bottom"/>
          </w:tcPr>
          <w:p w14:paraId="5EE69070" w14:textId="27E1F9FC" w:rsidR="003878DD" w:rsidRPr="006A6D30" w:rsidRDefault="00AA32E8" w:rsidP="003878DD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32</w:t>
            </w:r>
            <w:r w:rsidR="00957470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815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4E3FEEEE" w14:textId="77777777" w:rsidR="003878DD" w:rsidRPr="006A6D30" w:rsidRDefault="003878DD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05BDFCED" w14:textId="7F96BB8A" w:rsidR="003878DD" w:rsidRPr="006A6D30" w:rsidRDefault="00AA32E8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33</w:t>
            </w:r>
            <w:r w:rsidR="003878DD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443</w:t>
            </w:r>
          </w:p>
        </w:tc>
        <w:tc>
          <w:tcPr>
            <w:tcW w:w="130" w:type="pct"/>
            <w:vAlign w:val="bottom"/>
          </w:tcPr>
          <w:p w14:paraId="649CC91E" w14:textId="77777777" w:rsidR="003878DD" w:rsidRPr="006A6D30" w:rsidRDefault="003878DD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DDC6680" w14:textId="13427A42" w:rsidR="003878DD" w:rsidRPr="006A6D30" w:rsidRDefault="00AA32E8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16</w:t>
            </w:r>
            <w:r w:rsidR="00957470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304</w:t>
            </w:r>
          </w:p>
        </w:tc>
        <w:tc>
          <w:tcPr>
            <w:tcW w:w="128" w:type="pct"/>
            <w:vAlign w:val="bottom"/>
          </w:tcPr>
          <w:p w14:paraId="3B553E34" w14:textId="77777777" w:rsidR="003878DD" w:rsidRPr="006A6D30" w:rsidRDefault="003878DD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5040148D" w14:textId="26E42197" w:rsidR="003878DD" w:rsidRPr="006A6D30" w:rsidRDefault="00AA32E8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17</w:t>
            </w:r>
            <w:r w:rsidR="003878DD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429</w:t>
            </w:r>
          </w:p>
        </w:tc>
      </w:tr>
      <w:tr w:rsidR="003878DD" w:rsidRPr="006A6D30" w14:paraId="682D68B7" w14:textId="77777777" w:rsidTr="009E050D">
        <w:tc>
          <w:tcPr>
            <w:tcW w:w="2052" w:type="pct"/>
            <w:vAlign w:val="bottom"/>
          </w:tcPr>
          <w:p w14:paraId="3EDCB910" w14:textId="77777777" w:rsidR="003878DD" w:rsidRPr="006A6D30" w:rsidRDefault="003878DD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58" w:type="pct"/>
            <w:vAlign w:val="bottom"/>
          </w:tcPr>
          <w:p w14:paraId="34B46D3C" w14:textId="682E7E41" w:rsidR="003878DD" w:rsidRPr="006A6D30" w:rsidRDefault="00AA32E8" w:rsidP="003878DD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957470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738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08CF6926" w14:textId="77777777" w:rsidR="003878DD" w:rsidRPr="006A6D30" w:rsidRDefault="003878DD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18017BD2" w14:textId="04379AF1" w:rsidR="003878DD" w:rsidRPr="006A6D30" w:rsidRDefault="00AA32E8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="003878DD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646</w:t>
            </w:r>
          </w:p>
        </w:tc>
        <w:tc>
          <w:tcPr>
            <w:tcW w:w="130" w:type="pct"/>
            <w:vAlign w:val="bottom"/>
          </w:tcPr>
          <w:p w14:paraId="0BF7F6CB" w14:textId="77777777" w:rsidR="003878DD" w:rsidRPr="006A6D30" w:rsidRDefault="003878DD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2C37282" w14:textId="0D158F72" w:rsidR="003878DD" w:rsidRPr="006A6D30" w:rsidRDefault="00AA32E8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699</w:t>
            </w:r>
          </w:p>
        </w:tc>
        <w:tc>
          <w:tcPr>
            <w:tcW w:w="128" w:type="pct"/>
            <w:vAlign w:val="bottom"/>
          </w:tcPr>
          <w:p w14:paraId="5F0CB7DF" w14:textId="77777777" w:rsidR="003878DD" w:rsidRPr="006A6D30" w:rsidRDefault="003878DD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05F6CD44" w14:textId="21D14A06" w:rsidR="003878DD" w:rsidRPr="006A6D30" w:rsidRDefault="00AA32E8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607</w:t>
            </w:r>
          </w:p>
        </w:tc>
      </w:tr>
      <w:tr w:rsidR="003878DD" w:rsidRPr="006A6D30" w14:paraId="2F4B255B" w14:textId="77777777" w:rsidTr="009E050D">
        <w:tc>
          <w:tcPr>
            <w:tcW w:w="2052" w:type="pct"/>
            <w:vAlign w:val="bottom"/>
          </w:tcPr>
          <w:p w14:paraId="31172B78" w14:textId="77777777" w:rsidR="003878DD" w:rsidRPr="006A6D30" w:rsidRDefault="003878DD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60EB5F27" w14:textId="3F8A369C" w:rsidR="003878DD" w:rsidRPr="006A6D30" w:rsidRDefault="00AA32E8" w:rsidP="003878DD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670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40AE3CBA" w14:textId="77777777" w:rsidR="003878DD" w:rsidRPr="006A6D30" w:rsidRDefault="003878DD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775C7213" w14:textId="1DA78416" w:rsidR="003878DD" w:rsidRPr="006A6D30" w:rsidRDefault="00AA32E8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838</w:t>
            </w:r>
          </w:p>
        </w:tc>
        <w:tc>
          <w:tcPr>
            <w:tcW w:w="130" w:type="pct"/>
            <w:vAlign w:val="bottom"/>
          </w:tcPr>
          <w:p w14:paraId="3091402F" w14:textId="77777777" w:rsidR="003878DD" w:rsidRPr="006A6D30" w:rsidRDefault="003878DD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4F581986" w14:textId="62D10F77" w:rsidR="003878DD" w:rsidRPr="006A6D30" w:rsidRDefault="00AA32E8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513</w:t>
            </w:r>
          </w:p>
        </w:tc>
        <w:tc>
          <w:tcPr>
            <w:tcW w:w="128" w:type="pct"/>
            <w:vAlign w:val="bottom"/>
          </w:tcPr>
          <w:p w14:paraId="01D80A57" w14:textId="77777777" w:rsidR="003878DD" w:rsidRPr="006A6D30" w:rsidRDefault="003878DD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tcBorders>
              <w:bottom w:val="single" w:sz="4" w:space="0" w:color="auto"/>
            </w:tcBorders>
            <w:vAlign w:val="bottom"/>
          </w:tcPr>
          <w:p w14:paraId="58116B38" w14:textId="48DE35BD" w:rsidR="003878DD" w:rsidRPr="006A6D30" w:rsidRDefault="00AA32E8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688</w:t>
            </w:r>
          </w:p>
        </w:tc>
      </w:tr>
      <w:tr w:rsidR="003878DD" w:rsidRPr="006A6D30" w14:paraId="7176E088" w14:textId="77777777" w:rsidTr="009E050D">
        <w:tc>
          <w:tcPr>
            <w:tcW w:w="2052" w:type="pct"/>
            <w:vAlign w:val="bottom"/>
          </w:tcPr>
          <w:p w14:paraId="70E4CEA6" w14:textId="77777777" w:rsidR="003878DD" w:rsidRPr="006A6D30" w:rsidRDefault="003878DD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8B829" w14:textId="247206AD" w:rsidR="003878DD" w:rsidRPr="006A6D30" w:rsidRDefault="00AA32E8" w:rsidP="003878DD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35</w:t>
            </w:r>
            <w:r w:rsidR="00957470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223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591DA821" w14:textId="77777777" w:rsidR="003878DD" w:rsidRPr="006A6D30" w:rsidRDefault="003878DD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7CC68" w14:textId="4133F6E2" w:rsidR="003878DD" w:rsidRPr="006A6D30" w:rsidRDefault="00AA32E8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35</w:t>
            </w:r>
            <w:r w:rsidR="003878DD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130" w:type="pct"/>
            <w:vAlign w:val="bottom"/>
          </w:tcPr>
          <w:p w14:paraId="48F9AA7E" w14:textId="77777777" w:rsidR="003878DD" w:rsidRPr="006A6D30" w:rsidRDefault="003878DD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E6F27" w14:textId="43B625AE" w:rsidR="003878DD" w:rsidRPr="006A6D30" w:rsidRDefault="00AA32E8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17</w:t>
            </w:r>
            <w:r w:rsidR="00957470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516</w:t>
            </w:r>
          </w:p>
        </w:tc>
        <w:tc>
          <w:tcPr>
            <w:tcW w:w="128" w:type="pct"/>
            <w:vAlign w:val="bottom"/>
          </w:tcPr>
          <w:p w14:paraId="1DCAFAAB" w14:textId="77777777" w:rsidR="003878DD" w:rsidRPr="006A6D30" w:rsidRDefault="003878DD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F4140" w14:textId="625B4E82" w:rsidR="003878DD" w:rsidRPr="006A6D30" w:rsidRDefault="00AA32E8" w:rsidP="00387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18</w:t>
            </w:r>
            <w:r w:rsidR="003878DD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724</w:t>
            </w:r>
          </w:p>
        </w:tc>
      </w:tr>
    </w:tbl>
    <w:p w14:paraId="7890A8A8" w14:textId="77777777" w:rsidR="00F02D07" w:rsidRPr="006A6D30" w:rsidRDefault="00F02D07" w:rsidP="00567E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241"/>
        <w:gridCol w:w="241"/>
        <w:gridCol w:w="1200"/>
        <w:gridCol w:w="245"/>
        <w:gridCol w:w="1192"/>
        <w:gridCol w:w="241"/>
        <w:gridCol w:w="6"/>
        <w:gridCol w:w="9"/>
        <w:gridCol w:w="1185"/>
      </w:tblGrid>
      <w:tr w:rsidR="0098378B" w:rsidRPr="006A6D30" w14:paraId="61247943" w14:textId="77777777" w:rsidTr="009E050D">
        <w:trPr>
          <w:tblHeader/>
        </w:trPr>
        <w:tc>
          <w:tcPr>
            <w:tcW w:w="2052" w:type="pct"/>
            <w:vAlign w:val="bottom"/>
          </w:tcPr>
          <w:p w14:paraId="60A31A8F" w14:textId="77777777" w:rsidR="0098378B" w:rsidRPr="006A6D30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1422" w:type="pct"/>
            <w:gridSpan w:val="3"/>
            <w:vAlign w:val="bottom"/>
          </w:tcPr>
          <w:p w14:paraId="6C3EBE95" w14:textId="77777777" w:rsidR="0098378B" w:rsidRPr="006A6D30" w:rsidRDefault="0098378B" w:rsidP="000C5361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3E2243C7" w14:textId="77777777" w:rsidR="0098378B" w:rsidRPr="006A6D30" w:rsidRDefault="0098378B" w:rsidP="000C5361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pct"/>
            <w:gridSpan w:val="5"/>
            <w:vAlign w:val="bottom"/>
          </w:tcPr>
          <w:p w14:paraId="438F07A1" w14:textId="77777777" w:rsidR="0098378B" w:rsidRPr="006A6D30" w:rsidRDefault="0098378B" w:rsidP="000C5361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378B" w:rsidRPr="006A6D30" w14:paraId="2C7DB627" w14:textId="77777777" w:rsidTr="009E050D">
        <w:trPr>
          <w:tblHeader/>
        </w:trPr>
        <w:tc>
          <w:tcPr>
            <w:tcW w:w="2052" w:type="pct"/>
            <w:vAlign w:val="bottom"/>
          </w:tcPr>
          <w:p w14:paraId="4F4CEE02" w14:textId="5CD2610C" w:rsidR="0098378B" w:rsidRPr="006A6D30" w:rsidRDefault="0098378B" w:rsidP="0012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E0DEA"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A32E8" w:rsidRPr="00AA32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5553A76E" w14:textId="0B7811B8" w:rsidR="0098378B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28" w:type="pct"/>
            <w:vAlign w:val="bottom"/>
          </w:tcPr>
          <w:p w14:paraId="054B0599" w14:textId="77777777" w:rsidR="0098378B" w:rsidRPr="006A6D30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2A2281DF" w14:textId="45CBDB2A" w:rsidR="0098378B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30" w:type="pct"/>
            <w:vAlign w:val="bottom"/>
          </w:tcPr>
          <w:p w14:paraId="08DCFFD6" w14:textId="77777777" w:rsidR="0098378B" w:rsidRPr="006A6D30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214F7495" w14:textId="7869B578" w:rsidR="0098378B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6" w:type="pct"/>
            <w:gridSpan w:val="3"/>
            <w:vAlign w:val="bottom"/>
          </w:tcPr>
          <w:p w14:paraId="003848AE" w14:textId="77777777" w:rsidR="0098378B" w:rsidRPr="006A6D30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0A48F8CE" w14:textId="304304CA" w:rsidR="0098378B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98378B" w:rsidRPr="006A6D30" w14:paraId="31C088FE" w14:textId="77777777" w:rsidTr="009E050D">
        <w:trPr>
          <w:trHeight w:val="255"/>
          <w:tblHeader/>
        </w:trPr>
        <w:tc>
          <w:tcPr>
            <w:tcW w:w="2052" w:type="pct"/>
            <w:vAlign w:val="bottom"/>
          </w:tcPr>
          <w:p w14:paraId="6DC1CAAD" w14:textId="77777777" w:rsidR="0098378B" w:rsidRPr="006A6D30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pct"/>
            <w:gridSpan w:val="9"/>
            <w:vAlign w:val="bottom"/>
          </w:tcPr>
          <w:p w14:paraId="3E893B9B" w14:textId="77777777" w:rsidR="0098378B" w:rsidRPr="006A6D30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378B" w:rsidRPr="006A6D30" w14:paraId="29173B50" w14:textId="77777777" w:rsidTr="009E050D">
        <w:tc>
          <w:tcPr>
            <w:tcW w:w="2052" w:type="pct"/>
            <w:vAlign w:val="bottom"/>
          </w:tcPr>
          <w:p w14:paraId="42545064" w14:textId="77777777" w:rsidR="0098378B" w:rsidRPr="006A6D30" w:rsidRDefault="0098378B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58" w:type="pct"/>
            <w:vAlign w:val="bottom"/>
          </w:tcPr>
          <w:p w14:paraId="379CD72F" w14:textId="77777777" w:rsidR="0098378B" w:rsidRPr="006A6D30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14:paraId="16F7EB29" w14:textId="77777777" w:rsidR="0098378B" w:rsidRPr="006A6D30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0054981" w14:textId="77777777" w:rsidR="0098378B" w:rsidRPr="006A6D30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25E1A9E3" w14:textId="77777777" w:rsidR="0098378B" w:rsidRPr="006A6D30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D3F4301" w14:textId="77777777" w:rsidR="0098378B" w:rsidRPr="006A6D30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14:paraId="5EFA5986" w14:textId="77777777" w:rsidR="0098378B" w:rsidRPr="006A6D30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4549538E" w14:textId="77777777" w:rsidR="0098378B" w:rsidRPr="006A6D30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27E1A" w:rsidRPr="006A6D30" w14:paraId="3B217337" w14:textId="77777777" w:rsidTr="009E050D">
        <w:tc>
          <w:tcPr>
            <w:tcW w:w="2052" w:type="pct"/>
            <w:vAlign w:val="bottom"/>
          </w:tcPr>
          <w:p w14:paraId="7B4B45E6" w14:textId="77777777" w:rsidR="00127E1A" w:rsidRPr="006A6D30" w:rsidRDefault="00127E1A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11C58098" w14:textId="7F877535" w:rsidR="00127E1A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22</w:t>
            </w:r>
            <w:r w:rsidR="007D645A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420</w:t>
            </w:r>
            <w:r w:rsidR="007D645A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922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0E2FA65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7EACD0DA" w14:textId="3A19ECD2" w:rsidR="00127E1A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</w:t>
            </w:r>
            <w:r w:rsidR="00127E1A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004</w:t>
            </w:r>
            <w:r w:rsidR="00127E1A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631</w:t>
            </w:r>
          </w:p>
        </w:tc>
        <w:tc>
          <w:tcPr>
            <w:tcW w:w="130" w:type="pct"/>
            <w:vAlign w:val="bottom"/>
          </w:tcPr>
          <w:p w14:paraId="46D52512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9FBF056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51401A69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23422210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27E1A" w:rsidRPr="006A6D30" w14:paraId="7420063D" w14:textId="77777777" w:rsidTr="009E050D">
        <w:tc>
          <w:tcPr>
            <w:tcW w:w="2052" w:type="pct"/>
            <w:vAlign w:val="bottom"/>
          </w:tcPr>
          <w:p w14:paraId="0D4DCFB0" w14:textId="77777777" w:rsidR="00127E1A" w:rsidRPr="006A6D30" w:rsidRDefault="00127E1A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7D254A15" w14:textId="5B0DB84E" w:rsidR="00127E1A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44</w:t>
            </w:r>
            <w:r w:rsidR="007D645A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467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A97FBD8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53A55CD1" w14:textId="799262ED" w:rsidR="00127E1A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39</w:t>
            </w:r>
            <w:r w:rsidR="00127E1A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552</w:t>
            </w:r>
          </w:p>
        </w:tc>
        <w:tc>
          <w:tcPr>
            <w:tcW w:w="130" w:type="pct"/>
            <w:vAlign w:val="bottom"/>
          </w:tcPr>
          <w:p w14:paraId="09E6A57B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0671435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3D7F1BC2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5058A789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27E1A" w:rsidRPr="006A6D30" w14:paraId="7AEC2BA4" w14:textId="77777777" w:rsidTr="009E050D">
        <w:tc>
          <w:tcPr>
            <w:tcW w:w="2052" w:type="pct"/>
            <w:vAlign w:val="bottom"/>
          </w:tcPr>
          <w:p w14:paraId="0B9C3957" w14:textId="77777777" w:rsidR="00127E1A" w:rsidRPr="006A6D30" w:rsidRDefault="00127E1A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รายได้ตามสัญญาเช่า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035076BB" w14:textId="50605B87" w:rsidR="00127E1A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="007D645A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995</w:t>
            </w:r>
            <w:r w:rsidR="007D645A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094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0E79948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0FF04597" w14:textId="7996089A" w:rsidR="00127E1A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</w:t>
            </w:r>
            <w:r w:rsidR="00127E1A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210</w:t>
            </w:r>
            <w:r w:rsidR="00127E1A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615</w:t>
            </w:r>
          </w:p>
        </w:tc>
        <w:tc>
          <w:tcPr>
            <w:tcW w:w="130" w:type="pct"/>
            <w:vAlign w:val="bottom"/>
          </w:tcPr>
          <w:p w14:paraId="0FAA6197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66E8605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29182F15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1FD2F420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27E1A" w:rsidRPr="006A6D30" w14:paraId="108E7C75" w14:textId="77777777" w:rsidTr="009E050D">
        <w:tc>
          <w:tcPr>
            <w:tcW w:w="2052" w:type="pct"/>
            <w:vAlign w:val="bottom"/>
          </w:tcPr>
          <w:p w14:paraId="51531F60" w14:textId="77777777" w:rsidR="00127E1A" w:rsidRPr="006A6D30" w:rsidRDefault="00127E1A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658" w:type="pct"/>
            <w:shd w:val="clear" w:color="auto" w:fill="FFFFFF"/>
            <w:vAlign w:val="bottom"/>
          </w:tcPr>
          <w:p w14:paraId="7CE775D2" w14:textId="03ADDF05" w:rsidR="00127E1A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102</w:t>
            </w:r>
            <w:r w:rsidR="007D645A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925</w:t>
            </w:r>
          </w:p>
        </w:tc>
        <w:tc>
          <w:tcPr>
            <w:tcW w:w="128" w:type="pct"/>
            <w:vAlign w:val="bottom"/>
          </w:tcPr>
          <w:p w14:paraId="569FF239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FFFFFF"/>
            <w:vAlign w:val="bottom"/>
          </w:tcPr>
          <w:p w14:paraId="511C5524" w14:textId="6F0063B2" w:rsidR="00127E1A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113</w:t>
            </w:r>
            <w:r w:rsidR="00127E1A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505</w:t>
            </w:r>
          </w:p>
        </w:tc>
        <w:tc>
          <w:tcPr>
            <w:tcW w:w="130" w:type="pct"/>
            <w:vAlign w:val="bottom"/>
          </w:tcPr>
          <w:p w14:paraId="46FB1727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9B3FB2D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78B7B62D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3AD4CB78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27E1A" w:rsidRPr="006A6D30" w14:paraId="19E0F944" w14:textId="77777777" w:rsidTr="009E050D">
        <w:tc>
          <w:tcPr>
            <w:tcW w:w="2052" w:type="pct"/>
            <w:vAlign w:val="bottom"/>
          </w:tcPr>
          <w:p w14:paraId="3EE1A357" w14:textId="77777777" w:rsidR="00127E1A" w:rsidRPr="006A6D30" w:rsidRDefault="00127E1A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658" w:type="pct"/>
            <w:shd w:val="clear" w:color="auto" w:fill="FFFFFF"/>
            <w:vAlign w:val="bottom"/>
          </w:tcPr>
          <w:p w14:paraId="714417E5" w14:textId="0D934B2F" w:rsidR="00127E1A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900</w:t>
            </w:r>
            <w:r w:rsidR="007D645A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111</w:t>
            </w:r>
          </w:p>
        </w:tc>
        <w:tc>
          <w:tcPr>
            <w:tcW w:w="128" w:type="pct"/>
            <w:vAlign w:val="bottom"/>
          </w:tcPr>
          <w:p w14:paraId="5C559D7B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FFFFFF"/>
            <w:vAlign w:val="bottom"/>
          </w:tcPr>
          <w:p w14:paraId="5B876A19" w14:textId="3C3ED39E" w:rsidR="00127E1A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921</w:t>
            </w:r>
            <w:r w:rsidR="00127E1A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741</w:t>
            </w:r>
          </w:p>
        </w:tc>
        <w:tc>
          <w:tcPr>
            <w:tcW w:w="130" w:type="pct"/>
            <w:vAlign w:val="bottom"/>
          </w:tcPr>
          <w:p w14:paraId="74FE28EE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5752939" w14:textId="77777777" w:rsidR="00127E1A" w:rsidRPr="006A6D30" w:rsidRDefault="00127E1A" w:rsidP="00DC5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0ABB45CE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4D7197FF" w14:textId="77777777" w:rsidR="00127E1A" w:rsidRPr="006A6D30" w:rsidRDefault="00127E1A" w:rsidP="00DC5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27E1A" w:rsidRPr="006A6D30" w14:paraId="067AB6BA" w14:textId="77777777" w:rsidTr="009E050D">
        <w:tc>
          <w:tcPr>
            <w:tcW w:w="2052" w:type="pct"/>
            <w:vAlign w:val="bottom"/>
          </w:tcPr>
          <w:p w14:paraId="66C76132" w14:textId="77777777" w:rsidR="00127E1A" w:rsidRPr="006A6D30" w:rsidRDefault="00127E1A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ค่าบริการจัดการเชื้อเพลิง</w:t>
            </w:r>
          </w:p>
        </w:tc>
        <w:tc>
          <w:tcPr>
            <w:tcW w:w="658" w:type="pct"/>
            <w:vAlign w:val="bottom"/>
          </w:tcPr>
          <w:p w14:paraId="09E89D8C" w14:textId="00266456" w:rsidR="00127E1A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="007D645A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629</w:t>
            </w:r>
          </w:p>
        </w:tc>
        <w:tc>
          <w:tcPr>
            <w:tcW w:w="128" w:type="pct"/>
            <w:vAlign w:val="bottom"/>
          </w:tcPr>
          <w:p w14:paraId="3BF0CA4B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F8D6F32" w14:textId="0E84C0CF" w:rsidR="00127E1A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="00127E1A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614</w:t>
            </w:r>
          </w:p>
        </w:tc>
        <w:tc>
          <w:tcPr>
            <w:tcW w:w="130" w:type="pct"/>
            <w:vAlign w:val="bottom"/>
          </w:tcPr>
          <w:p w14:paraId="0FEFA3BD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7694394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1C526E44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215CF6F4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27E1A" w:rsidRPr="006A6D30" w14:paraId="67CFB1AE" w14:textId="77777777" w:rsidTr="009E050D">
        <w:tc>
          <w:tcPr>
            <w:tcW w:w="2052" w:type="pct"/>
            <w:vAlign w:val="bottom"/>
          </w:tcPr>
          <w:p w14:paraId="2CC0A702" w14:textId="77777777" w:rsidR="00127E1A" w:rsidRPr="006A6D30" w:rsidRDefault="00127E1A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58" w:type="pct"/>
            <w:vAlign w:val="bottom"/>
          </w:tcPr>
          <w:p w14:paraId="75D3BC5C" w14:textId="2FD99F39" w:rsidR="00127E1A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994</w:t>
            </w:r>
          </w:p>
        </w:tc>
        <w:tc>
          <w:tcPr>
            <w:tcW w:w="128" w:type="pct"/>
            <w:vAlign w:val="bottom"/>
          </w:tcPr>
          <w:p w14:paraId="56EDFDF2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033415BE" w14:textId="7E2BA225" w:rsidR="00127E1A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997</w:t>
            </w:r>
          </w:p>
        </w:tc>
        <w:tc>
          <w:tcPr>
            <w:tcW w:w="130" w:type="pct"/>
            <w:vAlign w:val="bottom"/>
          </w:tcPr>
          <w:p w14:paraId="0032D1ED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8AC118B" w14:textId="77777777" w:rsidR="00127E1A" w:rsidRPr="006A6D30" w:rsidRDefault="00127E1A" w:rsidP="00DC5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3C29E4EC" w14:textId="77777777" w:rsidR="00127E1A" w:rsidRPr="006A6D30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2E3FFCBD" w14:textId="533E40B2" w:rsidR="00127E1A" w:rsidRPr="006A6D30" w:rsidRDefault="00AA32E8" w:rsidP="00983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</w:tr>
      <w:tr w:rsidR="00B2306A" w:rsidRPr="006A6D30" w14:paraId="4275BBEA" w14:textId="77777777" w:rsidTr="009E050D">
        <w:trPr>
          <w:trHeight w:val="317"/>
        </w:trPr>
        <w:tc>
          <w:tcPr>
            <w:tcW w:w="2052" w:type="pct"/>
            <w:vAlign w:val="bottom"/>
          </w:tcPr>
          <w:p w14:paraId="25E043F1" w14:textId="77777777" w:rsidR="00B2306A" w:rsidRPr="006A6D30" w:rsidRDefault="00B2306A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8" w:type="pct"/>
            <w:vAlign w:val="bottom"/>
          </w:tcPr>
          <w:p w14:paraId="279B4553" w14:textId="77777777" w:rsidR="00B2306A" w:rsidRPr="006A6D30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0ABF53A7" w14:textId="77777777" w:rsidR="00B2306A" w:rsidRPr="006A6D30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8F8E09E" w14:textId="77777777" w:rsidR="00B2306A" w:rsidRPr="006A6D30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2ECDFB05" w14:textId="77777777" w:rsidR="00B2306A" w:rsidRPr="006A6D30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F23BEB1" w14:textId="77777777" w:rsidR="00B2306A" w:rsidRPr="006A6D30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095757E8" w14:textId="77777777" w:rsidR="00B2306A" w:rsidRPr="006A6D30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76D41D52" w14:textId="77777777" w:rsidR="00B2306A" w:rsidRPr="006A6D30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8378B" w:rsidRPr="006A6D30" w14:paraId="26B30A82" w14:textId="77777777" w:rsidTr="009E050D">
        <w:tc>
          <w:tcPr>
            <w:tcW w:w="2052" w:type="pct"/>
            <w:vAlign w:val="bottom"/>
          </w:tcPr>
          <w:p w14:paraId="39B6D3DA" w14:textId="77777777" w:rsidR="0098378B" w:rsidRPr="006A6D30" w:rsidRDefault="0098378B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lastRenderedPageBreak/>
              <w:br w:type="page"/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8" w:type="pct"/>
            <w:vAlign w:val="bottom"/>
          </w:tcPr>
          <w:p w14:paraId="35EA35DA" w14:textId="77777777" w:rsidR="0098378B" w:rsidRPr="006A6D30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" w:type="pct"/>
            <w:vAlign w:val="bottom"/>
          </w:tcPr>
          <w:p w14:paraId="7520B5FF" w14:textId="77777777" w:rsidR="0098378B" w:rsidRPr="006A6D30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02F2F49F" w14:textId="77777777" w:rsidR="0098378B" w:rsidRPr="006A6D30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14:paraId="3D9F2A57" w14:textId="77777777" w:rsidR="0098378B" w:rsidRPr="006A6D30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E281663" w14:textId="77777777" w:rsidR="0098378B" w:rsidRPr="006A6D30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" w:type="pct"/>
            <w:vAlign w:val="bottom"/>
          </w:tcPr>
          <w:p w14:paraId="02EFA916" w14:textId="77777777" w:rsidR="0098378B" w:rsidRPr="006A6D30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3F3671A8" w14:textId="77777777" w:rsidR="0098378B" w:rsidRPr="006A6D30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1804" w:rsidRPr="006A6D30" w14:paraId="0BE60471" w14:textId="77777777" w:rsidTr="009E050D">
        <w:tc>
          <w:tcPr>
            <w:tcW w:w="2052" w:type="pct"/>
            <w:vAlign w:val="bottom"/>
          </w:tcPr>
          <w:p w14:paraId="3DA6EADA" w14:textId="77777777" w:rsidR="00971804" w:rsidRPr="006A6D30" w:rsidRDefault="00971804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8" w:type="pct"/>
            <w:vAlign w:val="bottom"/>
          </w:tcPr>
          <w:p w14:paraId="478C8DED" w14:textId="77777777" w:rsidR="00971804" w:rsidRPr="006A6D30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762DAA0A" w14:textId="77777777" w:rsidR="00971804" w:rsidRPr="006A6D30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50E145E1" w14:textId="77777777" w:rsidR="00971804" w:rsidRPr="006A6D30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6D42B981" w14:textId="77777777" w:rsidR="00971804" w:rsidRPr="006A6D30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3D371DD" w14:textId="6BF12196" w:rsidR="00971804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70</w:t>
            </w:r>
            <w:r w:rsidR="007D645A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341</w:t>
            </w:r>
          </w:p>
        </w:tc>
        <w:tc>
          <w:tcPr>
            <w:tcW w:w="128" w:type="pct"/>
            <w:vAlign w:val="bottom"/>
          </w:tcPr>
          <w:p w14:paraId="51C4099E" w14:textId="77777777" w:rsidR="00971804" w:rsidRPr="006A6D30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68B1E689" w14:textId="6746971F" w:rsidR="00971804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129</w:t>
            </w:r>
            <w:r w:rsidR="00971804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577</w:t>
            </w:r>
          </w:p>
        </w:tc>
      </w:tr>
      <w:tr w:rsidR="00971804" w:rsidRPr="006A6D30" w14:paraId="6C244B40" w14:textId="77777777" w:rsidTr="009E050D">
        <w:tc>
          <w:tcPr>
            <w:tcW w:w="2052" w:type="pct"/>
            <w:vAlign w:val="bottom"/>
          </w:tcPr>
          <w:p w14:paraId="12452165" w14:textId="77777777" w:rsidR="00971804" w:rsidRPr="006A6D30" w:rsidRDefault="00971804" w:rsidP="0012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8" w:type="pct"/>
            <w:vAlign w:val="bottom"/>
          </w:tcPr>
          <w:p w14:paraId="011ED7F7" w14:textId="77777777" w:rsidR="00971804" w:rsidRPr="006A6D30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174FE205" w14:textId="77777777" w:rsidR="00971804" w:rsidRPr="006A6D30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E9E91A3" w14:textId="77777777" w:rsidR="00971804" w:rsidRPr="006A6D30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54460BEB" w14:textId="77777777" w:rsidR="00971804" w:rsidRPr="006A6D30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E44159B" w14:textId="060234F2" w:rsidR="00971804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38</w:t>
            </w:r>
            <w:r w:rsidR="00A0655D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803</w:t>
            </w:r>
          </w:p>
        </w:tc>
        <w:tc>
          <w:tcPr>
            <w:tcW w:w="128" w:type="pct"/>
            <w:vAlign w:val="bottom"/>
          </w:tcPr>
          <w:p w14:paraId="34FDAFFB" w14:textId="77777777" w:rsidR="00971804" w:rsidRPr="006A6D30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0354ED67" w14:textId="2016CDBA" w:rsidR="00971804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971804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556</w:t>
            </w:r>
          </w:p>
        </w:tc>
      </w:tr>
      <w:tr w:rsidR="00971804" w:rsidRPr="006A6D30" w14:paraId="2D9626DF" w14:textId="77777777" w:rsidTr="009E050D">
        <w:tc>
          <w:tcPr>
            <w:tcW w:w="2052" w:type="pct"/>
            <w:vAlign w:val="bottom"/>
          </w:tcPr>
          <w:p w14:paraId="4767D75B" w14:textId="77777777" w:rsidR="00971804" w:rsidRPr="006A6D30" w:rsidRDefault="00971804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8" w:type="pct"/>
            <w:vAlign w:val="bottom"/>
          </w:tcPr>
          <w:p w14:paraId="75BD8743" w14:textId="77777777" w:rsidR="00971804" w:rsidRPr="006A6D30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02FB00F1" w14:textId="77777777" w:rsidR="00971804" w:rsidRPr="006A6D30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25FCABB" w14:textId="77777777" w:rsidR="00971804" w:rsidRPr="006A6D30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5FF15614" w14:textId="77777777" w:rsidR="00971804" w:rsidRPr="006A6D30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8802EA2" w14:textId="2FE45142" w:rsidR="00971804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</w:t>
            </w:r>
            <w:r w:rsidR="00A0655D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217</w:t>
            </w:r>
            <w:r w:rsidR="00A0655D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555</w:t>
            </w:r>
          </w:p>
        </w:tc>
        <w:tc>
          <w:tcPr>
            <w:tcW w:w="128" w:type="pct"/>
            <w:vAlign w:val="bottom"/>
          </w:tcPr>
          <w:p w14:paraId="7889CFDE" w14:textId="77777777" w:rsidR="00971804" w:rsidRPr="006A6D30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59F881BD" w14:textId="66F6A010" w:rsidR="00971804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</w:t>
            </w:r>
            <w:r w:rsidR="00971804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569</w:t>
            </w:r>
            <w:r w:rsidR="00971804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341</w:t>
            </w:r>
          </w:p>
        </w:tc>
      </w:tr>
      <w:tr w:rsidR="00E93401" w:rsidRPr="006A6D30" w14:paraId="41F65226" w14:textId="77777777" w:rsidTr="009E050D">
        <w:trPr>
          <w:trHeight w:val="254"/>
        </w:trPr>
        <w:tc>
          <w:tcPr>
            <w:tcW w:w="2052" w:type="pct"/>
            <w:vAlign w:val="bottom"/>
          </w:tcPr>
          <w:p w14:paraId="1A25117A" w14:textId="2742945A" w:rsidR="00E93401" w:rsidRPr="006A6D30" w:rsidRDefault="00E93401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58" w:type="pct"/>
            <w:vAlign w:val="bottom"/>
          </w:tcPr>
          <w:p w14:paraId="1B1C3B4E" w14:textId="5BB971FB" w:rsidR="00E93401" w:rsidRPr="006A6D30" w:rsidRDefault="00E93401" w:rsidP="00E93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251BEBD7" w14:textId="77777777" w:rsidR="00E93401" w:rsidRPr="006A6D30" w:rsidRDefault="00E93401" w:rsidP="00E93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B335C0A" w14:textId="745698ED" w:rsidR="00E93401" w:rsidRPr="006A6D30" w:rsidRDefault="00E93401" w:rsidP="006D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3C5EC9AB" w14:textId="77777777" w:rsidR="00E93401" w:rsidRPr="006A6D30" w:rsidRDefault="00E93401" w:rsidP="00E93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B6B7D64" w14:textId="552B7EE0" w:rsidR="00E93401" w:rsidRPr="006A6D30" w:rsidRDefault="00AA32E8" w:rsidP="00E93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641</w:t>
            </w:r>
          </w:p>
        </w:tc>
        <w:tc>
          <w:tcPr>
            <w:tcW w:w="131" w:type="pct"/>
            <w:gridSpan w:val="2"/>
            <w:vAlign w:val="bottom"/>
          </w:tcPr>
          <w:p w14:paraId="05B617C2" w14:textId="77777777" w:rsidR="00E93401" w:rsidRPr="006A6D30" w:rsidRDefault="00E93401" w:rsidP="00E93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35BA2A52" w14:textId="5A720B27" w:rsidR="00E93401" w:rsidRPr="006A6D30" w:rsidRDefault="00E93401" w:rsidP="00E93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93401" w:rsidRPr="006A6D30" w14:paraId="7438DB06" w14:textId="77777777" w:rsidTr="009E050D">
        <w:trPr>
          <w:trHeight w:val="254"/>
        </w:trPr>
        <w:tc>
          <w:tcPr>
            <w:tcW w:w="2052" w:type="pct"/>
            <w:vAlign w:val="bottom"/>
          </w:tcPr>
          <w:p w14:paraId="745E1279" w14:textId="77777777" w:rsidR="00E93401" w:rsidRPr="006A6D30" w:rsidRDefault="00E93401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8" w:type="pct"/>
            <w:vAlign w:val="bottom"/>
          </w:tcPr>
          <w:p w14:paraId="57F7A783" w14:textId="77777777" w:rsidR="00E93401" w:rsidRPr="006A6D30" w:rsidRDefault="00E93401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52E23AA9" w14:textId="77777777" w:rsidR="00E93401" w:rsidRPr="006A6D30" w:rsidRDefault="00E93401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BF138B7" w14:textId="77777777" w:rsidR="00E93401" w:rsidRPr="006A6D30" w:rsidRDefault="00E93401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00199DB9" w14:textId="77777777" w:rsidR="00E93401" w:rsidRPr="006A6D30" w:rsidRDefault="00E93401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1C4827E" w14:textId="77777777" w:rsidR="00E93401" w:rsidRPr="006A6D30" w:rsidRDefault="00E93401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1ACF1623" w14:textId="77777777" w:rsidR="00E93401" w:rsidRPr="006A6D30" w:rsidRDefault="00E93401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1590EF4B" w14:textId="77777777" w:rsidR="00E93401" w:rsidRPr="006A6D30" w:rsidRDefault="00E93401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93401" w:rsidRPr="006A6D30" w14:paraId="07AE984F" w14:textId="77777777" w:rsidTr="009E050D">
        <w:trPr>
          <w:trHeight w:val="173"/>
        </w:trPr>
        <w:tc>
          <w:tcPr>
            <w:tcW w:w="2052" w:type="pct"/>
            <w:vAlign w:val="bottom"/>
          </w:tcPr>
          <w:p w14:paraId="443759A9" w14:textId="77777777" w:rsidR="00E93401" w:rsidRPr="006A6D30" w:rsidRDefault="00E93401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8" w:type="pct"/>
            <w:vAlign w:val="bottom"/>
          </w:tcPr>
          <w:p w14:paraId="1A777234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7364E524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00B79563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1DEA9B75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C5A9C97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4B361DF7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76286B70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3401" w:rsidRPr="006A6D30" w14:paraId="3457FE96" w14:textId="77777777" w:rsidTr="009E050D">
        <w:trPr>
          <w:trHeight w:val="191"/>
        </w:trPr>
        <w:tc>
          <w:tcPr>
            <w:tcW w:w="2052" w:type="pct"/>
            <w:vAlign w:val="bottom"/>
          </w:tcPr>
          <w:p w14:paraId="5015C279" w14:textId="77777777" w:rsidR="00E93401" w:rsidRPr="006A6D30" w:rsidRDefault="00E93401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8" w:type="pct"/>
            <w:vAlign w:val="bottom"/>
          </w:tcPr>
          <w:p w14:paraId="6DD28980" w14:textId="447136D3" w:rsidR="00E93401" w:rsidRPr="006A6D30" w:rsidRDefault="00AA32E8" w:rsidP="000C536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707</w:t>
            </w:r>
          </w:p>
        </w:tc>
        <w:tc>
          <w:tcPr>
            <w:tcW w:w="128" w:type="pct"/>
            <w:vAlign w:val="bottom"/>
          </w:tcPr>
          <w:p w14:paraId="40F1E2C5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A956F5E" w14:textId="30D2C632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674</w:t>
            </w:r>
          </w:p>
        </w:tc>
        <w:tc>
          <w:tcPr>
            <w:tcW w:w="130" w:type="pct"/>
            <w:vAlign w:val="bottom"/>
          </w:tcPr>
          <w:p w14:paraId="71DE2DC8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38F3A2E" w14:textId="65570C83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707</w:t>
            </w:r>
          </w:p>
        </w:tc>
        <w:tc>
          <w:tcPr>
            <w:tcW w:w="131" w:type="pct"/>
            <w:gridSpan w:val="2"/>
            <w:vAlign w:val="bottom"/>
          </w:tcPr>
          <w:p w14:paraId="58B7DF89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2107691B" w14:textId="13DBAC0E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674</w:t>
            </w:r>
          </w:p>
        </w:tc>
      </w:tr>
      <w:tr w:rsidR="00E93401" w:rsidRPr="006A6D30" w14:paraId="5DD47F30" w14:textId="77777777" w:rsidTr="009E050D">
        <w:trPr>
          <w:trHeight w:val="191"/>
        </w:trPr>
        <w:tc>
          <w:tcPr>
            <w:tcW w:w="2052" w:type="pct"/>
            <w:vAlign w:val="bottom"/>
          </w:tcPr>
          <w:p w14:paraId="2ECE88CD" w14:textId="77777777" w:rsidR="00E93401" w:rsidRPr="006A6D30" w:rsidRDefault="00E93401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8" w:type="pct"/>
            <w:vAlign w:val="bottom"/>
          </w:tcPr>
          <w:p w14:paraId="4462DED0" w14:textId="77777777" w:rsidR="00E93401" w:rsidRPr="006A6D30" w:rsidRDefault="00E93401" w:rsidP="00971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200AB033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551657D0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5533A4BF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9441997" w14:textId="3E5DEE5B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16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200</w:t>
            </w:r>
          </w:p>
        </w:tc>
        <w:tc>
          <w:tcPr>
            <w:tcW w:w="131" w:type="pct"/>
            <w:gridSpan w:val="2"/>
            <w:vAlign w:val="bottom"/>
          </w:tcPr>
          <w:p w14:paraId="04968668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1DAF0160" w14:textId="731CC286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15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993</w:t>
            </w:r>
          </w:p>
        </w:tc>
      </w:tr>
      <w:tr w:rsidR="00E93401" w:rsidRPr="006A6D30" w14:paraId="4DFF2241" w14:textId="77777777" w:rsidTr="009E050D">
        <w:trPr>
          <w:trHeight w:val="254"/>
        </w:trPr>
        <w:tc>
          <w:tcPr>
            <w:tcW w:w="2052" w:type="pct"/>
            <w:vAlign w:val="bottom"/>
          </w:tcPr>
          <w:p w14:paraId="3C2040EF" w14:textId="77777777" w:rsidR="00E93401" w:rsidRPr="006A6D30" w:rsidRDefault="00E93401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8" w:type="pct"/>
            <w:vAlign w:val="bottom"/>
          </w:tcPr>
          <w:p w14:paraId="3C67EB43" w14:textId="77777777" w:rsidR="00E93401" w:rsidRPr="006A6D30" w:rsidRDefault="00E93401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79B94C64" w14:textId="77777777" w:rsidR="00E93401" w:rsidRPr="006A6D30" w:rsidRDefault="00E93401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54B49D7A" w14:textId="77777777" w:rsidR="00E93401" w:rsidRPr="006A6D30" w:rsidRDefault="00E93401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300A229E" w14:textId="77777777" w:rsidR="00E93401" w:rsidRPr="006A6D30" w:rsidRDefault="00E93401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FDEE450" w14:textId="77777777" w:rsidR="00E93401" w:rsidRPr="006A6D30" w:rsidRDefault="00E93401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74E98D87" w14:textId="77777777" w:rsidR="00E93401" w:rsidRPr="006A6D30" w:rsidRDefault="00E93401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3EE76449" w14:textId="77777777" w:rsidR="00E93401" w:rsidRPr="006A6D30" w:rsidRDefault="00E93401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93401" w:rsidRPr="006A6D30" w14:paraId="15505052" w14:textId="77777777" w:rsidTr="009E050D">
        <w:trPr>
          <w:trHeight w:val="137"/>
        </w:trPr>
        <w:tc>
          <w:tcPr>
            <w:tcW w:w="2052" w:type="pct"/>
            <w:vAlign w:val="bottom"/>
          </w:tcPr>
          <w:p w14:paraId="4FD1FA5E" w14:textId="77777777" w:rsidR="00E93401" w:rsidRPr="006A6D30" w:rsidRDefault="00E93401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8" w:type="pct"/>
            <w:vAlign w:val="bottom"/>
          </w:tcPr>
          <w:p w14:paraId="457ED16C" w14:textId="77777777" w:rsidR="00E93401" w:rsidRPr="006A6D30" w:rsidRDefault="00E93401" w:rsidP="000C536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2D34FDF1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4FEDAFE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20243750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86AC743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236B2EF5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61F529C5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93401" w:rsidRPr="006A6D30" w14:paraId="6E35CB3F" w14:textId="77777777" w:rsidTr="009E050D">
        <w:tc>
          <w:tcPr>
            <w:tcW w:w="2052" w:type="pct"/>
            <w:vAlign w:val="bottom"/>
          </w:tcPr>
          <w:p w14:paraId="452626E4" w14:textId="77777777" w:rsidR="00E93401" w:rsidRPr="006A6D30" w:rsidRDefault="00E93401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8" w:type="pct"/>
            <w:vAlign w:val="bottom"/>
          </w:tcPr>
          <w:p w14:paraId="63AECF25" w14:textId="439DFF62" w:rsidR="00E93401" w:rsidRPr="006A6D30" w:rsidRDefault="00AA32E8" w:rsidP="00117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516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444DA1DF" w14:textId="77777777" w:rsidR="00E93401" w:rsidRPr="006A6D30" w:rsidRDefault="00E93401" w:rsidP="00DA7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147C346" w14:textId="77777777" w:rsidR="00E93401" w:rsidRPr="006A6D30" w:rsidRDefault="00E93401" w:rsidP="00DA7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691B3768" w14:textId="77777777" w:rsidR="00E93401" w:rsidRPr="006A6D30" w:rsidRDefault="00E93401" w:rsidP="00DA7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4298F09" w14:textId="77777777" w:rsidR="00E93401" w:rsidRPr="006A6D30" w:rsidRDefault="00E93401" w:rsidP="00713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vAlign w:val="bottom"/>
          </w:tcPr>
          <w:p w14:paraId="59612894" w14:textId="77777777" w:rsidR="00E93401" w:rsidRPr="006A6D30" w:rsidRDefault="00E93401" w:rsidP="00DA7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7F5EAD93" w14:textId="77777777" w:rsidR="00E93401" w:rsidRPr="006A6D30" w:rsidRDefault="00E93401" w:rsidP="00DA7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93401" w:rsidRPr="006A6D30" w14:paraId="28DBCD17" w14:textId="77777777" w:rsidTr="009E050D">
        <w:tc>
          <w:tcPr>
            <w:tcW w:w="2052" w:type="pct"/>
            <w:vAlign w:val="bottom"/>
          </w:tcPr>
          <w:p w14:paraId="20C330FE" w14:textId="77777777" w:rsidR="00E93401" w:rsidRPr="006A6D30" w:rsidRDefault="00E93401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8" w:type="pct"/>
            <w:vAlign w:val="bottom"/>
          </w:tcPr>
          <w:p w14:paraId="7B3B328C" w14:textId="39681C6B" w:rsidR="00E93401" w:rsidRPr="006A6D30" w:rsidRDefault="00AA32E8" w:rsidP="000C536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188</w:t>
            </w:r>
            <w:r w:rsidR="00E93401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694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290F207E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45E5086" w14:textId="2D89F09D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181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480</w:t>
            </w:r>
          </w:p>
        </w:tc>
        <w:tc>
          <w:tcPr>
            <w:tcW w:w="130" w:type="pct"/>
            <w:vAlign w:val="bottom"/>
          </w:tcPr>
          <w:p w14:paraId="7143FAD8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7FB2C53" w14:textId="0FCD629D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187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889</w:t>
            </w:r>
          </w:p>
        </w:tc>
        <w:tc>
          <w:tcPr>
            <w:tcW w:w="131" w:type="pct"/>
            <w:gridSpan w:val="2"/>
            <w:vAlign w:val="bottom"/>
          </w:tcPr>
          <w:p w14:paraId="59E04FBB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0D5FA223" w14:textId="10092EAD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181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480</w:t>
            </w:r>
          </w:p>
        </w:tc>
      </w:tr>
      <w:tr w:rsidR="00E93401" w:rsidRPr="006A6D30" w14:paraId="2B6F56CA" w14:textId="77777777" w:rsidTr="009E050D">
        <w:tc>
          <w:tcPr>
            <w:tcW w:w="2052" w:type="pct"/>
            <w:vAlign w:val="bottom"/>
          </w:tcPr>
          <w:p w14:paraId="1357C3EC" w14:textId="77777777" w:rsidR="00E93401" w:rsidRPr="006A6D30" w:rsidRDefault="00E93401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8" w:type="pct"/>
            <w:vAlign w:val="bottom"/>
          </w:tcPr>
          <w:p w14:paraId="29040309" w14:textId="0361D00A" w:rsidR="00E93401" w:rsidRPr="006A6D30" w:rsidRDefault="00AA32E8" w:rsidP="000C536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22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476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19F542FE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117D221" w14:textId="01224483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895</w:t>
            </w:r>
          </w:p>
        </w:tc>
        <w:tc>
          <w:tcPr>
            <w:tcW w:w="130" w:type="pct"/>
            <w:vAlign w:val="bottom"/>
          </w:tcPr>
          <w:p w14:paraId="39E51D3F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59FCB09" w14:textId="186463A4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22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476</w:t>
            </w:r>
          </w:p>
        </w:tc>
        <w:tc>
          <w:tcPr>
            <w:tcW w:w="131" w:type="pct"/>
            <w:gridSpan w:val="2"/>
            <w:vAlign w:val="bottom"/>
          </w:tcPr>
          <w:p w14:paraId="7E3CE73E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0180209A" w14:textId="30E62790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895</w:t>
            </w:r>
          </w:p>
        </w:tc>
      </w:tr>
      <w:tr w:rsidR="00E93401" w:rsidRPr="006A6D30" w14:paraId="7E6532A4" w14:textId="77777777" w:rsidTr="009E050D">
        <w:tc>
          <w:tcPr>
            <w:tcW w:w="2052" w:type="pct"/>
            <w:vAlign w:val="bottom"/>
          </w:tcPr>
          <w:p w14:paraId="6961489E" w14:textId="77777777" w:rsidR="00E93401" w:rsidRPr="006A6D30" w:rsidRDefault="00E93401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8" w:type="pct"/>
            <w:vAlign w:val="bottom"/>
          </w:tcPr>
          <w:p w14:paraId="542BB472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2BB64FE2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0C235C1C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43914AD4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7F08ABF" w14:textId="3BBE8E49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130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113</w:t>
            </w:r>
          </w:p>
        </w:tc>
        <w:tc>
          <w:tcPr>
            <w:tcW w:w="131" w:type="pct"/>
            <w:gridSpan w:val="2"/>
            <w:vAlign w:val="bottom"/>
          </w:tcPr>
          <w:p w14:paraId="22079229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177F0165" w14:textId="11A404AA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189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989</w:t>
            </w:r>
          </w:p>
        </w:tc>
      </w:tr>
      <w:tr w:rsidR="00E93401" w:rsidRPr="006A6D30" w14:paraId="78B0C5A2" w14:textId="77777777" w:rsidTr="009E050D">
        <w:tc>
          <w:tcPr>
            <w:tcW w:w="2052" w:type="pct"/>
            <w:vAlign w:val="bottom"/>
          </w:tcPr>
          <w:p w14:paraId="0B54AB34" w14:textId="77777777" w:rsidR="00E93401" w:rsidRPr="006A6D30" w:rsidRDefault="00E93401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รายได้ค่าเช่าพื้นที่</w:t>
            </w:r>
          </w:p>
        </w:tc>
        <w:tc>
          <w:tcPr>
            <w:tcW w:w="658" w:type="pct"/>
            <w:vAlign w:val="bottom"/>
          </w:tcPr>
          <w:p w14:paraId="4A38937A" w14:textId="0DE1DD8B" w:rsidR="00E93401" w:rsidRPr="006A6D30" w:rsidRDefault="00AA32E8" w:rsidP="000C536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051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777E81E3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B49E81C" w14:textId="7AE0E701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051</w:t>
            </w:r>
          </w:p>
        </w:tc>
        <w:tc>
          <w:tcPr>
            <w:tcW w:w="130" w:type="pct"/>
            <w:vAlign w:val="bottom"/>
          </w:tcPr>
          <w:p w14:paraId="6D5A63BE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FB16D9B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vAlign w:val="bottom"/>
          </w:tcPr>
          <w:p w14:paraId="14C69746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21A6023E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93401" w:rsidRPr="006A6D30" w14:paraId="6FEB8B33" w14:textId="77777777" w:rsidTr="009E050D">
        <w:tc>
          <w:tcPr>
            <w:tcW w:w="2052" w:type="pct"/>
            <w:vAlign w:val="bottom"/>
          </w:tcPr>
          <w:p w14:paraId="309AD223" w14:textId="77777777" w:rsidR="00E93401" w:rsidRPr="006A6D30" w:rsidRDefault="00E93401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8" w:type="pct"/>
            <w:vAlign w:val="bottom"/>
          </w:tcPr>
          <w:p w14:paraId="3E7C4CFA" w14:textId="3F3DC9FA" w:rsidR="00E93401" w:rsidRPr="006A6D30" w:rsidRDefault="00AA32E8" w:rsidP="000C536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396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41A1D881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8FBA3DA" w14:textId="090237EB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23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382</w:t>
            </w:r>
          </w:p>
        </w:tc>
        <w:tc>
          <w:tcPr>
            <w:tcW w:w="130" w:type="pct"/>
            <w:vAlign w:val="bottom"/>
          </w:tcPr>
          <w:p w14:paraId="68C9DDFA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3559C5C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vAlign w:val="bottom"/>
          </w:tcPr>
          <w:p w14:paraId="265C356A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3A79DBA1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93401" w:rsidRPr="006A6D30" w14:paraId="2A3A44AF" w14:textId="77777777" w:rsidTr="009E050D">
        <w:tc>
          <w:tcPr>
            <w:tcW w:w="2052" w:type="pct"/>
            <w:vAlign w:val="bottom"/>
          </w:tcPr>
          <w:p w14:paraId="3A4809F4" w14:textId="77777777" w:rsidR="00E93401" w:rsidRPr="006A6D30" w:rsidRDefault="00E93401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8" w:type="pct"/>
            <w:vAlign w:val="bottom"/>
          </w:tcPr>
          <w:p w14:paraId="78B2BB2A" w14:textId="77777777" w:rsidR="00E93401" w:rsidRPr="006A6D30" w:rsidRDefault="00E93401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7BC33F2D" w14:textId="77777777" w:rsidR="00E93401" w:rsidRPr="006A6D30" w:rsidRDefault="00E93401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0C5BAA8B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33AA6074" w14:textId="77777777" w:rsidR="00E93401" w:rsidRPr="006A6D30" w:rsidRDefault="00E93401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A430055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67708D93" w14:textId="77777777" w:rsidR="00E93401" w:rsidRPr="006A6D30" w:rsidRDefault="00E93401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63F4324B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93401" w:rsidRPr="006A6D30" w14:paraId="257E5A9C" w14:textId="77777777" w:rsidTr="009E050D">
        <w:tc>
          <w:tcPr>
            <w:tcW w:w="2052" w:type="pct"/>
            <w:vAlign w:val="bottom"/>
          </w:tcPr>
          <w:p w14:paraId="1869B476" w14:textId="77777777" w:rsidR="00E93401" w:rsidRPr="006A6D30" w:rsidRDefault="00E93401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บริษัทย่อยของการร่วมค้า</w:t>
            </w:r>
          </w:p>
        </w:tc>
        <w:tc>
          <w:tcPr>
            <w:tcW w:w="658" w:type="pct"/>
            <w:vAlign w:val="bottom"/>
          </w:tcPr>
          <w:p w14:paraId="2A3CBFE7" w14:textId="77777777" w:rsidR="00E93401" w:rsidRPr="006A6D30" w:rsidRDefault="00E93401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779ABAC2" w14:textId="77777777" w:rsidR="00E93401" w:rsidRPr="006A6D30" w:rsidRDefault="00E93401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05FBAD60" w14:textId="77777777" w:rsidR="00E93401" w:rsidRPr="006A6D30" w:rsidRDefault="00E93401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2336E9F5" w14:textId="77777777" w:rsidR="00E93401" w:rsidRPr="006A6D30" w:rsidRDefault="00E93401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CBA2AAF" w14:textId="77777777" w:rsidR="00E93401" w:rsidRPr="006A6D30" w:rsidRDefault="00E93401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5D042469" w14:textId="77777777" w:rsidR="00E93401" w:rsidRPr="006A6D30" w:rsidRDefault="00E93401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02F5A9C3" w14:textId="77777777" w:rsidR="00E93401" w:rsidRPr="006A6D30" w:rsidRDefault="00E93401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93401" w:rsidRPr="006A6D30" w14:paraId="66DEDBC5" w14:textId="77777777" w:rsidTr="009E050D">
        <w:tc>
          <w:tcPr>
            <w:tcW w:w="2052" w:type="pct"/>
            <w:vAlign w:val="bottom"/>
          </w:tcPr>
          <w:p w14:paraId="7B66D20F" w14:textId="77777777" w:rsidR="00E93401" w:rsidRPr="006A6D30" w:rsidRDefault="00E93401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8" w:type="pct"/>
            <w:vAlign w:val="bottom"/>
          </w:tcPr>
          <w:p w14:paraId="329593EB" w14:textId="38099951" w:rsidR="00E93401" w:rsidRPr="006A6D30" w:rsidRDefault="00AA32E8" w:rsidP="00FB2DD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661</w:t>
            </w:r>
          </w:p>
        </w:tc>
        <w:tc>
          <w:tcPr>
            <w:tcW w:w="128" w:type="pct"/>
            <w:vAlign w:val="bottom"/>
          </w:tcPr>
          <w:p w14:paraId="2F586BA0" w14:textId="77777777" w:rsidR="00E93401" w:rsidRPr="006A6D30" w:rsidRDefault="00E93401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E259703" w14:textId="77777777" w:rsidR="00E93401" w:rsidRPr="006A6D30" w:rsidRDefault="00E93401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331F4FA4" w14:textId="77777777" w:rsidR="00E93401" w:rsidRPr="006A6D30" w:rsidRDefault="00E93401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33F22AA" w14:textId="13292B15" w:rsidR="00E93401" w:rsidRPr="006A6D30" w:rsidRDefault="00AA32E8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6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661</w:t>
            </w:r>
          </w:p>
        </w:tc>
        <w:tc>
          <w:tcPr>
            <w:tcW w:w="131" w:type="pct"/>
            <w:gridSpan w:val="2"/>
            <w:vAlign w:val="bottom"/>
          </w:tcPr>
          <w:p w14:paraId="3821B6AA" w14:textId="77777777" w:rsidR="00E93401" w:rsidRPr="006A6D30" w:rsidRDefault="00E93401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0069689C" w14:textId="77777777" w:rsidR="00E93401" w:rsidRPr="006A6D30" w:rsidRDefault="00E93401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93401" w:rsidRPr="006A6D30" w14:paraId="6319354C" w14:textId="77777777" w:rsidTr="009E050D">
        <w:tc>
          <w:tcPr>
            <w:tcW w:w="2052" w:type="pct"/>
            <w:vAlign w:val="bottom"/>
          </w:tcPr>
          <w:p w14:paraId="0EA21021" w14:textId="77777777" w:rsidR="00E93401" w:rsidRPr="006A6D30" w:rsidRDefault="00E93401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8" w:type="pct"/>
            <w:vAlign w:val="bottom"/>
          </w:tcPr>
          <w:p w14:paraId="7A5171A4" w14:textId="77777777" w:rsidR="00E93401" w:rsidRPr="006A6D30" w:rsidRDefault="00E93401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21818E80" w14:textId="77777777" w:rsidR="00E93401" w:rsidRPr="006A6D30" w:rsidRDefault="00E93401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024489F6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1A6D6475" w14:textId="77777777" w:rsidR="00E93401" w:rsidRPr="006A6D30" w:rsidRDefault="00E93401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1B397EC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11D82B27" w14:textId="77777777" w:rsidR="00E93401" w:rsidRPr="006A6D30" w:rsidRDefault="00E93401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2CFC38BB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93401" w:rsidRPr="006A6D30" w14:paraId="3B38C4AB" w14:textId="77777777" w:rsidTr="009E050D">
        <w:tc>
          <w:tcPr>
            <w:tcW w:w="2052" w:type="pct"/>
            <w:vAlign w:val="bottom"/>
          </w:tcPr>
          <w:p w14:paraId="591E9CDE" w14:textId="77777777" w:rsidR="00E93401" w:rsidRPr="006A6D30" w:rsidRDefault="00E93401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8" w:type="pct"/>
            <w:vAlign w:val="bottom"/>
          </w:tcPr>
          <w:p w14:paraId="0674DEF2" w14:textId="77777777" w:rsidR="00E93401" w:rsidRPr="006A6D30" w:rsidRDefault="00E93401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4C99ABC7" w14:textId="77777777" w:rsidR="00E93401" w:rsidRPr="006A6D30" w:rsidRDefault="00E93401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E5FBE2B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7A0F5F65" w14:textId="77777777" w:rsidR="00E93401" w:rsidRPr="006A6D30" w:rsidRDefault="00E93401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ACB957C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2F329030" w14:textId="77777777" w:rsidR="00E93401" w:rsidRPr="006A6D30" w:rsidRDefault="00E93401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41D2489F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93401" w:rsidRPr="006A6D30" w14:paraId="5AC58D81" w14:textId="77777777" w:rsidTr="009E050D">
        <w:tc>
          <w:tcPr>
            <w:tcW w:w="2052" w:type="pct"/>
            <w:vAlign w:val="bottom"/>
          </w:tcPr>
          <w:p w14:paraId="0BDDA3D9" w14:textId="77777777" w:rsidR="00E93401" w:rsidRPr="006A6D30" w:rsidRDefault="00E93401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8" w:type="pct"/>
            <w:vAlign w:val="bottom"/>
          </w:tcPr>
          <w:p w14:paraId="50E3797F" w14:textId="3A98015B" w:rsidR="00E93401" w:rsidRPr="006A6D30" w:rsidRDefault="00AA32E8" w:rsidP="007132B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012</w:t>
            </w:r>
          </w:p>
        </w:tc>
        <w:tc>
          <w:tcPr>
            <w:tcW w:w="128" w:type="pct"/>
            <w:vAlign w:val="bottom"/>
          </w:tcPr>
          <w:p w14:paraId="41B8E9C8" w14:textId="77777777" w:rsidR="00E93401" w:rsidRPr="006A6D30" w:rsidRDefault="00E93401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DED8607" w14:textId="2FBF2B5F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894</w:t>
            </w:r>
          </w:p>
        </w:tc>
        <w:tc>
          <w:tcPr>
            <w:tcW w:w="130" w:type="pct"/>
            <w:vAlign w:val="bottom"/>
          </w:tcPr>
          <w:p w14:paraId="4C3BBBB8" w14:textId="77777777" w:rsidR="00E93401" w:rsidRPr="006A6D30" w:rsidRDefault="00E93401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A9D6161" w14:textId="57E2458A" w:rsidR="00E93401" w:rsidRPr="006A6D30" w:rsidRDefault="00AA32E8" w:rsidP="00713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012</w:t>
            </w:r>
          </w:p>
        </w:tc>
        <w:tc>
          <w:tcPr>
            <w:tcW w:w="131" w:type="pct"/>
            <w:gridSpan w:val="2"/>
            <w:vAlign w:val="bottom"/>
          </w:tcPr>
          <w:p w14:paraId="72AD906A" w14:textId="77777777" w:rsidR="00E93401" w:rsidRPr="006A6D30" w:rsidRDefault="00E93401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078A2BF8" w14:textId="2A8F1797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894</w:t>
            </w:r>
          </w:p>
        </w:tc>
      </w:tr>
      <w:tr w:rsidR="00E93401" w:rsidRPr="006A6D30" w14:paraId="34535B69" w14:textId="77777777" w:rsidTr="009E050D">
        <w:tc>
          <w:tcPr>
            <w:tcW w:w="2052" w:type="pct"/>
            <w:vAlign w:val="bottom"/>
          </w:tcPr>
          <w:p w14:paraId="67D2617B" w14:textId="77777777" w:rsidR="00E93401" w:rsidRPr="006A6D30" w:rsidRDefault="00E93401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8" w:type="pct"/>
            <w:vAlign w:val="bottom"/>
          </w:tcPr>
          <w:p w14:paraId="0CF2A0CD" w14:textId="77777777" w:rsidR="00E93401" w:rsidRPr="006A6D30" w:rsidRDefault="00E93401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530F8847" w14:textId="77777777" w:rsidR="00E93401" w:rsidRPr="006A6D30" w:rsidRDefault="00E93401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5EBE14A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152E9107" w14:textId="77777777" w:rsidR="00E93401" w:rsidRPr="006A6D30" w:rsidRDefault="00E93401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67E7569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2C6B1C01" w14:textId="77777777" w:rsidR="00E93401" w:rsidRPr="006A6D30" w:rsidRDefault="00E93401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241E2A8E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93401" w:rsidRPr="006A6D30" w14:paraId="4F3BAD29" w14:textId="77777777" w:rsidTr="009E050D">
        <w:tc>
          <w:tcPr>
            <w:tcW w:w="2052" w:type="pct"/>
            <w:vAlign w:val="bottom"/>
          </w:tcPr>
          <w:p w14:paraId="2839871A" w14:textId="77777777" w:rsidR="00E93401" w:rsidRPr="006A6D30" w:rsidRDefault="00E93401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58" w:type="pct"/>
            <w:vAlign w:val="bottom"/>
          </w:tcPr>
          <w:p w14:paraId="4200CAA9" w14:textId="77777777" w:rsidR="00E93401" w:rsidRPr="006A6D30" w:rsidRDefault="00E93401" w:rsidP="000C5361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336B838C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EA256A5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74E2C809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B210824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" w:type="pct"/>
            <w:vAlign w:val="bottom"/>
          </w:tcPr>
          <w:p w14:paraId="7D42251E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6D96DA25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3401" w:rsidRPr="006A6D30" w14:paraId="3D36F353" w14:textId="77777777" w:rsidTr="009E050D">
        <w:tc>
          <w:tcPr>
            <w:tcW w:w="2052" w:type="pct"/>
            <w:vAlign w:val="bottom"/>
          </w:tcPr>
          <w:p w14:paraId="3F6ED124" w14:textId="77777777" w:rsidR="00E93401" w:rsidRPr="006A6D30" w:rsidRDefault="00E93401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58" w:type="pct"/>
            <w:vAlign w:val="bottom"/>
          </w:tcPr>
          <w:p w14:paraId="195A245A" w14:textId="6B5EDAEA" w:rsidR="00E93401" w:rsidRPr="006A6D30" w:rsidRDefault="00AA32E8" w:rsidP="000C5361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108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242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3231551B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299AC06E" w14:textId="5275604A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115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327</w:t>
            </w:r>
          </w:p>
        </w:tc>
        <w:tc>
          <w:tcPr>
            <w:tcW w:w="130" w:type="pct"/>
            <w:vAlign w:val="bottom"/>
          </w:tcPr>
          <w:p w14:paraId="30D50AB6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808BE48" w14:textId="528A0DE8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52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624</w:t>
            </w:r>
          </w:p>
        </w:tc>
        <w:tc>
          <w:tcPr>
            <w:tcW w:w="128" w:type="pct"/>
            <w:vAlign w:val="bottom"/>
          </w:tcPr>
          <w:p w14:paraId="0278CC04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6F3772AB" w14:textId="6F02A74C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55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926</w:t>
            </w:r>
          </w:p>
        </w:tc>
      </w:tr>
      <w:tr w:rsidR="00E93401" w:rsidRPr="006A6D30" w14:paraId="3BA08407" w14:textId="77777777" w:rsidTr="009E050D">
        <w:tc>
          <w:tcPr>
            <w:tcW w:w="2052" w:type="pct"/>
            <w:vAlign w:val="bottom"/>
          </w:tcPr>
          <w:p w14:paraId="0021829C" w14:textId="77777777" w:rsidR="00E93401" w:rsidRPr="006A6D30" w:rsidRDefault="00E93401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58" w:type="pct"/>
            <w:vAlign w:val="bottom"/>
          </w:tcPr>
          <w:p w14:paraId="209C4AC7" w14:textId="18F67D34" w:rsidR="00E93401" w:rsidRPr="006A6D30" w:rsidRDefault="00AA32E8" w:rsidP="000C5361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234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26ED7F4D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00396805" w14:textId="54D7FE63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111</w:t>
            </w:r>
          </w:p>
        </w:tc>
        <w:tc>
          <w:tcPr>
            <w:tcW w:w="130" w:type="pct"/>
            <w:vAlign w:val="bottom"/>
          </w:tcPr>
          <w:p w14:paraId="35584063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5AAF521" w14:textId="4465A96C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093</w:t>
            </w:r>
          </w:p>
        </w:tc>
        <w:tc>
          <w:tcPr>
            <w:tcW w:w="128" w:type="pct"/>
            <w:vAlign w:val="bottom"/>
          </w:tcPr>
          <w:p w14:paraId="5A8AA8B6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14773107" w14:textId="15434569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822</w:t>
            </w:r>
          </w:p>
        </w:tc>
      </w:tr>
      <w:tr w:rsidR="00E93401" w:rsidRPr="006A6D30" w14:paraId="402D4F11" w14:textId="77777777" w:rsidTr="009E050D">
        <w:tc>
          <w:tcPr>
            <w:tcW w:w="2052" w:type="pct"/>
            <w:vAlign w:val="bottom"/>
          </w:tcPr>
          <w:p w14:paraId="17F5DA03" w14:textId="77777777" w:rsidR="00E93401" w:rsidRPr="006A6D30" w:rsidRDefault="00E93401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4DB953EB" w14:textId="33DB9F04" w:rsidR="00E93401" w:rsidRPr="006A6D30" w:rsidRDefault="00AA32E8" w:rsidP="000C5361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011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59D54C5D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66DF7E80" w14:textId="1C85C0B5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590</w:t>
            </w:r>
          </w:p>
        </w:tc>
        <w:tc>
          <w:tcPr>
            <w:tcW w:w="130" w:type="pct"/>
            <w:vAlign w:val="bottom"/>
          </w:tcPr>
          <w:p w14:paraId="2704D1DD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7EF3CB32" w14:textId="13CB39FD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540</w:t>
            </w:r>
          </w:p>
        </w:tc>
        <w:tc>
          <w:tcPr>
            <w:tcW w:w="128" w:type="pct"/>
            <w:vAlign w:val="bottom"/>
          </w:tcPr>
          <w:p w14:paraId="69C73B0B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tcBorders>
              <w:bottom w:val="single" w:sz="4" w:space="0" w:color="auto"/>
            </w:tcBorders>
            <w:vAlign w:val="bottom"/>
          </w:tcPr>
          <w:p w14:paraId="1B30F4D5" w14:textId="13A88DB1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</w:t>
            </w:r>
            <w:r w:rsidR="00E934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499</w:t>
            </w:r>
          </w:p>
        </w:tc>
      </w:tr>
      <w:tr w:rsidR="00E93401" w:rsidRPr="006A6D30" w14:paraId="790950C0" w14:textId="77777777" w:rsidTr="009E050D">
        <w:tc>
          <w:tcPr>
            <w:tcW w:w="2052" w:type="pct"/>
            <w:vAlign w:val="bottom"/>
          </w:tcPr>
          <w:p w14:paraId="253F2827" w14:textId="77777777" w:rsidR="00E93401" w:rsidRPr="006A6D30" w:rsidRDefault="00E93401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42601" w14:textId="02A9D177" w:rsidR="00E93401" w:rsidRPr="006A6D30" w:rsidRDefault="00AA32E8" w:rsidP="000C5361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115</w:t>
            </w:r>
            <w:r w:rsidR="00E93401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487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6B62B2ED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721A4" w14:textId="62F1D3D9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125</w:t>
            </w:r>
            <w:r w:rsidR="00E93401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028</w:t>
            </w:r>
          </w:p>
        </w:tc>
        <w:tc>
          <w:tcPr>
            <w:tcW w:w="130" w:type="pct"/>
            <w:vAlign w:val="bottom"/>
          </w:tcPr>
          <w:p w14:paraId="29525E95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330FA" w14:textId="4AC5E905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56</w:t>
            </w:r>
            <w:r w:rsidR="00E93401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128" w:type="pct"/>
            <w:vAlign w:val="bottom"/>
          </w:tcPr>
          <w:p w14:paraId="0D7ABF2A" w14:textId="77777777" w:rsidR="00E93401" w:rsidRPr="006A6D30" w:rsidRDefault="00E93401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467A7" w14:textId="1D8BC0D3" w:rsidR="00E93401" w:rsidRPr="006A6D30" w:rsidRDefault="00AA32E8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62</w:t>
            </w:r>
            <w:r w:rsidR="00E93401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247</w:t>
            </w:r>
          </w:p>
        </w:tc>
      </w:tr>
    </w:tbl>
    <w:p w14:paraId="421EC44A" w14:textId="4BCB3666" w:rsidR="00F02D07" w:rsidRPr="006A6D30" w:rsidRDefault="00246D7B" w:rsidP="00F02D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lastRenderedPageBreak/>
        <w:t xml:space="preserve">ยอดคงเหลือกับกิจการที่เกี่ยวข้องกัน ณ วันที่ </w:t>
      </w:r>
      <w:r w:rsidR="00AA32E8" w:rsidRPr="00AA32E8">
        <w:rPr>
          <w:rFonts w:ascii="Angsana New" w:hAnsi="Angsana New" w:hint="cs"/>
          <w:spacing w:val="-2"/>
          <w:sz w:val="30"/>
          <w:szCs w:val="30"/>
        </w:rPr>
        <w:t>30</w:t>
      </w:r>
      <w:r w:rsidR="007E45C9" w:rsidRPr="006A6D3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EE0DEA" w:rsidRPr="006A6D30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126C68" w:rsidRPr="006A6D3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A32E8" w:rsidRPr="00AA32E8">
        <w:rPr>
          <w:rFonts w:ascii="Angsana New" w:hAnsi="Angsana New" w:hint="cs"/>
          <w:spacing w:val="-2"/>
          <w:sz w:val="30"/>
          <w:szCs w:val="30"/>
        </w:rPr>
        <w:t>2563</w:t>
      </w:r>
      <w:r w:rsidR="00DB28F4" w:rsidRPr="006A6D3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A32E8" w:rsidRPr="00AA32E8">
        <w:rPr>
          <w:rFonts w:ascii="Angsana New" w:hAnsi="Angsana New" w:hint="cs"/>
          <w:sz w:val="30"/>
          <w:szCs w:val="30"/>
        </w:rPr>
        <w:t>31</w:t>
      </w:r>
      <w:r w:rsidR="00DB28F4" w:rsidRPr="006A6D3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AA32E8" w:rsidRPr="00AA32E8">
        <w:rPr>
          <w:rFonts w:ascii="Angsana New" w:hAnsi="Angsana New" w:hint="cs"/>
          <w:sz w:val="30"/>
          <w:szCs w:val="30"/>
        </w:rPr>
        <w:t>2562</w:t>
      </w:r>
      <w:r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="00DB28F4" w:rsidRPr="006A6D30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15D3369" w14:textId="77777777" w:rsidR="00F02D07" w:rsidRPr="006A6D30" w:rsidRDefault="00F02D07" w:rsidP="00567E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263"/>
        <w:gridCol w:w="272"/>
        <w:gridCol w:w="1166"/>
        <w:gridCol w:w="268"/>
        <w:gridCol w:w="1168"/>
        <w:gridCol w:w="270"/>
        <w:gridCol w:w="1172"/>
      </w:tblGrid>
      <w:tr w:rsidR="000271C5" w:rsidRPr="006A6D30" w14:paraId="549809F0" w14:textId="77777777" w:rsidTr="009E050D">
        <w:trPr>
          <w:trHeight w:val="405"/>
        </w:trPr>
        <w:tc>
          <w:tcPr>
            <w:tcW w:w="2048" w:type="pct"/>
            <w:vAlign w:val="bottom"/>
          </w:tcPr>
          <w:p w14:paraId="5F8A0588" w14:textId="77777777" w:rsidR="000271C5" w:rsidRPr="006A6D30" w:rsidRDefault="000271C5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-</w:t>
            </w: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29" w:type="pct"/>
            <w:gridSpan w:val="3"/>
            <w:shd w:val="clear" w:color="auto" w:fill="auto"/>
            <w:vAlign w:val="bottom"/>
          </w:tcPr>
          <w:p w14:paraId="4D0309B2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897E2F6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3"/>
            <w:shd w:val="clear" w:color="auto" w:fill="auto"/>
            <w:vAlign w:val="bottom"/>
          </w:tcPr>
          <w:p w14:paraId="45EA9D0E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1C5" w:rsidRPr="006A6D30" w14:paraId="75666C72" w14:textId="77777777" w:rsidTr="009E050D">
        <w:trPr>
          <w:trHeight w:val="405"/>
        </w:trPr>
        <w:tc>
          <w:tcPr>
            <w:tcW w:w="2048" w:type="pct"/>
            <w:vAlign w:val="bottom"/>
          </w:tcPr>
          <w:p w14:paraId="67C20C95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1A69AC83" w14:textId="43406C9E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pacing w:val="-2"/>
                <w:sz w:val="30"/>
                <w:szCs w:val="30"/>
              </w:rPr>
              <w:t>30</w:t>
            </w:r>
            <w:r w:rsidR="007E45C9" w:rsidRPr="006A6D30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30BE525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5A62A830" w14:textId="563F9B1D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271C5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271C5" w:rsidRPr="006A6D3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5DB1AEC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11A48F47" w14:textId="51B59F92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pacing w:val="-2"/>
                <w:sz w:val="30"/>
                <w:szCs w:val="30"/>
              </w:rPr>
              <w:t>30</w:t>
            </w:r>
            <w:r w:rsidR="007E45C9" w:rsidRPr="006A6D30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1194B77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727108AB" w14:textId="7DB84EA8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271C5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271C5" w:rsidRPr="006A6D3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271C5" w:rsidRPr="006A6D30" w14:paraId="3A0D5F3A" w14:textId="77777777" w:rsidTr="009E050D">
        <w:trPr>
          <w:trHeight w:val="405"/>
        </w:trPr>
        <w:tc>
          <w:tcPr>
            <w:tcW w:w="2048" w:type="pct"/>
            <w:vAlign w:val="bottom"/>
          </w:tcPr>
          <w:p w14:paraId="755B5A01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4C98DDA9" w14:textId="74496996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F7C7BA1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059FA429" w14:textId="0FDC9D9B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869761C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60E4F95F" w14:textId="46E787C4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B3F8C40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5FF44BD0" w14:textId="0F526290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0271C5" w:rsidRPr="006A6D30" w14:paraId="277D3234" w14:textId="77777777" w:rsidTr="009E050D">
        <w:trPr>
          <w:trHeight w:val="405"/>
        </w:trPr>
        <w:tc>
          <w:tcPr>
            <w:tcW w:w="2048" w:type="pct"/>
            <w:vAlign w:val="bottom"/>
          </w:tcPr>
          <w:p w14:paraId="2E0B06CB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2" w:type="pct"/>
            <w:gridSpan w:val="7"/>
            <w:vAlign w:val="bottom"/>
          </w:tcPr>
          <w:p w14:paraId="78106199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1C5" w:rsidRPr="006A6D30" w14:paraId="37C6F162" w14:textId="77777777" w:rsidTr="009E050D">
        <w:trPr>
          <w:trHeight w:val="405"/>
        </w:trPr>
        <w:tc>
          <w:tcPr>
            <w:tcW w:w="2048" w:type="pct"/>
            <w:vAlign w:val="bottom"/>
          </w:tcPr>
          <w:p w14:paraId="08FBC60B" w14:textId="77777777" w:rsidR="000271C5" w:rsidRPr="006A6D30" w:rsidRDefault="000271C5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2952" w:type="pct"/>
            <w:gridSpan w:val="7"/>
            <w:vAlign w:val="bottom"/>
          </w:tcPr>
          <w:p w14:paraId="3DE93C9C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271C5" w:rsidRPr="006A6D30" w14:paraId="5DCE52DB" w14:textId="77777777" w:rsidTr="009E050D">
        <w:trPr>
          <w:trHeight w:val="389"/>
        </w:trPr>
        <w:tc>
          <w:tcPr>
            <w:tcW w:w="2048" w:type="pct"/>
            <w:vAlign w:val="bottom"/>
          </w:tcPr>
          <w:p w14:paraId="662705BB" w14:textId="77777777" w:rsidR="000271C5" w:rsidRPr="006A6D30" w:rsidRDefault="000271C5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68" w:type="pct"/>
            <w:vAlign w:val="bottom"/>
          </w:tcPr>
          <w:p w14:paraId="0213BB91" w14:textId="57018F7A" w:rsidR="000271C5" w:rsidRPr="006A6D30" w:rsidRDefault="00AA32E8" w:rsidP="006D7ECD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9869E4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319</w:t>
            </w:r>
            <w:r w:rsidR="009869E4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693</w:t>
            </w:r>
          </w:p>
        </w:tc>
        <w:tc>
          <w:tcPr>
            <w:tcW w:w="144" w:type="pct"/>
            <w:vAlign w:val="bottom"/>
          </w:tcPr>
          <w:p w14:paraId="4A0F5AFA" w14:textId="77777777" w:rsidR="000271C5" w:rsidRPr="006A6D30" w:rsidRDefault="000271C5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4A221698" w14:textId="219A2DBB" w:rsidR="000271C5" w:rsidRPr="006A6D30" w:rsidRDefault="00AA32E8" w:rsidP="0067767A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0271C5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277</w:t>
            </w:r>
            <w:r w:rsidR="000271C5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450</w:t>
            </w:r>
          </w:p>
        </w:tc>
        <w:tc>
          <w:tcPr>
            <w:tcW w:w="142" w:type="pct"/>
            <w:vAlign w:val="bottom"/>
          </w:tcPr>
          <w:p w14:paraId="18C993AC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0832E7C8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23F2A346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2E6E7013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271C5" w:rsidRPr="006A6D30" w14:paraId="75CADE07" w14:textId="77777777" w:rsidTr="009E050D">
        <w:trPr>
          <w:trHeight w:val="335"/>
        </w:trPr>
        <w:tc>
          <w:tcPr>
            <w:tcW w:w="2048" w:type="pct"/>
            <w:vAlign w:val="bottom"/>
          </w:tcPr>
          <w:p w14:paraId="4F4D801D" w14:textId="77777777" w:rsidR="000271C5" w:rsidRPr="006A6D30" w:rsidRDefault="000271C5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  <w:vAlign w:val="bottom"/>
          </w:tcPr>
          <w:p w14:paraId="6B38A93B" w14:textId="77777777" w:rsidR="000271C5" w:rsidRPr="006A6D30" w:rsidRDefault="000271C5" w:rsidP="000271C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77C12E52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491B0396" w14:textId="77777777" w:rsidR="000271C5" w:rsidRPr="006A6D30" w:rsidRDefault="000271C5" w:rsidP="0067767A">
            <w:pPr>
              <w:pStyle w:val="acctfourfigures"/>
              <w:tabs>
                <w:tab w:val="clear" w:pos="765"/>
                <w:tab w:val="decimal" w:pos="609"/>
                <w:tab w:val="decimal" w:pos="93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2C657ED0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4CBECBED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4EA21F2F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3C9330FB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71C5" w:rsidRPr="006A6D30" w14:paraId="4CDB4FA0" w14:textId="77777777" w:rsidTr="009E050D">
        <w:trPr>
          <w:trHeight w:val="389"/>
        </w:trPr>
        <w:tc>
          <w:tcPr>
            <w:tcW w:w="2048" w:type="pct"/>
            <w:vAlign w:val="bottom"/>
          </w:tcPr>
          <w:p w14:paraId="02B4B260" w14:textId="77777777" w:rsidR="000271C5" w:rsidRPr="006A6D30" w:rsidRDefault="000271C5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668" w:type="pct"/>
            <w:vAlign w:val="bottom"/>
          </w:tcPr>
          <w:p w14:paraId="692BBBDA" w14:textId="77777777" w:rsidR="000271C5" w:rsidRPr="006A6D30" w:rsidRDefault="000271C5" w:rsidP="000271C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DD29621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22D64B1A" w14:textId="77777777" w:rsidR="000271C5" w:rsidRPr="006A6D30" w:rsidRDefault="000271C5" w:rsidP="0067767A">
            <w:pPr>
              <w:pStyle w:val="acctfourfigures"/>
              <w:tabs>
                <w:tab w:val="clear" w:pos="765"/>
                <w:tab w:val="decimal" w:pos="609"/>
                <w:tab w:val="decimal" w:pos="93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120BF97E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706F1077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6FD7A02F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3E292E20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71C5" w:rsidRPr="006A6D30" w14:paraId="583D72AA" w14:textId="77777777" w:rsidTr="009E050D">
        <w:trPr>
          <w:trHeight w:val="389"/>
        </w:trPr>
        <w:tc>
          <w:tcPr>
            <w:tcW w:w="2048" w:type="pct"/>
            <w:vAlign w:val="bottom"/>
          </w:tcPr>
          <w:p w14:paraId="148A8A57" w14:textId="77777777" w:rsidR="000271C5" w:rsidRPr="006A6D30" w:rsidRDefault="000271C5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เอเชีย น้ำประปา จำกัด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21E9DD96" w14:textId="3DF263C8" w:rsidR="000271C5" w:rsidRPr="006A6D30" w:rsidRDefault="00AA32E8" w:rsidP="006D7ECD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193</w:t>
            </w:r>
          </w:p>
        </w:tc>
        <w:tc>
          <w:tcPr>
            <w:tcW w:w="144" w:type="pct"/>
            <w:vAlign w:val="bottom"/>
          </w:tcPr>
          <w:p w14:paraId="23E67CE4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14:paraId="5C51EF8C" w14:textId="45B17C4B" w:rsidR="000271C5" w:rsidRPr="006A6D30" w:rsidRDefault="00AA32E8" w:rsidP="0067767A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209</w:t>
            </w:r>
          </w:p>
        </w:tc>
        <w:tc>
          <w:tcPr>
            <w:tcW w:w="142" w:type="pct"/>
            <w:vAlign w:val="bottom"/>
          </w:tcPr>
          <w:p w14:paraId="4E5FBAF4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49940E76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4FFBAD51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0534DE36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271C5" w:rsidRPr="006A6D30" w14:paraId="36549361" w14:textId="77777777" w:rsidTr="009E050D">
        <w:trPr>
          <w:trHeight w:val="389"/>
        </w:trPr>
        <w:tc>
          <w:tcPr>
            <w:tcW w:w="2048" w:type="pct"/>
            <w:vAlign w:val="bottom"/>
          </w:tcPr>
          <w:p w14:paraId="4864D4AD" w14:textId="77777777" w:rsidR="000271C5" w:rsidRPr="006A6D30" w:rsidRDefault="000271C5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5F3FC06C" w14:textId="4DE3F4D9" w:rsidR="000271C5" w:rsidRPr="006A6D30" w:rsidRDefault="00AA32E8" w:rsidP="006D7ECD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9869E4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319</w:t>
            </w:r>
            <w:r w:rsidR="009869E4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886</w:t>
            </w:r>
          </w:p>
        </w:tc>
        <w:tc>
          <w:tcPr>
            <w:tcW w:w="144" w:type="pct"/>
            <w:vAlign w:val="bottom"/>
          </w:tcPr>
          <w:p w14:paraId="2BC5C554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vAlign w:val="bottom"/>
          </w:tcPr>
          <w:p w14:paraId="5D2FF60A" w14:textId="38F02CE9" w:rsidR="000271C5" w:rsidRPr="006A6D30" w:rsidRDefault="00AA32E8" w:rsidP="0067767A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0271C5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277</w:t>
            </w:r>
            <w:r w:rsidR="000271C5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659</w:t>
            </w:r>
          </w:p>
        </w:tc>
        <w:tc>
          <w:tcPr>
            <w:tcW w:w="142" w:type="pct"/>
            <w:vAlign w:val="bottom"/>
          </w:tcPr>
          <w:p w14:paraId="13FEC543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2FE256D6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192A0BC3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vAlign w:val="bottom"/>
          </w:tcPr>
          <w:p w14:paraId="7D11FE45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271C5" w:rsidRPr="006A6D30" w14:paraId="208E8E6A" w14:textId="77777777" w:rsidTr="009E050D">
        <w:trPr>
          <w:trHeight w:val="389"/>
        </w:trPr>
        <w:tc>
          <w:tcPr>
            <w:tcW w:w="2048" w:type="pct"/>
            <w:vAlign w:val="bottom"/>
          </w:tcPr>
          <w:p w14:paraId="65A6C2E2" w14:textId="77777777" w:rsidR="000271C5" w:rsidRPr="006A6D30" w:rsidRDefault="000271C5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E0D9E" w:rsidRPr="006A6D30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498F3F5A" w14:textId="77777777" w:rsidR="000271C5" w:rsidRPr="006A6D30" w:rsidRDefault="000271C5" w:rsidP="006A6D3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77E4513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14:paraId="622CBA86" w14:textId="77777777" w:rsidR="000271C5" w:rsidRPr="006A6D30" w:rsidRDefault="000271C5" w:rsidP="006776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68FC919A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3C6AA281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61E8F55E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411A146E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271C5" w:rsidRPr="006A6D30" w14:paraId="15B75DEB" w14:textId="77777777" w:rsidTr="009E050D">
        <w:trPr>
          <w:trHeight w:val="405"/>
        </w:trPr>
        <w:tc>
          <w:tcPr>
            <w:tcW w:w="2048" w:type="pct"/>
            <w:vAlign w:val="bottom"/>
          </w:tcPr>
          <w:p w14:paraId="17FA32CE" w14:textId="77777777" w:rsidR="000271C5" w:rsidRPr="006A6D30" w:rsidRDefault="000271C5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BC872" w14:textId="6BEAE35B" w:rsidR="000271C5" w:rsidRPr="006A6D30" w:rsidRDefault="00AA32E8" w:rsidP="006D7ECD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</w:t>
            </w:r>
            <w:r w:rsidR="009869E4" w:rsidRPr="006A6D3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319</w:t>
            </w:r>
            <w:r w:rsidR="009869E4" w:rsidRPr="006A6D3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886</w:t>
            </w:r>
          </w:p>
        </w:tc>
        <w:tc>
          <w:tcPr>
            <w:tcW w:w="144" w:type="pct"/>
            <w:vAlign w:val="bottom"/>
          </w:tcPr>
          <w:p w14:paraId="4BC5C5C8" w14:textId="77777777" w:rsidR="000271C5" w:rsidRPr="006A6D30" w:rsidRDefault="000271C5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179F8" w14:textId="6559035E" w:rsidR="000271C5" w:rsidRPr="006A6D30" w:rsidRDefault="00AA32E8" w:rsidP="0067767A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</w:t>
            </w:r>
            <w:r w:rsidR="000271C5" w:rsidRPr="006A6D3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277</w:t>
            </w:r>
            <w:r w:rsidR="000271C5" w:rsidRPr="006A6D3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659</w:t>
            </w:r>
          </w:p>
        </w:tc>
        <w:tc>
          <w:tcPr>
            <w:tcW w:w="142" w:type="pct"/>
            <w:vAlign w:val="bottom"/>
          </w:tcPr>
          <w:p w14:paraId="53F12A03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E585EF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315021A7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7D8DC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369ACCB9" w14:textId="77777777" w:rsidR="00493689" w:rsidRPr="006A6D30" w:rsidRDefault="00493689" w:rsidP="00973E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261"/>
        <w:gridCol w:w="272"/>
        <w:gridCol w:w="1170"/>
        <w:gridCol w:w="270"/>
        <w:gridCol w:w="1170"/>
        <w:gridCol w:w="272"/>
        <w:gridCol w:w="1166"/>
      </w:tblGrid>
      <w:tr w:rsidR="009624C8" w:rsidRPr="006A6D30" w14:paraId="1CA5EBA0" w14:textId="77777777" w:rsidTr="009E050D">
        <w:trPr>
          <w:trHeight w:val="421"/>
        </w:trPr>
        <w:tc>
          <w:tcPr>
            <w:tcW w:w="2047" w:type="pct"/>
            <w:vAlign w:val="bottom"/>
          </w:tcPr>
          <w:p w14:paraId="6BACB291" w14:textId="77777777" w:rsidR="00AE0D9E" w:rsidRPr="006A6D30" w:rsidRDefault="00AE0D9E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vAlign w:val="bottom"/>
          </w:tcPr>
          <w:p w14:paraId="5B4B4AF4" w14:textId="34B554F5" w:rsidR="00AE0D9E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4" w:type="pct"/>
            <w:vAlign w:val="bottom"/>
          </w:tcPr>
          <w:p w14:paraId="72874A3B" w14:textId="77777777" w:rsidR="00AE0D9E" w:rsidRPr="006A6D30" w:rsidRDefault="00AE0D9E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B37A03C" w14:textId="4533912B" w:rsidR="00AE0D9E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3" w:type="pct"/>
            <w:vAlign w:val="bottom"/>
          </w:tcPr>
          <w:p w14:paraId="300AFFBB" w14:textId="77777777" w:rsidR="00AE0D9E" w:rsidRPr="006A6D30" w:rsidRDefault="00AE0D9E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31016BEC" w14:textId="6206987B" w:rsidR="00AE0D9E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4" w:type="pct"/>
            <w:vAlign w:val="bottom"/>
          </w:tcPr>
          <w:p w14:paraId="1E95FF0C" w14:textId="77777777" w:rsidR="00AE0D9E" w:rsidRPr="006A6D30" w:rsidRDefault="00AE0D9E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7B663FAE" w14:textId="5A92E3D2" w:rsidR="00AE0D9E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AE0D9E" w:rsidRPr="006A6D30" w14:paraId="32A5285D" w14:textId="77777777" w:rsidTr="009E050D">
        <w:trPr>
          <w:trHeight w:val="421"/>
        </w:trPr>
        <w:tc>
          <w:tcPr>
            <w:tcW w:w="2047" w:type="pct"/>
            <w:vAlign w:val="bottom"/>
          </w:tcPr>
          <w:p w14:paraId="244D24E1" w14:textId="77777777" w:rsidR="00AE0D9E" w:rsidRPr="006A6D30" w:rsidRDefault="00AE0D9E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3" w:type="pct"/>
            <w:gridSpan w:val="7"/>
            <w:vAlign w:val="bottom"/>
          </w:tcPr>
          <w:p w14:paraId="3E8C97B7" w14:textId="77777777" w:rsidR="00AE0D9E" w:rsidRPr="006A6D30" w:rsidRDefault="00AE0D9E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24C8" w:rsidRPr="006A6D30" w14:paraId="5E0FE437" w14:textId="77777777" w:rsidTr="009E050D">
        <w:trPr>
          <w:trHeight w:val="421"/>
        </w:trPr>
        <w:tc>
          <w:tcPr>
            <w:tcW w:w="2047" w:type="pct"/>
            <w:shd w:val="clear" w:color="auto" w:fill="auto"/>
            <w:vAlign w:val="bottom"/>
          </w:tcPr>
          <w:p w14:paraId="050A4C4F" w14:textId="77777777" w:rsidR="00AE0D9E" w:rsidRPr="006A6D30" w:rsidRDefault="00AE0D9E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ขาดทุนจากการด้อยค่าสำหรับ</w:t>
            </w:r>
          </w:p>
        </w:tc>
        <w:tc>
          <w:tcPr>
            <w:tcW w:w="667" w:type="pct"/>
            <w:vAlign w:val="bottom"/>
          </w:tcPr>
          <w:p w14:paraId="771E21FA" w14:textId="77777777" w:rsidR="00AE0D9E" w:rsidRPr="006A6D30" w:rsidRDefault="00AE0D9E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4" w:type="pct"/>
            <w:vAlign w:val="bottom"/>
          </w:tcPr>
          <w:p w14:paraId="5A0A6543" w14:textId="77777777" w:rsidR="00AE0D9E" w:rsidRPr="006A6D30" w:rsidRDefault="00AE0D9E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5BDB957A" w14:textId="77777777" w:rsidR="00AE0D9E" w:rsidRPr="006A6D30" w:rsidRDefault="00AE0D9E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120256DE" w14:textId="77777777" w:rsidR="00AE0D9E" w:rsidRPr="006A6D30" w:rsidRDefault="00AE0D9E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ECB4B8D" w14:textId="77777777" w:rsidR="00AE0D9E" w:rsidRPr="006A6D30" w:rsidRDefault="00AE0D9E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81E564F" w14:textId="77777777" w:rsidR="00AE0D9E" w:rsidRPr="006A6D30" w:rsidRDefault="00AE0D9E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1EE1F8BB" w14:textId="77777777" w:rsidR="00AE0D9E" w:rsidRPr="006A6D30" w:rsidRDefault="00AE0D9E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24C8" w:rsidRPr="006A6D30" w14:paraId="48998385" w14:textId="77777777" w:rsidTr="009E050D">
        <w:trPr>
          <w:trHeight w:val="421"/>
        </w:trPr>
        <w:tc>
          <w:tcPr>
            <w:tcW w:w="2047" w:type="pct"/>
            <w:shd w:val="clear" w:color="auto" w:fill="auto"/>
            <w:vAlign w:val="bottom"/>
          </w:tcPr>
          <w:p w14:paraId="22B2FA5C" w14:textId="479695FE" w:rsidR="007858FC" w:rsidRPr="006A6D30" w:rsidRDefault="007858FC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3B4FDF" w14:textId="77777777" w:rsidR="007858FC" w:rsidRPr="006A6D30" w:rsidRDefault="007858FC" w:rsidP="006A6D3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973FD8C" w14:textId="77777777" w:rsidR="007858FC" w:rsidRPr="006A6D30" w:rsidRDefault="007858FC" w:rsidP="00785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D2AE0B" w14:textId="77777777" w:rsidR="007858FC" w:rsidRPr="006A6D30" w:rsidRDefault="007858FC" w:rsidP="0067767A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0A6B88BB" w14:textId="77777777" w:rsidR="007858FC" w:rsidRPr="006A6D30" w:rsidRDefault="007858FC" w:rsidP="00785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693245" w14:textId="77777777" w:rsidR="007858FC" w:rsidRPr="006A6D30" w:rsidRDefault="007858FC" w:rsidP="00785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0BA64B7" w14:textId="77777777" w:rsidR="007858FC" w:rsidRPr="006A6D30" w:rsidRDefault="007858FC" w:rsidP="00785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B67B00" w14:textId="77777777" w:rsidR="007858FC" w:rsidRPr="006A6D30" w:rsidRDefault="007858FC" w:rsidP="00785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9624C8" w:rsidRPr="006A6D30" w14:paraId="39DD17E7" w14:textId="77777777" w:rsidTr="009E050D">
        <w:trPr>
          <w:trHeight w:val="421"/>
        </w:trPr>
        <w:tc>
          <w:tcPr>
            <w:tcW w:w="2047" w:type="pct"/>
            <w:shd w:val="clear" w:color="auto" w:fill="auto"/>
            <w:vAlign w:val="bottom"/>
          </w:tcPr>
          <w:p w14:paraId="44575AF6" w14:textId="1A3A0A2C" w:rsidR="007858FC" w:rsidRPr="006A6D30" w:rsidRDefault="007858FC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  งวด</w:t>
            </w:r>
            <w:r w:rsidR="00EE0DEA" w:rsidRPr="006A6D30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6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495A71" w14:textId="77777777" w:rsidR="007858FC" w:rsidRPr="006A6D30" w:rsidRDefault="00380C18" w:rsidP="006A6D3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71FA168" w14:textId="77777777" w:rsidR="007858FC" w:rsidRPr="006A6D30" w:rsidRDefault="007858FC" w:rsidP="00785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7FCC08" w14:textId="77777777" w:rsidR="007858FC" w:rsidRPr="006A6D30" w:rsidRDefault="007858FC" w:rsidP="0067767A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58C2F9B0" w14:textId="77777777" w:rsidR="007858FC" w:rsidRPr="006A6D30" w:rsidRDefault="007858FC" w:rsidP="00785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F1CA46" w14:textId="77777777" w:rsidR="007858FC" w:rsidRPr="006A6D30" w:rsidRDefault="007858FC" w:rsidP="00785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38E9CA81" w14:textId="77777777" w:rsidR="007858FC" w:rsidRPr="006A6D30" w:rsidRDefault="007858FC" w:rsidP="00785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0A7FFD" w14:textId="77777777" w:rsidR="007858FC" w:rsidRPr="006A6D30" w:rsidRDefault="007858FC" w:rsidP="00785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5853B1C5" w14:textId="6AC96C8B" w:rsidR="00DB3FAC" w:rsidRPr="006A6D30" w:rsidRDefault="00DB3FAC" w:rsidP="00973E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4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56"/>
        <w:gridCol w:w="1254"/>
        <w:gridCol w:w="270"/>
        <w:gridCol w:w="1200"/>
        <w:gridCol w:w="277"/>
        <w:gridCol w:w="1134"/>
        <w:gridCol w:w="6"/>
        <w:gridCol w:w="26"/>
        <w:gridCol w:w="255"/>
        <w:gridCol w:w="13"/>
        <w:gridCol w:w="1141"/>
      </w:tblGrid>
      <w:tr w:rsidR="00B41E3C" w:rsidRPr="006A6D30" w14:paraId="44C8C77A" w14:textId="77777777" w:rsidTr="00B41E3C">
        <w:tc>
          <w:tcPr>
            <w:tcW w:w="2044" w:type="pct"/>
            <w:vAlign w:val="bottom"/>
          </w:tcPr>
          <w:p w14:paraId="1DD7AC68" w14:textId="77777777" w:rsidR="000271C5" w:rsidRPr="006A6D30" w:rsidRDefault="000271C5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6A6D30">
              <w:rPr>
                <w:rFonts w:ascii="Angsana New" w:hAnsi="Angsana New" w:hint="cs"/>
                <w:spacing w:val="4"/>
                <w:sz w:val="30"/>
                <w:szCs w:val="30"/>
              </w:rPr>
              <w:br w:type="page"/>
            </w: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444" w:type="pct"/>
            <w:gridSpan w:val="3"/>
            <w:vAlign w:val="bottom"/>
          </w:tcPr>
          <w:p w14:paraId="75FDE373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80BB288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pct"/>
            <w:gridSpan w:val="6"/>
            <w:vAlign w:val="bottom"/>
          </w:tcPr>
          <w:p w14:paraId="63CCD9B4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1E3C" w:rsidRPr="006A6D30" w14:paraId="5E18E3EF" w14:textId="77777777" w:rsidTr="00B41E3C">
        <w:tc>
          <w:tcPr>
            <w:tcW w:w="2044" w:type="pct"/>
            <w:vAlign w:val="bottom"/>
          </w:tcPr>
          <w:p w14:paraId="65995B2D" w14:textId="77777777" w:rsidR="000271C5" w:rsidRPr="006A6D30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  <w:vAlign w:val="bottom"/>
          </w:tcPr>
          <w:p w14:paraId="474BAE9B" w14:textId="366D0B93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pacing w:val="-2"/>
                <w:sz w:val="30"/>
                <w:szCs w:val="30"/>
              </w:rPr>
              <w:t>30</w:t>
            </w:r>
            <w:r w:rsidR="007E45C9" w:rsidRPr="006A6D30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  <w:vAlign w:val="bottom"/>
          </w:tcPr>
          <w:p w14:paraId="3D76414E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CB434BC" w14:textId="125DE4CF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271C5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271C5" w:rsidRPr="006A6D3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vAlign w:val="bottom"/>
          </w:tcPr>
          <w:p w14:paraId="2858039D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3"/>
            <w:vAlign w:val="bottom"/>
          </w:tcPr>
          <w:p w14:paraId="538F667D" w14:textId="4EC6AD24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pacing w:val="-2"/>
                <w:sz w:val="30"/>
                <w:szCs w:val="30"/>
              </w:rPr>
              <w:t>30</w:t>
            </w:r>
            <w:r w:rsidR="007E45C9" w:rsidRPr="006A6D30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  <w:gridSpan w:val="2"/>
            <w:vAlign w:val="bottom"/>
          </w:tcPr>
          <w:p w14:paraId="3F5BBC0D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3D4A151E" w14:textId="435C05C8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271C5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271C5" w:rsidRPr="006A6D3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41E3C" w:rsidRPr="006A6D30" w14:paraId="45C78FED" w14:textId="77777777" w:rsidTr="00B41E3C">
        <w:tc>
          <w:tcPr>
            <w:tcW w:w="2044" w:type="pct"/>
            <w:vAlign w:val="bottom"/>
          </w:tcPr>
          <w:p w14:paraId="7BED1EF6" w14:textId="77777777" w:rsidR="000271C5" w:rsidRPr="006A6D30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  <w:vAlign w:val="bottom"/>
          </w:tcPr>
          <w:p w14:paraId="52C9CD16" w14:textId="7C06145A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3" w:type="pct"/>
            <w:vAlign w:val="bottom"/>
          </w:tcPr>
          <w:p w14:paraId="22CD9970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4842C5D" w14:textId="2C75213B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7" w:type="pct"/>
            <w:vAlign w:val="bottom"/>
          </w:tcPr>
          <w:p w14:paraId="1DA6BAFD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3"/>
            <w:vAlign w:val="bottom"/>
          </w:tcPr>
          <w:p w14:paraId="20602F2A" w14:textId="282E40A6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2" w:type="pct"/>
            <w:gridSpan w:val="2"/>
            <w:vAlign w:val="bottom"/>
          </w:tcPr>
          <w:p w14:paraId="24FE1B07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435F9AEF" w14:textId="023297C8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B41E3C" w:rsidRPr="006A6D30" w14:paraId="0CE8D874" w14:textId="77777777" w:rsidTr="00B41E3C">
        <w:tc>
          <w:tcPr>
            <w:tcW w:w="2044" w:type="pct"/>
            <w:vAlign w:val="bottom"/>
          </w:tcPr>
          <w:p w14:paraId="13E94D6B" w14:textId="77777777" w:rsidR="000271C5" w:rsidRPr="006A6D30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6" w:type="pct"/>
            <w:gridSpan w:val="10"/>
            <w:vAlign w:val="bottom"/>
          </w:tcPr>
          <w:p w14:paraId="784BBEEF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1E3C" w:rsidRPr="006A6D30" w14:paraId="1E4535F1" w14:textId="77777777" w:rsidTr="00B41E3C">
        <w:tc>
          <w:tcPr>
            <w:tcW w:w="2044" w:type="pct"/>
            <w:vAlign w:val="bottom"/>
          </w:tcPr>
          <w:p w14:paraId="1AF0756B" w14:textId="77777777" w:rsidR="00B41E3C" w:rsidRPr="006A6D30" w:rsidRDefault="00B41E3C" w:rsidP="00F7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665" w:type="pct"/>
            <w:vAlign w:val="bottom"/>
          </w:tcPr>
          <w:p w14:paraId="15D53F13" w14:textId="77777777" w:rsidR="00B41E3C" w:rsidRPr="006A6D30" w:rsidRDefault="00B41E3C" w:rsidP="00F74604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30E16E08" w14:textId="77777777" w:rsidR="00B41E3C" w:rsidRPr="006A6D30" w:rsidRDefault="00B41E3C" w:rsidP="00F7460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5346F03D" w14:textId="77777777" w:rsidR="00B41E3C" w:rsidRPr="006A6D30" w:rsidRDefault="00B41E3C" w:rsidP="00F74604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37B2B00" w14:textId="77777777" w:rsidR="00B41E3C" w:rsidRPr="006A6D30" w:rsidRDefault="00B41E3C" w:rsidP="00F7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3"/>
            <w:vAlign w:val="bottom"/>
          </w:tcPr>
          <w:p w14:paraId="072D8CD9" w14:textId="77777777" w:rsidR="00B41E3C" w:rsidRPr="006A6D30" w:rsidRDefault="00B41E3C" w:rsidP="00F7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vAlign w:val="bottom"/>
          </w:tcPr>
          <w:p w14:paraId="79811F3E" w14:textId="77777777" w:rsidR="00B41E3C" w:rsidRPr="006A6D30" w:rsidRDefault="00B41E3C" w:rsidP="00F7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6998997D" w14:textId="77777777" w:rsidR="00B41E3C" w:rsidRPr="006A6D30" w:rsidRDefault="00B41E3C" w:rsidP="00F7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E3C" w:rsidRPr="006A6D30" w14:paraId="21AA9018" w14:textId="77777777" w:rsidTr="00B41E3C">
        <w:tc>
          <w:tcPr>
            <w:tcW w:w="2044" w:type="pct"/>
            <w:vAlign w:val="bottom"/>
          </w:tcPr>
          <w:p w14:paraId="603316BF" w14:textId="77777777" w:rsidR="00B41E3C" w:rsidRPr="006A6D30" w:rsidRDefault="00B41E3C" w:rsidP="00F7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เค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อาร์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ทู จำกัด</w:t>
            </w:r>
          </w:p>
        </w:tc>
        <w:tc>
          <w:tcPr>
            <w:tcW w:w="665" w:type="pct"/>
            <w:vAlign w:val="bottom"/>
          </w:tcPr>
          <w:p w14:paraId="22FC8012" w14:textId="77777777" w:rsidR="00B41E3C" w:rsidRPr="006A6D30" w:rsidRDefault="00B41E3C" w:rsidP="006A6D3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143" w:type="pct"/>
            <w:vAlign w:val="bottom"/>
          </w:tcPr>
          <w:p w14:paraId="4BC9EE7B" w14:textId="77777777" w:rsidR="00B41E3C" w:rsidRPr="006A6D30" w:rsidRDefault="00B41E3C" w:rsidP="00F7460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6" w:type="pct"/>
            <w:vAlign w:val="bottom"/>
          </w:tcPr>
          <w:p w14:paraId="1CCECA83" w14:textId="0C5F08BE" w:rsidR="00B41E3C" w:rsidRPr="006A6D30" w:rsidRDefault="00AA32E8" w:rsidP="00F74604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600</w:t>
            </w:r>
          </w:p>
        </w:tc>
        <w:tc>
          <w:tcPr>
            <w:tcW w:w="147" w:type="pct"/>
            <w:vAlign w:val="bottom"/>
          </w:tcPr>
          <w:p w14:paraId="443BD7A9" w14:textId="77777777" w:rsidR="00B41E3C" w:rsidRPr="006A6D30" w:rsidRDefault="00B41E3C" w:rsidP="00F7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3"/>
            <w:vAlign w:val="bottom"/>
          </w:tcPr>
          <w:p w14:paraId="46CD4097" w14:textId="77777777" w:rsidR="00B41E3C" w:rsidRPr="006A6D30" w:rsidRDefault="00B41E3C" w:rsidP="00F7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gridSpan w:val="2"/>
            <w:vAlign w:val="bottom"/>
          </w:tcPr>
          <w:p w14:paraId="4B33C4A9" w14:textId="77777777" w:rsidR="00B41E3C" w:rsidRPr="006A6D30" w:rsidRDefault="00B41E3C" w:rsidP="00F7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1C0C5F23" w14:textId="6F55AAD2" w:rsidR="00B41E3C" w:rsidRPr="002C253B" w:rsidRDefault="00AA32E8" w:rsidP="00F7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600</w:t>
            </w:r>
          </w:p>
        </w:tc>
      </w:tr>
      <w:tr w:rsidR="00B41E3C" w:rsidRPr="006A6D30" w14:paraId="47CFE28E" w14:textId="77777777" w:rsidTr="00B41E3C">
        <w:tc>
          <w:tcPr>
            <w:tcW w:w="2044" w:type="pct"/>
            <w:vAlign w:val="bottom"/>
          </w:tcPr>
          <w:p w14:paraId="74084437" w14:textId="77777777" w:rsidR="00B41E3C" w:rsidRPr="006A6D30" w:rsidRDefault="00B41E3C" w:rsidP="00EB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5" w:type="pct"/>
            <w:vAlign w:val="bottom"/>
          </w:tcPr>
          <w:p w14:paraId="7C2DF9E6" w14:textId="77777777" w:rsidR="00B41E3C" w:rsidRPr="006A6D30" w:rsidRDefault="00B41E3C" w:rsidP="0043312A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0AD8D994" w14:textId="77777777" w:rsidR="00B41E3C" w:rsidRPr="006A6D30" w:rsidRDefault="00B41E3C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C1FC155" w14:textId="77777777" w:rsidR="00B41E3C" w:rsidRPr="006A6D30" w:rsidRDefault="00B41E3C" w:rsidP="000271C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948A70F" w14:textId="77777777" w:rsidR="00B41E3C" w:rsidRPr="006A6D30" w:rsidRDefault="00B41E3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3"/>
            <w:vAlign w:val="bottom"/>
          </w:tcPr>
          <w:p w14:paraId="633DA15F" w14:textId="77777777" w:rsidR="00B41E3C" w:rsidRPr="006A6D30" w:rsidRDefault="00B41E3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vAlign w:val="bottom"/>
          </w:tcPr>
          <w:p w14:paraId="4E6498D2" w14:textId="77777777" w:rsidR="00B41E3C" w:rsidRPr="006A6D30" w:rsidRDefault="00B41E3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04478BEE" w14:textId="77777777" w:rsidR="00B41E3C" w:rsidRPr="006A6D30" w:rsidRDefault="00B41E3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E3C" w:rsidRPr="006A6D30" w14:paraId="456E97A9" w14:textId="77777777" w:rsidTr="00B41E3C">
        <w:tc>
          <w:tcPr>
            <w:tcW w:w="2044" w:type="pct"/>
            <w:vAlign w:val="bottom"/>
          </w:tcPr>
          <w:p w14:paraId="477813F5" w14:textId="7523D9C4" w:rsidR="00EB165B" w:rsidRPr="006A6D30" w:rsidRDefault="00EB165B" w:rsidP="00EB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665" w:type="pct"/>
            <w:vAlign w:val="bottom"/>
          </w:tcPr>
          <w:p w14:paraId="64A27465" w14:textId="77777777" w:rsidR="00EB165B" w:rsidRPr="006A6D30" w:rsidRDefault="00EB165B" w:rsidP="0043312A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47583117" w14:textId="77777777" w:rsidR="00EB165B" w:rsidRPr="006A6D30" w:rsidRDefault="00EB165B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D601680" w14:textId="77777777" w:rsidR="00EB165B" w:rsidRPr="006A6D30" w:rsidRDefault="00EB165B" w:rsidP="000271C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A4BE97F" w14:textId="77777777" w:rsidR="00EB165B" w:rsidRPr="006A6D30" w:rsidRDefault="00EB165B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3"/>
            <w:vAlign w:val="bottom"/>
          </w:tcPr>
          <w:p w14:paraId="1D495B12" w14:textId="77777777" w:rsidR="00EB165B" w:rsidRPr="006A6D30" w:rsidRDefault="00EB165B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vAlign w:val="bottom"/>
          </w:tcPr>
          <w:p w14:paraId="22378247" w14:textId="77777777" w:rsidR="00EB165B" w:rsidRPr="006A6D30" w:rsidRDefault="00EB165B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468DB53C" w14:textId="77777777" w:rsidR="00EB165B" w:rsidRPr="006A6D30" w:rsidRDefault="00EB165B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E3C" w:rsidRPr="006A6D30" w14:paraId="0A3D84FF" w14:textId="77777777" w:rsidTr="00B41E3C">
        <w:tc>
          <w:tcPr>
            <w:tcW w:w="2044" w:type="pct"/>
            <w:vAlign w:val="bottom"/>
          </w:tcPr>
          <w:p w14:paraId="3EBD1891" w14:textId="7B662335" w:rsidR="00EB165B" w:rsidRPr="006A6D30" w:rsidRDefault="00EB165B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ราชบุรีเวอลด์ โคเจนเนอเรชั่น จำกัด</w:t>
            </w:r>
          </w:p>
        </w:tc>
        <w:tc>
          <w:tcPr>
            <w:tcW w:w="665" w:type="pct"/>
            <w:vAlign w:val="bottom"/>
          </w:tcPr>
          <w:p w14:paraId="77645B46" w14:textId="0BFBD815" w:rsidR="00EB165B" w:rsidRPr="006A6D30" w:rsidRDefault="00AA32E8" w:rsidP="00B41E3C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110</w:t>
            </w:r>
            <w:r w:rsidR="00EB165B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3" w:type="pct"/>
            <w:vAlign w:val="bottom"/>
          </w:tcPr>
          <w:p w14:paraId="600E7C25" w14:textId="77777777" w:rsidR="00EB165B" w:rsidRPr="006A6D30" w:rsidRDefault="00EB165B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26BD910D" w14:textId="1F060DD9" w:rsidR="00EB165B" w:rsidRPr="006A6D30" w:rsidRDefault="00EB165B" w:rsidP="006776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517271FE" w14:textId="77777777" w:rsidR="00EB165B" w:rsidRPr="006A6D30" w:rsidRDefault="00EB165B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3"/>
            <w:vAlign w:val="bottom"/>
          </w:tcPr>
          <w:p w14:paraId="2E8C080C" w14:textId="38D0029F" w:rsidR="00EB165B" w:rsidRPr="006A6D30" w:rsidRDefault="00EB165B" w:rsidP="00B41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vAlign w:val="bottom"/>
          </w:tcPr>
          <w:p w14:paraId="4D1D87FB" w14:textId="77777777" w:rsidR="00EB165B" w:rsidRPr="006A6D30" w:rsidRDefault="00EB165B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00F676F0" w14:textId="108F178C" w:rsidR="00EB165B" w:rsidRPr="006A6D30" w:rsidRDefault="00EB165B" w:rsidP="00B41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41E3C" w:rsidRPr="006A6D30" w14:paraId="5FB7DF9B" w14:textId="77777777" w:rsidTr="00B41E3C">
        <w:tc>
          <w:tcPr>
            <w:tcW w:w="2044" w:type="pct"/>
            <w:vAlign w:val="bottom"/>
          </w:tcPr>
          <w:p w14:paraId="09ADD08C" w14:textId="4F169A25" w:rsidR="00EB165B" w:rsidRPr="006A6D30" w:rsidRDefault="00EB165B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เบิกไพรโคเจนเนอเรชั่น จำกัด</w:t>
            </w:r>
          </w:p>
        </w:tc>
        <w:tc>
          <w:tcPr>
            <w:tcW w:w="665" w:type="pct"/>
            <w:vAlign w:val="bottom"/>
          </w:tcPr>
          <w:p w14:paraId="6C262DB3" w14:textId="7D056D42" w:rsidR="00EB165B" w:rsidRPr="006A6D30" w:rsidRDefault="00AA32E8" w:rsidP="00B41E3C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23</w:t>
            </w:r>
            <w:r w:rsidR="00EB165B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292</w:t>
            </w:r>
          </w:p>
        </w:tc>
        <w:tc>
          <w:tcPr>
            <w:tcW w:w="143" w:type="pct"/>
            <w:vAlign w:val="bottom"/>
          </w:tcPr>
          <w:p w14:paraId="0FB417A1" w14:textId="77777777" w:rsidR="00EB165B" w:rsidRPr="006A6D30" w:rsidRDefault="00EB165B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0AFB28AC" w14:textId="464DFC2C" w:rsidR="00EB165B" w:rsidRPr="006A6D30" w:rsidRDefault="00EB165B" w:rsidP="006776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60541644" w14:textId="77777777" w:rsidR="00EB165B" w:rsidRPr="006A6D30" w:rsidRDefault="00EB165B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3"/>
            <w:vAlign w:val="bottom"/>
          </w:tcPr>
          <w:p w14:paraId="14E708FF" w14:textId="1F01510D" w:rsidR="00EB165B" w:rsidRPr="006A6D30" w:rsidRDefault="00EB165B" w:rsidP="00B41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vAlign w:val="bottom"/>
          </w:tcPr>
          <w:p w14:paraId="7E50CD63" w14:textId="77777777" w:rsidR="00EB165B" w:rsidRPr="006A6D30" w:rsidRDefault="00EB165B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7CE45C5A" w14:textId="5C8715B2" w:rsidR="00EB165B" w:rsidRPr="006A6D30" w:rsidRDefault="00EB165B" w:rsidP="00B41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41E3C" w:rsidRPr="006A6D30" w14:paraId="0BB57BD1" w14:textId="77777777" w:rsidTr="00B41E3C">
        <w:tc>
          <w:tcPr>
            <w:tcW w:w="2044" w:type="pct"/>
            <w:vAlign w:val="bottom"/>
          </w:tcPr>
          <w:p w14:paraId="10B8B801" w14:textId="77777777" w:rsidR="00EB165B" w:rsidRPr="006A6D30" w:rsidRDefault="00EB165B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7B4FD" w14:textId="52E1A2F2" w:rsidR="00EB165B" w:rsidRPr="006A6D30" w:rsidRDefault="00AA32E8" w:rsidP="00B41E3C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133</w:t>
            </w:r>
            <w:r w:rsidR="00EB165B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292</w:t>
            </w:r>
          </w:p>
        </w:tc>
        <w:tc>
          <w:tcPr>
            <w:tcW w:w="143" w:type="pct"/>
            <w:vAlign w:val="bottom"/>
          </w:tcPr>
          <w:p w14:paraId="20671159" w14:textId="77777777" w:rsidR="00EB165B" w:rsidRPr="006A6D30" w:rsidRDefault="00EB165B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14917" w14:textId="127A09EC" w:rsidR="00EB165B" w:rsidRPr="006A6D30" w:rsidRDefault="00AA32E8" w:rsidP="00B41E3C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600</w:t>
            </w:r>
          </w:p>
        </w:tc>
        <w:tc>
          <w:tcPr>
            <w:tcW w:w="147" w:type="pct"/>
            <w:vAlign w:val="bottom"/>
          </w:tcPr>
          <w:p w14:paraId="0B2DD552" w14:textId="77777777" w:rsidR="00EB165B" w:rsidRPr="006A6D30" w:rsidRDefault="00EB165B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D55B8" w14:textId="7E382E3A" w:rsidR="00EB165B" w:rsidRPr="006A6D30" w:rsidRDefault="00EB165B" w:rsidP="00B41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vAlign w:val="bottom"/>
          </w:tcPr>
          <w:p w14:paraId="2FAE771F" w14:textId="77777777" w:rsidR="00EB165B" w:rsidRPr="006A6D30" w:rsidRDefault="00EB165B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1C9CBA" w14:textId="6E81930E" w:rsidR="00EB165B" w:rsidRPr="006A6D30" w:rsidRDefault="00AA32E8" w:rsidP="00B41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600</w:t>
            </w:r>
          </w:p>
        </w:tc>
      </w:tr>
      <w:tr w:rsidR="00B41E3C" w:rsidRPr="006A6D30" w14:paraId="24CBA263" w14:textId="77777777" w:rsidTr="00B41E3C">
        <w:trPr>
          <w:tblHeader/>
        </w:trPr>
        <w:tc>
          <w:tcPr>
            <w:tcW w:w="2044" w:type="pct"/>
            <w:vAlign w:val="bottom"/>
          </w:tcPr>
          <w:p w14:paraId="787B079D" w14:textId="77777777" w:rsidR="000271C5" w:rsidRPr="006A6D30" w:rsidRDefault="000271C5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เงินจ่ายล่วงหน้าและลูกหนี้หมุนเวียนอื่น</w:t>
            </w:r>
          </w:p>
        </w:tc>
        <w:tc>
          <w:tcPr>
            <w:tcW w:w="1444" w:type="pct"/>
            <w:gridSpan w:val="3"/>
            <w:vAlign w:val="bottom"/>
          </w:tcPr>
          <w:p w14:paraId="22E001D5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06B2FC28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pct"/>
            <w:gridSpan w:val="6"/>
            <w:vAlign w:val="bottom"/>
          </w:tcPr>
          <w:p w14:paraId="1B8051B7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1E3C" w:rsidRPr="006A6D30" w14:paraId="6AA9E7A4" w14:textId="77777777" w:rsidTr="00B41E3C">
        <w:trPr>
          <w:tblHeader/>
        </w:trPr>
        <w:tc>
          <w:tcPr>
            <w:tcW w:w="2044" w:type="pct"/>
            <w:vAlign w:val="bottom"/>
          </w:tcPr>
          <w:p w14:paraId="33217FB1" w14:textId="77777777" w:rsidR="000271C5" w:rsidRPr="006A6D30" w:rsidRDefault="000271C5" w:rsidP="00D0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-</w:t>
            </w: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665" w:type="pct"/>
            <w:vAlign w:val="bottom"/>
          </w:tcPr>
          <w:p w14:paraId="272C66F8" w14:textId="6D896D9E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pacing w:val="-2"/>
                <w:sz w:val="30"/>
                <w:szCs w:val="30"/>
              </w:rPr>
              <w:t>30</w:t>
            </w:r>
            <w:r w:rsidR="007E45C9" w:rsidRPr="006A6D30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  <w:vAlign w:val="bottom"/>
          </w:tcPr>
          <w:p w14:paraId="6D76FE60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09099141" w14:textId="2F42B933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271C5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271C5" w:rsidRPr="006A6D3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vAlign w:val="bottom"/>
          </w:tcPr>
          <w:p w14:paraId="4F161F23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1EB56838" w14:textId="5D537BB2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pacing w:val="-2"/>
                <w:sz w:val="30"/>
                <w:szCs w:val="30"/>
              </w:rPr>
              <w:t>30</w:t>
            </w:r>
            <w:r w:rsidR="007E45C9" w:rsidRPr="006A6D30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  <w:gridSpan w:val="2"/>
            <w:vAlign w:val="bottom"/>
          </w:tcPr>
          <w:p w14:paraId="306BF267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383F2CE4" w14:textId="053E7614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271C5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271C5" w:rsidRPr="006A6D3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41E3C" w:rsidRPr="006A6D30" w14:paraId="0BFB40C2" w14:textId="77777777" w:rsidTr="00B41E3C">
        <w:trPr>
          <w:tblHeader/>
        </w:trPr>
        <w:tc>
          <w:tcPr>
            <w:tcW w:w="2044" w:type="pct"/>
            <w:vAlign w:val="bottom"/>
          </w:tcPr>
          <w:p w14:paraId="13285CFE" w14:textId="77777777" w:rsidR="000271C5" w:rsidRPr="006A6D30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  <w:vAlign w:val="bottom"/>
          </w:tcPr>
          <w:p w14:paraId="0E842AA8" w14:textId="46347826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3" w:type="pct"/>
            <w:vAlign w:val="bottom"/>
          </w:tcPr>
          <w:p w14:paraId="7F653336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86AAA0E" w14:textId="15AA3E7A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7" w:type="pct"/>
            <w:vAlign w:val="bottom"/>
          </w:tcPr>
          <w:p w14:paraId="5F0ADCA3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3EBF353A" w14:textId="0649DC51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9" w:type="pct"/>
            <w:gridSpan w:val="2"/>
            <w:vAlign w:val="bottom"/>
          </w:tcPr>
          <w:p w14:paraId="4869CE02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1E10F7B3" w14:textId="3CA27DC4" w:rsidR="000271C5" w:rsidRPr="006A6D30" w:rsidRDefault="00AA32E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B41E3C" w:rsidRPr="006A6D30" w14:paraId="459A2918" w14:textId="77777777" w:rsidTr="00B41E3C">
        <w:trPr>
          <w:tblHeader/>
        </w:trPr>
        <w:tc>
          <w:tcPr>
            <w:tcW w:w="2044" w:type="pct"/>
            <w:vAlign w:val="bottom"/>
          </w:tcPr>
          <w:p w14:paraId="40F004D4" w14:textId="77777777" w:rsidR="000271C5" w:rsidRPr="006A6D30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6" w:type="pct"/>
            <w:gridSpan w:val="10"/>
            <w:vAlign w:val="bottom"/>
          </w:tcPr>
          <w:p w14:paraId="52F61540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1E3C" w:rsidRPr="006A6D30" w14:paraId="59D47903" w14:textId="77777777" w:rsidTr="00B41E3C">
        <w:tc>
          <w:tcPr>
            <w:tcW w:w="2044" w:type="pct"/>
            <w:vAlign w:val="bottom"/>
          </w:tcPr>
          <w:p w14:paraId="46274653" w14:textId="77777777" w:rsidR="000271C5" w:rsidRPr="006A6D30" w:rsidRDefault="000271C5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65" w:type="pct"/>
            <w:vAlign w:val="bottom"/>
          </w:tcPr>
          <w:p w14:paraId="6BC1B85D" w14:textId="77777777" w:rsidR="000271C5" w:rsidRPr="006A6D30" w:rsidRDefault="000271C5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01CABC4E" w14:textId="77777777" w:rsidR="000271C5" w:rsidRPr="006A6D30" w:rsidRDefault="000271C5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59A69AD5" w14:textId="77777777" w:rsidR="000271C5" w:rsidRPr="006A6D30" w:rsidRDefault="000271C5" w:rsidP="000271C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78EB472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68AD6CCD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vAlign w:val="bottom"/>
          </w:tcPr>
          <w:p w14:paraId="6033EA2F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42ABF4A0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E3C" w:rsidRPr="006A6D30" w14:paraId="47FF7EC1" w14:textId="77777777" w:rsidTr="00B41E3C">
        <w:tc>
          <w:tcPr>
            <w:tcW w:w="2044" w:type="pct"/>
            <w:vAlign w:val="bottom"/>
          </w:tcPr>
          <w:p w14:paraId="47334E97" w14:textId="77777777" w:rsidR="000271C5" w:rsidRPr="006A6D30" w:rsidRDefault="000271C5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65" w:type="pct"/>
            <w:vAlign w:val="bottom"/>
          </w:tcPr>
          <w:p w14:paraId="165AE348" w14:textId="4F1C75BD" w:rsidR="000271C5" w:rsidRPr="006A6D30" w:rsidRDefault="00AA32E8" w:rsidP="00A908BD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EC3204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930</w:t>
            </w:r>
          </w:p>
        </w:tc>
        <w:tc>
          <w:tcPr>
            <w:tcW w:w="143" w:type="pct"/>
            <w:vAlign w:val="bottom"/>
          </w:tcPr>
          <w:p w14:paraId="37CDEE44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23A6783" w14:textId="36E5FD76" w:rsidR="000271C5" w:rsidRPr="006A6D30" w:rsidRDefault="00AA32E8" w:rsidP="00A908B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0271C5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434</w:t>
            </w:r>
          </w:p>
        </w:tc>
        <w:tc>
          <w:tcPr>
            <w:tcW w:w="147" w:type="pct"/>
            <w:vAlign w:val="bottom"/>
          </w:tcPr>
          <w:p w14:paraId="45A2115D" w14:textId="77777777" w:rsidR="000271C5" w:rsidRPr="006A6D30" w:rsidRDefault="000271C5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7580F187" w14:textId="77777777" w:rsidR="000271C5" w:rsidRPr="006A6D30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vAlign w:val="bottom"/>
          </w:tcPr>
          <w:p w14:paraId="6EBEB297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24D63016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41E3C" w:rsidRPr="006A6D30" w14:paraId="35F6CAA0" w14:textId="77777777" w:rsidTr="00B41E3C">
        <w:tc>
          <w:tcPr>
            <w:tcW w:w="2044" w:type="pct"/>
            <w:vAlign w:val="bottom"/>
          </w:tcPr>
          <w:p w14:paraId="2FAE85E2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  <w:vAlign w:val="bottom"/>
          </w:tcPr>
          <w:p w14:paraId="55530BC9" w14:textId="77777777" w:rsidR="000271C5" w:rsidRPr="006A6D30" w:rsidRDefault="000271C5" w:rsidP="000271C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6DF8124E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0E336F1" w14:textId="77777777" w:rsidR="000271C5" w:rsidRPr="006A6D30" w:rsidRDefault="000271C5" w:rsidP="000271C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07BF9817" w14:textId="77777777" w:rsidR="000271C5" w:rsidRPr="006A6D30" w:rsidRDefault="000271C5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5C3A6A58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vAlign w:val="bottom"/>
          </w:tcPr>
          <w:p w14:paraId="480E9074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71C88DDA" w14:textId="77777777" w:rsidR="000271C5" w:rsidRPr="006A6D30" w:rsidRDefault="000271C5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E3C" w:rsidRPr="006A6D30" w14:paraId="61EB553C" w14:textId="77777777" w:rsidTr="00B41E3C">
        <w:tc>
          <w:tcPr>
            <w:tcW w:w="2044" w:type="pct"/>
            <w:vAlign w:val="bottom"/>
          </w:tcPr>
          <w:p w14:paraId="57C81B4A" w14:textId="77777777" w:rsidR="000271C5" w:rsidRPr="006A6D30" w:rsidRDefault="000271C5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65" w:type="pct"/>
          </w:tcPr>
          <w:p w14:paraId="32CBC472" w14:textId="77777777" w:rsidR="000271C5" w:rsidRPr="006A6D30" w:rsidRDefault="000271C5" w:rsidP="000271C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4E3C05BB" w14:textId="77777777" w:rsidR="000271C5" w:rsidRPr="006A6D30" w:rsidRDefault="000271C5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FB4B93D" w14:textId="77777777" w:rsidR="000271C5" w:rsidRPr="006A6D30" w:rsidRDefault="000271C5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03333EFE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6004440E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vAlign w:val="bottom"/>
          </w:tcPr>
          <w:p w14:paraId="1EB3A641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6CFDDBEF" w14:textId="77777777" w:rsidR="000271C5" w:rsidRPr="006A6D3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E3C" w:rsidRPr="006A6D30" w14:paraId="605A214D" w14:textId="77777777" w:rsidTr="00B41E3C">
        <w:tc>
          <w:tcPr>
            <w:tcW w:w="2044" w:type="pct"/>
            <w:vAlign w:val="bottom"/>
          </w:tcPr>
          <w:p w14:paraId="1C31D0EA" w14:textId="77777777" w:rsidR="00830B31" w:rsidRPr="006A6D30" w:rsidRDefault="00830B31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665" w:type="pct"/>
          </w:tcPr>
          <w:p w14:paraId="3E286CFC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2FE9E06E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A53B07B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37A63454" w14:textId="77777777" w:rsidR="00830B31" w:rsidRPr="006A6D30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7E324597" w14:textId="7FA0C151" w:rsidR="00830B31" w:rsidRPr="006A6D30" w:rsidRDefault="00AA32E8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="00B43ECA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410</w:t>
            </w:r>
          </w:p>
        </w:tc>
        <w:tc>
          <w:tcPr>
            <w:tcW w:w="149" w:type="pct"/>
            <w:gridSpan w:val="2"/>
            <w:vAlign w:val="bottom"/>
          </w:tcPr>
          <w:p w14:paraId="69A4B235" w14:textId="77777777" w:rsidR="00830B31" w:rsidRPr="006A6D30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6E557AEF" w14:textId="0FC5E27B" w:rsidR="00830B31" w:rsidRPr="006A6D30" w:rsidRDefault="00AA32E8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="00830B3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435</w:t>
            </w:r>
          </w:p>
        </w:tc>
      </w:tr>
      <w:tr w:rsidR="00B41E3C" w:rsidRPr="006A6D30" w14:paraId="1055B4E8" w14:textId="77777777" w:rsidTr="00B41E3C">
        <w:tc>
          <w:tcPr>
            <w:tcW w:w="2044" w:type="pct"/>
            <w:vAlign w:val="bottom"/>
          </w:tcPr>
          <w:p w14:paraId="7CBC7830" w14:textId="77777777" w:rsidR="00830B31" w:rsidRPr="006A6D30" w:rsidRDefault="00830B31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665" w:type="pct"/>
          </w:tcPr>
          <w:p w14:paraId="655BB4E2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0A372E3A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1F51EAC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33A6576B" w14:textId="77777777" w:rsidR="00830B31" w:rsidRPr="006A6D30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0F7480CA" w14:textId="7DA2B9AC" w:rsidR="00830B31" w:rsidRPr="006A6D30" w:rsidRDefault="00B43ECA" w:rsidP="00A33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vAlign w:val="bottom"/>
          </w:tcPr>
          <w:p w14:paraId="037D727E" w14:textId="77777777" w:rsidR="00830B31" w:rsidRPr="006A6D30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7E9E0C95" w14:textId="5539E214" w:rsidR="00830B31" w:rsidRPr="006A6D30" w:rsidRDefault="00AA32E8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57</w:t>
            </w:r>
          </w:p>
        </w:tc>
      </w:tr>
      <w:tr w:rsidR="00B41E3C" w:rsidRPr="006A6D30" w14:paraId="1CDAA1D4" w14:textId="77777777" w:rsidTr="00B41E3C">
        <w:tc>
          <w:tcPr>
            <w:tcW w:w="2044" w:type="pct"/>
            <w:vAlign w:val="bottom"/>
          </w:tcPr>
          <w:p w14:paraId="4309D6A9" w14:textId="77777777" w:rsidR="00830B31" w:rsidRPr="006A6D30" w:rsidRDefault="00830B31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665" w:type="pct"/>
          </w:tcPr>
          <w:p w14:paraId="6B7CFBF1" w14:textId="77777777" w:rsidR="00830B31" w:rsidRPr="006A6D30" w:rsidRDefault="00830B31" w:rsidP="00B165D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34DA31A1" w14:textId="77777777" w:rsidR="00830B31" w:rsidRPr="006A6D30" w:rsidRDefault="00830B31" w:rsidP="00B165D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14:paraId="31AEC8AD" w14:textId="77777777" w:rsidR="00830B31" w:rsidRPr="006A6D30" w:rsidRDefault="00830B31" w:rsidP="00B165D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195570DD" w14:textId="77777777" w:rsidR="00830B31" w:rsidRPr="006A6D30" w:rsidRDefault="00830B31" w:rsidP="00B1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7DD783DB" w14:textId="77777777" w:rsidR="00830B31" w:rsidRPr="006A6D30" w:rsidRDefault="00830B31" w:rsidP="00B165D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  <w:vAlign w:val="bottom"/>
          </w:tcPr>
          <w:p w14:paraId="4FEA63E4" w14:textId="77777777" w:rsidR="00830B31" w:rsidRPr="006A6D30" w:rsidRDefault="00830B31" w:rsidP="00B1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6E06FB11" w14:textId="77777777" w:rsidR="00830B31" w:rsidRPr="006A6D30" w:rsidRDefault="00830B31" w:rsidP="00B1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E3C" w:rsidRPr="006A6D30" w14:paraId="400DB877" w14:textId="77777777" w:rsidTr="00B41E3C">
        <w:tc>
          <w:tcPr>
            <w:tcW w:w="2044" w:type="pct"/>
            <w:vAlign w:val="bottom"/>
          </w:tcPr>
          <w:p w14:paraId="0A7F162A" w14:textId="77777777" w:rsidR="00830B31" w:rsidRPr="006A6D30" w:rsidRDefault="00830B31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  คอร์ปอเรชั่น จำกัด</w:t>
            </w:r>
          </w:p>
        </w:tc>
        <w:tc>
          <w:tcPr>
            <w:tcW w:w="665" w:type="pct"/>
          </w:tcPr>
          <w:p w14:paraId="4881FC0F" w14:textId="77777777" w:rsidR="00830B31" w:rsidRPr="006A6D30" w:rsidRDefault="00830B31" w:rsidP="00B165D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3DAFAB22" w14:textId="77777777" w:rsidR="00830B31" w:rsidRPr="006A6D30" w:rsidRDefault="00830B31" w:rsidP="00B165D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7450F78" w14:textId="77777777" w:rsidR="00830B31" w:rsidRPr="006A6D30" w:rsidRDefault="00830B31" w:rsidP="00B165D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4F6F3972" w14:textId="77777777" w:rsidR="00830B31" w:rsidRPr="006A6D30" w:rsidRDefault="00830B31" w:rsidP="00B1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78FBB5DC" w14:textId="0DD98A0B" w:rsidR="00830B31" w:rsidRPr="006A6D30" w:rsidRDefault="00AA32E8" w:rsidP="00B165D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763</w:t>
            </w:r>
          </w:p>
        </w:tc>
        <w:tc>
          <w:tcPr>
            <w:tcW w:w="149" w:type="pct"/>
            <w:gridSpan w:val="2"/>
            <w:vAlign w:val="bottom"/>
          </w:tcPr>
          <w:p w14:paraId="6B7CA4E4" w14:textId="77777777" w:rsidR="00830B31" w:rsidRPr="006A6D30" w:rsidRDefault="00830B31" w:rsidP="00B1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27CEB54B" w14:textId="04B89A6A" w:rsidR="00830B31" w:rsidRPr="006A6D30" w:rsidRDefault="00AA32E8" w:rsidP="00B165D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830B3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017</w:t>
            </w:r>
          </w:p>
        </w:tc>
      </w:tr>
      <w:tr w:rsidR="00B41E3C" w:rsidRPr="006A6D30" w14:paraId="3E9340B0" w14:textId="77777777" w:rsidTr="00B41E3C">
        <w:tc>
          <w:tcPr>
            <w:tcW w:w="2044" w:type="pct"/>
            <w:vAlign w:val="bottom"/>
          </w:tcPr>
          <w:p w14:paraId="696A8C3D" w14:textId="77777777" w:rsidR="00830B31" w:rsidRPr="006A6D30" w:rsidRDefault="00830B31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ราช โอแอนด์เอ็ม จำกัด</w:t>
            </w:r>
          </w:p>
        </w:tc>
        <w:tc>
          <w:tcPr>
            <w:tcW w:w="665" w:type="pct"/>
          </w:tcPr>
          <w:p w14:paraId="3792E64A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19996E77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E2F8CF2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713EDEDA" w14:textId="77777777" w:rsidR="00830B31" w:rsidRPr="006A6D30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13F84137" w14:textId="6141C457" w:rsidR="00830B31" w:rsidRPr="006A6D30" w:rsidRDefault="00AA32E8" w:rsidP="000271C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48</w:t>
            </w:r>
          </w:p>
        </w:tc>
        <w:tc>
          <w:tcPr>
            <w:tcW w:w="149" w:type="pct"/>
            <w:gridSpan w:val="2"/>
            <w:vAlign w:val="bottom"/>
          </w:tcPr>
          <w:p w14:paraId="35EAA3BD" w14:textId="77777777" w:rsidR="00830B31" w:rsidRPr="006A6D30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05984B73" w14:textId="36D44375" w:rsidR="00830B31" w:rsidRPr="006A6D30" w:rsidRDefault="00AA32E8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64</w:t>
            </w:r>
          </w:p>
        </w:tc>
      </w:tr>
      <w:tr w:rsidR="00B41E3C" w:rsidRPr="006A6D30" w14:paraId="3B39BF1B" w14:textId="77777777" w:rsidTr="00B41E3C">
        <w:tc>
          <w:tcPr>
            <w:tcW w:w="2044" w:type="pct"/>
            <w:vAlign w:val="bottom"/>
          </w:tcPr>
          <w:p w14:paraId="32256579" w14:textId="77777777" w:rsidR="00830B31" w:rsidRPr="006A6D30" w:rsidRDefault="00830B31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 อัลลายแอนซ์ จำกัด</w:t>
            </w:r>
          </w:p>
        </w:tc>
        <w:tc>
          <w:tcPr>
            <w:tcW w:w="665" w:type="pct"/>
          </w:tcPr>
          <w:p w14:paraId="5FB29C03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6217FCC0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D482D89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6507CE2A" w14:textId="77777777" w:rsidR="00830B31" w:rsidRPr="006A6D30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777D0296" w14:textId="5B98E74E" w:rsidR="00830B31" w:rsidRPr="006A6D30" w:rsidRDefault="00B43ECA" w:rsidP="00A33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vAlign w:val="bottom"/>
          </w:tcPr>
          <w:p w14:paraId="11D932D3" w14:textId="77777777" w:rsidR="00830B31" w:rsidRPr="006A6D30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547F85B8" w14:textId="3451135A" w:rsidR="00830B31" w:rsidRPr="006A6D30" w:rsidRDefault="00AA32E8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161</w:t>
            </w:r>
          </w:p>
        </w:tc>
      </w:tr>
      <w:tr w:rsidR="00B41E3C" w:rsidRPr="006A6D30" w14:paraId="6C0513B2" w14:textId="77777777" w:rsidTr="00B41E3C">
        <w:tc>
          <w:tcPr>
            <w:tcW w:w="2044" w:type="pct"/>
            <w:vAlign w:val="bottom"/>
          </w:tcPr>
          <w:p w14:paraId="316551CA" w14:textId="77777777" w:rsidR="00830B31" w:rsidRPr="006A6D30" w:rsidRDefault="00830B31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หินกองเพาเวอร์โฮลดิ้ง จำกัด</w:t>
            </w:r>
          </w:p>
        </w:tc>
        <w:tc>
          <w:tcPr>
            <w:tcW w:w="665" w:type="pct"/>
          </w:tcPr>
          <w:p w14:paraId="16FF8A34" w14:textId="77777777" w:rsidR="00830B31" w:rsidRPr="006A6D30" w:rsidRDefault="00830B31" w:rsidP="00435D13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64659BDE" w14:textId="77777777" w:rsidR="00830B31" w:rsidRPr="006A6D30" w:rsidRDefault="00830B31" w:rsidP="00435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6" w:type="pct"/>
          </w:tcPr>
          <w:p w14:paraId="29198F95" w14:textId="77777777" w:rsidR="00830B31" w:rsidRPr="006A6D30" w:rsidRDefault="00830B31" w:rsidP="00435D13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54A60B3D" w14:textId="77777777" w:rsidR="00830B31" w:rsidRPr="006A6D30" w:rsidRDefault="00830B31" w:rsidP="00435D1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010A0146" w14:textId="13EE94CC" w:rsidR="00830B31" w:rsidRPr="006A6D30" w:rsidRDefault="00B43ECA" w:rsidP="0045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vAlign w:val="bottom"/>
          </w:tcPr>
          <w:p w14:paraId="77DF934C" w14:textId="77777777" w:rsidR="00830B31" w:rsidRPr="006A6D30" w:rsidRDefault="00830B31" w:rsidP="00435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5722C5A4" w14:textId="35C4001B" w:rsidR="00830B31" w:rsidRPr="006A6D30" w:rsidRDefault="00AA32E8" w:rsidP="00435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104</w:t>
            </w:r>
          </w:p>
        </w:tc>
      </w:tr>
      <w:tr w:rsidR="00B41E3C" w:rsidRPr="006A6D30" w14:paraId="41B3B1D3" w14:textId="77777777" w:rsidTr="00B41E3C">
        <w:tc>
          <w:tcPr>
            <w:tcW w:w="2044" w:type="pct"/>
            <w:vAlign w:val="bottom"/>
          </w:tcPr>
          <w:p w14:paraId="19D17BD1" w14:textId="77777777" w:rsidR="00830B31" w:rsidRPr="006A6D30" w:rsidRDefault="00830B31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ราช โคเจนเนอเรชั่น จำกัด</w:t>
            </w:r>
          </w:p>
        </w:tc>
        <w:tc>
          <w:tcPr>
            <w:tcW w:w="665" w:type="pct"/>
          </w:tcPr>
          <w:p w14:paraId="1487C6FD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37E98505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4A0D1A2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7896EBE5" w14:textId="77777777" w:rsidR="00830B31" w:rsidRPr="006A6D30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50E4AB4C" w14:textId="7318105E" w:rsidR="00830B31" w:rsidRPr="006A6D30" w:rsidRDefault="00AA32E8" w:rsidP="000271C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B43ECA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358</w:t>
            </w:r>
          </w:p>
        </w:tc>
        <w:tc>
          <w:tcPr>
            <w:tcW w:w="149" w:type="pct"/>
            <w:gridSpan w:val="2"/>
            <w:vAlign w:val="bottom"/>
          </w:tcPr>
          <w:p w14:paraId="6F8C6D3B" w14:textId="77777777" w:rsidR="00830B31" w:rsidRPr="006A6D30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79475C7A" w14:textId="57CFDC47" w:rsidR="00830B31" w:rsidRPr="006A6D30" w:rsidRDefault="00AA32E8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830B3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020</w:t>
            </w:r>
          </w:p>
        </w:tc>
      </w:tr>
      <w:tr w:rsidR="00B41E3C" w:rsidRPr="006A6D30" w14:paraId="7FC32EC9" w14:textId="77777777" w:rsidTr="00B41E3C">
        <w:tc>
          <w:tcPr>
            <w:tcW w:w="2044" w:type="pct"/>
            <w:vAlign w:val="bottom"/>
          </w:tcPr>
          <w:p w14:paraId="25B9CF16" w14:textId="77777777" w:rsidR="00830B31" w:rsidRPr="006A6D30" w:rsidRDefault="00830B31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ราช</w:t>
            </w:r>
            <w:r w:rsidRPr="006A6D30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>-</w:t>
            </w:r>
            <w:r w:rsidRPr="006A6D30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ลาว เซอร์วิส จำกัด</w:t>
            </w:r>
          </w:p>
        </w:tc>
        <w:tc>
          <w:tcPr>
            <w:tcW w:w="665" w:type="pct"/>
          </w:tcPr>
          <w:p w14:paraId="644A33E4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0DB594D0" w14:textId="77777777" w:rsidR="00830B31" w:rsidRPr="006A6D30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6" w:type="pct"/>
          </w:tcPr>
          <w:p w14:paraId="0A1AA105" w14:textId="77777777" w:rsidR="00830B31" w:rsidRPr="006A6D30" w:rsidRDefault="00830B31" w:rsidP="00EE3298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3A9FEBCC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2425C6AE" w14:textId="56BC4159" w:rsidR="00830B31" w:rsidRPr="006A6D30" w:rsidRDefault="00AA32E8" w:rsidP="00EE329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B43ECA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015</w:t>
            </w:r>
          </w:p>
        </w:tc>
        <w:tc>
          <w:tcPr>
            <w:tcW w:w="149" w:type="pct"/>
            <w:gridSpan w:val="2"/>
            <w:vAlign w:val="bottom"/>
          </w:tcPr>
          <w:p w14:paraId="5843C552" w14:textId="77777777" w:rsidR="00830B31" w:rsidRPr="006A6D30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3AF5B8E6" w14:textId="77777777" w:rsidR="00830B31" w:rsidRPr="006A6D30" w:rsidRDefault="00830B31" w:rsidP="00EE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41E3C" w:rsidRPr="006A6D30" w14:paraId="0A806EB1" w14:textId="77777777" w:rsidTr="00B41E3C">
        <w:trPr>
          <w:trHeight w:val="281"/>
        </w:trPr>
        <w:tc>
          <w:tcPr>
            <w:tcW w:w="2044" w:type="pct"/>
            <w:vAlign w:val="bottom"/>
          </w:tcPr>
          <w:p w14:paraId="440047F1" w14:textId="77777777" w:rsidR="00363FEE" w:rsidRPr="006A6D30" w:rsidRDefault="00363FEE" w:rsidP="006D1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  <w:vAlign w:val="bottom"/>
          </w:tcPr>
          <w:p w14:paraId="59D4C636" w14:textId="77777777" w:rsidR="00363FEE" w:rsidRPr="006A6D30" w:rsidRDefault="00363FEE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52C4E167" w14:textId="77777777" w:rsidR="00363FEE" w:rsidRPr="006A6D30" w:rsidRDefault="00363FEE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60819D0" w14:textId="77777777" w:rsidR="00363FEE" w:rsidRPr="006A6D30" w:rsidRDefault="00363FEE" w:rsidP="000271C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5FD321E5" w14:textId="77777777" w:rsidR="00363FEE" w:rsidRPr="006A6D30" w:rsidRDefault="00363FEE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41C82628" w14:textId="77777777" w:rsidR="00363FEE" w:rsidRPr="006A6D30" w:rsidRDefault="00363FEE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vAlign w:val="bottom"/>
          </w:tcPr>
          <w:p w14:paraId="366CAFD0" w14:textId="77777777" w:rsidR="00363FEE" w:rsidRPr="006A6D30" w:rsidRDefault="00363FEE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02A18BE4" w14:textId="77777777" w:rsidR="00363FEE" w:rsidRPr="006A6D30" w:rsidRDefault="00363FEE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B41E3C" w:rsidRPr="006A6D30" w14:paraId="64EA6FBD" w14:textId="77777777" w:rsidTr="00B41E3C">
        <w:tc>
          <w:tcPr>
            <w:tcW w:w="2044" w:type="pct"/>
            <w:vAlign w:val="bottom"/>
          </w:tcPr>
          <w:p w14:paraId="4D2CA539" w14:textId="77777777" w:rsidR="00EE3298" w:rsidRPr="006A6D30" w:rsidRDefault="00EE3298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65" w:type="pct"/>
            <w:vAlign w:val="bottom"/>
          </w:tcPr>
          <w:p w14:paraId="44CB5B8A" w14:textId="77777777" w:rsidR="00EE3298" w:rsidRPr="006A6D30" w:rsidRDefault="00EE3298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4883A32F" w14:textId="77777777" w:rsidR="00EE3298" w:rsidRPr="006A6D30" w:rsidRDefault="00EE329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D182B0C" w14:textId="77777777" w:rsidR="00EE3298" w:rsidRPr="006A6D30" w:rsidRDefault="00EE3298" w:rsidP="000271C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2338578F" w14:textId="77777777" w:rsidR="00EE3298" w:rsidRPr="006A6D30" w:rsidRDefault="00EE3298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4383C784" w14:textId="77777777" w:rsidR="00EE3298" w:rsidRPr="006A6D30" w:rsidRDefault="00EE329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vAlign w:val="bottom"/>
          </w:tcPr>
          <w:p w14:paraId="3189E021" w14:textId="77777777" w:rsidR="00EE3298" w:rsidRPr="006A6D30" w:rsidRDefault="00EE329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11682F47" w14:textId="77777777" w:rsidR="00EE3298" w:rsidRPr="006A6D30" w:rsidRDefault="00EE3298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B41E3C" w:rsidRPr="006A6D30" w14:paraId="7F117F12" w14:textId="77777777" w:rsidTr="00B41E3C">
        <w:tc>
          <w:tcPr>
            <w:tcW w:w="2044" w:type="pct"/>
            <w:vAlign w:val="bottom"/>
          </w:tcPr>
          <w:p w14:paraId="10CD814D" w14:textId="77777777" w:rsidR="00EE3298" w:rsidRPr="006A6D30" w:rsidRDefault="00EE3298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665" w:type="pct"/>
          </w:tcPr>
          <w:p w14:paraId="36E62012" w14:textId="77777777" w:rsidR="00EE3298" w:rsidRPr="006A6D30" w:rsidRDefault="00EE3298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356915C0" w14:textId="77777777" w:rsidR="00EE3298" w:rsidRPr="006A6D30" w:rsidRDefault="00EE329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B743DF8" w14:textId="77777777" w:rsidR="00EE3298" w:rsidRPr="006A6D30" w:rsidRDefault="00EE3298" w:rsidP="000271C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557A170D" w14:textId="77777777" w:rsidR="00EE3298" w:rsidRPr="006A6D30" w:rsidRDefault="00EE3298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47D34442" w14:textId="77777777" w:rsidR="00EE3298" w:rsidRPr="006A6D30" w:rsidRDefault="00EE329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vAlign w:val="bottom"/>
          </w:tcPr>
          <w:p w14:paraId="0EEE7F75" w14:textId="77777777" w:rsidR="00EE3298" w:rsidRPr="006A6D30" w:rsidRDefault="00EE329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6E9C590F" w14:textId="77777777" w:rsidR="00EE3298" w:rsidRPr="006A6D30" w:rsidRDefault="00EE3298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B41E3C" w:rsidRPr="006A6D30" w14:paraId="33D105EA" w14:textId="77777777" w:rsidTr="00B41E3C">
        <w:tc>
          <w:tcPr>
            <w:tcW w:w="2044" w:type="pct"/>
            <w:vAlign w:val="bottom"/>
          </w:tcPr>
          <w:p w14:paraId="5D44C1A9" w14:textId="77777777" w:rsidR="00830B31" w:rsidRPr="006A6D30" w:rsidRDefault="00830B31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(มอริเชียส) คอร์ปอเรชั่น จำกัด</w:t>
            </w:r>
          </w:p>
        </w:tc>
        <w:tc>
          <w:tcPr>
            <w:tcW w:w="665" w:type="pct"/>
          </w:tcPr>
          <w:p w14:paraId="31C64E6E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1FBBAA3B" w14:textId="77777777" w:rsidR="00830B31" w:rsidRPr="006A6D30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D7E4BDB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71311A20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03C42A5A" w14:textId="5ECCE360" w:rsidR="00830B31" w:rsidRPr="006A6D30" w:rsidRDefault="00AA32E8" w:rsidP="0063542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88</w:t>
            </w:r>
          </w:p>
        </w:tc>
        <w:tc>
          <w:tcPr>
            <w:tcW w:w="149" w:type="pct"/>
            <w:gridSpan w:val="2"/>
            <w:vAlign w:val="bottom"/>
          </w:tcPr>
          <w:p w14:paraId="17996164" w14:textId="77777777" w:rsidR="00830B31" w:rsidRPr="006A6D30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7239F09F" w14:textId="7C50ECB5" w:rsidR="00830B31" w:rsidRPr="006A6D30" w:rsidRDefault="00AA32E8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112</w:t>
            </w:r>
          </w:p>
        </w:tc>
      </w:tr>
      <w:tr w:rsidR="00B41E3C" w:rsidRPr="006A6D30" w14:paraId="76149670" w14:textId="77777777" w:rsidTr="00B41E3C">
        <w:tc>
          <w:tcPr>
            <w:tcW w:w="2044" w:type="pct"/>
            <w:vAlign w:val="bottom"/>
          </w:tcPr>
          <w:p w14:paraId="74DCA91D" w14:textId="77777777" w:rsidR="00830B31" w:rsidRPr="006A6D30" w:rsidRDefault="00830B31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665" w:type="pct"/>
          </w:tcPr>
          <w:p w14:paraId="5050A5D6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40F6D696" w14:textId="77777777" w:rsidR="00830B31" w:rsidRPr="006A6D30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8931C25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1EABA79D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3A49E24A" w14:textId="77777777" w:rsidR="00830B31" w:rsidRPr="006A6D30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vAlign w:val="bottom"/>
          </w:tcPr>
          <w:p w14:paraId="3F7B09D3" w14:textId="77777777" w:rsidR="00830B31" w:rsidRPr="006A6D30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6E34AE6E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B41E3C" w:rsidRPr="006A6D30" w14:paraId="01B94920" w14:textId="77777777" w:rsidTr="00B41E3C">
        <w:tc>
          <w:tcPr>
            <w:tcW w:w="2044" w:type="pct"/>
            <w:vAlign w:val="bottom"/>
          </w:tcPr>
          <w:p w14:paraId="0EDC36DC" w14:textId="77777777" w:rsidR="00830B31" w:rsidRPr="006A6D30" w:rsidRDefault="00830B31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665" w:type="pct"/>
          </w:tcPr>
          <w:p w14:paraId="31314640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4A60E528" w14:textId="77777777" w:rsidR="00830B31" w:rsidRPr="006A6D30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2441C8E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0A083214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7775EF79" w14:textId="12EDD12B" w:rsidR="00830B31" w:rsidRPr="006A6D30" w:rsidRDefault="00AA32E8" w:rsidP="00E6491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15</w:t>
            </w:r>
            <w:r w:rsidR="00B43ECA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748</w:t>
            </w:r>
          </w:p>
        </w:tc>
        <w:tc>
          <w:tcPr>
            <w:tcW w:w="149" w:type="pct"/>
            <w:gridSpan w:val="2"/>
            <w:vAlign w:val="bottom"/>
          </w:tcPr>
          <w:p w14:paraId="0270ED5D" w14:textId="77777777" w:rsidR="00830B31" w:rsidRPr="006A6D30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414EA914" w14:textId="2669A7B0" w:rsidR="00830B31" w:rsidRPr="006A6D30" w:rsidRDefault="00AA32E8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="00830B31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876</w:t>
            </w:r>
          </w:p>
        </w:tc>
      </w:tr>
      <w:tr w:rsidR="00B41E3C" w:rsidRPr="006A6D30" w14:paraId="2D5B1D19" w14:textId="77777777" w:rsidTr="00B41E3C">
        <w:tc>
          <w:tcPr>
            <w:tcW w:w="2044" w:type="pct"/>
            <w:vAlign w:val="bottom"/>
          </w:tcPr>
          <w:p w14:paraId="3C370779" w14:textId="77777777" w:rsidR="00830B31" w:rsidRPr="006A6D30" w:rsidRDefault="00830B31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ราช-ออสเตรเลีย คอร์ปอเรชั่น จำกัด</w:t>
            </w:r>
          </w:p>
        </w:tc>
        <w:tc>
          <w:tcPr>
            <w:tcW w:w="665" w:type="pct"/>
          </w:tcPr>
          <w:p w14:paraId="2626854D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2ED4AB5F" w14:textId="77777777" w:rsidR="00830B31" w:rsidRPr="006A6D30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FBF3188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54DBF5F6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4" w:type="pct"/>
            <w:gridSpan w:val="2"/>
            <w:shd w:val="clear" w:color="auto" w:fill="auto"/>
          </w:tcPr>
          <w:p w14:paraId="1577CA1E" w14:textId="77777777" w:rsidR="00830B31" w:rsidRPr="006A6D30" w:rsidRDefault="00CF6F8F" w:rsidP="008A0631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  <w:vAlign w:val="bottom"/>
          </w:tcPr>
          <w:p w14:paraId="2F919C05" w14:textId="77777777" w:rsidR="00830B31" w:rsidRPr="006A6D30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001B2B5C" w14:textId="0E10097E" w:rsidR="00830B31" w:rsidRPr="006A6D30" w:rsidRDefault="00AA32E8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="00830B31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950</w:t>
            </w:r>
          </w:p>
        </w:tc>
      </w:tr>
      <w:tr w:rsidR="00B41E3C" w:rsidRPr="006A6D30" w14:paraId="2B00DE26" w14:textId="77777777" w:rsidTr="00B41E3C">
        <w:tc>
          <w:tcPr>
            <w:tcW w:w="2044" w:type="pct"/>
            <w:vAlign w:val="bottom"/>
          </w:tcPr>
          <w:p w14:paraId="041E2275" w14:textId="77777777" w:rsidR="00830B31" w:rsidRPr="006A6D30" w:rsidRDefault="00830B31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ราช ไชน่า พาวเวอร์ จำกัด</w:t>
            </w:r>
          </w:p>
        </w:tc>
        <w:tc>
          <w:tcPr>
            <w:tcW w:w="665" w:type="pct"/>
          </w:tcPr>
          <w:p w14:paraId="131C8739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487C4955" w14:textId="77777777" w:rsidR="00830B31" w:rsidRPr="006A6D30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316217C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630F898E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661D01EC" w14:textId="6D68EF81" w:rsidR="00830B31" w:rsidRPr="006A6D30" w:rsidRDefault="00AA32E8" w:rsidP="0063542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88</w:t>
            </w:r>
          </w:p>
        </w:tc>
        <w:tc>
          <w:tcPr>
            <w:tcW w:w="149" w:type="pct"/>
            <w:gridSpan w:val="2"/>
            <w:vAlign w:val="bottom"/>
          </w:tcPr>
          <w:p w14:paraId="01DFA5D0" w14:textId="77777777" w:rsidR="00830B31" w:rsidRPr="006A6D30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7BE8BF53" w14:textId="2CBB1BB6" w:rsidR="00830B31" w:rsidRPr="006A6D30" w:rsidRDefault="00AA32E8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112</w:t>
            </w:r>
          </w:p>
        </w:tc>
      </w:tr>
      <w:tr w:rsidR="00B41E3C" w:rsidRPr="006A6D30" w14:paraId="6A3A085F" w14:textId="77777777" w:rsidTr="00B41E3C">
        <w:tc>
          <w:tcPr>
            <w:tcW w:w="2044" w:type="pct"/>
            <w:vAlign w:val="bottom"/>
          </w:tcPr>
          <w:p w14:paraId="5B57201C" w14:textId="434BE7AE" w:rsidR="00830B31" w:rsidRPr="006A6D30" w:rsidRDefault="00830B31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อาร์อี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โซลาร์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5" w:type="pct"/>
          </w:tcPr>
          <w:p w14:paraId="3877B6E0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63AF8E02" w14:textId="77777777" w:rsidR="00830B31" w:rsidRPr="006A6D30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0E7CC60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37985D10" w14:textId="77777777" w:rsidR="00830B31" w:rsidRPr="006A6D30" w:rsidRDefault="00830B31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6B36EEA6" w14:textId="6F3DD438" w:rsidR="00830B31" w:rsidRPr="006A6D30" w:rsidRDefault="00AA32E8" w:rsidP="000271C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48</w:t>
            </w:r>
          </w:p>
        </w:tc>
        <w:tc>
          <w:tcPr>
            <w:tcW w:w="149" w:type="pct"/>
            <w:gridSpan w:val="2"/>
            <w:vAlign w:val="bottom"/>
          </w:tcPr>
          <w:p w14:paraId="356E4D38" w14:textId="77777777" w:rsidR="00830B31" w:rsidRPr="006A6D30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63951B02" w14:textId="6D7BFE95" w:rsidR="00830B31" w:rsidRPr="006A6D30" w:rsidRDefault="00AA32E8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64</w:t>
            </w:r>
          </w:p>
        </w:tc>
      </w:tr>
      <w:tr w:rsidR="00B41E3C" w:rsidRPr="006A6D30" w14:paraId="21B8AFAD" w14:textId="77777777" w:rsidTr="00B41E3C">
        <w:tc>
          <w:tcPr>
            <w:tcW w:w="2044" w:type="pct"/>
            <w:vAlign w:val="bottom"/>
          </w:tcPr>
          <w:p w14:paraId="4F600CE3" w14:textId="77777777" w:rsidR="00B43ECA" w:rsidRPr="006A6D30" w:rsidRDefault="00B43ECA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ซีเอ็นไบโอแมส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5" w:type="pct"/>
          </w:tcPr>
          <w:p w14:paraId="32DB3B47" w14:textId="77777777" w:rsidR="00B43ECA" w:rsidRPr="006A6D30" w:rsidRDefault="00B43ECA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1F7DF254" w14:textId="77777777" w:rsidR="00B43ECA" w:rsidRPr="006A6D30" w:rsidRDefault="00B43ECA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DC64AB2" w14:textId="77777777" w:rsidR="00B43ECA" w:rsidRPr="006A6D30" w:rsidRDefault="00B43ECA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7B2C61C2" w14:textId="77777777" w:rsidR="00B43ECA" w:rsidRPr="006A6D30" w:rsidRDefault="00B43ECA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4" w:type="pct"/>
            <w:gridSpan w:val="2"/>
          </w:tcPr>
          <w:p w14:paraId="70AF3A2C" w14:textId="002F77B0" w:rsidR="00B43ECA" w:rsidRPr="006A6D30" w:rsidRDefault="00B43ECA" w:rsidP="00B43E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  <w:vAlign w:val="bottom"/>
          </w:tcPr>
          <w:p w14:paraId="0D579D01" w14:textId="77777777" w:rsidR="00B43ECA" w:rsidRPr="006A6D30" w:rsidRDefault="00B43ECA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752EDBF1" w14:textId="38D17A6B" w:rsidR="00B43ECA" w:rsidRPr="006A6D30" w:rsidRDefault="00AA32E8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64</w:t>
            </w:r>
          </w:p>
        </w:tc>
      </w:tr>
      <w:tr w:rsidR="00B41E3C" w:rsidRPr="006A6D30" w14:paraId="691E390C" w14:textId="77777777" w:rsidTr="00B41E3C">
        <w:tc>
          <w:tcPr>
            <w:tcW w:w="2044" w:type="pct"/>
            <w:vAlign w:val="bottom"/>
          </w:tcPr>
          <w:p w14:paraId="453854E4" w14:textId="77777777" w:rsidR="00B43ECA" w:rsidRPr="006A6D30" w:rsidRDefault="00B43ECA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พีบีไบโอแมส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5" w:type="pct"/>
          </w:tcPr>
          <w:p w14:paraId="1D1D8EE3" w14:textId="77777777" w:rsidR="00B43ECA" w:rsidRPr="006A6D30" w:rsidRDefault="00B43ECA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11FF6F10" w14:textId="77777777" w:rsidR="00B43ECA" w:rsidRPr="006A6D30" w:rsidRDefault="00B43ECA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F546F10" w14:textId="77777777" w:rsidR="00B43ECA" w:rsidRPr="006A6D30" w:rsidRDefault="00B43ECA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35357FC5" w14:textId="77777777" w:rsidR="00B43ECA" w:rsidRPr="006A6D30" w:rsidRDefault="00B43ECA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4" w:type="pct"/>
            <w:gridSpan w:val="2"/>
          </w:tcPr>
          <w:p w14:paraId="607382EE" w14:textId="380F5708" w:rsidR="00B43ECA" w:rsidRPr="006A6D30" w:rsidRDefault="00B43ECA" w:rsidP="00B43E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  <w:vAlign w:val="bottom"/>
          </w:tcPr>
          <w:p w14:paraId="4A72C08C" w14:textId="77777777" w:rsidR="00B43ECA" w:rsidRPr="006A6D30" w:rsidRDefault="00B43ECA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2F519DC4" w14:textId="07D11AE3" w:rsidR="00B43ECA" w:rsidRPr="006A6D30" w:rsidRDefault="00AA32E8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64</w:t>
            </w:r>
          </w:p>
        </w:tc>
      </w:tr>
      <w:tr w:rsidR="00B41E3C" w:rsidRPr="006A6D30" w14:paraId="7F2EA930" w14:textId="77777777" w:rsidTr="00B41E3C">
        <w:tc>
          <w:tcPr>
            <w:tcW w:w="2044" w:type="pct"/>
            <w:vAlign w:val="bottom"/>
          </w:tcPr>
          <w:p w14:paraId="477F8130" w14:textId="77777777" w:rsidR="00B43ECA" w:rsidRPr="006A6D30" w:rsidRDefault="00B43ECA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แอลพีไบโอแมส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5" w:type="pct"/>
          </w:tcPr>
          <w:p w14:paraId="018BE3A3" w14:textId="77777777" w:rsidR="00B43ECA" w:rsidRPr="006A6D30" w:rsidRDefault="00B43ECA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6EA8857B" w14:textId="77777777" w:rsidR="00B43ECA" w:rsidRPr="006A6D30" w:rsidRDefault="00B43ECA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215B266" w14:textId="77777777" w:rsidR="00B43ECA" w:rsidRPr="006A6D30" w:rsidRDefault="00B43ECA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2569DC08" w14:textId="77777777" w:rsidR="00B43ECA" w:rsidRPr="006A6D30" w:rsidRDefault="00B43ECA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4" w:type="pct"/>
            <w:gridSpan w:val="2"/>
          </w:tcPr>
          <w:p w14:paraId="692AE4BD" w14:textId="3F8A9B4F" w:rsidR="00B43ECA" w:rsidRPr="006A6D30" w:rsidRDefault="00B43ECA" w:rsidP="00B43E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  <w:vAlign w:val="bottom"/>
          </w:tcPr>
          <w:p w14:paraId="2D960B97" w14:textId="77777777" w:rsidR="00B43ECA" w:rsidRPr="006A6D30" w:rsidRDefault="00B43ECA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70476D07" w14:textId="550EA493" w:rsidR="00B43ECA" w:rsidRPr="006A6D30" w:rsidRDefault="00AA32E8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64</w:t>
            </w:r>
          </w:p>
        </w:tc>
      </w:tr>
      <w:tr w:rsidR="00B41E3C" w:rsidRPr="006A6D30" w14:paraId="44AEFB87" w14:textId="77777777" w:rsidTr="00B41E3C">
        <w:tc>
          <w:tcPr>
            <w:tcW w:w="2044" w:type="pct"/>
            <w:vAlign w:val="bottom"/>
          </w:tcPr>
          <w:p w14:paraId="3C1D9C2F" w14:textId="77777777" w:rsidR="00B43ECA" w:rsidRPr="006A6D30" w:rsidRDefault="00B43ECA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หินกองเพาเวอร์ จำกัด</w:t>
            </w:r>
          </w:p>
        </w:tc>
        <w:tc>
          <w:tcPr>
            <w:tcW w:w="665" w:type="pct"/>
          </w:tcPr>
          <w:p w14:paraId="56FD99C1" w14:textId="77777777" w:rsidR="00B43ECA" w:rsidRPr="006A6D30" w:rsidRDefault="00B43ECA" w:rsidP="009B2C59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5A00636B" w14:textId="77777777" w:rsidR="00B43ECA" w:rsidRPr="006A6D30" w:rsidRDefault="00B43ECA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BF2E5B2" w14:textId="77777777" w:rsidR="00B43ECA" w:rsidRPr="006A6D30" w:rsidRDefault="00B43ECA" w:rsidP="009B2C59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1062D81A" w14:textId="77777777" w:rsidR="00B43ECA" w:rsidRPr="006A6D30" w:rsidRDefault="00B43ECA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4" w:type="pct"/>
            <w:gridSpan w:val="2"/>
          </w:tcPr>
          <w:p w14:paraId="3B090947" w14:textId="7A8A8228" w:rsidR="00B43ECA" w:rsidRPr="006A6D30" w:rsidRDefault="00B43ECA" w:rsidP="008A0631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  <w:vAlign w:val="bottom"/>
          </w:tcPr>
          <w:p w14:paraId="64B5CC98" w14:textId="77777777" w:rsidR="00B43ECA" w:rsidRPr="006A6D30" w:rsidRDefault="00B43ECA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2D76E153" w14:textId="3DF23A89" w:rsidR="00B43ECA" w:rsidRPr="006A6D30" w:rsidRDefault="00AA32E8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</w:t>
            </w:r>
            <w:r w:rsidR="00B43ECA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369</w:t>
            </w:r>
          </w:p>
        </w:tc>
      </w:tr>
      <w:tr w:rsidR="00B41E3C" w:rsidRPr="006A6D30" w14:paraId="4EC859F6" w14:textId="77777777" w:rsidTr="00B41E3C">
        <w:tc>
          <w:tcPr>
            <w:tcW w:w="2044" w:type="pct"/>
            <w:vAlign w:val="bottom"/>
          </w:tcPr>
          <w:p w14:paraId="07F443BC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  <w:vAlign w:val="bottom"/>
          </w:tcPr>
          <w:p w14:paraId="40D74708" w14:textId="77777777" w:rsidR="009B2C59" w:rsidRPr="006A6D30" w:rsidRDefault="009B2C59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1DCCDF8A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57A87E9C" w14:textId="77777777" w:rsidR="009B2C59" w:rsidRPr="006A6D30" w:rsidRDefault="009B2C59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760DF977" w14:textId="77777777" w:rsidR="009B2C59" w:rsidRPr="006A6D30" w:rsidRDefault="009B2C59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11283F6C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vAlign w:val="bottom"/>
          </w:tcPr>
          <w:p w14:paraId="5015C902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6ECD2319" w14:textId="77777777" w:rsidR="009B2C59" w:rsidRPr="006A6D30" w:rsidRDefault="009B2C59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E3C" w:rsidRPr="006A6D30" w14:paraId="0D1D04FF" w14:textId="77777777" w:rsidTr="00B41E3C">
        <w:tc>
          <w:tcPr>
            <w:tcW w:w="2044" w:type="pct"/>
            <w:vAlign w:val="bottom"/>
          </w:tcPr>
          <w:p w14:paraId="0B592973" w14:textId="77777777" w:rsidR="00474DEF" w:rsidRPr="006A6D30" w:rsidRDefault="00474DEF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  <w:vAlign w:val="bottom"/>
          </w:tcPr>
          <w:p w14:paraId="7697E316" w14:textId="77777777" w:rsidR="00474DEF" w:rsidRPr="006A6D30" w:rsidRDefault="00474DEF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3BEFB9AE" w14:textId="77777777" w:rsidR="00474DEF" w:rsidRPr="006A6D30" w:rsidRDefault="00474DEF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6B31742" w14:textId="77777777" w:rsidR="00474DEF" w:rsidRPr="006A6D30" w:rsidRDefault="00474DEF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4F903104" w14:textId="77777777" w:rsidR="00474DEF" w:rsidRPr="006A6D30" w:rsidRDefault="00474DEF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69B551F9" w14:textId="77777777" w:rsidR="00474DEF" w:rsidRPr="006A6D30" w:rsidRDefault="00474DEF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vAlign w:val="bottom"/>
          </w:tcPr>
          <w:p w14:paraId="6C16B065" w14:textId="77777777" w:rsidR="00474DEF" w:rsidRPr="006A6D30" w:rsidRDefault="00474DEF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3D7A04F5" w14:textId="77777777" w:rsidR="00474DEF" w:rsidRPr="006A6D30" w:rsidRDefault="00474DEF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E3C" w:rsidRPr="006A6D30" w14:paraId="5150C9A7" w14:textId="77777777" w:rsidTr="00B41E3C">
        <w:trPr>
          <w:tblHeader/>
        </w:trPr>
        <w:tc>
          <w:tcPr>
            <w:tcW w:w="2044" w:type="pct"/>
            <w:vAlign w:val="bottom"/>
          </w:tcPr>
          <w:p w14:paraId="36D679C7" w14:textId="77777777" w:rsidR="00973EC0" w:rsidRPr="006A6D30" w:rsidRDefault="00973EC0" w:rsidP="009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เงินจ่ายล่วงหน้าและลูกหนี้หมุนเวียนอื่น</w:t>
            </w:r>
          </w:p>
        </w:tc>
        <w:tc>
          <w:tcPr>
            <w:tcW w:w="1444" w:type="pct"/>
            <w:gridSpan w:val="3"/>
            <w:vAlign w:val="bottom"/>
          </w:tcPr>
          <w:p w14:paraId="5D0A8C86" w14:textId="77777777" w:rsidR="00973EC0" w:rsidRPr="006A6D30" w:rsidRDefault="00973EC0" w:rsidP="00973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78BDEA96" w14:textId="77777777" w:rsidR="00973EC0" w:rsidRPr="006A6D30" w:rsidRDefault="00973EC0" w:rsidP="00973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pct"/>
            <w:gridSpan w:val="6"/>
            <w:vAlign w:val="bottom"/>
          </w:tcPr>
          <w:p w14:paraId="28DD6AA3" w14:textId="77777777" w:rsidR="00973EC0" w:rsidRPr="006A6D30" w:rsidRDefault="00973EC0" w:rsidP="00973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1E3C" w:rsidRPr="006A6D30" w14:paraId="796D6290" w14:textId="77777777" w:rsidTr="00B41E3C">
        <w:trPr>
          <w:tblHeader/>
        </w:trPr>
        <w:tc>
          <w:tcPr>
            <w:tcW w:w="2044" w:type="pct"/>
            <w:vAlign w:val="bottom"/>
          </w:tcPr>
          <w:p w14:paraId="2354EEBA" w14:textId="77777777" w:rsidR="00973EC0" w:rsidRPr="006A6D30" w:rsidRDefault="00973EC0" w:rsidP="009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-</w:t>
            </w: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665" w:type="pct"/>
            <w:vAlign w:val="bottom"/>
          </w:tcPr>
          <w:p w14:paraId="0C570DFF" w14:textId="7A502DEB" w:rsidR="00973EC0" w:rsidRPr="006A6D30" w:rsidRDefault="00AA32E8" w:rsidP="00973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pacing w:val="-2"/>
                <w:sz w:val="30"/>
                <w:szCs w:val="30"/>
              </w:rPr>
              <w:t>30</w:t>
            </w:r>
            <w:r w:rsidR="00973EC0" w:rsidRPr="006A6D30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 w:rsidR="00973EC0" w:rsidRPr="006A6D3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  <w:vAlign w:val="bottom"/>
          </w:tcPr>
          <w:p w14:paraId="02C09A80" w14:textId="77777777" w:rsidR="00973EC0" w:rsidRPr="006A6D30" w:rsidRDefault="00973EC0" w:rsidP="00973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1F3D015" w14:textId="6FF4B50B" w:rsidR="00973EC0" w:rsidRPr="006A6D30" w:rsidRDefault="00AA32E8" w:rsidP="00973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973EC0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73EC0" w:rsidRPr="006A6D3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vAlign w:val="bottom"/>
          </w:tcPr>
          <w:p w14:paraId="71827637" w14:textId="77777777" w:rsidR="00973EC0" w:rsidRPr="006A6D30" w:rsidRDefault="00973EC0" w:rsidP="00973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34FE22DA" w14:textId="381E5DA7" w:rsidR="00973EC0" w:rsidRPr="006A6D30" w:rsidRDefault="00AA32E8" w:rsidP="00973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pacing w:val="-2"/>
                <w:sz w:val="30"/>
                <w:szCs w:val="30"/>
              </w:rPr>
              <w:t>30</w:t>
            </w:r>
            <w:r w:rsidR="00973EC0" w:rsidRPr="006A6D30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 w:rsidR="00973EC0" w:rsidRPr="006A6D3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  <w:gridSpan w:val="3"/>
            <w:vAlign w:val="bottom"/>
          </w:tcPr>
          <w:p w14:paraId="148BDD3D" w14:textId="77777777" w:rsidR="00973EC0" w:rsidRPr="006A6D30" w:rsidRDefault="00973EC0" w:rsidP="00973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54B3310B" w14:textId="75914729" w:rsidR="00973EC0" w:rsidRPr="006A6D30" w:rsidRDefault="00AA32E8" w:rsidP="00973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973EC0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73EC0" w:rsidRPr="006A6D3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41E3C" w:rsidRPr="006A6D30" w14:paraId="0BE04B32" w14:textId="77777777" w:rsidTr="00B41E3C">
        <w:trPr>
          <w:tblHeader/>
        </w:trPr>
        <w:tc>
          <w:tcPr>
            <w:tcW w:w="2044" w:type="pct"/>
            <w:vAlign w:val="bottom"/>
          </w:tcPr>
          <w:p w14:paraId="746B19E8" w14:textId="77777777" w:rsidR="00973EC0" w:rsidRPr="006A6D30" w:rsidRDefault="00973EC0" w:rsidP="009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  <w:vAlign w:val="bottom"/>
          </w:tcPr>
          <w:p w14:paraId="4BCDD330" w14:textId="73ACB4FF" w:rsidR="00973EC0" w:rsidRPr="006A6D30" w:rsidRDefault="00AA32E8" w:rsidP="00973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3" w:type="pct"/>
            <w:vAlign w:val="bottom"/>
          </w:tcPr>
          <w:p w14:paraId="322BC6A8" w14:textId="77777777" w:rsidR="00973EC0" w:rsidRPr="006A6D30" w:rsidRDefault="00973EC0" w:rsidP="00973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5470FC4A" w14:textId="3648FBDA" w:rsidR="00973EC0" w:rsidRPr="006A6D30" w:rsidRDefault="00AA32E8" w:rsidP="00973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7" w:type="pct"/>
            <w:vAlign w:val="bottom"/>
          </w:tcPr>
          <w:p w14:paraId="0D8B73E2" w14:textId="77777777" w:rsidR="00973EC0" w:rsidRPr="006A6D30" w:rsidRDefault="00973EC0" w:rsidP="00973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39E96624" w14:textId="02EBA3B2" w:rsidR="00973EC0" w:rsidRPr="006A6D30" w:rsidRDefault="00AA32E8" w:rsidP="00973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52" w:type="pct"/>
            <w:gridSpan w:val="3"/>
            <w:vAlign w:val="bottom"/>
          </w:tcPr>
          <w:p w14:paraId="4A004007" w14:textId="77777777" w:rsidR="00973EC0" w:rsidRPr="006A6D30" w:rsidRDefault="00973EC0" w:rsidP="00973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06A53B4A" w14:textId="2DEC096C" w:rsidR="00973EC0" w:rsidRPr="006A6D30" w:rsidRDefault="00AA32E8" w:rsidP="00973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B41E3C" w:rsidRPr="006A6D30" w14:paraId="6624CAA7" w14:textId="77777777" w:rsidTr="00B41E3C">
        <w:trPr>
          <w:tblHeader/>
        </w:trPr>
        <w:tc>
          <w:tcPr>
            <w:tcW w:w="2044" w:type="pct"/>
            <w:vAlign w:val="bottom"/>
          </w:tcPr>
          <w:p w14:paraId="36B17151" w14:textId="77777777" w:rsidR="00973EC0" w:rsidRPr="006A6D30" w:rsidRDefault="00973EC0" w:rsidP="009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6" w:type="pct"/>
            <w:gridSpan w:val="10"/>
            <w:vAlign w:val="bottom"/>
          </w:tcPr>
          <w:p w14:paraId="5054F416" w14:textId="77777777" w:rsidR="00973EC0" w:rsidRPr="006A6D30" w:rsidRDefault="00973EC0" w:rsidP="00973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1E3C" w:rsidRPr="006A6D30" w14:paraId="6C311726" w14:textId="77777777" w:rsidTr="00B41E3C">
        <w:tc>
          <w:tcPr>
            <w:tcW w:w="2044" w:type="pct"/>
            <w:vAlign w:val="bottom"/>
          </w:tcPr>
          <w:p w14:paraId="77301126" w14:textId="77777777" w:rsidR="009B2C59" w:rsidRPr="006A6D30" w:rsidRDefault="009B2C59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665" w:type="pct"/>
            <w:vAlign w:val="bottom"/>
          </w:tcPr>
          <w:p w14:paraId="0A0ED665" w14:textId="77777777" w:rsidR="009B2C59" w:rsidRPr="006A6D30" w:rsidRDefault="009B2C59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76439045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9028E05" w14:textId="77777777" w:rsidR="009B2C59" w:rsidRPr="006A6D30" w:rsidRDefault="009B2C59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120F1F79" w14:textId="77777777" w:rsidR="009B2C59" w:rsidRPr="006A6D30" w:rsidRDefault="009B2C59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vAlign w:val="bottom"/>
          </w:tcPr>
          <w:p w14:paraId="69372DA3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3"/>
            <w:vAlign w:val="bottom"/>
          </w:tcPr>
          <w:p w14:paraId="04DEA767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6CC8BE15" w14:textId="77777777" w:rsidR="009B2C59" w:rsidRPr="006A6D30" w:rsidRDefault="009B2C59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E3C" w:rsidRPr="006A6D30" w14:paraId="0BC8BD15" w14:textId="77777777" w:rsidTr="00B41E3C">
        <w:tc>
          <w:tcPr>
            <w:tcW w:w="2044" w:type="pct"/>
            <w:vAlign w:val="bottom"/>
          </w:tcPr>
          <w:p w14:paraId="3251FFD2" w14:textId="77777777" w:rsidR="009B2C59" w:rsidRPr="006A6D30" w:rsidRDefault="009B2C59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เฟิร์ส โคราช วินด์ จำกัด</w:t>
            </w:r>
          </w:p>
        </w:tc>
        <w:tc>
          <w:tcPr>
            <w:tcW w:w="665" w:type="pct"/>
            <w:vAlign w:val="bottom"/>
          </w:tcPr>
          <w:p w14:paraId="0ECFEE3D" w14:textId="328EF0D8" w:rsidR="009B2C59" w:rsidRPr="006A6D30" w:rsidRDefault="00AA32E8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101</w:t>
            </w:r>
          </w:p>
        </w:tc>
        <w:tc>
          <w:tcPr>
            <w:tcW w:w="143" w:type="pct"/>
            <w:vAlign w:val="bottom"/>
          </w:tcPr>
          <w:p w14:paraId="59F3508F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66652D7" w14:textId="49C7CAF9" w:rsidR="009B2C59" w:rsidRPr="006A6D30" w:rsidRDefault="00AA32E8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99</w:t>
            </w:r>
          </w:p>
        </w:tc>
        <w:tc>
          <w:tcPr>
            <w:tcW w:w="147" w:type="pct"/>
            <w:vAlign w:val="bottom"/>
          </w:tcPr>
          <w:p w14:paraId="7E84FA96" w14:textId="77777777" w:rsidR="009B2C59" w:rsidRPr="006A6D30" w:rsidRDefault="009B2C59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vAlign w:val="bottom"/>
          </w:tcPr>
          <w:p w14:paraId="4E8E4FB1" w14:textId="3324F02B" w:rsidR="009B2C59" w:rsidRPr="006A6D30" w:rsidRDefault="00AA32E8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101</w:t>
            </w:r>
          </w:p>
        </w:tc>
        <w:tc>
          <w:tcPr>
            <w:tcW w:w="152" w:type="pct"/>
            <w:gridSpan w:val="3"/>
            <w:vAlign w:val="bottom"/>
          </w:tcPr>
          <w:p w14:paraId="4494153D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7FFF9A20" w14:textId="079A4B5B" w:rsidR="009B2C59" w:rsidRPr="006A6D30" w:rsidRDefault="00AA32E8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99</w:t>
            </w:r>
          </w:p>
        </w:tc>
      </w:tr>
      <w:tr w:rsidR="00B41E3C" w:rsidRPr="006A6D30" w14:paraId="0CBEAE1C" w14:textId="77777777" w:rsidTr="00B41E3C">
        <w:tc>
          <w:tcPr>
            <w:tcW w:w="2044" w:type="pct"/>
            <w:vAlign w:val="bottom"/>
          </w:tcPr>
          <w:p w14:paraId="2F0A810F" w14:textId="77777777" w:rsidR="009B2C59" w:rsidRPr="006A6D30" w:rsidRDefault="009B2C59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เค.อาร์.ทู จำกัด</w:t>
            </w:r>
          </w:p>
        </w:tc>
        <w:tc>
          <w:tcPr>
            <w:tcW w:w="665" w:type="pct"/>
            <w:vAlign w:val="bottom"/>
          </w:tcPr>
          <w:p w14:paraId="4105D94B" w14:textId="4947457A" w:rsidR="009B2C59" w:rsidRPr="006A6D30" w:rsidRDefault="00AA32E8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143" w:type="pct"/>
            <w:vAlign w:val="bottom"/>
          </w:tcPr>
          <w:p w14:paraId="186DD89B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91B7B4A" w14:textId="228A4BA6" w:rsidR="009B2C59" w:rsidRPr="006A6D30" w:rsidRDefault="00AA32E8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99</w:t>
            </w:r>
          </w:p>
        </w:tc>
        <w:tc>
          <w:tcPr>
            <w:tcW w:w="147" w:type="pct"/>
            <w:vAlign w:val="bottom"/>
          </w:tcPr>
          <w:p w14:paraId="3E559C93" w14:textId="77777777" w:rsidR="009B2C59" w:rsidRPr="006A6D30" w:rsidRDefault="009B2C59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vAlign w:val="bottom"/>
          </w:tcPr>
          <w:p w14:paraId="7564934F" w14:textId="7A0C0500" w:rsidR="009B2C59" w:rsidRPr="006A6D30" w:rsidRDefault="00AA32E8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101</w:t>
            </w:r>
          </w:p>
        </w:tc>
        <w:tc>
          <w:tcPr>
            <w:tcW w:w="152" w:type="pct"/>
            <w:gridSpan w:val="3"/>
            <w:vAlign w:val="bottom"/>
          </w:tcPr>
          <w:p w14:paraId="2E742AB9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3997B9C6" w14:textId="565AECF4" w:rsidR="009B2C59" w:rsidRPr="006A6D30" w:rsidRDefault="00AA32E8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99</w:t>
            </w:r>
          </w:p>
        </w:tc>
      </w:tr>
      <w:tr w:rsidR="00B41E3C" w:rsidRPr="006A6D30" w14:paraId="71418285" w14:textId="77777777" w:rsidTr="00B41E3C">
        <w:tc>
          <w:tcPr>
            <w:tcW w:w="2044" w:type="pct"/>
            <w:vAlign w:val="bottom"/>
          </w:tcPr>
          <w:p w14:paraId="0A2A1F19" w14:textId="77777777" w:rsidR="005E0A8D" w:rsidRPr="006A6D30" w:rsidRDefault="005E0A8D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  <w:vAlign w:val="bottom"/>
          </w:tcPr>
          <w:p w14:paraId="0CF7BB08" w14:textId="77777777" w:rsidR="005E0A8D" w:rsidRPr="006A6D30" w:rsidRDefault="005E0A8D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16CED72F" w14:textId="77777777" w:rsidR="005E0A8D" w:rsidRPr="006A6D30" w:rsidRDefault="005E0A8D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821DF2C" w14:textId="77777777" w:rsidR="005E0A8D" w:rsidRPr="006A6D30" w:rsidRDefault="005E0A8D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667B5E31" w14:textId="77777777" w:rsidR="005E0A8D" w:rsidRPr="006A6D30" w:rsidRDefault="005E0A8D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vAlign w:val="bottom"/>
          </w:tcPr>
          <w:p w14:paraId="25D97B62" w14:textId="77777777" w:rsidR="005E0A8D" w:rsidRPr="006A6D30" w:rsidRDefault="005E0A8D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  <w:gridSpan w:val="3"/>
            <w:vAlign w:val="bottom"/>
          </w:tcPr>
          <w:p w14:paraId="235F2290" w14:textId="77777777" w:rsidR="005E0A8D" w:rsidRPr="006A6D30" w:rsidRDefault="005E0A8D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13BDBE7D" w14:textId="77777777" w:rsidR="005E0A8D" w:rsidRPr="006A6D30" w:rsidRDefault="005E0A8D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41E3C" w:rsidRPr="006A6D30" w14:paraId="01587C73" w14:textId="77777777" w:rsidTr="00B41E3C">
        <w:tc>
          <w:tcPr>
            <w:tcW w:w="2044" w:type="pct"/>
            <w:vAlign w:val="bottom"/>
          </w:tcPr>
          <w:p w14:paraId="79392299" w14:textId="77777777" w:rsidR="00777DFF" w:rsidRPr="006A6D30" w:rsidRDefault="00777DFF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665" w:type="pct"/>
            <w:vAlign w:val="bottom"/>
          </w:tcPr>
          <w:p w14:paraId="1FF13235" w14:textId="77777777" w:rsidR="00777DFF" w:rsidRPr="006A6D30" w:rsidRDefault="00777DFF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031FE104" w14:textId="77777777" w:rsidR="00777DFF" w:rsidRPr="006A6D30" w:rsidRDefault="00777DFF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9080E0C" w14:textId="77777777" w:rsidR="00777DFF" w:rsidRPr="006A6D30" w:rsidRDefault="00777DFF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450FDA06" w14:textId="77777777" w:rsidR="00777DFF" w:rsidRPr="006A6D30" w:rsidRDefault="00777DFF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vAlign w:val="bottom"/>
          </w:tcPr>
          <w:p w14:paraId="0C2BE5BC" w14:textId="77777777" w:rsidR="00777DFF" w:rsidRPr="006A6D30" w:rsidRDefault="00777DFF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  <w:gridSpan w:val="3"/>
            <w:vAlign w:val="bottom"/>
          </w:tcPr>
          <w:p w14:paraId="0B1910B4" w14:textId="77777777" w:rsidR="00777DFF" w:rsidRPr="006A6D30" w:rsidRDefault="00777DFF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5BA26DBB" w14:textId="77777777" w:rsidR="00777DFF" w:rsidRPr="006A6D30" w:rsidRDefault="00777DFF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41E3C" w:rsidRPr="006A6D30" w14:paraId="2C22AFA7" w14:textId="77777777" w:rsidTr="00B41E3C">
        <w:tc>
          <w:tcPr>
            <w:tcW w:w="2044" w:type="pct"/>
            <w:vAlign w:val="bottom"/>
          </w:tcPr>
          <w:p w14:paraId="3AAAEF44" w14:textId="77777777" w:rsidR="009B2C59" w:rsidRPr="006A6D30" w:rsidRDefault="009B2C59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ชูบุราชบุรี อีเลคทริคเซอร์วิส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5" w:type="pct"/>
            <w:vAlign w:val="bottom"/>
          </w:tcPr>
          <w:p w14:paraId="4AA9D2FA" w14:textId="53D86992" w:rsidR="009B2C59" w:rsidRPr="006A6D30" w:rsidRDefault="00AA32E8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938</w:t>
            </w:r>
          </w:p>
        </w:tc>
        <w:tc>
          <w:tcPr>
            <w:tcW w:w="143" w:type="pct"/>
            <w:vAlign w:val="bottom"/>
          </w:tcPr>
          <w:p w14:paraId="700FACDD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246797A4" w14:textId="0FEE8B61" w:rsidR="009B2C59" w:rsidRPr="006A6D30" w:rsidRDefault="00AA32E8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928</w:t>
            </w:r>
          </w:p>
        </w:tc>
        <w:tc>
          <w:tcPr>
            <w:tcW w:w="147" w:type="pct"/>
            <w:vAlign w:val="bottom"/>
          </w:tcPr>
          <w:p w14:paraId="35314413" w14:textId="77777777" w:rsidR="009B2C59" w:rsidRPr="006A6D30" w:rsidRDefault="009B2C59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vAlign w:val="bottom"/>
          </w:tcPr>
          <w:p w14:paraId="3E0D4A0B" w14:textId="539CE49E" w:rsidR="009B2C59" w:rsidRPr="006A6D30" w:rsidRDefault="00AA32E8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938</w:t>
            </w:r>
          </w:p>
        </w:tc>
        <w:tc>
          <w:tcPr>
            <w:tcW w:w="152" w:type="pct"/>
            <w:gridSpan w:val="3"/>
            <w:vAlign w:val="bottom"/>
          </w:tcPr>
          <w:p w14:paraId="1EDE6A3B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559E11EE" w14:textId="79528B8E" w:rsidR="009B2C59" w:rsidRPr="006A6D30" w:rsidRDefault="00AA32E8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928</w:t>
            </w:r>
          </w:p>
        </w:tc>
      </w:tr>
      <w:tr w:rsidR="00B41E3C" w:rsidRPr="006A6D30" w14:paraId="3F73D1C3" w14:textId="77777777" w:rsidTr="00B41E3C">
        <w:tc>
          <w:tcPr>
            <w:tcW w:w="2044" w:type="pct"/>
            <w:vAlign w:val="bottom"/>
          </w:tcPr>
          <w:p w14:paraId="41D9E4B0" w14:textId="77777777" w:rsidR="00446E16" w:rsidRPr="006A6D30" w:rsidRDefault="00446E16" w:rsidP="00D76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 อินฟราเนท จำกัด</w:t>
            </w:r>
          </w:p>
        </w:tc>
        <w:tc>
          <w:tcPr>
            <w:tcW w:w="665" w:type="pct"/>
            <w:vAlign w:val="bottom"/>
          </w:tcPr>
          <w:p w14:paraId="5F270D53" w14:textId="72246152" w:rsidR="00446E16" w:rsidRPr="006A6D30" w:rsidRDefault="00AA32E8" w:rsidP="00D7681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446E16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491</w:t>
            </w:r>
          </w:p>
        </w:tc>
        <w:tc>
          <w:tcPr>
            <w:tcW w:w="143" w:type="pct"/>
            <w:vAlign w:val="bottom"/>
          </w:tcPr>
          <w:p w14:paraId="78371DBD" w14:textId="77777777" w:rsidR="00446E16" w:rsidRPr="006A6D30" w:rsidRDefault="00446E16" w:rsidP="00D76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 w:firstLine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57CCDC6" w14:textId="77777777" w:rsidR="00446E16" w:rsidRPr="006A6D30" w:rsidRDefault="00446E16" w:rsidP="00D7681B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4FEF1758" w14:textId="77777777" w:rsidR="00446E16" w:rsidRPr="006A6D30" w:rsidRDefault="00446E16" w:rsidP="00D76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 w:firstLine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225F72E5" w14:textId="0B09EB2F" w:rsidR="00446E16" w:rsidRPr="006A6D30" w:rsidRDefault="00AA32E8" w:rsidP="00D7681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446E16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491</w:t>
            </w:r>
          </w:p>
        </w:tc>
        <w:tc>
          <w:tcPr>
            <w:tcW w:w="152" w:type="pct"/>
            <w:gridSpan w:val="3"/>
            <w:vAlign w:val="bottom"/>
          </w:tcPr>
          <w:p w14:paraId="42C7928F" w14:textId="77777777" w:rsidR="00446E16" w:rsidRPr="006A6D30" w:rsidRDefault="00446E16" w:rsidP="00D76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 w:firstLine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7D4E49D8" w14:textId="77777777" w:rsidR="00446E16" w:rsidRPr="006A6D30" w:rsidRDefault="00446E16" w:rsidP="00D76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 w:firstLine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41E3C" w:rsidRPr="006A6D30" w14:paraId="7C800CD0" w14:textId="77777777" w:rsidTr="00B41E3C">
        <w:tc>
          <w:tcPr>
            <w:tcW w:w="2044" w:type="pct"/>
            <w:vAlign w:val="bottom"/>
          </w:tcPr>
          <w:p w14:paraId="49B96B7D" w14:textId="77777777" w:rsidR="000878A2" w:rsidRPr="006A6D30" w:rsidRDefault="000878A2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หินกองเพาเวอร์โฮลดิ้ง จำกัด</w:t>
            </w:r>
          </w:p>
        </w:tc>
        <w:tc>
          <w:tcPr>
            <w:tcW w:w="665" w:type="pct"/>
          </w:tcPr>
          <w:p w14:paraId="695D81BC" w14:textId="27F4D9BE" w:rsidR="000878A2" w:rsidRPr="006A6D30" w:rsidRDefault="00AA32E8" w:rsidP="0082412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144</w:t>
            </w:r>
          </w:p>
        </w:tc>
        <w:tc>
          <w:tcPr>
            <w:tcW w:w="143" w:type="pct"/>
            <w:vAlign w:val="bottom"/>
          </w:tcPr>
          <w:p w14:paraId="4346F5A5" w14:textId="77777777" w:rsidR="000878A2" w:rsidRPr="006A6D30" w:rsidRDefault="000878A2" w:rsidP="0082412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44A8772" w14:textId="77777777" w:rsidR="000878A2" w:rsidRPr="006A6D30" w:rsidRDefault="000878A2" w:rsidP="0082412F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0A3AE55A" w14:textId="77777777" w:rsidR="000878A2" w:rsidRPr="006A6D30" w:rsidRDefault="000878A2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107D655F" w14:textId="1E4AAB79" w:rsidR="000878A2" w:rsidRPr="006A6D30" w:rsidRDefault="00AA32E8" w:rsidP="0082412F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144</w:t>
            </w:r>
          </w:p>
        </w:tc>
        <w:tc>
          <w:tcPr>
            <w:tcW w:w="152" w:type="pct"/>
            <w:gridSpan w:val="3"/>
            <w:vAlign w:val="bottom"/>
          </w:tcPr>
          <w:p w14:paraId="35A69F6A" w14:textId="77777777" w:rsidR="000878A2" w:rsidRPr="006A6D30" w:rsidRDefault="000878A2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543E7E4C" w14:textId="77777777" w:rsidR="000878A2" w:rsidRPr="006A6D30" w:rsidRDefault="000878A2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41E3C" w:rsidRPr="006A6D30" w14:paraId="1F3FD02E" w14:textId="77777777" w:rsidTr="00B41E3C">
        <w:tc>
          <w:tcPr>
            <w:tcW w:w="2044" w:type="pct"/>
            <w:vAlign w:val="bottom"/>
          </w:tcPr>
          <w:p w14:paraId="57787448" w14:textId="77777777" w:rsidR="009B2C59" w:rsidRPr="006A6D30" w:rsidRDefault="009B2C59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ไฟฟ้า เซเปียน-เซน้ำน้อย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5" w:type="pct"/>
            <w:vAlign w:val="bottom"/>
          </w:tcPr>
          <w:p w14:paraId="4311DD93" w14:textId="447F8B89" w:rsidR="009B2C59" w:rsidRPr="006A6D30" w:rsidRDefault="00AA32E8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B43ECA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477</w:t>
            </w:r>
          </w:p>
        </w:tc>
        <w:tc>
          <w:tcPr>
            <w:tcW w:w="143" w:type="pct"/>
            <w:vAlign w:val="bottom"/>
          </w:tcPr>
          <w:p w14:paraId="1F6E2E11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0E9F799" w14:textId="4794727E" w:rsidR="009B2C59" w:rsidRPr="006A6D30" w:rsidRDefault="00AA32E8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13</w:t>
            </w:r>
            <w:r w:rsidR="009B2C59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246</w:t>
            </w:r>
          </w:p>
        </w:tc>
        <w:tc>
          <w:tcPr>
            <w:tcW w:w="147" w:type="pct"/>
            <w:vAlign w:val="bottom"/>
          </w:tcPr>
          <w:p w14:paraId="0ACC95FB" w14:textId="77777777" w:rsidR="009B2C59" w:rsidRPr="006A6D30" w:rsidRDefault="009B2C59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vAlign w:val="bottom"/>
          </w:tcPr>
          <w:p w14:paraId="65A27926" w14:textId="2B4EF4E1" w:rsidR="009B2C59" w:rsidRPr="006A6D30" w:rsidRDefault="00AA32E8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B43ECA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477</w:t>
            </w:r>
          </w:p>
        </w:tc>
        <w:tc>
          <w:tcPr>
            <w:tcW w:w="152" w:type="pct"/>
            <w:gridSpan w:val="3"/>
            <w:vAlign w:val="bottom"/>
          </w:tcPr>
          <w:p w14:paraId="250EA523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3DE1ECA2" w14:textId="07BFABB5" w:rsidR="009B2C59" w:rsidRPr="006A6D30" w:rsidRDefault="00AA32E8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13</w:t>
            </w:r>
            <w:r w:rsidR="009B2C59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246</w:t>
            </w:r>
          </w:p>
        </w:tc>
      </w:tr>
      <w:tr w:rsidR="00B41E3C" w:rsidRPr="006A6D30" w14:paraId="56784C04" w14:textId="77777777" w:rsidTr="00B41E3C">
        <w:tc>
          <w:tcPr>
            <w:tcW w:w="2044" w:type="pct"/>
            <w:vAlign w:val="bottom"/>
          </w:tcPr>
          <w:p w14:paraId="6E223991" w14:textId="77777777" w:rsidR="005E0A8D" w:rsidRPr="006A6D30" w:rsidRDefault="005E0A8D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  <w:vAlign w:val="bottom"/>
          </w:tcPr>
          <w:p w14:paraId="32076D1B" w14:textId="77777777" w:rsidR="005E0A8D" w:rsidRPr="006A6D30" w:rsidRDefault="005E0A8D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61F18158" w14:textId="77777777" w:rsidR="005E0A8D" w:rsidRPr="006A6D30" w:rsidRDefault="005E0A8D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08FBF353" w14:textId="77777777" w:rsidR="005E0A8D" w:rsidRPr="006A6D30" w:rsidRDefault="005E0A8D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44B26F46" w14:textId="77777777" w:rsidR="005E0A8D" w:rsidRPr="006A6D30" w:rsidRDefault="005E0A8D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vAlign w:val="bottom"/>
          </w:tcPr>
          <w:p w14:paraId="0C63AC25" w14:textId="77777777" w:rsidR="005E0A8D" w:rsidRPr="006A6D30" w:rsidRDefault="005E0A8D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3"/>
            <w:vAlign w:val="bottom"/>
          </w:tcPr>
          <w:p w14:paraId="66CFC781" w14:textId="77777777" w:rsidR="005E0A8D" w:rsidRPr="006A6D30" w:rsidRDefault="005E0A8D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4C258551" w14:textId="77777777" w:rsidR="005E0A8D" w:rsidRPr="006A6D30" w:rsidRDefault="005E0A8D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E3C" w:rsidRPr="006A6D30" w14:paraId="557EF59E" w14:textId="77777777" w:rsidTr="00B41E3C">
        <w:tc>
          <w:tcPr>
            <w:tcW w:w="2044" w:type="pct"/>
            <w:vAlign w:val="bottom"/>
          </w:tcPr>
          <w:p w14:paraId="60091C41" w14:textId="77777777" w:rsidR="009B2C59" w:rsidRPr="006A6D30" w:rsidRDefault="009B2C59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665" w:type="pct"/>
            <w:vAlign w:val="bottom"/>
          </w:tcPr>
          <w:p w14:paraId="588DCB8B" w14:textId="77777777" w:rsidR="009B2C59" w:rsidRPr="006A6D30" w:rsidRDefault="009B2C59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52C67CD8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23B05325" w14:textId="77777777" w:rsidR="009B2C59" w:rsidRPr="006A6D30" w:rsidRDefault="009B2C59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3E7282C4" w14:textId="77777777" w:rsidR="009B2C59" w:rsidRPr="006A6D30" w:rsidRDefault="009B2C59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vAlign w:val="bottom"/>
          </w:tcPr>
          <w:p w14:paraId="4A0F6841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3"/>
            <w:vAlign w:val="bottom"/>
          </w:tcPr>
          <w:p w14:paraId="4C1F514A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687E6F41" w14:textId="77777777" w:rsidR="009B2C59" w:rsidRPr="006A6D30" w:rsidRDefault="009B2C59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E3C" w:rsidRPr="006A6D30" w14:paraId="6C4ED54D" w14:textId="77777777" w:rsidTr="00B41E3C">
        <w:tc>
          <w:tcPr>
            <w:tcW w:w="2044" w:type="pct"/>
            <w:vAlign w:val="bottom"/>
          </w:tcPr>
          <w:p w14:paraId="02A1828C" w14:textId="77777777" w:rsidR="009B2C59" w:rsidRPr="006A6D30" w:rsidRDefault="009B2C59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ราชบุรีเพาเวอร์ จำกัด</w:t>
            </w:r>
          </w:p>
        </w:tc>
        <w:tc>
          <w:tcPr>
            <w:tcW w:w="665" w:type="pct"/>
            <w:vAlign w:val="bottom"/>
          </w:tcPr>
          <w:p w14:paraId="0919E7AA" w14:textId="303DCDBE" w:rsidR="009B2C59" w:rsidRPr="006A6D30" w:rsidRDefault="00AA32E8" w:rsidP="0063542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="00B43ECA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434</w:t>
            </w:r>
          </w:p>
        </w:tc>
        <w:tc>
          <w:tcPr>
            <w:tcW w:w="143" w:type="pct"/>
            <w:vAlign w:val="bottom"/>
          </w:tcPr>
          <w:p w14:paraId="41D91E15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163D460" w14:textId="0E27BB60" w:rsidR="009B2C59" w:rsidRPr="006A6D30" w:rsidRDefault="00AA32E8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="009B2C59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378</w:t>
            </w:r>
          </w:p>
        </w:tc>
        <w:tc>
          <w:tcPr>
            <w:tcW w:w="147" w:type="pct"/>
            <w:vAlign w:val="bottom"/>
          </w:tcPr>
          <w:p w14:paraId="2DD73FBE" w14:textId="77777777" w:rsidR="009B2C59" w:rsidRPr="006A6D30" w:rsidRDefault="009B2C59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vAlign w:val="bottom"/>
          </w:tcPr>
          <w:p w14:paraId="35B51FD6" w14:textId="77777777" w:rsidR="009B2C59" w:rsidRPr="006A6D30" w:rsidRDefault="00E94EB7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2" w:type="pct"/>
            <w:gridSpan w:val="3"/>
            <w:vAlign w:val="bottom"/>
          </w:tcPr>
          <w:p w14:paraId="009316FC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25E5648A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41E3C" w:rsidRPr="006A6D30" w14:paraId="178FCC4D" w14:textId="77777777" w:rsidTr="00B41E3C">
        <w:tc>
          <w:tcPr>
            <w:tcW w:w="2044" w:type="pct"/>
            <w:vAlign w:val="bottom"/>
          </w:tcPr>
          <w:p w14:paraId="2759E824" w14:textId="77777777" w:rsidR="009B2C59" w:rsidRPr="006A6D30" w:rsidRDefault="009B2C59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665" w:type="pct"/>
            <w:vAlign w:val="bottom"/>
          </w:tcPr>
          <w:p w14:paraId="3F2B845F" w14:textId="0DFD4EB6" w:rsidR="009B2C59" w:rsidRPr="006A6D30" w:rsidRDefault="00AA32E8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B43ECA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165</w:t>
            </w:r>
          </w:p>
        </w:tc>
        <w:tc>
          <w:tcPr>
            <w:tcW w:w="143" w:type="pct"/>
            <w:vAlign w:val="bottom"/>
          </w:tcPr>
          <w:p w14:paraId="0381FB72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2C97EA1B" w14:textId="7230CB73" w:rsidR="009B2C59" w:rsidRPr="006A6D30" w:rsidRDefault="00AA32E8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9B2C59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094</w:t>
            </w:r>
          </w:p>
        </w:tc>
        <w:tc>
          <w:tcPr>
            <w:tcW w:w="147" w:type="pct"/>
            <w:vAlign w:val="bottom"/>
          </w:tcPr>
          <w:p w14:paraId="5AFCCF4B" w14:textId="77777777" w:rsidR="009B2C59" w:rsidRPr="006A6D30" w:rsidRDefault="009B2C59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vAlign w:val="bottom"/>
          </w:tcPr>
          <w:p w14:paraId="2FA96702" w14:textId="1A05B5A6" w:rsidR="009B2C59" w:rsidRPr="006A6D30" w:rsidRDefault="00AA32E8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B43ECA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165</w:t>
            </w:r>
          </w:p>
        </w:tc>
        <w:tc>
          <w:tcPr>
            <w:tcW w:w="152" w:type="pct"/>
            <w:gridSpan w:val="3"/>
            <w:vAlign w:val="bottom"/>
          </w:tcPr>
          <w:p w14:paraId="10E18DBF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38079FF2" w14:textId="11EDE5A9" w:rsidR="009B2C59" w:rsidRPr="006A6D30" w:rsidRDefault="00AA32E8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9B2C59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094</w:t>
            </w:r>
          </w:p>
        </w:tc>
      </w:tr>
      <w:tr w:rsidR="00B41E3C" w:rsidRPr="006A6D30" w14:paraId="6ABD90A4" w14:textId="77777777" w:rsidTr="00B41E3C">
        <w:tc>
          <w:tcPr>
            <w:tcW w:w="2044" w:type="pct"/>
            <w:vAlign w:val="bottom"/>
          </w:tcPr>
          <w:p w14:paraId="029D6118" w14:textId="1961F1D1" w:rsidR="009B2C59" w:rsidRPr="006A6D30" w:rsidRDefault="00A3312F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เบิกไพร</w:t>
            </w:r>
            <w:r w:rsidR="009B2C59" w:rsidRPr="006A6D30">
              <w:rPr>
                <w:rFonts w:ascii="Angsana New" w:hAnsi="Angsana New" w:hint="cs"/>
                <w:sz w:val="30"/>
                <w:szCs w:val="30"/>
                <w:cs/>
              </w:rPr>
              <w:t>โคเจนเนอเรชั่น จำกัด</w:t>
            </w:r>
          </w:p>
        </w:tc>
        <w:tc>
          <w:tcPr>
            <w:tcW w:w="665" w:type="pct"/>
            <w:vAlign w:val="bottom"/>
          </w:tcPr>
          <w:p w14:paraId="6AA29541" w14:textId="4F463873" w:rsidR="009B2C59" w:rsidRPr="006A6D30" w:rsidRDefault="00AA32E8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B43ECA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157</w:t>
            </w:r>
          </w:p>
        </w:tc>
        <w:tc>
          <w:tcPr>
            <w:tcW w:w="143" w:type="pct"/>
            <w:vAlign w:val="bottom"/>
          </w:tcPr>
          <w:p w14:paraId="7A44E003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F52DE88" w14:textId="31A1AACF" w:rsidR="009B2C59" w:rsidRPr="006A6D30" w:rsidRDefault="00AA32E8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9B2C59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091</w:t>
            </w:r>
          </w:p>
        </w:tc>
        <w:tc>
          <w:tcPr>
            <w:tcW w:w="147" w:type="pct"/>
            <w:vAlign w:val="bottom"/>
          </w:tcPr>
          <w:p w14:paraId="692FE297" w14:textId="77777777" w:rsidR="009B2C59" w:rsidRPr="006A6D30" w:rsidRDefault="009B2C59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vAlign w:val="bottom"/>
          </w:tcPr>
          <w:p w14:paraId="6D14BD3A" w14:textId="49429CBA" w:rsidR="009B2C59" w:rsidRPr="006A6D30" w:rsidRDefault="00AA32E8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B43ECA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157</w:t>
            </w:r>
          </w:p>
        </w:tc>
        <w:tc>
          <w:tcPr>
            <w:tcW w:w="152" w:type="pct"/>
            <w:gridSpan w:val="3"/>
            <w:vAlign w:val="bottom"/>
          </w:tcPr>
          <w:p w14:paraId="4FAC5C5F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22607D8F" w14:textId="23E52130" w:rsidR="009B2C59" w:rsidRPr="006A6D30" w:rsidRDefault="00AA32E8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9B2C59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091</w:t>
            </w:r>
          </w:p>
        </w:tc>
      </w:tr>
      <w:tr w:rsidR="00B41E3C" w:rsidRPr="006A6D30" w14:paraId="008DEF5D" w14:textId="77777777" w:rsidTr="00B41E3C">
        <w:tc>
          <w:tcPr>
            <w:tcW w:w="2044" w:type="pct"/>
            <w:vAlign w:val="bottom"/>
          </w:tcPr>
          <w:p w14:paraId="0562DE8A" w14:textId="77777777" w:rsidR="009B2C59" w:rsidRPr="006A6D30" w:rsidRDefault="009B2C59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โซลาร์ต้า จำกัด</w:t>
            </w:r>
          </w:p>
        </w:tc>
        <w:tc>
          <w:tcPr>
            <w:tcW w:w="665" w:type="pct"/>
            <w:vAlign w:val="bottom"/>
          </w:tcPr>
          <w:p w14:paraId="3D000A62" w14:textId="60627331" w:rsidR="009B2C59" w:rsidRPr="006A6D30" w:rsidRDefault="00AA32E8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940</w:t>
            </w:r>
          </w:p>
        </w:tc>
        <w:tc>
          <w:tcPr>
            <w:tcW w:w="143" w:type="pct"/>
            <w:vAlign w:val="bottom"/>
          </w:tcPr>
          <w:p w14:paraId="459B188F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A0A004F" w14:textId="14740FA6" w:rsidR="009B2C59" w:rsidRPr="006A6D30" w:rsidRDefault="00AA32E8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9B2C59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773</w:t>
            </w:r>
          </w:p>
        </w:tc>
        <w:tc>
          <w:tcPr>
            <w:tcW w:w="147" w:type="pct"/>
            <w:vAlign w:val="bottom"/>
          </w:tcPr>
          <w:p w14:paraId="1CBAD927" w14:textId="77777777" w:rsidR="009B2C59" w:rsidRPr="006A6D30" w:rsidRDefault="009B2C59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vAlign w:val="bottom"/>
          </w:tcPr>
          <w:p w14:paraId="472969B6" w14:textId="1A283AED" w:rsidR="009B2C59" w:rsidRPr="006A6D30" w:rsidRDefault="00AA32E8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940</w:t>
            </w:r>
          </w:p>
        </w:tc>
        <w:tc>
          <w:tcPr>
            <w:tcW w:w="152" w:type="pct"/>
            <w:gridSpan w:val="3"/>
            <w:vAlign w:val="bottom"/>
          </w:tcPr>
          <w:p w14:paraId="1AC93BF8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350E4C32" w14:textId="7AFAE9C8" w:rsidR="009B2C59" w:rsidRPr="006A6D30" w:rsidRDefault="00AA32E8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9B2C59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773</w:t>
            </w:r>
          </w:p>
        </w:tc>
      </w:tr>
      <w:tr w:rsidR="00B41E3C" w:rsidRPr="006A6D30" w14:paraId="1AABA63B" w14:textId="77777777" w:rsidTr="00B41E3C">
        <w:tc>
          <w:tcPr>
            <w:tcW w:w="2044" w:type="pct"/>
            <w:vAlign w:val="bottom"/>
          </w:tcPr>
          <w:p w14:paraId="6024640D" w14:textId="77777777" w:rsidR="009B2C59" w:rsidRPr="006A6D30" w:rsidRDefault="009B2C59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เอเชีย น้ำประปา จำกัด</w:t>
            </w:r>
          </w:p>
        </w:tc>
        <w:tc>
          <w:tcPr>
            <w:tcW w:w="665" w:type="pct"/>
            <w:vAlign w:val="bottom"/>
          </w:tcPr>
          <w:p w14:paraId="6F1F3970" w14:textId="2688DA74" w:rsidR="009B2C59" w:rsidRPr="006A6D30" w:rsidRDefault="00AA32E8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143" w:type="pct"/>
            <w:vAlign w:val="bottom"/>
          </w:tcPr>
          <w:p w14:paraId="1BEB6684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0C88DED" w14:textId="62384926" w:rsidR="009B2C59" w:rsidRPr="006A6D30" w:rsidRDefault="00AA32E8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91</w:t>
            </w:r>
          </w:p>
        </w:tc>
        <w:tc>
          <w:tcPr>
            <w:tcW w:w="147" w:type="pct"/>
            <w:vAlign w:val="bottom"/>
          </w:tcPr>
          <w:p w14:paraId="18F98AE0" w14:textId="77777777" w:rsidR="009B2C59" w:rsidRPr="006A6D30" w:rsidRDefault="009B2C59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vAlign w:val="bottom"/>
          </w:tcPr>
          <w:p w14:paraId="38517BAE" w14:textId="77777777" w:rsidR="009B2C59" w:rsidRPr="006A6D30" w:rsidRDefault="00E94EB7" w:rsidP="00201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3"/>
            <w:vAlign w:val="bottom"/>
          </w:tcPr>
          <w:p w14:paraId="2902A6EB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65CA3DA4" w14:textId="77777777" w:rsidR="009B2C59" w:rsidRPr="006A6D30" w:rsidRDefault="009B2C59" w:rsidP="00201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41E3C" w:rsidRPr="006A6D30" w14:paraId="40852770" w14:textId="77777777" w:rsidTr="00B41E3C">
        <w:tc>
          <w:tcPr>
            <w:tcW w:w="2044" w:type="pct"/>
            <w:vAlign w:val="bottom"/>
          </w:tcPr>
          <w:p w14:paraId="4614DD41" w14:textId="77777777" w:rsidR="009B2C59" w:rsidRPr="006A6D30" w:rsidRDefault="009B2C59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PT Medco Ratch Power Riau</w:t>
            </w:r>
          </w:p>
        </w:tc>
        <w:tc>
          <w:tcPr>
            <w:tcW w:w="665" w:type="pct"/>
            <w:vAlign w:val="bottom"/>
          </w:tcPr>
          <w:p w14:paraId="2978ECD1" w14:textId="122E81BB" w:rsidR="009B2C59" w:rsidRPr="006A6D30" w:rsidRDefault="00AA32E8" w:rsidP="00E6491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  <w:r w:rsidR="00C34160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143" w:type="pct"/>
            <w:vAlign w:val="bottom"/>
          </w:tcPr>
          <w:p w14:paraId="1F21DE7A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160ABE9" w14:textId="20E3CBBA" w:rsidR="009B2C59" w:rsidRPr="006A6D30" w:rsidRDefault="00AA32E8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61</w:t>
            </w:r>
            <w:r w:rsidR="009B2C59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160</w:t>
            </w:r>
          </w:p>
        </w:tc>
        <w:tc>
          <w:tcPr>
            <w:tcW w:w="147" w:type="pct"/>
            <w:vAlign w:val="bottom"/>
          </w:tcPr>
          <w:p w14:paraId="24AFEF53" w14:textId="77777777" w:rsidR="009B2C59" w:rsidRPr="006A6D30" w:rsidRDefault="009B2C59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vAlign w:val="bottom"/>
          </w:tcPr>
          <w:p w14:paraId="0C7D095D" w14:textId="6203AA73" w:rsidR="009B2C59" w:rsidRPr="006A6D30" w:rsidRDefault="00AA32E8" w:rsidP="000F277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  <w:r w:rsidR="00C34160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152" w:type="pct"/>
            <w:gridSpan w:val="3"/>
            <w:vAlign w:val="bottom"/>
          </w:tcPr>
          <w:p w14:paraId="33DCEFD4" w14:textId="77777777" w:rsidR="009B2C59" w:rsidRPr="006A6D30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3DE976F3" w14:textId="2400BE26" w:rsidR="009B2C59" w:rsidRPr="006A6D30" w:rsidRDefault="00AA32E8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="009B2C59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368</w:t>
            </w:r>
          </w:p>
        </w:tc>
      </w:tr>
      <w:tr w:rsidR="00B41E3C" w:rsidRPr="006A6D30" w14:paraId="468AE9A3" w14:textId="77777777" w:rsidTr="00B41E3C">
        <w:tc>
          <w:tcPr>
            <w:tcW w:w="2044" w:type="pct"/>
            <w:vAlign w:val="bottom"/>
          </w:tcPr>
          <w:p w14:paraId="712C872F" w14:textId="77777777" w:rsidR="00363FEE" w:rsidRPr="006A6D30" w:rsidRDefault="00363FEE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  <w:vAlign w:val="bottom"/>
          </w:tcPr>
          <w:p w14:paraId="544AFB4D" w14:textId="77777777" w:rsidR="00363FEE" w:rsidRPr="006A6D30" w:rsidRDefault="00363FEE" w:rsidP="00203B3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5B97ADA2" w14:textId="77777777" w:rsidR="00363FEE" w:rsidRPr="006A6D30" w:rsidRDefault="00363FEE" w:rsidP="0020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 w:firstLine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4ED18EF" w14:textId="77777777" w:rsidR="00363FEE" w:rsidRPr="006A6D30" w:rsidRDefault="00363FEE" w:rsidP="00A3312F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6E2770A" w14:textId="77777777" w:rsidR="00363FEE" w:rsidRPr="006A6D30" w:rsidRDefault="00363FEE" w:rsidP="0020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 w:firstLine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68FDC240" w14:textId="77777777" w:rsidR="00363FEE" w:rsidRPr="006A6D30" w:rsidRDefault="00363FEE" w:rsidP="000F277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" w:type="pct"/>
            <w:gridSpan w:val="3"/>
            <w:vAlign w:val="bottom"/>
          </w:tcPr>
          <w:p w14:paraId="6A1208C2" w14:textId="77777777" w:rsidR="00363FEE" w:rsidRPr="006A6D30" w:rsidRDefault="00363FEE" w:rsidP="0020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 w:firstLine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50E6EFD0" w14:textId="77777777" w:rsidR="00363FEE" w:rsidRPr="006A6D30" w:rsidRDefault="00363FEE" w:rsidP="0020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 w:firstLine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E3C" w:rsidRPr="006A6D30" w14:paraId="51B2ACBB" w14:textId="77777777" w:rsidTr="00A908BD">
        <w:tc>
          <w:tcPr>
            <w:tcW w:w="2044" w:type="pct"/>
            <w:vAlign w:val="bottom"/>
          </w:tcPr>
          <w:p w14:paraId="45AE7294" w14:textId="77777777" w:rsidR="00F3249F" w:rsidRPr="006A6D30" w:rsidRDefault="00F3249F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บริษัทย่อยของการร่วมค้าทางตรง</w:t>
            </w:r>
          </w:p>
        </w:tc>
        <w:tc>
          <w:tcPr>
            <w:tcW w:w="665" w:type="pct"/>
            <w:vAlign w:val="bottom"/>
          </w:tcPr>
          <w:p w14:paraId="506E6936" w14:textId="77777777" w:rsidR="00F3249F" w:rsidRPr="006A6D30" w:rsidRDefault="00F3249F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36C72777" w14:textId="77777777" w:rsidR="00F3249F" w:rsidRPr="006A6D30" w:rsidRDefault="00F3249F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141DAD2" w14:textId="77777777" w:rsidR="00F3249F" w:rsidRPr="006A6D30" w:rsidRDefault="00F3249F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267474EB" w14:textId="77777777" w:rsidR="00F3249F" w:rsidRPr="006A6D30" w:rsidRDefault="00F3249F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vAlign w:val="bottom"/>
          </w:tcPr>
          <w:p w14:paraId="5CB631E9" w14:textId="77777777" w:rsidR="00F3249F" w:rsidRPr="006A6D30" w:rsidRDefault="00F3249F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  <w:gridSpan w:val="3"/>
            <w:vAlign w:val="bottom"/>
          </w:tcPr>
          <w:p w14:paraId="54A5AFFA" w14:textId="77777777" w:rsidR="00F3249F" w:rsidRPr="006A6D30" w:rsidRDefault="00F3249F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735CFF15" w14:textId="77777777" w:rsidR="00F3249F" w:rsidRPr="006A6D30" w:rsidRDefault="00F3249F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41E3C" w:rsidRPr="006A6D30" w14:paraId="28FD994F" w14:textId="77777777" w:rsidTr="00A908BD">
        <w:tc>
          <w:tcPr>
            <w:tcW w:w="2044" w:type="pct"/>
            <w:vAlign w:val="bottom"/>
          </w:tcPr>
          <w:p w14:paraId="4E99758C" w14:textId="77777777" w:rsidR="008A0631" w:rsidRPr="006A6D30" w:rsidRDefault="008A0631" w:rsidP="00D06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หินกองเพาเวอร์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5" w:type="pct"/>
            <w:vAlign w:val="bottom"/>
          </w:tcPr>
          <w:p w14:paraId="703F601C" w14:textId="54F65779" w:rsidR="008A0631" w:rsidRPr="006A6D30" w:rsidRDefault="00AA32E8" w:rsidP="0063542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B43ECA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963</w:t>
            </w:r>
          </w:p>
        </w:tc>
        <w:tc>
          <w:tcPr>
            <w:tcW w:w="143" w:type="pct"/>
            <w:vAlign w:val="bottom"/>
          </w:tcPr>
          <w:p w14:paraId="4A5713B9" w14:textId="77777777" w:rsidR="008A0631" w:rsidRPr="006A6D30" w:rsidRDefault="008A0631" w:rsidP="008A0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099C7C4C" w14:textId="77777777" w:rsidR="008A0631" w:rsidRPr="006A6D30" w:rsidRDefault="008A0631" w:rsidP="0020122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53592C27" w14:textId="77777777" w:rsidR="008A0631" w:rsidRPr="006A6D30" w:rsidRDefault="008A0631" w:rsidP="008A0631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vAlign w:val="bottom"/>
          </w:tcPr>
          <w:p w14:paraId="1EFFA505" w14:textId="0E7E7D51" w:rsidR="008A0631" w:rsidRPr="006A6D30" w:rsidRDefault="00AA32E8" w:rsidP="0063542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B43ECA"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963</w:t>
            </w:r>
          </w:p>
        </w:tc>
        <w:tc>
          <w:tcPr>
            <w:tcW w:w="152" w:type="pct"/>
            <w:gridSpan w:val="3"/>
            <w:vAlign w:val="bottom"/>
          </w:tcPr>
          <w:p w14:paraId="506A63EB" w14:textId="77777777" w:rsidR="008A0631" w:rsidRPr="006A6D30" w:rsidRDefault="008A0631" w:rsidP="008A0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1C880391" w14:textId="77777777" w:rsidR="008A0631" w:rsidRPr="006A6D30" w:rsidRDefault="008A0631" w:rsidP="00201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41E3C" w:rsidRPr="006A6D30" w14:paraId="7601FD21" w14:textId="77777777" w:rsidTr="00A908BD">
        <w:tc>
          <w:tcPr>
            <w:tcW w:w="2044" w:type="pct"/>
            <w:vAlign w:val="bottom"/>
          </w:tcPr>
          <w:p w14:paraId="4F0781B9" w14:textId="77777777" w:rsidR="00446E16" w:rsidRPr="006A6D30" w:rsidRDefault="00446E16" w:rsidP="00D76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เน็กส์ซิฟ ราช เอ็นเนอร์จี ระยอง จำกัด</w:t>
            </w:r>
          </w:p>
        </w:tc>
        <w:tc>
          <w:tcPr>
            <w:tcW w:w="665" w:type="pct"/>
            <w:vAlign w:val="bottom"/>
          </w:tcPr>
          <w:p w14:paraId="6E087EBB" w14:textId="27D1E6C4" w:rsidR="00446E16" w:rsidRPr="006A6D30" w:rsidRDefault="00AA32E8" w:rsidP="00D7681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960</w:t>
            </w:r>
          </w:p>
        </w:tc>
        <w:tc>
          <w:tcPr>
            <w:tcW w:w="143" w:type="pct"/>
            <w:vAlign w:val="bottom"/>
          </w:tcPr>
          <w:p w14:paraId="56F2B4AF" w14:textId="77777777" w:rsidR="00446E16" w:rsidRPr="006A6D30" w:rsidRDefault="00446E16" w:rsidP="00D76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80A7504" w14:textId="77777777" w:rsidR="00446E16" w:rsidRPr="006A6D30" w:rsidRDefault="00446E16" w:rsidP="00D7681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0437F352" w14:textId="77777777" w:rsidR="00446E16" w:rsidRPr="006A6D30" w:rsidRDefault="00446E16" w:rsidP="00D7681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vAlign w:val="bottom"/>
          </w:tcPr>
          <w:p w14:paraId="717E5499" w14:textId="1101137C" w:rsidR="00446E16" w:rsidRPr="006A6D30" w:rsidRDefault="00AA32E8" w:rsidP="00D7681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960</w:t>
            </w:r>
          </w:p>
        </w:tc>
        <w:tc>
          <w:tcPr>
            <w:tcW w:w="152" w:type="pct"/>
            <w:gridSpan w:val="3"/>
            <w:vAlign w:val="bottom"/>
          </w:tcPr>
          <w:p w14:paraId="16805A2F" w14:textId="77777777" w:rsidR="00446E16" w:rsidRPr="006A6D30" w:rsidRDefault="00446E16" w:rsidP="00D76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5510866E" w14:textId="77777777" w:rsidR="00446E16" w:rsidRPr="006A6D30" w:rsidRDefault="00446E16" w:rsidP="00D76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41E3C" w:rsidRPr="006A6D30" w14:paraId="37316EAB" w14:textId="77777777" w:rsidTr="00B41E3C">
        <w:tc>
          <w:tcPr>
            <w:tcW w:w="2044" w:type="pct"/>
            <w:vAlign w:val="bottom"/>
          </w:tcPr>
          <w:p w14:paraId="65DCC563" w14:textId="77777777" w:rsidR="00AE349F" w:rsidRPr="006A6D30" w:rsidRDefault="00AE349F" w:rsidP="00973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D41ED" w14:textId="44289B12" w:rsidR="00AE349F" w:rsidRPr="006A6D30" w:rsidRDefault="00AA32E8" w:rsidP="00973EC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37</w:t>
            </w:r>
            <w:r w:rsidR="00AE349F" w:rsidRPr="006A6D3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282</w:t>
            </w:r>
          </w:p>
        </w:tc>
        <w:tc>
          <w:tcPr>
            <w:tcW w:w="143" w:type="pct"/>
            <w:vAlign w:val="bottom"/>
          </w:tcPr>
          <w:p w14:paraId="03270E92" w14:textId="77777777" w:rsidR="00AE349F" w:rsidRPr="006A6D30" w:rsidRDefault="00AE349F" w:rsidP="00973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6B8FB" w14:textId="3E48142B" w:rsidR="00AE349F" w:rsidRPr="006A6D30" w:rsidRDefault="00AA32E8" w:rsidP="00973EC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90</w:t>
            </w:r>
            <w:r w:rsidR="00AE349F" w:rsidRPr="006A6D3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393</w:t>
            </w:r>
          </w:p>
        </w:tc>
        <w:tc>
          <w:tcPr>
            <w:tcW w:w="147" w:type="pct"/>
            <w:vAlign w:val="bottom"/>
          </w:tcPr>
          <w:p w14:paraId="5BD322AB" w14:textId="77777777" w:rsidR="00AE349F" w:rsidRPr="006A6D30" w:rsidRDefault="00AE349F" w:rsidP="00973E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E5CE68" w14:textId="5015FF89" w:rsidR="00AE349F" w:rsidRPr="006A6D30" w:rsidRDefault="00AA32E8" w:rsidP="00973EC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61</w:t>
            </w:r>
            <w:r w:rsidR="00AE349F" w:rsidRPr="006A6D3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388</w:t>
            </w:r>
          </w:p>
        </w:tc>
        <w:tc>
          <w:tcPr>
            <w:tcW w:w="152" w:type="pct"/>
            <w:gridSpan w:val="3"/>
            <w:vAlign w:val="bottom"/>
          </w:tcPr>
          <w:p w14:paraId="042C439A" w14:textId="77777777" w:rsidR="00AE349F" w:rsidRPr="006A6D30" w:rsidRDefault="00AE349F" w:rsidP="00973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A19ED" w14:textId="04974D28" w:rsidR="00AE349F" w:rsidRPr="006A6D30" w:rsidRDefault="00AA32E8" w:rsidP="00973EC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88</w:t>
            </w:r>
            <w:r w:rsidR="00AE349F" w:rsidRPr="006A6D3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231</w:t>
            </w:r>
          </w:p>
        </w:tc>
      </w:tr>
    </w:tbl>
    <w:p w14:paraId="370A9C86" w14:textId="77777777" w:rsidR="008245F3" w:rsidRPr="006A6D30" w:rsidRDefault="008245F3" w:rsidP="008245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2EEA47B" w14:textId="5983F995" w:rsidR="00973EC0" w:rsidRPr="006A6D30" w:rsidRDefault="00973EC0">
      <w:pPr>
        <w:rPr>
          <w:rFonts w:ascii="Angsana New" w:hAnsi="Angsana New"/>
        </w:rPr>
      </w:pPr>
      <w:r w:rsidRPr="006A6D30">
        <w:rPr>
          <w:rFonts w:ascii="Angsana New" w:hAnsi="Angsana New" w:hint="cs"/>
        </w:rPr>
        <w:br w:type="page"/>
      </w:r>
    </w:p>
    <w:tbl>
      <w:tblPr>
        <w:tblStyle w:val="TableGrid"/>
        <w:tblW w:w="99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9"/>
        <w:gridCol w:w="900"/>
        <w:gridCol w:w="236"/>
        <w:gridCol w:w="932"/>
        <w:gridCol w:w="270"/>
        <w:gridCol w:w="990"/>
        <w:gridCol w:w="270"/>
        <w:gridCol w:w="723"/>
        <w:gridCol w:w="270"/>
        <w:gridCol w:w="810"/>
        <w:gridCol w:w="270"/>
        <w:gridCol w:w="900"/>
        <w:gridCol w:w="270"/>
        <w:gridCol w:w="900"/>
      </w:tblGrid>
      <w:tr w:rsidR="003D2FB5" w:rsidRPr="006A6D30" w14:paraId="62E006F9" w14:textId="77777777" w:rsidTr="009E050D">
        <w:tc>
          <w:tcPr>
            <w:tcW w:w="2249" w:type="dxa"/>
            <w:vAlign w:val="bottom"/>
          </w:tcPr>
          <w:p w14:paraId="7D0C9B0E" w14:textId="7A16ACC3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3"/>
            <w:vAlign w:val="bottom"/>
          </w:tcPr>
          <w:p w14:paraId="67A5539B" w14:textId="77777777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4C855453" w14:textId="77777777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403" w:type="dxa"/>
            <w:gridSpan w:val="9"/>
            <w:vAlign w:val="bottom"/>
          </w:tcPr>
          <w:p w14:paraId="3200C706" w14:textId="77777777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9708E" w:rsidRPr="006A6D30" w14:paraId="201342C2" w14:textId="77777777" w:rsidTr="009E050D">
        <w:tc>
          <w:tcPr>
            <w:tcW w:w="2249" w:type="dxa"/>
            <w:shd w:val="clear" w:color="auto" w:fill="auto"/>
            <w:vAlign w:val="bottom"/>
          </w:tcPr>
          <w:p w14:paraId="47785779" w14:textId="77777777" w:rsidR="00F9708E" w:rsidRPr="006A6D30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900" w:type="dxa"/>
            <w:vAlign w:val="bottom"/>
          </w:tcPr>
          <w:p w14:paraId="6EC08EB4" w14:textId="77777777" w:rsidR="00F9708E" w:rsidRPr="006A6D30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6C2F6FBF" w14:textId="272968AE" w:rsidR="00F9708E" w:rsidRPr="006A6D30" w:rsidRDefault="00AA32E8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31</w:t>
            </w:r>
            <w:r w:rsidR="00F9708E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F9708E" w:rsidRPr="006A6D3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72DEE300" w14:textId="77777777" w:rsidR="00F9708E" w:rsidRPr="006A6D30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vAlign w:val="bottom"/>
          </w:tcPr>
          <w:p w14:paraId="6BB77780" w14:textId="77777777" w:rsidR="00F9708E" w:rsidRPr="006A6D30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7870571E" w14:textId="26FC58CC" w:rsidR="00F9708E" w:rsidRPr="006A6D30" w:rsidRDefault="00AA32E8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30</w:t>
            </w:r>
            <w:r w:rsidR="007E45C9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08CB1037" w14:textId="77777777" w:rsidR="00F9708E" w:rsidRPr="006A6D30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39BA43" w14:textId="77777777" w:rsidR="00F9708E" w:rsidRPr="006A6D30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4EAB8397" w14:textId="77C7EE70" w:rsidR="00F9708E" w:rsidRPr="006A6D30" w:rsidRDefault="00AA32E8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31</w:t>
            </w:r>
            <w:r w:rsidR="00F9708E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F9708E" w:rsidRPr="006A6D3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24E41D63" w14:textId="77777777" w:rsidR="00F9708E" w:rsidRPr="006A6D30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" w:type="dxa"/>
            <w:vAlign w:val="bottom"/>
          </w:tcPr>
          <w:p w14:paraId="5E481729" w14:textId="77777777" w:rsidR="00F9708E" w:rsidRPr="006A6D30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EAD6294" w14:textId="77777777" w:rsidR="00F9708E" w:rsidRPr="006A6D30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CAB83B6" w14:textId="77777777" w:rsidR="00F9708E" w:rsidRPr="006A6D30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AE89C95" w14:textId="77777777" w:rsidR="00F9708E" w:rsidRPr="006A6D30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CBD432" w14:textId="77777777" w:rsidR="00F9708E" w:rsidRPr="006A6D30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จัดประเภทรายการ</w:t>
            </w:r>
          </w:p>
        </w:tc>
        <w:tc>
          <w:tcPr>
            <w:tcW w:w="270" w:type="dxa"/>
            <w:vAlign w:val="bottom"/>
          </w:tcPr>
          <w:p w14:paraId="1E987ABA" w14:textId="77777777" w:rsidR="00F9708E" w:rsidRPr="006A6D30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AA8EF03" w14:textId="77777777" w:rsidR="00F9708E" w:rsidRPr="006A6D30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1DE61DD5" w14:textId="15F0EA27" w:rsidR="00F9708E" w:rsidRPr="006A6D30" w:rsidRDefault="00AA32E8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30</w:t>
            </w:r>
            <w:r w:rsidR="007E45C9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F9708E" w:rsidRPr="006A6D30" w14:paraId="10843200" w14:textId="77777777" w:rsidTr="009E050D">
        <w:tc>
          <w:tcPr>
            <w:tcW w:w="2249" w:type="dxa"/>
            <w:vAlign w:val="bottom"/>
          </w:tcPr>
          <w:p w14:paraId="1DF4BFCE" w14:textId="77777777" w:rsidR="00F9708E" w:rsidRPr="006A6D30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900" w:type="dxa"/>
            <w:vAlign w:val="bottom"/>
          </w:tcPr>
          <w:p w14:paraId="516F0592" w14:textId="7B3DACAD" w:rsidR="00F9708E" w:rsidRPr="006A6D30" w:rsidRDefault="00AA32E8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36" w:type="dxa"/>
            <w:vAlign w:val="bottom"/>
          </w:tcPr>
          <w:p w14:paraId="2B3593AC" w14:textId="77777777" w:rsidR="00F9708E" w:rsidRPr="006A6D30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vAlign w:val="bottom"/>
          </w:tcPr>
          <w:p w14:paraId="416EFAF6" w14:textId="5CEBBEF0" w:rsidR="00F9708E" w:rsidRPr="006A6D30" w:rsidRDefault="00AA32E8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599E8229" w14:textId="77777777" w:rsidR="00F9708E" w:rsidRPr="006A6D30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0F45415" w14:textId="7D30D915" w:rsidR="00F9708E" w:rsidRPr="006A6D30" w:rsidRDefault="00AA32E8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0" w:type="dxa"/>
            <w:vAlign w:val="bottom"/>
          </w:tcPr>
          <w:p w14:paraId="284A86C4" w14:textId="77777777" w:rsidR="00F9708E" w:rsidRPr="006A6D30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" w:type="dxa"/>
            <w:vAlign w:val="bottom"/>
          </w:tcPr>
          <w:p w14:paraId="4E20DE93" w14:textId="77777777" w:rsidR="00F9708E" w:rsidRPr="006A6D30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E079148" w14:textId="77777777" w:rsidR="00F9708E" w:rsidRPr="006A6D30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35D55DD" w14:textId="77777777" w:rsidR="00F9708E" w:rsidRPr="006A6D30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EB3EFE8" w14:textId="77777777" w:rsidR="00F9708E" w:rsidRPr="006A6D30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8074AFC" w14:textId="77777777" w:rsidR="00F9708E" w:rsidRPr="006A6D30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ใหม่</w:t>
            </w:r>
          </w:p>
        </w:tc>
        <w:tc>
          <w:tcPr>
            <w:tcW w:w="270" w:type="dxa"/>
            <w:vAlign w:val="bottom"/>
          </w:tcPr>
          <w:p w14:paraId="3AD465C3" w14:textId="77777777" w:rsidR="00F9708E" w:rsidRPr="006A6D30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150B6DF" w14:textId="17683718" w:rsidR="00F9708E" w:rsidRPr="006A6D30" w:rsidRDefault="00AA32E8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3D2FB5" w:rsidRPr="006A6D30" w14:paraId="77A275E4" w14:textId="77777777" w:rsidTr="009E050D">
        <w:tc>
          <w:tcPr>
            <w:tcW w:w="2249" w:type="dxa"/>
            <w:vAlign w:val="bottom"/>
          </w:tcPr>
          <w:p w14:paraId="3A7EEB30" w14:textId="77777777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68" w:type="dxa"/>
            <w:gridSpan w:val="3"/>
            <w:vAlign w:val="bottom"/>
          </w:tcPr>
          <w:p w14:paraId="321176D4" w14:textId="77777777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70" w:type="dxa"/>
            <w:vAlign w:val="bottom"/>
          </w:tcPr>
          <w:p w14:paraId="630871D7" w14:textId="77777777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9"/>
            <w:vAlign w:val="bottom"/>
          </w:tcPr>
          <w:p w14:paraId="5604223E" w14:textId="77777777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73157" w:rsidRPr="006A6D30" w14:paraId="67E3E611" w14:textId="77777777" w:rsidTr="009E050D">
        <w:tc>
          <w:tcPr>
            <w:tcW w:w="3149" w:type="dxa"/>
            <w:gridSpan w:val="2"/>
            <w:vAlign w:val="bottom"/>
          </w:tcPr>
          <w:p w14:paraId="2E91B612" w14:textId="77777777" w:rsidR="003D2FB5" w:rsidRPr="006A6D30" w:rsidRDefault="00D73157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บริษัทย่อยของการร่วมค้าทางตรง</w:t>
            </w:r>
          </w:p>
        </w:tc>
        <w:tc>
          <w:tcPr>
            <w:tcW w:w="236" w:type="dxa"/>
            <w:vAlign w:val="bottom"/>
          </w:tcPr>
          <w:p w14:paraId="2702AF53" w14:textId="77777777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vAlign w:val="bottom"/>
          </w:tcPr>
          <w:p w14:paraId="2D0CD460" w14:textId="77777777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03C3CD1" w14:textId="77777777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F604E2" w14:textId="77777777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625F53E" w14:textId="77777777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" w:type="dxa"/>
            <w:vAlign w:val="bottom"/>
          </w:tcPr>
          <w:p w14:paraId="093E2CA3" w14:textId="77777777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1431CEB" w14:textId="77777777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6B92395" w14:textId="77777777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796FE85" w14:textId="77777777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6AF03AB" w14:textId="77777777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32C784E" w14:textId="77777777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104997" w14:textId="77777777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3157" w:rsidRPr="006A6D30" w14:paraId="71DB5368" w14:textId="77777777" w:rsidTr="009E050D">
        <w:tc>
          <w:tcPr>
            <w:tcW w:w="2249" w:type="dxa"/>
            <w:vAlign w:val="bottom"/>
          </w:tcPr>
          <w:p w14:paraId="2CFE0D91" w14:textId="77777777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บริษัท หินกองเพาเวอร</w:t>
            </w:r>
            <w:r w:rsidR="00080577" w:rsidRPr="006A6D30">
              <w:rPr>
                <w:rFonts w:ascii="Angsana New" w:hAnsi="Angsana New" w:hint="cs"/>
                <w:sz w:val="26"/>
                <w:szCs w:val="26"/>
                <w:cs/>
              </w:rPr>
              <w:t xml:space="preserve">์ 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295B4307" w14:textId="77777777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2724BB" w14:textId="77777777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vAlign w:val="bottom"/>
          </w:tcPr>
          <w:p w14:paraId="51B8F4D2" w14:textId="77777777" w:rsidR="003D2FB5" w:rsidRPr="006A6D30" w:rsidRDefault="005404E9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F9502CB" w14:textId="77777777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298EBCE" w14:textId="77777777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F9B114E" w14:textId="77777777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" w:type="dxa"/>
            <w:vAlign w:val="bottom"/>
          </w:tcPr>
          <w:p w14:paraId="0AF3C484" w14:textId="0E6ACAED" w:rsidR="003D2FB5" w:rsidRPr="006A6D30" w:rsidRDefault="00AA32E8" w:rsidP="0034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5</w:t>
            </w:r>
            <w:r w:rsidR="003D2FB5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270" w:type="dxa"/>
            <w:vAlign w:val="bottom"/>
          </w:tcPr>
          <w:p w14:paraId="44C6B400" w14:textId="77777777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F438BF" w14:textId="02AEAF5F" w:rsidR="003D2FB5" w:rsidRPr="006A6D30" w:rsidRDefault="00DC5216" w:rsidP="002C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000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531BB92" w14:textId="77777777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FF5B51D" w14:textId="16085D4D" w:rsidR="003D2FB5" w:rsidRPr="006A6D30" w:rsidRDefault="00AA32E8" w:rsidP="0034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20</w:t>
            </w:r>
            <w:r w:rsidR="003D2FB5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270" w:type="dxa"/>
            <w:vAlign w:val="bottom"/>
          </w:tcPr>
          <w:p w14:paraId="40321B03" w14:textId="77777777" w:rsidR="003D2FB5" w:rsidRPr="006A6D30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431722" w14:textId="77777777" w:rsidR="003D2FB5" w:rsidRPr="006A6D30" w:rsidRDefault="00DC5216" w:rsidP="00DC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878A2" w:rsidRPr="006A6D30" w14:paraId="3E38592C" w14:textId="77777777" w:rsidTr="009E050D">
        <w:tc>
          <w:tcPr>
            <w:tcW w:w="3149" w:type="dxa"/>
            <w:gridSpan w:val="2"/>
            <w:vAlign w:val="bottom"/>
          </w:tcPr>
          <w:p w14:paraId="061BB7BE" w14:textId="77777777" w:rsidR="000878A2" w:rsidRPr="006A6D30" w:rsidRDefault="000878A2" w:rsidP="0064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108" w:hanging="255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36" w:type="dxa"/>
            <w:vAlign w:val="bottom"/>
          </w:tcPr>
          <w:p w14:paraId="7064AA58" w14:textId="77777777" w:rsidR="000878A2" w:rsidRPr="006A6D30" w:rsidRDefault="000878A2" w:rsidP="0008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vAlign w:val="bottom"/>
          </w:tcPr>
          <w:p w14:paraId="60E7E641" w14:textId="77777777" w:rsidR="000878A2" w:rsidRPr="006A6D30" w:rsidRDefault="000878A2" w:rsidP="0008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B794838" w14:textId="77777777" w:rsidR="000878A2" w:rsidRPr="006A6D30" w:rsidRDefault="000878A2" w:rsidP="0008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6D468CE" w14:textId="77777777" w:rsidR="000878A2" w:rsidRPr="006A6D30" w:rsidRDefault="000878A2" w:rsidP="0008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DC58639" w14:textId="77777777" w:rsidR="000878A2" w:rsidRPr="006A6D30" w:rsidRDefault="000878A2" w:rsidP="0008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3" w:type="dxa"/>
            <w:vAlign w:val="bottom"/>
          </w:tcPr>
          <w:p w14:paraId="6DBAF4F2" w14:textId="77777777" w:rsidR="000878A2" w:rsidRPr="006A6D30" w:rsidRDefault="000878A2" w:rsidP="0008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853E99E" w14:textId="77777777" w:rsidR="000878A2" w:rsidRPr="006A6D30" w:rsidRDefault="000878A2" w:rsidP="0008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6361610" w14:textId="77777777" w:rsidR="000878A2" w:rsidRPr="006A6D30" w:rsidRDefault="000878A2" w:rsidP="0008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3F9181C" w14:textId="77777777" w:rsidR="000878A2" w:rsidRPr="006A6D30" w:rsidRDefault="000878A2" w:rsidP="0008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61EE221" w14:textId="77777777" w:rsidR="000878A2" w:rsidRPr="006A6D30" w:rsidRDefault="000878A2" w:rsidP="0008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9D604C6" w14:textId="77777777" w:rsidR="000878A2" w:rsidRPr="006A6D30" w:rsidRDefault="000878A2" w:rsidP="0008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281F247" w14:textId="77777777" w:rsidR="000878A2" w:rsidRPr="006A6D30" w:rsidRDefault="000878A2" w:rsidP="0008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A24746" w:rsidRPr="006A6D30" w14:paraId="19A39631" w14:textId="77777777" w:rsidTr="009E050D">
        <w:tc>
          <w:tcPr>
            <w:tcW w:w="2249" w:type="dxa"/>
            <w:vAlign w:val="bottom"/>
          </w:tcPr>
          <w:p w14:paraId="12C1BC7D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vAlign w:val="bottom"/>
          </w:tcPr>
          <w:p w14:paraId="2D68B02C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3B5AA2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vAlign w:val="bottom"/>
          </w:tcPr>
          <w:p w14:paraId="1410B9BE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0B26D09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DE942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8BA4D8A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3" w:type="dxa"/>
            <w:vAlign w:val="bottom"/>
          </w:tcPr>
          <w:p w14:paraId="6E3D6253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3F1F706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49E782C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E750567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A5D1CF5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12CA2FE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5C8C2" w14:textId="77777777" w:rsidR="00A24746" w:rsidRPr="006A6D30" w:rsidRDefault="00DC5216" w:rsidP="00DC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</w:tr>
    </w:tbl>
    <w:p w14:paraId="33C595DE" w14:textId="77777777" w:rsidR="00AC01DA" w:rsidRPr="006A6D30" w:rsidRDefault="00AC01DA" w:rsidP="00DB3F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9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4"/>
        <w:gridCol w:w="899"/>
        <w:gridCol w:w="273"/>
        <w:gridCol w:w="886"/>
        <w:gridCol w:w="236"/>
        <w:gridCol w:w="948"/>
        <w:gridCol w:w="272"/>
        <w:gridCol w:w="810"/>
        <w:gridCol w:w="270"/>
        <w:gridCol w:w="810"/>
        <w:gridCol w:w="270"/>
        <w:gridCol w:w="900"/>
        <w:gridCol w:w="270"/>
        <w:gridCol w:w="900"/>
      </w:tblGrid>
      <w:tr w:rsidR="00080577" w:rsidRPr="006A6D30" w14:paraId="346A1805" w14:textId="77777777" w:rsidTr="00AE349F">
        <w:tc>
          <w:tcPr>
            <w:tcW w:w="2244" w:type="dxa"/>
            <w:shd w:val="clear" w:color="auto" w:fill="auto"/>
            <w:vAlign w:val="bottom"/>
          </w:tcPr>
          <w:p w14:paraId="3E1324BD" w14:textId="77777777" w:rsidR="00080577" w:rsidRPr="006A6D30" w:rsidRDefault="00080577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2058" w:type="dxa"/>
            <w:gridSpan w:val="3"/>
            <w:vAlign w:val="bottom"/>
          </w:tcPr>
          <w:p w14:paraId="7F753E3F" w14:textId="77777777" w:rsidR="00080577" w:rsidRPr="006A6D30" w:rsidRDefault="00080577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4FE2040D" w14:textId="77777777" w:rsidR="00080577" w:rsidRPr="006A6D30" w:rsidRDefault="00080577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50" w:type="dxa"/>
            <w:gridSpan w:val="9"/>
            <w:vAlign w:val="bottom"/>
          </w:tcPr>
          <w:p w14:paraId="2CC248A8" w14:textId="77777777" w:rsidR="00080577" w:rsidRPr="006A6D30" w:rsidRDefault="00080577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3157" w:rsidRPr="006A6D30" w14:paraId="13FD267C" w14:textId="77777777" w:rsidTr="00AE349F">
        <w:tc>
          <w:tcPr>
            <w:tcW w:w="2244" w:type="dxa"/>
            <w:vAlign w:val="bottom"/>
          </w:tcPr>
          <w:p w14:paraId="65283A20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9" w:type="dxa"/>
            <w:vAlign w:val="bottom"/>
          </w:tcPr>
          <w:p w14:paraId="534AD450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78BFD01C" w14:textId="4044BFCB" w:rsidR="00A24746" w:rsidRPr="006A6D30" w:rsidRDefault="00AA32E8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31</w:t>
            </w:r>
            <w:r w:rsidR="00A24746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A24746" w:rsidRPr="006A6D30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3" w:type="dxa"/>
            <w:vAlign w:val="bottom"/>
          </w:tcPr>
          <w:p w14:paraId="719FB436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16D16724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7A6E9CBA" w14:textId="1F49E654" w:rsidR="00A24746" w:rsidRPr="006A6D30" w:rsidRDefault="00AA32E8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30</w:t>
            </w:r>
            <w:r w:rsidR="007E45C9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007F84CF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3716A8C8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7B55C13E" w14:textId="70E33C39" w:rsidR="00A24746" w:rsidRPr="006A6D30" w:rsidRDefault="00AA32E8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31</w:t>
            </w:r>
            <w:r w:rsidR="00A24746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A24746" w:rsidRPr="006A6D30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2" w:type="dxa"/>
            <w:vAlign w:val="bottom"/>
          </w:tcPr>
          <w:p w14:paraId="23E362DC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55444CC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CE02CC2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F2208D5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7B9C50D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CC925F6" w14:textId="77777777" w:rsidR="00A24746" w:rsidRPr="006A6D30" w:rsidRDefault="003408D0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  <w:r w:rsidR="00A24746" w:rsidRPr="006A6D3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4BC24EF2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270" w:type="dxa"/>
            <w:vAlign w:val="bottom"/>
          </w:tcPr>
          <w:p w14:paraId="785B6810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5B418F5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492E659D" w14:textId="4D2106CE" w:rsidR="00A24746" w:rsidRPr="006A6D30" w:rsidRDefault="00AA32E8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30</w:t>
            </w:r>
            <w:r w:rsidR="007E45C9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D73157" w:rsidRPr="006A6D30" w14:paraId="1E97118C" w14:textId="77777777" w:rsidTr="00AE349F">
        <w:tc>
          <w:tcPr>
            <w:tcW w:w="2244" w:type="dxa"/>
            <w:vAlign w:val="bottom"/>
          </w:tcPr>
          <w:p w14:paraId="71BA0C7B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9" w:type="dxa"/>
            <w:vAlign w:val="bottom"/>
          </w:tcPr>
          <w:p w14:paraId="097DB5AF" w14:textId="3529412D" w:rsidR="00A24746" w:rsidRPr="006A6D30" w:rsidRDefault="00AA32E8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3" w:type="dxa"/>
            <w:vAlign w:val="bottom"/>
          </w:tcPr>
          <w:p w14:paraId="36AFBCBD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0EE8610D" w14:textId="06D655A5" w:rsidR="00A24746" w:rsidRPr="006A6D30" w:rsidRDefault="00AA32E8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36" w:type="dxa"/>
            <w:vAlign w:val="bottom"/>
          </w:tcPr>
          <w:p w14:paraId="03DFE0A8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3EBA3199" w14:textId="0CADC7E2" w:rsidR="00A24746" w:rsidRPr="006A6D30" w:rsidRDefault="00AA32E8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2" w:type="dxa"/>
            <w:vAlign w:val="bottom"/>
          </w:tcPr>
          <w:p w14:paraId="080D86A3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9F2DCB5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509B5CA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08FDC67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A0722F9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ED59635" w14:textId="6B07A6EB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270" w:type="dxa"/>
            <w:vAlign w:val="bottom"/>
          </w:tcPr>
          <w:p w14:paraId="32F02A60" w14:textId="77777777" w:rsidR="00A24746" w:rsidRPr="006A6D30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296646A" w14:textId="1CBC5947" w:rsidR="00A24746" w:rsidRPr="006A6D30" w:rsidRDefault="00AA32E8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080577" w:rsidRPr="006A6D30" w14:paraId="5B19A1E7" w14:textId="77777777" w:rsidTr="00AE349F">
        <w:tc>
          <w:tcPr>
            <w:tcW w:w="2244" w:type="dxa"/>
            <w:vAlign w:val="bottom"/>
          </w:tcPr>
          <w:p w14:paraId="2488F5F0" w14:textId="77777777" w:rsidR="00080577" w:rsidRPr="006A6D30" w:rsidRDefault="00080577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58" w:type="dxa"/>
            <w:gridSpan w:val="3"/>
            <w:vAlign w:val="bottom"/>
          </w:tcPr>
          <w:p w14:paraId="354FB601" w14:textId="1A4DF058" w:rsidR="00080577" w:rsidRPr="006A6D30" w:rsidRDefault="00080577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6" w:type="dxa"/>
            <w:vAlign w:val="bottom"/>
          </w:tcPr>
          <w:p w14:paraId="4E061895" w14:textId="3014266E" w:rsidR="00080577" w:rsidRPr="006A6D30" w:rsidRDefault="00080577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50" w:type="dxa"/>
            <w:gridSpan w:val="9"/>
            <w:vAlign w:val="bottom"/>
          </w:tcPr>
          <w:p w14:paraId="5AE9EC43" w14:textId="77777777" w:rsidR="00080577" w:rsidRPr="006A6D30" w:rsidRDefault="00080577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B1DE4" w:rsidRPr="006A6D30" w14:paraId="26A82A7D" w14:textId="77777777" w:rsidTr="00AE349F">
        <w:tc>
          <w:tcPr>
            <w:tcW w:w="2244" w:type="dxa"/>
            <w:vAlign w:val="bottom"/>
          </w:tcPr>
          <w:p w14:paraId="6828697A" w14:textId="0F20A1CA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การร่วมค้าทางตรง</w:t>
            </w:r>
          </w:p>
        </w:tc>
        <w:tc>
          <w:tcPr>
            <w:tcW w:w="899" w:type="dxa"/>
            <w:vAlign w:val="bottom"/>
          </w:tcPr>
          <w:p w14:paraId="716360EF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vAlign w:val="bottom"/>
          </w:tcPr>
          <w:p w14:paraId="0C8A9515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3B85FB9B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E122CE5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3A5120E3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55677A2F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DC72F1E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D678E21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C4681E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1DB48D3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4859F24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53715C5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4B23C5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1DE4" w:rsidRPr="006A6D30" w14:paraId="1FF11EB5" w14:textId="77777777" w:rsidTr="00AE349F">
        <w:trPr>
          <w:trHeight w:val="362"/>
        </w:trPr>
        <w:tc>
          <w:tcPr>
            <w:tcW w:w="2244" w:type="dxa"/>
          </w:tcPr>
          <w:p w14:paraId="70D090B3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บริษัท ไฟฟ้า เซเปียน-</w:t>
            </w:r>
          </w:p>
        </w:tc>
        <w:tc>
          <w:tcPr>
            <w:tcW w:w="899" w:type="dxa"/>
          </w:tcPr>
          <w:p w14:paraId="0C4C1359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5D8EFB99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</w:tcPr>
          <w:p w14:paraId="5156F43F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E502A9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8" w:type="dxa"/>
          </w:tcPr>
          <w:p w14:paraId="5FA3C4D7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28C355D5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8C08B2B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A7D2B4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A4B1450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57217E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ACD635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A29D9F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85CC07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1DE4" w:rsidRPr="006A6D30" w14:paraId="5938D315" w14:textId="77777777" w:rsidTr="00AE349F">
        <w:tc>
          <w:tcPr>
            <w:tcW w:w="2244" w:type="dxa"/>
            <w:vAlign w:val="bottom"/>
          </w:tcPr>
          <w:p w14:paraId="0033CA64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เซน้ำน้อย จำกัด</w:t>
            </w:r>
          </w:p>
        </w:tc>
        <w:tc>
          <w:tcPr>
            <w:tcW w:w="899" w:type="dxa"/>
            <w:vAlign w:val="bottom"/>
          </w:tcPr>
          <w:p w14:paraId="5DE8207D" w14:textId="567F0078" w:rsidR="009B1DE4" w:rsidRPr="006A6D30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5</w:t>
            </w:r>
            <w:r w:rsidR="009B1DE4" w:rsidRPr="006A6D30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94</w:t>
            </w:r>
          </w:p>
        </w:tc>
        <w:tc>
          <w:tcPr>
            <w:tcW w:w="273" w:type="dxa"/>
            <w:vAlign w:val="bottom"/>
          </w:tcPr>
          <w:p w14:paraId="2D33442A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</w:tcPr>
          <w:p w14:paraId="22CABE93" w14:textId="33BDFA91" w:rsidR="009B1DE4" w:rsidRPr="006A6D30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4</w:t>
            </w:r>
            <w:r w:rsidR="009B1DE4" w:rsidRPr="006A6D30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25</w:t>
            </w:r>
            <w:r w:rsidR="009B1DE4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9B1DE4" w:rsidRPr="006A6D30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236" w:type="dxa"/>
            <w:vAlign w:val="bottom"/>
          </w:tcPr>
          <w:p w14:paraId="56FDD389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62A90935" w14:textId="558DF4C3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09D31950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27ECA7D" w14:textId="55D13292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52AC845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551D502" w14:textId="7374759E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F65ABAF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A781903" w14:textId="0FF635A3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646A05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3442B2B" w14:textId="586E0658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1DE4" w:rsidRPr="007A3F6B" w14:paraId="199CEBCA" w14:textId="77777777" w:rsidTr="00AE349F">
        <w:tc>
          <w:tcPr>
            <w:tcW w:w="3143" w:type="dxa"/>
            <w:gridSpan w:val="2"/>
            <w:vAlign w:val="bottom"/>
          </w:tcPr>
          <w:p w14:paraId="1D22F625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108" w:hanging="255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3" w:type="dxa"/>
            <w:vAlign w:val="bottom"/>
          </w:tcPr>
          <w:p w14:paraId="6149AC20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625D3ACA" w14:textId="67CC6059" w:rsidR="009B1DE4" w:rsidRPr="007A3F6B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noProof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noProof/>
                <w:sz w:val="26"/>
                <w:szCs w:val="26"/>
              </w:rPr>
              <w:t>4</w:t>
            </w:r>
            <w:r w:rsidR="009B1DE4" w:rsidRPr="007A3F6B">
              <w:rPr>
                <w:rFonts w:ascii="Angsana New" w:hAnsi="Angsana New" w:hint="cs"/>
                <w:noProof/>
                <w:sz w:val="26"/>
                <w:szCs w:val="26"/>
              </w:rPr>
              <w:t>.</w:t>
            </w:r>
            <w:r w:rsidRPr="00AA32E8">
              <w:rPr>
                <w:rFonts w:ascii="Angsana New" w:hAnsi="Angsana New" w:hint="cs"/>
                <w:noProof/>
                <w:sz w:val="26"/>
                <w:szCs w:val="26"/>
              </w:rPr>
              <w:t>27</w:t>
            </w:r>
          </w:p>
        </w:tc>
        <w:tc>
          <w:tcPr>
            <w:tcW w:w="236" w:type="dxa"/>
            <w:vAlign w:val="bottom"/>
          </w:tcPr>
          <w:p w14:paraId="2DA53831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36697D5A" w14:textId="39DEA45F" w:rsidR="009B1DE4" w:rsidRPr="007A3F6B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540</w:t>
            </w:r>
            <w:r w:rsidR="009B1DE4" w:rsidRPr="007A3F6B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898</w:t>
            </w:r>
          </w:p>
        </w:tc>
        <w:tc>
          <w:tcPr>
            <w:tcW w:w="272" w:type="dxa"/>
            <w:vAlign w:val="bottom"/>
          </w:tcPr>
          <w:p w14:paraId="07FABF77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98FDC92" w14:textId="72B952F6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44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7A3F6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0DAA8C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2A54B113" w14:textId="4AB096A3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A3F6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E19F52E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4DF9FEF" w14:textId="5AB4C6A5" w:rsidR="009B1DE4" w:rsidRPr="007A3F6B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27</w:t>
            </w:r>
            <w:r w:rsidR="009B1DE4" w:rsidRPr="007A3F6B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356</w:t>
            </w:r>
          </w:p>
        </w:tc>
        <w:tc>
          <w:tcPr>
            <w:tcW w:w="270" w:type="dxa"/>
            <w:vAlign w:val="bottom"/>
          </w:tcPr>
          <w:p w14:paraId="62074C78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D0D7DB8" w14:textId="16ADED28" w:rsidR="009B1DE4" w:rsidRPr="007A3F6B" w:rsidRDefault="00AA32E8" w:rsidP="0039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568</w:t>
            </w:r>
            <w:r w:rsidR="009B1DE4" w:rsidRPr="007A3F6B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254</w:t>
            </w:r>
          </w:p>
        </w:tc>
      </w:tr>
      <w:tr w:rsidR="009B1DE4" w:rsidRPr="007A3F6B" w14:paraId="4090D9A1" w14:textId="77777777" w:rsidTr="00AE349F">
        <w:tc>
          <w:tcPr>
            <w:tcW w:w="3143" w:type="dxa"/>
            <w:gridSpan w:val="2"/>
            <w:vAlign w:val="bottom"/>
          </w:tcPr>
          <w:p w14:paraId="67038E7A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108" w:hanging="255"/>
              <w:rPr>
                <w:rFonts w:ascii="Angsana New" w:hAnsi="Angsana New"/>
                <w:sz w:val="26"/>
                <w:szCs w:val="26"/>
              </w:rPr>
            </w:pPr>
            <w:r w:rsidRPr="007A3F6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7A3F6B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73" w:type="dxa"/>
            <w:vAlign w:val="bottom"/>
          </w:tcPr>
          <w:p w14:paraId="0E7DDC81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0D80EFD9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noProof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7E070A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4BE0CEBE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7A3F6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2" w:type="dxa"/>
            <w:vAlign w:val="bottom"/>
          </w:tcPr>
          <w:p w14:paraId="0A682D23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9985096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95" w:right="-144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  <w:vAlign w:val="bottom"/>
          </w:tcPr>
          <w:p w14:paraId="43585F29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30478B7A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3BE8A28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FC6FB44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FA25EA3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3153B4D" w14:textId="3FB7E9D0" w:rsidR="009B1DE4" w:rsidRPr="007A3F6B" w:rsidRDefault="009B1DE4" w:rsidP="0039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7A3F6B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13</w:t>
            </w:r>
            <w:r w:rsidRPr="007A3F6B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784</w:t>
            </w:r>
            <w:r w:rsidRPr="007A3F6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B1DE4" w:rsidRPr="007A3F6B" w14:paraId="1A87EDEC" w14:textId="77777777" w:rsidTr="00AE349F">
        <w:tc>
          <w:tcPr>
            <w:tcW w:w="2244" w:type="dxa"/>
            <w:vAlign w:val="bottom"/>
          </w:tcPr>
          <w:p w14:paraId="0FF9DB78" w14:textId="2E77F78D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A3F6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99" w:type="dxa"/>
            <w:vAlign w:val="bottom"/>
          </w:tcPr>
          <w:p w14:paraId="7F65463C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vAlign w:val="bottom"/>
          </w:tcPr>
          <w:p w14:paraId="6B445C1D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886" w:type="dxa"/>
            <w:vAlign w:val="bottom"/>
          </w:tcPr>
          <w:p w14:paraId="388EA92A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3FC87FF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A3661" w14:textId="21C7EB03" w:rsidR="009B1DE4" w:rsidRPr="007A3F6B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540</w:t>
            </w:r>
            <w:r w:rsidR="009B1DE4" w:rsidRPr="007A3F6B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898</w:t>
            </w:r>
          </w:p>
        </w:tc>
        <w:tc>
          <w:tcPr>
            <w:tcW w:w="272" w:type="dxa"/>
            <w:vAlign w:val="bottom"/>
          </w:tcPr>
          <w:p w14:paraId="2F04DA91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41B069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B198DC7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E60D8C4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468D05D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40E4E9D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3EA93CF" w14:textId="77777777" w:rsidR="009B1DE4" w:rsidRPr="007A3F6B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53D92" w14:textId="3D90A923" w:rsidR="009B1DE4" w:rsidRPr="007A3F6B" w:rsidRDefault="00AA32E8" w:rsidP="0039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554</w:t>
            </w:r>
            <w:r w:rsidR="009B1DE4" w:rsidRPr="007A3F6B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470</w:t>
            </w:r>
          </w:p>
        </w:tc>
      </w:tr>
    </w:tbl>
    <w:p w14:paraId="7E6F5A3A" w14:textId="77777777" w:rsidR="00AE349F" w:rsidRPr="006A6D30" w:rsidRDefault="00AE349F" w:rsidP="00973E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100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4"/>
        <w:gridCol w:w="899"/>
        <w:gridCol w:w="273"/>
        <w:gridCol w:w="900"/>
        <w:gridCol w:w="270"/>
        <w:gridCol w:w="900"/>
        <w:gridCol w:w="272"/>
        <w:gridCol w:w="862"/>
        <w:gridCol w:w="270"/>
        <w:gridCol w:w="810"/>
        <w:gridCol w:w="270"/>
        <w:gridCol w:w="900"/>
        <w:gridCol w:w="270"/>
        <w:gridCol w:w="907"/>
      </w:tblGrid>
      <w:tr w:rsidR="009B1DE4" w:rsidRPr="006A6D30" w14:paraId="4C4CFE31" w14:textId="77777777" w:rsidTr="00AE349F">
        <w:trPr>
          <w:tblHeader/>
        </w:trPr>
        <w:tc>
          <w:tcPr>
            <w:tcW w:w="2244" w:type="dxa"/>
            <w:vAlign w:val="bottom"/>
          </w:tcPr>
          <w:p w14:paraId="207E02E3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6A6D30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2072" w:type="dxa"/>
            <w:gridSpan w:val="3"/>
            <w:vAlign w:val="bottom"/>
          </w:tcPr>
          <w:p w14:paraId="1D41723E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72C87BB4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461" w:type="dxa"/>
            <w:gridSpan w:val="9"/>
            <w:vAlign w:val="bottom"/>
          </w:tcPr>
          <w:p w14:paraId="103E97AA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1DE4" w:rsidRPr="006A6D30" w14:paraId="54EF985B" w14:textId="77777777" w:rsidTr="00AE349F">
        <w:trPr>
          <w:tblHeader/>
        </w:trPr>
        <w:tc>
          <w:tcPr>
            <w:tcW w:w="2244" w:type="dxa"/>
            <w:shd w:val="clear" w:color="auto" w:fill="auto"/>
            <w:vAlign w:val="bottom"/>
          </w:tcPr>
          <w:p w14:paraId="40C088CC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cyan"/>
                <w:cs/>
                <w:lang w:eastAsia="ja-JP"/>
              </w:rPr>
            </w:pPr>
          </w:p>
        </w:tc>
        <w:tc>
          <w:tcPr>
            <w:tcW w:w="899" w:type="dxa"/>
            <w:vAlign w:val="bottom"/>
          </w:tcPr>
          <w:p w14:paraId="354CE2A3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619F4999" w14:textId="029FD886" w:rsidR="009B1DE4" w:rsidRPr="006A6D30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31</w:t>
            </w:r>
            <w:r w:rsidR="009B1DE4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9B1DE4" w:rsidRPr="006A6D3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273" w:type="dxa"/>
            <w:vAlign w:val="bottom"/>
          </w:tcPr>
          <w:p w14:paraId="36D7703D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1F99F18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60590168" w14:textId="0EFA20D2" w:rsidR="009B1DE4" w:rsidRPr="006A6D30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30</w:t>
            </w:r>
            <w:r w:rsidR="009B1DE4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9B1DE4" w:rsidRPr="006A6D30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5197DAA2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9AB6041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4E986A90" w14:textId="537B7CCF" w:rsidR="009B1DE4" w:rsidRPr="006A6D30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31</w:t>
            </w:r>
            <w:r w:rsidR="009B1DE4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9B1DE4" w:rsidRPr="006A6D3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272" w:type="dxa"/>
            <w:vAlign w:val="bottom"/>
          </w:tcPr>
          <w:p w14:paraId="483D050E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67F7D5C1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9D04DFE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74CCCEF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85EC77D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717D803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จัดประเภทรายการ</w:t>
            </w:r>
          </w:p>
        </w:tc>
        <w:tc>
          <w:tcPr>
            <w:tcW w:w="270" w:type="dxa"/>
            <w:vAlign w:val="bottom"/>
          </w:tcPr>
          <w:p w14:paraId="38C69726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7" w:type="dxa"/>
            <w:vAlign w:val="bottom"/>
          </w:tcPr>
          <w:p w14:paraId="35A15F27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0ACC268D" w14:textId="360C0227" w:rsidR="009B1DE4" w:rsidRPr="006A6D30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30</w:t>
            </w:r>
            <w:r w:rsidR="009B1DE4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9B1DE4" w:rsidRPr="006A6D30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9B1DE4" w:rsidRPr="006A6D30" w14:paraId="07AFD00B" w14:textId="77777777" w:rsidTr="00AE349F">
        <w:trPr>
          <w:tblHeader/>
        </w:trPr>
        <w:tc>
          <w:tcPr>
            <w:tcW w:w="2244" w:type="dxa"/>
            <w:vAlign w:val="bottom"/>
          </w:tcPr>
          <w:p w14:paraId="06B4D08D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9" w:type="dxa"/>
            <w:vAlign w:val="bottom"/>
          </w:tcPr>
          <w:p w14:paraId="61B15D81" w14:textId="11D80E1D" w:rsidR="009B1DE4" w:rsidRPr="006A6D30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3" w:type="dxa"/>
            <w:vAlign w:val="bottom"/>
          </w:tcPr>
          <w:p w14:paraId="6C5D051D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79A0EEA" w14:textId="6E3C278E" w:rsidR="009B1DE4" w:rsidRPr="006A6D30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7C3AF7B4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D3DA647" w14:textId="181DEFF3" w:rsidR="009B1DE4" w:rsidRPr="006A6D30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2" w:type="dxa"/>
            <w:vAlign w:val="bottom"/>
          </w:tcPr>
          <w:p w14:paraId="4120F598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287A8F2D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0D38BB7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EA3A134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66C2ACB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EB2B06C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ใหม่</w:t>
            </w:r>
          </w:p>
        </w:tc>
        <w:tc>
          <w:tcPr>
            <w:tcW w:w="270" w:type="dxa"/>
            <w:vAlign w:val="bottom"/>
          </w:tcPr>
          <w:p w14:paraId="1826F0AF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7" w:type="dxa"/>
            <w:vAlign w:val="bottom"/>
          </w:tcPr>
          <w:p w14:paraId="28EC2E0F" w14:textId="20964A09" w:rsidR="009B1DE4" w:rsidRPr="006A6D30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9B1DE4" w:rsidRPr="006A6D30" w14:paraId="07EA3B79" w14:textId="77777777" w:rsidTr="00AE349F">
        <w:trPr>
          <w:tblHeader/>
        </w:trPr>
        <w:tc>
          <w:tcPr>
            <w:tcW w:w="2244" w:type="dxa"/>
            <w:vAlign w:val="bottom"/>
          </w:tcPr>
          <w:p w14:paraId="7ECCDA42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13DE12E3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70" w:type="dxa"/>
            <w:vAlign w:val="bottom"/>
          </w:tcPr>
          <w:p w14:paraId="49873A26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61" w:type="dxa"/>
            <w:gridSpan w:val="9"/>
            <w:vAlign w:val="bottom"/>
          </w:tcPr>
          <w:p w14:paraId="63CE99AC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B1DE4" w:rsidRPr="006A6D30" w14:paraId="453095E2" w14:textId="77777777" w:rsidTr="00454039">
        <w:tc>
          <w:tcPr>
            <w:tcW w:w="3143" w:type="dxa"/>
            <w:gridSpan w:val="2"/>
            <w:vAlign w:val="bottom"/>
          </w:tcPr>
          <w:p w14:paraId="3FF83838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73" w:type="dxa"/>
            <w:vAlign w:val="bottom"/>
          </w:tcPr>
          <w:p w14:paraId="30919D14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43CED9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D6338B8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283B52C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01CA3A05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46208DE9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9F0F10C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B5C3C30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7DEDAD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61409CD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9C8AC01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327B747C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1DE4" w:rsidRPr="006A6D30" w14:paraId="0A4C274F" w14:textId="77777777" w:rsidTr="00454039">
        <w:tc>
          <w:tcPr>
            <w:tcW w:w="2244" w:type="dxa"/>
            <w:vAlign w:val="bottom"/>
          </w:tcPr>
          <w:p w14:paraId="73F2DAF6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บริษัท ราชบุรีพลังงาน จำกัด</w:t>
            </w:r>
          </w:p>
        </w:tc>
        <w:tc>
          <w:tcPr>
            <w:tcW w:w="899" w:type="dxa"/>
            <w:vAlign w:val="bottom"/>
          </w:tcPr>
          <w:p w14:paraId="46C703BB" w14:textId="4064D1A3" w:rsidR="009B1DE4" w:rsidRPr="006A6D30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4</w:t>
            </w:r>
            <w:r w:rsidR="009B1DE4" w:rsidRPr="006A6D30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273" w:type="dxa"/>
            <w:vAlign w:val="bottom"/>
          </w:tcPr>
          <w:p w14:paraId="5BE6FA38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71A15A7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EBD834E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6326CB" w14:textId="194690CA" w:rsidR="009B1DE4" w:rsidRPr="006A6D30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14</w:t>
            </w:r>
            <w:r w:rsidR="009B1DE4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272" w:type="dxa"/>
            <w:vAlign w:val="bottom"/>
          </w:tcPr>
          <w:p w14:paraId="11D42353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125BD802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87A88AF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FDA981C" w14:textId="3EDD48BA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14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000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00A51A6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6EB2139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5667254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263CEC90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9B1DE4" w:rsidRPr="006A6D30" w14:paraId="7D80A71A" w14:textId="77777777" w:rsidTr="00454039">
        <w:tc>
          <w:tcPr>
            <w:tcW w:w="2244" w:type="dxa"/>
            <w:vAlign w:val="bottom"/>
          </w:tcPr>
          <w:p w14:paraId="268CB0C2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</w:t>
            </w:r>
            <w:r w:rsidRPr="006A6D30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  <w:r w:rsidRPr="006A6D3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ราช</w:t>
            </w:r>
            <w:r w:rsidRPr="006A6D30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  <w:r w:rsidRPr="006A6D3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โคเจนเนอเรชั่น</w:t>
            </w:r>
          </w:p>
        </w:tc>
        <w:tc>
          <w:tcPr>
            <w:tcW w:w="899" w:type="dxa"/>
            <w:vAlign w:val="bottom"/>
          </w:tcPr>
          <w:p w14:paraId="7E65B8A5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vAlign w:val="bottom"/>
          </w:tcPr>
          <w:p w14:paraId="1F699EA9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1F871AB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32D7069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13E23F8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67F6A0EE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7B88C15E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86F3D77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E95E40E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75AE786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570ABAA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E766424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6EEC6236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1DE4" w:rsidRPr="006A6D30" w14:paraId="40B8F420" w14:textId="77777777" w:rsidTr="00454039">
        <w:tc>
          <w:tcPr>
            <w:tcW w:w="2244" w:type="dxa"/>
            <w:vAlign w:val="bottom"/>
          </w:tcPr>
          <w:p w14:paraId="4B978974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899" w:type="dxa"/>
            <w:vAlign w:val="bottom"/>
          </w:tcPr>
          <w:p w14:paraId="0F810E78" w14:textId="5909347E" w:rsidR="009B1DE4" w:rsidRPr="006A6D30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1</w:t>
            </w:r>
            <w:r w:rsidR="009B1DE4" w:rsidRPr="006A6D30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75</w:t>
            </w:r>
          </w:p>
        </w:tc>
        <w:tc>
          <w:tcPr>
            <w:tcW w:w="273" w:type="dxa"/>
            <w:vAlign w:val="bottom"/>
          </w:tcPr>
          <w:p w14:paraId="6514D793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B9F1544" w14:textId="15EDFFED" w:rsidR="009B1DE4" w:rsidRPr="006A6D30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1</w:t>
            </w:r>
            <w:r w:rsidR="009B1DE4" w:rsidRPr="006A6D30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30</w:t>
            </w:r>
            <w:r w:rsidR="009B1DE4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9B1DE4" w:rsidRPr="006A6D30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  <w:vAlign w:val="bottom"/>
          </w:tcPr>
          <w:p w14:paraId="50FFBD00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E028708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42033C89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11362CB6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5E0CE5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12191AC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DE3D37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BDF36A1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D3F9B8C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1C3F3AA1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1DE4" w:rsidRPr="006A6D30" w14:paraId="1D463E34" w14:textId="77777777" w:rsidTr="00454039">
        <w:tc>
          <w:tcPr>
            <w:tcW w:w="2244" w:type="dxa"/>
            <w:vAlign w:val="bottom"/>
          </w:tcPr>
          <w:p w14:paraId="127A4DF6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9" w:type="dxa"/>
            <w:vAlign w:val="bottom"/>
          </w:tcPr>
          <w:p w14:paraId="790DA424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vAlign w:val="bottom"/>
          </w:tcPr>
          <w:p w14:paraId="1B5EE7C0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2ED6F2B" w14:textId="154350F2" w:rsidR="009B1DE4" w:rsidRPr="006A6D30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1</w:t>
            </w:r>
            <w:r w:rsidR="009B1DE4" w:rsidRPr="006A6D30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35</w:t>
            </w:r>
          </w:p>
        </w:tc>
        <w:tc>
          <w:tcPr>
            <w:tcW w:w="270" w:type="dxa"/>
            <w:vAlign w:val="bottom"/>
          </w:tcPr>
          <w:p w14:paraId="09CE83DD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2A57473" w14:textId="54479B5F" w:rsidR="009B1DE4" w:rsidRPr="006A6D30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100</w:t>
            </w:r>
            <w:r w:rsidR="009B1DE4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272" w:type="dxa"/>
            <w:vAlign w:val="bottom"/>
          </w:tcPr>
          <w:p w14:paraId="30713E57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03714BED" w14:textId="56B05596" w:rsidR="009B1DE4" w:rsidRPr="006A6D30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940</w:t>
            </w:r>
            <w:r w:rsidR="009B1DE4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270" w:type="dxa"/>
            <w:vAlign w:val="bottom"/>
          </w:tcPr>
          <w:p w14:paraId="2C7A7F0B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2688875" w14:textId="62B9EB99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900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000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F47EAF0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50CCB88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6E91227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366A0B74" w14:textId="0F8C8F31" w:rsidR="009B1DE4" w:rsidRPr="006A6D30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140</w:t>
            </w:r>
            <w:r w:rsidR="009B1DE4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</w:tr>
      <w:tr w:rsidR="009B1DE4" w:rsidRPr="006A6D30" w14:paraId="0C328B6E" w14:textId="77777777" w:rsidTr="00454039">
        <w:trPr>
          <w:trHeight w:val="272"/>
        </w:trPr>
        <w:tc>
          <w:tcPr>
            <w:tcW w:w="2244" w:type="dxa"/>
            <w:vAlign w:val="bottom"/>
          </w:tcPr>
          <w:p w14:paraId="2ACD1B4C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9" w:type="dxa"/>
            <w:vAlign w:val="bottom"/>
          </w:tcPr>
          <w:p w14:paraId="199CF440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3552F339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499F7B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578205B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C7E0166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390884B1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16D73DAA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65618C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E5C19F0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5C037A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FE1964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20E267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059A516E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1DE4" w:rsidRPr="006A6D30" w14:paraId="2F5E3685" w14:textId="77777777" w:rsidTr="00454039">
        <w:tc>
          <w:tcPr>
            <w:tcW w:w="2244" w:type="dxa"/>
            <w:vAlign w:val="bottom"/>
          </w:tcPr>
          <w:p w14:paraId="0A1BC3B8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899" w:type="dxa"/>
            <w:vAlign w:val="bottom"/>
          </w:tcPr>
          <w:p w14:paraId="66302BA1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vAlign w:val="bottom"/>
          </w:tcPr>
          <w:p w14:paraId="6106ABC2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F81D5F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648BB4EE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EA8EC1F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11773D0D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266DE2C2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0A0E772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7DBD862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08E484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8338FA5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1A71CD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6A8C9C89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1DE4" w:rsidRPr="006A6D30" w14:paraId="067CD9B9" w14:textId="77777777" w:rsidTr="00454039">
        <w:tc>
          <w:tcPr>
            <w:tcW w:w="2244" w:type="dxa"/>
            <w:vAlign w:val="bottom"/>
          </w:tcPr>
          <w:p w14:paraId="4C5E64BB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บริษัท หินกองเพาเวอร์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899" w:type="dxa"/>
            <w:vAlign w:val="bottom"/>
          </w:tcPr>
          <w:p w14:paraId="5C4B40A9" w14:textId="579B54EB" w:rsidR="009B1DE4" w:rsidRPr="006A6D30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4</w:t>
            </w:r>
            <w:r w:rsidR="009B1DE4" w:rsidRPr="006A6D30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273" w:type="dxa"/>
            <w:vAlign w:val="bottom"/>
          </w:tcPr>
          <w:p w14:paraId="4DFC6E5B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8228687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F8FD159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B5EF0D1" w14:textId="2B76929C" w:rsidR="009B1DE4" w:rsidRPr="006A6D30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20</w:t>
            </w:r>
            <w:r w:rsidR="009B1DE4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272" w:type="dxa"/>
            <w:vAlign w:val="bottom"/>
          </w:tcPr>
          <w:p w14:paraId="24493F38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290B1126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89DB56C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545C92D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1438E21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7B0461B" w14:textId="6EA2F473" w:rsidR="009B1DE4" w:rsidRPr="006A6D30" w:rsidRDefault="009B1DE4" w:rsidP="009B1D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000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07E438B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06F1D4C9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A63D90" w:rsidRPr="006A6D30" w14:paraId="470BB329" w14:textId="77777777" w:rsidTr="00454039">
        <w:tc>
          <w:tcPr>
            <w:tcW w:w="2244" w:type="dxa"/>
            <w:vAlign w:val="bottom"/>
          </w:tcPr>
          <w:p w14:paraId="7600A11F" w14:textId="77777777" w:rsidR="00A63D90" w:rsidRPr="006A6D30" w:rsidRDefault="00A63D90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9" w:type="dxa"/>
            <w:vAlign w:val="bottom"/>
          </w:tcPr>
          <w:p w14:paraId="113222FE" w14:textId="77777777" w:rsidR="00A63D90" w:rsidRPr="006A6D30" w:rsidRDefault="00A63D90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vAlign w:val="bottom"/>
          </w:tcPr>
          <w:p w14:paraId="4B752026" w14:textId="77777777" w:rsidR="00A63D90" w:rsidRPr="006A6D30" w:rsidRDefault="00A63D90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5F1C48" w14:textId="77777777" w:rsidR="00A63D90" w:rsidRPr="006A6D30" w:rsidRDefault="00A63D90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6CCE520" w14:textId="77777777" w:rsidR="00A63D90" w:rsidRPr="006A6D30" w:rsidRDefault="00A63D90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D7ED6D7" w14:textId="77777777" w:rsidR="00A63D90" w:rsidRPr="006A6D30" w:rsidRDefault="00A63D90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4604C441" w14:textId="77777777" w:rsidR="00A63D90" w:rsidRPr="006A6D30" w:rsidRDefault="00A63D90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3FE9DCC3" w14:textId="77777777" w:rsidR="00A63D90" w:rsidRPr="006A6D30" w:rsidRDefault="00A63D90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9C6F4F1" w14:textId="77777777" w:rsidR="00A63D90" w:rsidRPr="006A6D30" w:rsidRDefault="00A63D90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0AF7BB2" w14:textId="77777777" w:rsidR="00A63D90" w:rsidRPr="006A6D30" w:rsidRDefault="00A63D90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72933B4" w14:textId="77777777" w:rsidR="00A63D90" w:rsidRPr="006A6D30" w:rsidRDefault="00A63D90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2B16AA3" w14:textId="77777777" w:rsidR="00A63D90" w:rsidRPr="006A6D30" w:rsidRDefault="00A63D90" w:rsidP="009B1D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B54DEC8" w14:textId="77777777" w:rsidR="00A63D90" w:rsidRPr="006A6D30" w:rsidRDefault="00A63D90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11F38A42" w14:textId="77777777" w:rsidR="00A63D90" w:rsidRPr="006A6D30" w:rsidRDefault="00A63D90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1DE4" w:rsidRPr="006A6D30" w14:paraId="5C7FACA4" w14:textId="77777777" w:rsidTr="00454039">
        <w:tc>
          <w:tcPr>
            <w:tcW w:w="3143" w:type="dxa"/>
            <w:gridSpan w:val="2"/>
            <w:vAlign w:val="bottom"/>
          </w:tcPr>
          <w:p w14:paraId="584B40B2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lastRenderedPageBreak/>
              <w:t>บริษัทย่อยของการร่วมค้าทางตรง</w:t>
            </w:r>
          </w:p>
        </w:tc>
        <w:tc>
          <w:tcPr>
            <w:tcW w:w="273" w:type="dxa"/>
            <w:vAlign w:val="bottom"/>
          </w:tcPr>
          <w:p w14:paraId="59FDDC88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B022E83" w14:textId="57EF899D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DBF4104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D2DFFCF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78BB7B5E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4B78B6D0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10A3887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027939F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95708E9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AFDBDCB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366E4FF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6D6BD2B7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1DE4" w:rsidRPr="006A6D30" w14:paraId="3F336E85" w14:textId="77777777" w:rsidTr="00454039">
        <w:tc>
          <w:tcPr>
            <w:tcW w:w="2244" w:type="dxa"/>
            <w:vAlign w:val="bottom"/>
          </w:tcPr>
          <w:p w14:paraId="290EFAA7" w14:textId="049276C2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บริษัท หินกองเพาเวอร์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899" w:type="dxa"/>
            <w:vAlign w:val="bottom"/>
          </w:tcPr>
          <w:p w14:paraId="3EB2A1CC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vAlign w:val="bottom"/>
          </w:tcPr>
          <w:p w14:paraId="65F5F3BC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7947154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4CC6AED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12EBD8C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2" w:type="dxa"/>
            <w:vAlign w:val="bottom"/>
          </w:tcPr>
          <w:p w14:paraId="692A6738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1AC6B480" w14:textId="4023E920" w:rsidR="009B1DE4" w:rsidRPr="006A6D30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5</w:t>
            </w:r>
            <w:r w:rsidR="009B1DE4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270" w:type="dxa"/>
            <w:vAlign w:val="bottom"/>
          </w:tcPr>
          <w:p w14:paraId="54074E38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7508B44" w14:textId="455F075A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000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7FB9023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8D55FC9" w14:textId="25A73797" w:rsidR="009B1DE4" w:rsidRPr="006A6D30" w:rsidRDefault="00AA32E8" w:rsidP="009B1D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20</w:t>
            </w:r>
            <w:r w:rsidR="009B1DE4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270" w:type="dxa"/>
            <w:vAlign w:val="bottom"/>
          </w:tcPr>
          <w:p w14:paraId="2CC89064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558153C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9B1DE4" w:rsidRPr="006A6D30" w14:paraId="32CB3196" w14:textId="77777777" w:rsidTr="00454039">
        <w:tc>
          <w:tcPr>
            <w:tcW w:w="2244" w:type="dxa"/>
            <w:vAlign w:val="bottom"/>
          </w:tcPr>
          <w:p w14:paraId="3323C859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99" w:type="dxa"/>
            <w:vAlign w:val="bottom"/>
          </w:tcPr>
          <w:p w14:paraId="7EC9C49C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vAlign w:val="bottom"/>
          </w:tcPr>
          <w:p w14:paraId="1D88A36A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DF1CE09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079EF68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0E25534" w14:textId="6AE2C5B2" w:rsidR="009B1DE4" w:rsidRPr="006A6D30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134</w:t>
            </w:r>
            <w:r w:rsidR="009B1DE4"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72" w:type="dxa"/>
            <w:vAlign w:val="bottom"/>
          </w:tcPr>
          <w:p w14:paraId="45EB7F5C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7681D398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D9F72FD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90B4F05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1E33713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4C4BFF2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B04A444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2C1EC07C" w14:textId="2A6FEF82" w:rsidR="009B1DE4" w:rsidRPr="006A6D30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140</w:t>
            </w:r>
            <w:r w:rsidR="009B1DE4"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000</w:t>
            </w:r>
          </w:p>
        </w:tc>
      </w:tr>
      <w:tr w:rsidR="009B1DE4" w:rsidRPr="006A6D30" w14:paraId="73D2A656" w14:textId="77777777" w:rsidTr="00454039">
        <w:tc>
          <w:tcPr>
            <w:tcW w:w="3143" w:type="dxa"/>
            <w:gridSpan w:val="2"/>
            <w:vAlign w:val="bottom"/>
          </w:tcPr>
          <w:p w14:paraId="383A077B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108" w:hanging="255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73" w:type="dxa"/>
            <w:vAlign w:val="bottom"/>
          </w:tcPr>
          <w:p w14:paraId="253DD82C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09AC555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C91344E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99079CA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2" w:type="dxa"/>
            <w:vAlign w:val="bottom"/>
          </w:tcPr>
          <w:p w14:paraId="469D11F9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12C76443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65E19E9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314C2A1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7B832A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363B295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2C6CD2E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FBA2964" w14:textId="13F988D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111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B1DE4" w:rsidRPr="006A6D30" w14:paraId="799373C2" w14:textId="77777777" w:rsidTr="00454039">
        <w:tc>
          <w:tcPr>
            <w:tcW w:w="2244" w:type="dxa"/>
            <w:vAlign w:val="bottom"/>
          </w:tcPr>
          <w:p w14:paraId="7344163E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99" w:type="dxa"/>
            <w:vAlign w:val="bottom"/>
          </w:tcPr>
          <w:p w14:paraId="16164309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vAlign w:val="bottom"/>
          </w:tcPr>
          <w:p w14:paraId="6F166325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8E66918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A5A91DD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AA474" w14:textId="03C2BF67" w:rsidR="009B1DE4" w:rsidRPr="006A6D30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134</w:t>
            </w:r>
            <w:r w:rsidR="009B1DE4"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72" w:type="dxa"/>
            <w:vAlign w:val="bottom"/>
          </w:tcPr>
          <w:p w14:paraId="3AA3AF76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348F19FC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0E4A366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E5D6B81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F1F99F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E0226B9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3945881" w14:textId="77777777" w:rsidR="009B1DE4" w:rsidRPr="006A6D30" w:rsidRDefault="009B1DE4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429C7" w14:textId="5A1A68AF" w:rsidR="009B1DE4" w:rsidRPr="006A6D30" w:rsidRDefault="00AA32E8" w:rsidP="009B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139</w:t>
            </w:r>
            <w:r w:rsidR="009B1DE4"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889</w:t>
            </w:r>
          </w:p>
        </w:tc>
      </w:tr>
    </w:tbl>
    <w:p w14:paraId="28CCC9B9" w14:textId="77777777" w:rsidR="008A36B8" w:rsidRPr="006A6D30" w:rsidRDefault="008A36B8" w:rsidP="00DD75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100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36"/>
        <w:gridCol w:w="886"/>
        <w:gridCol w:w="236"/>
        <w:gridCol w:w="946"/>
        <w:gridCol w:w="270"/>
        <w:gridCol w:w="810"/>
        <w:gridCol w:w="270"/>
        <w:gridCol w:w="810"/>
        <w:gridCol w:w="270"/>
        <w:gridCol w:w="900"/>
        <w:gridCol w:w="270"/>
        <w:gridCol w:w="903"/>
      </w:tblGrid>
      <w:tr w:rsidR="00DD7581" w:rsidRPr="006A6D30" w14:paraId="054D46C3" w14:textId="77777777" w:rsidTr="00F8786C">
        <w:trPr>
          <w:tblHeader/>
        </w:trPr>
        <w:tc>
          <w:tcPr>
            <w:tcW w:w="2340" w:type="dxa"/>
            <w:vAlign w:val="bottom"/>
          </w:tcPr>
          <w:p w14:paraId="53637594" w14:textId="77777777" w:rsidR="00DD7581" w:rsidRPr="006A6D30" w:rsidRDefault="00541817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2022" w:type="dxa"/>
            <w:gridSpan w:val="3"/>
            <w:vAlign w:val="bottom"/>
          </w:tcPr>
          <w:p w14:paraId="29A29186" w14:textId="77777777" w:rsidR="00DD7581" w:rsidRPr="006A6D30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CB58497" w14:textId="77777777" w:rsidR="00DD7581" w:rsidRPr="006A6D30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449" w:type="dxa"/>
            <w:gridSpan w:val="9"/>
            <w:vAlign w:val="bottom"/>
          </w:tcPr>
          <w:p w14:paraId="3AAC7690" w14:textId="77777777" w:rsidR="00DD7581" w:rsidRPr="006A6D30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7581" w:rsidRPr="006A6D30" w14:paraId="475FE0B5" w14:textId="77777777" w:rsidTr="00F8786C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00A04F28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cyan"/>
                <w:cs/>
                <w:lang w:eastAsia="ja-JP"/>
              </w:rPr>
            </w:pPr>
          </w:p>
        </w:tc>
        <w:tc>
          <w:tcPr>
            <w:tcW w:w="900" w:type="dxa"/>
            <w:vAlign w:val="bottom"/>
          </w:tcPr>
          <w:p w14:paraId="21095A5F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7EDCA1C3" w14:textId="5BEA0269" w:rsidR="00DD7581" w:rsidRPr="006A6D30" w:rsidRDefault="00AA32E8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31</w:t>
            </w:r>
            <w:r w:rsidR="00DD7581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DD7581" w:rsidRPr="006A6D3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7136A478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5850841B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23E8EB08" w14:textId="220A4424" w:rsidR="00DD7581" w:rsidRPr="006A6D30" w:rsidRDefault="00AA32E8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30</w:t>
            </w:r>
            <w:r w:rsidR="007E45C9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398D68F9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0100F4D9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1CBDDAE3" w14:textId="2AA21418" w:rsidR="00DD7581" w:rsidRPr="006A6D30" w:rsidRDefault="00AA32E8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31</w:t>
            </w:r>
            <w:r w:rsidR="00DD7581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DD7581" w:rsidRPr="006A6D3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A82F6D5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44097B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62C8967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5A00677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724D919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BA97411" w14:textId="77777777" w:rsidR="00DD7581" w:rsidRPr="006A6D30" w:rsidRDefault="003408D0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  <w:p w14:paraId="6ED67DCD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270" w:type="dxa"/>
            <w:vAlign w:val="bottom"/>
          </w:tcPr>
          <w:p w14:paraId="35A50235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3" w:type="dxa"/>
            <w:vAlign w:val="bottom"/>
          </w:tcPr>
          <w:p w14:paraId="165271EA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73E8DC7F" w14:textId="6F2FDC11" w:rsidR="00DD7581" w:rsidRPr="006A6D30" w:rsidRDefault="00AA32E8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30</w:t>
            </w:r>
            <w:r w:rsidR="007E45C9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DD7581" w:rsidRPr="006A6D30" w14:paraId="49BFE7DE" w14:textId="77777777" w:rsidTr="00F8786C">
        <w:trPr>
          <w:tblHeader/>
        </w:trPr>
        <w:tc>
          <w:tcPr>
            <w:tcW w:w="2340" w:type="dxa"/>
            <w:vAlign w:val="bottom"/>
          </w:tcPr>
          <w:p w14:paraId="443C613C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B6B20B3" w14:textId="4AB2CD40" w:rsidR="00DD7581" w:rsidRPr="006A6D30" w:rsidRDefault="00AA32E8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36" w:type="dxa"/>
            <w:vAlign w:val="bottom"/>
          </w:tcPr>
          <w:p w14:paraId="37D24E11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1A09B041" w14:textId="618E27F7" w:rsidR="00DD7581" w:rsidRPr="006A6D30" w:rsidRDefault="00AA32E8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36" w:type="dxa"/>
            <w:vAlign w:val="bottom"/>
          </w:tcPr>
          <w:p w14:paraId="00BB6B6F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1152F2E" w14:textId="0AE81303" w:rsidR="00DD7581" w:rsidRPr="006A6D30" w:rsidRDefault="00AA32E8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0" w:type="dxa"/>
            <w:vAlign w:val="bottom"/>
          </w:tcPr>
          <w:p w14:paraId="14BFD7D9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EC86089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82C288C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11C4A9B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566DFEE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6A997D2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270" w:type="dxa"/>
            <w:vAlign w:val="bottom"/>
          </w:tcPr>
          <w:p w14:paraId="13323A18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3" w:type="dxa"/>
            <w:vAlign w:val="bottom"/>
          </w:tcPr>
          <w:p w14:paraId="08EB664A" w14:textId="75D9A4B3" w:rsidR="00DD7581" w:rsidRPr="006A6D30" w:rsidRDefault="00AA32E8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DD7581" w:rsidRPr="006A6D30" w14:paraId="7C12EBF5" w14:textId="77777777" w:rsidTr="00F8786C">
        <w:trPr>
          <w:tblHeader/>
        </w:trPr>
        <w:tc>
          <w:tcPr>
            <w:tcW w:w="2340" w:type="dxa"/>
            <w:vAlign w:val="bottom"/>
          </w:tcPr>
          <w:p w14:paraId="622F1852" w14:textId="77777777" w:rsidR="00DD7581" w:rsidRPr="006A6D30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2" w:type="dxa"/>
            <w:gridSpan w:val="3"/>
            <w:vAlign w:val="bottom"/>
          </w:tcPr>
          <w:p w14:paraId="43C4F87A" w14:textId="77777777" w:rsidR="00DD7581" w:rsidRPr="006A6D30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6" w:type="dxa"/>
            <w:vAlign w:val="bottom"/>
          </w:tcPr>
          <w:p w14:paraId="767D2F5E" w14:textId="77777777" w:rsidR="00DD7581" w:rsidRPr="006A6D30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49" w:type="dxa"/>
            <w:gridSpan w:val="9"/>
            <w:vAlign w:val="bottom"/>
          </w:tcPr>
          <w:p w14:paraId="3B8F1B31" w14:textId="77777777" w:rsidR="00DD7581" w:rsidRPr="006A6D30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D7581" w:rsidRPr="006A6D30" w14:paraId="2D484E1A" w14:textId="77777777" w:rsidTr="00454039">
        <w:trPr>
          <w:trHeight w:val="281"/>
        </w:trPr>
        <w:tc>
          <w:tcPr>
            <w:tcW w:w="3240" w:type="dxa"/>
            <w:gridSpan w:val="2"/>
            <w:vAlign w:val="bottom"/>
          </w:tcPr>
          <w:p w14:paraId="7CF308F1" w14:textId="77777777" w:rsidR="00DD7581" w:rsidRPr="006A6D30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36" w:type="dxa"/>
            <w:vAlign w:val="bottom"/>
          </w:tcPr>
          <w:p w14:paraId="12AAF7F8" w14:textId="77777777" w:rsidR="00DD7581" w:rsidRPr="006A6D30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43F7A6A8" w14:textId="77777777" w:rsidR="00DD7581" w:rsidRPr="006A6D30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EC15267" w14:textId="77777777" w:rsidR="00DD7581" w:rsidRPr="006A6D30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2982E4F4" w14:textId="77777777" w:rsidR="00DD7581" w:rsidRPr="006A6D30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D962C93" w14:textId="77777777" w:rsidR="00DD7581" w:rsidRPr="006A6D30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538C544" w14:textId="77777777" w:rsidR="00DD7581" w:rsidRPr="006A6D30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DF48E95" w14:textId="77777777" w:rsidR="00DD7581" w:rsidRPr="006A6D30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A0EAB8A" w14:textId="77777777" w:rsidR="00DD7581" w:rsidRPr="006A6D30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FD7BCEE" w14:textId="77777777" w:rsidR="00DD7581" w:rsidRPr="006A6D30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277AA3D" w14:textId="77777777" w:rsidR="00DD7581" w:rsidRPr="006A6D30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3CAAD58" w14:textId="77777777" w:rsidR="00DD7581" w:rsidRPr="006A6D30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0168D1E1" w14:textId="77777777" w:rsidR="00DD7581" w:rsidRPr="006A6D30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7581" w:rsidRPr="006A6D30" w14:paraId="28D5059C" w14:textId="77777777" w:rsidTr="00F8786C">
        <w:tc>
          <w:tcPr>
            <w:tcW w:w="2340" w:type="dxa"/>
            <w:vAlign w:val="bottom"/>
          </w:tcPr>
          <w:p w14:paraId="49E8F91D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</w:t>
            </w:r>
            <w:r w:rsidRPr="006A6D30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  <w:r w:rsidRPr="006A6D3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ราช</w:t>
            </w:r>
            <w:r w:rsidRPr="006A6D30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  <w:r w:rsidRPr="006A6D3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โคเจนเนอเรชั่น</w:t>
            </w:r>
            <w:r w:rsidRPr="006A6D30">
              <w:rPr>
                <w:rFonts w:ascii="Angsana New" w:hAnsi="Angsana New" w:hint="cs"/>
                <w:spacing w:val="-4"/>
                <w:sz w:val="26"/>
                <w:szCs w:val="26"/>
              </w:rPr>
              <w:br/>
              <w:t xml:space="preserve">   </w:t>
            </w:r>
            <w:r w:rsidRPr="006A6D3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09A99F53" w14:textId="7105A2E0" w:rsidR="00DD7581" w:rsidRPr="006A6D30" w:rsidRDefault="00AA32E8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4</w:t>
            </w:r>
            <w:r w:rsidR="00DD7581" w:rsidRPr="006A6D30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236" w:type="dxa"/>
            <w:vAlign w:val="bottom"/>
          </w:tcPr>
          <w:p w14:paraId="4B51DD69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1EA7F012" w14:textId="24473061" w:rsidR="00DD7581" w:rsidRPr="006A6D30" w:rsidRDefault="00AA32E8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4</w:t>
            </w:r>
            <w:r w:rsidR="00DD7581" w:rsidRPr="006A6D30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236" w:type="dxa"/>
            <w:vAlign w:val="bottom"/>
          </w:tcPr>
          <w:p w14:paraId="2BB19DBC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57FCFBCE" w14:textId="5A9AFBF1" w:rsidR="00DD7581" w:rsidRPr="006A6D30" w:rsidRDefault="00AA32E8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132</w:t>
            </w:r>
            <w:r w:rsidR="00DD7581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348</w:t>
            </w:r>
          </w:p>
        </w:tc>
        <w:tc>
          <w:tcPr>
            <w:tcW w:w="270" w:type="dxa"/>
            <w:vAlign w:val="bottom"/>
          </w:tcPr>
          <w:p w14:paraId="1F54E4C1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6D88E91" w14:textId="70AD5898" w:rsidR="00DD7581" w:rsidRPr="006A6D30" w:rsidRDefault="00AA32E8" w:rsidP="0042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136</w:t>
            </w:r>
            <w:r w:rsidR="00F80BCD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134</w:t>
            </w:r>
          </w:p>
        </w:tc>
        <w:tc>
          <w:tcPr>
            <w:tcW w:w="270" w:type="dxa"/>
            <w:vAlign w:val="bottom"/>
          </w:tcPr>
          <w:p w14:paraId="0CE20AF9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6CBB212" w14:textId="175C3BAC" w:rsidR="00DD7581" w:rsidRPr="006A6D30" w:rsidRDefault="00F80BCD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132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348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F7B3E8B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61B4AD1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011F21E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3B823999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DE86E1D" w14:textId="5E0F22B4" w:rsidR="00DD7581" w:rsidRPr="006A6D30" w:rsidRDefault="00AA32E8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136</w:t>
            </w:r>
            <w:r w:rsidR="00F80BCD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134</w:t>
            </w:r>
          </w:p>
        </w:tc>
      </w:tr>
      <w:tr w:rsidR="00DD7581" w:rsidRPr="006A6D30" w14:paraId="1CF80DB3" w14:textId="77777777" w:rsidTr="00F8786C">
        <w:tc>
          <w:tcPr>
            <w:tcW w:w="2340" w:type="dxa"/>
          </w:tcPr>
          <w:p w14:paraId="0F44F88F" w14:textId="77777777" w:rsidR="00DD7581" w:rsidRPr="006A6D30" w:rsidRDefault="00DD7581" w:rsidP="0045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ราช-ลาว</w:t>
            </w:r>
            <w:r w:rsidR="0034457C" w:rsidRPr="006A6D30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  <w:r w:rsidRPr="006A6D3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900" w:type="dxa"/>
            <w:vAlign w:val="bottom"/>
          </w:tcPr>
          <w:p w14:paraId="640032FB" w14:textId="4A83EC6F" w:rsidR="00DD7581" w:rsidRPr="006A6D30" w:rsidRDefault="00AA32E8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3</w:t>
            </w:r>
            <w:r w:rsidR="00DD7581" w:rsidRPr="006A6D30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65</w:t>
            </w:r>
            <w:r w:rsidR="00DD7581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DD7581" w:rsidRPr="006A6D30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DD7581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76B0A763" w14:textId="686CB7C9" w:rsidR="00DD7581" w:rsidRPr="006A6D30" w:rsidRDefault="00AA32E8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4</w:t>
            </w:r>
            <w:r w:rsidR="00DD7581" w:rsidRPr="006A6D30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236" w:type="dxa"/>
            <w:vAlign w:val="bottom"/>
          </w:tcPr>
          <w:p w14:paraId="721289DB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4C3F915E" w14:textId="525A39E6" w:rsidR="00DD7581" w:rsidRPr="006A6D30" w:rsidRDefault="00AA32E8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3</w:t>
            </w:r>
            <w:r w:rsidR="00DD7581" w:rsidRPr="006A6D30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65</w:t>
            </w:r>
            <w:r w:rsidR="00DD7581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DD7581" w:rsidRPr="006A6D30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DD7581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4</w:t>
            </w:r>
            <w:r w:rsidR="00DD7581" w:rsidRPr="006A6D30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236" w:type="dxa"/>
            <w:vAlign w:val="bottom"/>
          </w:tcPr>
          <w:p w14:paraId="3DB891E6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6CC1FAB8" w14:textId="50549ECC" w:rsidR="00DD7581" w:rsidRPr="006A6D30" w:rsidRDefault="00AA32E8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1</w:t>
            </w:r>
            <w:r w:rsidR="00DD7581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134</w:t>
            </w:r>
            <w:r w:rsidR="00DD7581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464</w:t>
            </w:r>
          </w:p>
        </w:tc>
        <w:tc>
          <w:tcPr>
            <w:tcW w:w="270" w:type="dxa"/>
            <w:vAlign w:val="bottom"/>
          </w:tcPr>
          <w:p w14:paraId="68BC60B3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DD6969C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C5CA182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8ACD2F8" w14:textId="77777777" w:rsidR="00DD7581" w:rsidRPr="006A6D30" w:rsidRDefault="00DD7581" w:rsidP="004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926264C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797FFEA" w14:textId="1EFF9101" w:rsidR="00DD7581" w:rsidRPr="006A6D30" w:rsidRDefault="00AA32E8" w:rsidP="008601D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49</w:t>
            </w:r>
            <w:r w:rsidR="008601DA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275</w:t>
            </w:r>
          </w:p>
        </w:tc>
        <w:tc>
          <w:tcPr>
            <w:tcW w:w="270" w:type="dxa"/>
            <w:vAlign w:val="bottom"/>
          </w:tcPr>
          <w:p w14:paraId="6D41605D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001ABE02" w14:textId="0C89E359" w:rsidR="00DD7581" w:rsidRPr="006A6D30" w:rsidRDefault="00AA32E8" w:rsidP="00F8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1</w:t>
            </w:r>
            <w:r w:rsidR="00E906B6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183</w:t>
            </w:r>
            <w:r w:rsidR="00E906B6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739</w:t>
            </w:r>
          </w:p>
        </w:tc>
      </w:tr>
      <w:tr w:rsidR="00454039" w:rsidRPr="006A6D30" w14:paraId="12609E93" w14:textId="77777777" w:rsidTr="00F8786C">
        <w:tc>
          <w:tcPr>
            <w:tcW w:w="2340" w:type="dxa"/>
          </w:tcPr>
          <w:p w14:paraId="786D2F90" w14:textId="77777777" w:rsidR="00454039" w:rsidRPr="006A6D30" w:rsidRDefault="00454039" w:rsidP="0045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FC69490" w14:textId="77777777" w:rsidR="00454039" w:rsidRPr="006A6D30" w:rsidRDefault="00454039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03E057E" w14:textId="77777777" w:rsidR="00454039" w:rsidRPr="006A6D30" w:rsidRDefault="00454039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7665A0EA" w14:textId="77777777" w:rsidR="00454039" w:rsidRPr="006A6D30" w:rsidRDefault="00454039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3DB31A9" w14:textId="77777777" w:rsidR="00454039" w:rsidRPr="006A6D30" w:rsidRDefault="00454039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7B0CF596" w14:textId="77777777" w:rsidR="00454039" w:rsidRPr="006A6D30" w:rsidRDefault="00454039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B36697D" w14:textId="77777777" w:rsidR="00454039" w:rsidRPr="006A6D30" w:rsidRDefault="00454039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179ACC3" w14:textId="77777777" w:rsidR="00454039" w:rsidRPr="006A6D30" w:rsidRDefault="00454039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E59234" w14:textId="77777777" w:rsidR="00454039" w:rsidRPr="006A6D30" w:rsidRDefault="00454039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92694CE" w14:textId="77777777" w:rsidR="00454039" w:rsidRPr="006A6D30" w:rsidRDefault="00454039" w:rsidP="004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8277A5B" w14:textId="77777777" w:rsidR="00454039" w:rsidRPr="006A6D30" w:rsidRDefault="00454039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D8DAE87" w14:textId="77777777" w:rsidR="00454039" w:rsidRPr="006A6D30" w:rsidRDefault="00454039" w:rsidP="008601D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6D5717" w14:textId="77777777" w:rsidR="00454039" w:rsidRPr="006A6D30" w:rsidRDefault="00454039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20B31CB2" w14:textId="77777777" w:rsidR="00454039" w:rsidRPr="006A6D30" w:rsidRDefault="00454039" w:rsidP="00F8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7581" w:rsidRPr="006A6D30" w14:paraId="266E36C6" w14:textId="77777777" w:rsidTr="00F8786C">
        <w:tc>
          <w:tcPr>
            <w:tcW w:w="2340" w:type="dxa"/>
            <w:vAlign w:val="bottom"/>
          </w:tcPr>
          <w:p w14:paraId="263B4B4C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การร่วมค้าทางตรง</w:t>
            </w:r>
          </w:p>
        </w:tc>
        <w:tc>
          <w:tcPr>
            <w:tcW w:w="900" w:type="dxa"/>
            <w:vAlign w:val="bottom"/>
          </w:tcPr>
          <w:p w14:paraId="4BC45DE1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524E37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3B8F66C7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766AF1F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0958EF0A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3D6FDA5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9CD6075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36FA4737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3A8AD33C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AD67EDB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1CDA480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92C8F9B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3" w:type="dxa"/>
            <w:vAlign w:val="bottom"/>
          </w:tcPr>
          <w:p w14:paraId="5D8DDD43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DD7581" w:rsidRPr="006A6D30" w14:paraId="058670A3" w14:textId="77777777" w:rsidTr="00F8786C">
        <w:tc>
          <w:tcPr>
            <w:tcW w:w="2340" w:type="dxa"/>
            <w:vAlign w:val="bottom"/>
          </w:tcPr>
          <w:p w14:paraId="6D37FED4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บริษัท ไฟฟ้า เซเปียน-</w:t>
            </w:r>
          </w:p>
        </w:tc>
        <w:tc>
          <w:tcPr>
            <w:tcW w:w="900" w:type="dxa"/>
            <w:vAlign w:val="bottom"/>
          </w:tcPr>
          <w:p w14:paraId="1837EE00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4B22787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31A3425B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F356E81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1FDD35B7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46261B6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4B2762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732B125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4EC2AA6A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D107369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B2840E3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24E11B7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3" w:type="dxa"/>
            <w:vAlign w:val="bottom"/>
          </w:tcPr>
          <w:p w14:paraId="380A7DBC" w14:textId="77777777" w:rsidR="00DD7581" w:rsidRPr="006A6D30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E906B6" w:rsidRPr="006A6D30" w14:paraId="522B4FAE" w14:textId="77777777" w:rsidTr="00F8786C">
        <w:tc>
          <w:tcPr>
            <w:tcW w:w="2340" w:type="dxa"/>
            <w:vAlign w:val="bottom"/>
          </w:tcPr>
          <w:p w14:paraId="119BE0CE" w14:textId="77777777" w:rsidR="00E906B6" w:rsidRPr="006A6D30" w:rsidRDefault="00E906B6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 xml:space="preserve">   เซน้ำน้อย จำกัด</w:t>
            </w:r>
          </w:p>
        </w:tc>
        <w:tc>
          <w:tcPr>
            <w:tcW w:w="900" w:type="dxa"/>
            <w:vAlign w:val="bottom"/>
          </w:tcPr>
          <w:p w14:paraId="240BEC2B" w14:textId="52E855D6" w:rsidR="00E906B6" w:rsidRPr="006A6D30" w:rsidRDefault="00AA32E8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5</w:t>
            </w:r>
            <w:r w:rsidR="00E906B6" w:rsidRPr="006A6D30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94</w:t>
            </w:r>
          </w:p>
        </w:tc>
        <w:tc>
          <w:tcPr>
            <w:tcW w:w="236" w:type="dxa"/>
            <w:vAlign w:val="bottom"/>
          </w:tcPr>
          <w:p w14:paraId="78700356" w14:textId="77777777" w:rsidR="00E906B6" w:rsidRPr="006A6D30" w:rsidRDefault="00E906B6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7C3CF2A6" w14:textId="526F1700" w:rsidR="00E906B6" w:rsidRPr="006A6D30" w:rsidRDefault="00AA32E8" w:rsidP="00D4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4</w:t>
            </w:r>
            <w:r w:rsidR="00117066" w:rsidRPr="006A6D30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25</w:t>
            </w:r>
            <w:r w:rsidR="00D44F39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D44F39" w:rsidRPr="006A6D30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236" w:type="dxa"/>
            <w:vAlign w:val="bottom"/>
          </w:tcPr>
          <w:p w14:paraId="4935C69C" w14:textId="77777777" w:rsidR="00E906B6" w:rsidRPr="006A6D30" w:rsidRDefault="00E906B6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2F1135B3" w14:textId="24911EAE" w:rsidR="00E906B6" w:rsidRPr="006A6D30" w:rsidRDefault="00E906B6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245E480" w14:textId="77777777" w:rsidR="00E906B6" w:rsidRPr="006A6D30" w:rsidRDefault="00E906B6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E5BDF7D" w14:textId="026CD76D" w:rsidR="00E906B6" w:rsidRPr="006A6D30" w:rsidRDefault="00E906B6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59981D8" w14:textId="77777777" w:rsidR="00E906B6" w:rsidRPr="006A6D30" w:rsidRDefault="00E906B6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D172798" w14:textId="6DA23234" w:rsidR="00E906B6" w:rsidRPr="006A6D30" w:rsidRDefault="00E906B6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56A9E5" w14:textId="77777777" w:rsidR="00E906B6" w:rsidRPr="006A6D30" w:rsidRDefault="00E906B6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3C06818" w14:textId="2ECF9C0C" w:rsidR="00E906B6" w:rsidRPr="006A6D30" w:rsidRDefault="00E906B6" w:rsidP="00C30A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663982" w14:textId="77777777" w:rsidR="00E906B6" w:rsidRPr="006A6D30" w:rsidRDefault="00E906B6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37B9136F" w14:textId="3C8754DE" w:rsidR="00E906B6" w:rsidRPr="006A6D30" w:rsidRDefault="00E906B6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4F39" w:rsidRPr="006A6D30" w14:paraId="719A068A" w14:textId="77777777" w:rsidTr="00F8786C">
        <w:tc>
          <w:tcPr>
            <w:tcW w:w="2340" w:type="dxa"/>
            <w:vAlign w:val="bottom"/>
          </w:tcPr>
          <w:p w14:paraId="1ACF6E65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22CAE771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1DB038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56FE29D6" w14:textId="255650E1" w:rsidR="00D44F39" w:rsidRPr="006A6D30" w:rsidRDefault="00AA32E8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4</w:t>
            </w:r>
            <w:r w:rsidR="00D44F39" w:rsidRPr="006A6D30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27</w:t>
            </w:r>
          </w:p>
        </w:tc>
        <w:tc>
          <w:tcPr>
            <w:tcW w:w="236" w:type="dxa"/>
            <w:vAlign w:val="bottom"/>
          </w:tcPr>
          <w:p w14:paraId="6F97DA3F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2F9C851E" w14:textId="303FF944" w:rsidR="00D44F39" w:rsidRPr="006A6D30" w:rsidRDefault="00AA32E8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540</w:t>
            </w:r>
            <w:r w:rsidR="00D44F39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898</w:t>
            </w:r>
          </w:p>
        </w:tc>
        <w:tc>
          <w:tcPr>
            <w:tcW w:w="270" w:type="dxa"/>
            <w:vAlign w:val="bottom"/>
          </w:tcPr>
          <w:p w14:paraId="22ABAED6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F5F008A" w14:textId="5080A327" w:rsidR="00D44F39" w:rsidRPr="006A6D30" w:rsidRDefault="00D44F39" w:rsidP="002C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AA47BD5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32F8214" w14:textId="71FFE9FA" w:rsidR="00D44F39" w:rsidRPr="006A6D30" w:rsidRDefault="00D44F39" w:rsidP="004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09E2218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D8EAA9E" w14:textId="1D296ACC" w:rsidR="00D44F39" w:rsidRPr="002C253B" w:rsidRDefault="00AA32E8" w:rsidP="00D44F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27</w:t>
            </w:r>
            <w:r w:rsidR="00D44F39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356</w:t>
            </w:r>
          </w:p>
        </w:tc>
        <w:tc>
          <w:tcPr>
            <w:tcW w:w="270" w:type="dxa"/>
            <w:vAlign w:val="bottom"/>
          </w:tcPr>
          <w:p w14:paraId="05343636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3F105BAE" w14:textId="4AAE225B" w:rsidR="00D44F39" w:rsidRPr="006A6D30" w:rsidRDefault="00AA32E8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568</w:t>
            </w:r>
            <w:r w:rsidR="00D44F39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254</w:t>
            </w:r>
          </w:p>
        </w:tc>
      </w:tr>
      <w:tr w:rsidR="00D44F39" w:rsidRPr="006A6D30" w14:paraId="4296B1F0" w14:textId="77777777" w:rsidTr="00F8786C">
        <w:tc>
          <w:tcPr>
            <w:tcW w:w="2340" w:type="dxa"/>
            <w:vAlign w:val="bottom"/>
          </w:tcPr>
          <w:p w14:paraId="2766513C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1B472279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022DDD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55A629B6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29B0E52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vAlign w:val="bottom"/>
          </w:tcPr>
          <w:p w14:paraId="71814C82" w14:textId="739B751E" w:rsidR="00D44F39" w:rsidRPr="006A6D30" w:rsidRDefault="00AA32E8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D44F39"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807</w:t>
            </w:r>
            <w:r w:rsidR="00D44F39"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710</w:t>
            </w:r>
          </w:p>
        </w:tc>
        <w:tc>
          <w:tcPr>
            <w:tcW w:w="270" w:type="dxa"/>
            <w:vAlign w:val="bottom"/>
          </w:tcPr>
          <w:p w14:paraId="08610693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D45E5E2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D90D695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884F6E8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0107E3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2984EA1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80D550D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bottom"/>
          </w:tcPr>
          <w:p w14:paraId="5284900A" w14:textId="520E30E0" w:rsidR="00D44F39" w:rsidRPr="006A6D30" w:rsidRDefault="00AA32E8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D44F39"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888</w:t>
            </w:r>
            <w:r w:rsidR="00D44F39"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127</w:t>
            </w:r>
          </w:p>
        </w:tc>
      </w:tr>
      <w:tr w:rsidR="00D44F39" w:rsidRPr="006A6D30" w14:paraId="7ACF3449" w14:textId="77777777" w:rsidTr="0032750D">
        <w:tc>
          <w:tcPr>
            <w:tcW w:w="3240" w:type="dxa"/>
            <w:gridSpan w:val="2"/>
            <w:vAlign w:val="bottom"/>
          </w:tcPr>
          <w:p w14:paraId="2A352A04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108" w:hanging="255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36" w:type="dxa"/>
            <w:vAlign w:val="bottom"/>
          </w:tcPr>
          <w:p w14:paraId="5499AF86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26EF79E1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C236A2E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05AD3E75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241B684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E03BFA5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0DBE0AD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E472E7B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CEF229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D2CE1B0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DDB121F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085332C4" w14:textId="285706C6" w:rsidR="00D44F39" w:rsidRPr="006A6D30" w:rsidRDefault="00D44F39" w:rsidP="00B6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51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199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D44F39" w:rsidRPr="006A6D30" w14:paraId="53DD7943" w14:textId="77777777" w:rsidTr="0032750D">
        <w:tc>
          <w:tcPr>
            <w:tcW w:w="2340" w:type="dxa"/>
            <w:vAlign w:val="bottom"/>
          </w:tcPr>
          <w:p w14:paraId="7A15BF5D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vAlign w:val="bottom"/>
          </w:tcPr>
          <w:p w14:paraId="2F5B53E3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AE041B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77E05513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42CAEDD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D42F4" w14:textId="179265B2" w:rsidR="00D44F39" w:rsidRPr="006A6D30" w:rsidRDefault="00AA32E8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D44F39"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807</w:t>
            </w:r>
            <w:r w:rsidR="00D44F39"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710</w:t>
            </w:r>
          </w:p>
        </w:tc>
        <w:tc>
          <w:tcPr>
            <w:tcW w:w="270" w:type="dxa"/>
            <w:vAlign w:val="bottom"/>
          </w:tcPr>
          <w:p w14:paraId="563E6F6B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445418D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FF0845B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9127180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398F831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E764E95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BB1A1B6" w14:textId="77777777" w:rsidR="00D44F39" w:rsidRPr="006A6D30" w:rsidRDefault="00D44F39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5BF6C" w14:textId="2BB2858E" w:rsidR="00D44F39" w:rsidRPr="006A6D30" w:rsidRDefault="00AA32E8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D44F39"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836</w:t>
            </w:r>
            <w:r w:rsidR="00D44F39"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928</w:t>
            </w:r>
          </w:p>
        </w:tc>
      </w:tr>
    </w:tbl>
    <w:p w14:paraId="42B38557" w14:textId="17897F7A" w:rsidR="00FA36AF" w:rsidRPr="006A6D30" w:rsidRDefault="00FA36AF" w:rsidP="006776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0EC2EFC" w14:textId="7392AF6D" w:rsidR="0067767A" w:rsidRPr="006A6D30" w:rsidRDefault="0067767A" w:rsidP="006776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  <w:r w:rsidRPr="006A6D30">
        <w:rPr>
          <w:rFonts w:ascii="Angsana New" w:hAnsi="Angsana New" w:hint="cs"/>
          <w:sz w:val="22"/>
          <w:szCs w:val="22"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2"/>
        <w:gridCol w:w="1169"/>
        <w:gridCol w:w="273"/>
        <w:gridCol w:w="1166"/>
        <w:gridCol w:w="243"/>
        <w:gridCol w:w="1106"/>
        <w:gridCol w:w="271"/>
        <w:gridCol w:w="1170"/>
      </w:tblGrid>
      <w:tr w:rsidR="00AC01DA" w:rsidRPr="006A6D30" w14:paraId="48A7F201" w14:textId="77777777" w:rsidTr="009E050D">
        <w:trPr>
          <w:trHeight w:val="254"/>
        </w:trPr>
        <w:tc>
          <w:tcPr>
            <w:tcW w:w="2116" w:type="pct"/>
            <w:vAlign w:val="bottom"/>
          </w:tcPr>
          <w:p w14:paraId="320F53BC" w14:textId="11772760" w:rsidR="00AC01DA" w:rsidRPr="006A6D30" w:rsidRDefault="00BB2524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93" w:type="pct"/>
            <w:gridSpan w:val="3"/>
            <w:shd w:val="clear" w:color="auto" w:fill="auto"/>
            <w:vAlign w:val="bottom"/>
          </w:tcPr>
          <w:p w14:paraId="110C201A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19383FE4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pct"/>
            <w:gridSpan w:val="3"/>
            <w:shd w:val="clear" w:color="auto" w:fill="auto"/>
            <w:vAlign w:val="bottom"/>
          </w:tcPr>
          <w:p w14:paraId="1DF7DB62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01DA" w:rsidRPr="006A6D30" w14:paraId="6E41DEDF" w14:textId="77777777" w:rsidTr="009E050D">
        <w:trPr>
          <w:trHeight w:val="281"/>
        </w:trPr>
        <w:tc>
          <w:tcPr>
            <w:tcW w:w="2116" w:type="pct"/>
            <w:vAlign w:val="bottom"/>
          </w:tcPr>
          <w:p w14:paraId="6DFBDB10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20FF8AF" w14:textId="5CDD12E1" w:rsidR="00AC01DA" w:rsidRPr="006A6D30" w:rsidRDefault="00AA32E8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6" w:type="pct"/>
            <w:vAlign w:val="bottom"/>
          </w:tcPr>
          <w:p w14:paraId="69C445C9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29B625BC" w14:textId="73F4DCFA" w:rsidR="00AC01DA" w:rsidRPr="006A6D30" w:rsidRDefault="00AA32E8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30" w:type="pct"/>
            <w:vAlign w:val="bottom"/>
          </w:tcPr>
          <w:p w14:paraId="4BD25E7C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607F95EF" w14:textId="6CC5B0DD" w:rsidR="00AC01DA" w:rsidRPr="006A6D30" w:rsidRDefault="00AA32E8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5" w:type="pct"/>
            <w:vAlign w:val="bottom"/>
          </w:tcPr>
          <w:p w14:paraId="19A7D854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5722D493" w14:textId="791D7589" w:rsidR="00AC01DA" w:rsidRPr="006A6D30" w:rsidRDefault="00AA32E8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AC01DA" w:rsidRPr="006A6D30" w14:paraId="3A556486" w14:textId="77777777" w:rsidTr="009E050D">
        <w:trPr>
          <w:trHeight w:val="245"/>
        </w:trPr>
        <w:tc>
          <w:tcPr>
            <w:tcW w:w="2116" w:type="pct"/>
            <w:vAlign w:val="bottom"/>
          </w:tcPr>
          <w:p w14:paraId="700FF82F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4" w:type="pct"/>
            <w:gridSpan w:val="7"/>
            <w:vAlign w:val="bottom"/>
          </w:tcPr>
          <w:p w14:paraId="2FB127EC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01DA" w:rsidRPr="006A6D30" w14:paraId="614F431E" w14:textId="77777777" w:rsidTr="009E050D">
        <w:trPr>
          <w:trHeight w:val="405"/>
        </w:trPr>
        <w:tc>
          <w:tcPr>
            <w:tcW w:w="2116" w:type="pct"/>
            <w:shd w:val="clear" w:color="auto" w:fill="auto"/>
            <w:vAlign w:val="bottom"/>
          </w:tcPr>
          <w:p w14:paraId="78FE2FB5" w14:textId="77777777" w:rsidR="00AC01DA" w:rsidRPr="006A6D30" w:rsidRDefault="00AC01DA" w:rsidP="009E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24" w:type="pct"/>
            <w:vAlign w:val="bottom"/>
          </w:tcPr>
          <w:p w14:paraId="4A793A73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  <w:vAlign w:val="bottom"/>
          </w:tcPr>
          <w:p w14:paraId="27C425D2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2AEBAD2D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2E5F608E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1C07ECD2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71507D5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vAlign w:val="bottom"/>
          </w:tcPr>
          <w:p w14:paraId="7CDA6485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C01DA" w:rsidRPr="006A6D30" w14:paraId="0BAFBE05" w14:textId="77777777" w:rsidTr="009E050D">
        <w:trPr>
          <w:trHeight w:val="405"/>
        </w:trPr>
        <w:tc>
          <w:tcPr>
            <w:tcW w:w="2116" w:type="pct"/>
            <w:shd w:val="clear" w:color="auto" w:fill="auto"/>
            <w:vAlign w:val="bottom"/>
          </w:tcPr>
          <w:p w14:paraId="38CEB908" w14:textId="77777777" w:rsidR="00AC01DA" w:rsidRPr="006A6D30" w:rsidRDefault="00AC01DA" w:rsidP="009E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ขาดทุนจากการด้อยค่าสำหรับ</w:t>
            </w:r>
          </w:p>
        </w:tc>
        <w:tc>
          <w:tcPr>
            <w:tcW w:w="624" w:type="pct"/>
            <w:vAlign w:val="bottom"/>
          </w:tcPr>
          <w:p w14:paraId="6D9D274B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  <w:vAlign w:val="bottom"/>
          </w:tcPr>
          <w:p w14:paraId="40F95BB6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39402B83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6DD2049F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2D084545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31562522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vAlign w:val="bottom"/>
          </w:tcPr>
          <w:p w14:paraId="50DB649D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C01DA" w:rsidRPr="006A6D30" w14:paraId="7F915AB9" w14:textId="77777777" w:rsidTr="009E050D">
        <w:trPr>
          <w:trHeight w:val="405"/>
        </w:trPr>
        <w:tc>
          <w:tcPr>
            <w:tcW w:w="2116" w:type="pct"/>
            <w:shd w:val="clear" w:color="auto" w:fill="auto"/>
            <w:vAlign w:val="bottom"/>
          </w:tcPr>
          <w:p w14:paraId="70197744" w14:textId="3FF62C8A" w:rsidR="00AC01DA" w:rsidRPr="006A6D30" w:rsidRDefault="009E050D" w:rsidP="009E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AC01DA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30</w:t>
            </w:r>
            <w:r w:rsidR="00AC01DA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4" w:type="pct"/>
            <w:tcBorders>
              <w:bottom w:val="double" w:sz="4" w:space="0" w:color="auto"/>
            </w:tcBorders>
            <w:vAlign w:val="bottom"/>
          </w:tcPr>
          <w:p w14:paraId="1C01676A" w14:textId="77777777" w:rsidR="00AC01DA" w:rsidRPr="006A6D30" w:rsidRDefault="00AC01DA" w:rsidP="00FB2DD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7CE8FCC9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vAlign w:val="bottom"/>
          </w:tcPr>
          <w:p w14:paraId="11369C77" w14:textId="77777777" w:rsidR="00AC01DA" w:rsidRPr="006A6D30" w:rsidRDefault="00AC01DA" w:rsidP="00FB2DD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771D3501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368754E9" w14:textId="5BB968CE" w:rsidR="00AC01DA" w:rsidRPr="006A6D30" w:rsidRDefault="00AA32E8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145" w:type="pct"/>
            <w:vAlign w:val="bottom"/>
          </w:tcPr>
          <w:p w14:paraId="00D137B4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vAlign w:val="bottom"/>
          </w:tcPr>
          <w:p w14:paraId="7552ABAF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AC01DA" w:rsidRPr="006A6D30" w14:paraId="216EFB41" w14:textId="77777777" w:rsidTr="009E050D">
        <w:trPr>
          <w:trHeight w:val="405"/>
        </w:trPr>
        <w:tc>
          <w:tcPr>
            <w:tcW w:w="2116" w:type="pct"/>
            <w:shd w:val="clear" w:color="auto" w:fill="auto"/>
            <w:vAlign w:val="bottom"/>
          </w:tcPr>
          <w:p w14:paraId="06526438" w14:textId="3A965FFC" w:rsidR="00AC01DA" w:rsidRPr="006A6D30" w:rsidRDefault="009E050D" w:rsidP="009E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AC01DA" w:rsidRPr="006A6D30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EE0DEA" w:rsidRPr="006A6D30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AC01DA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30</w:t>
            </w:r>
            <w:r w:rsidR="00AC01DA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4" w:type="pct"/>
            <w:tcBorders>
              <w:bottom w:val="double" w:sz="4" w:space="0" w:color="auto"/>
            </w:tcBorders>
            <w:vAlign w:val="bottom"/>
          </w:tcPr>
          <w:p w14:paraId="21DB794F" w14:textId="77777777" w:rsidR="00AC01DA" w:rsidRPr="006A6D30" w:rsidRDefault="00AC01DA" w:rsidP="00FB2DD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7BC991AE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vAlign w:val="bottom"/>
          </w:tcPr>
          <w:p w14:paraId="7EE6B313" w14:textId="77777777" w:rsidR="00AC01DA" w:rsidRPr="006A6D30" w:rsidRDefault="00AC01DA" w:rsidP="00FB2DD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7370CB46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49332182" w14:textId="14DA3893" w:rsidR="00AC01DA" w:rsidRPr="006A6D30" w:rsidRDefault="00AA32E8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145" w:type="pct"/>
            <w:vAlign w:val="bottom"/>
          </w:tcPr>
          <w:p w14:paraId="4999536A" w14:textId="77777777" w:rsidR="00AC01DA" w:rsidRPr="006A6D30" w:rsidRDefault="00AC01DA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vAlign w:val="bottom"/>
          </w:tcPr>
          <w:p w14:paraId="1A21E586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AC01DA" w:rsidRPr="006A6D30" w14:paraId="4C001A85" w14:textId="77777777" w:rsidTr="009E050D">
        <w:trPr>
          <w:trHeight w:val="179"/>
        </w:trPr>
        <w:tc>
          <w:tcPr>
            <w:tcW w:w="2116" w:type="pct"/>
            <w:shd w:val="clear" w:color="auto" w:fill="auto"/>
            <w:vAlign w:val="bottom"/>
          </w:tcPr>
          <w:p w14:paraId="39A9C195" w14:textId="77777777" w:rsidR="00AC01DA" w:rsidRPr="006A6D30" w:rsidRDefault="00AC01DA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hanging="17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4" w:type="pct"/>
            <w:vAlign w:val="bottom"/>
          </w:tcPr>
          <w:p w14:paraId="40744A38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46" w:type="pct"/>
            <w:vAlign w:val="bottom"/>
          </w:tcPr>
          <w:p w14:paraId="48501F0F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44C45EB0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  <w:vAlign w:val="bottom"/>
          </w:tcPr>
          <w:p w14:paraId="3C71506B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1" w:type="pct"/>
            <w:vAlign w:val="bottom"/>
          </w:tcPr>
          <w:p w14:paraId="6226E17A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  <w:vAlign w:val="bottom"/>
          </w:tcPr>
          <w:p w14:paraId="08A4DF8A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pct"/>
            <w:vAlign w:val="bottom"/>
          </w:tcPr>
          <w:p w14:paraId="382058EC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C01DA" w:rsidRPr="006A6D30" w14:paraId="511B9015" w14:textId="77777777" w:rsidTr="009E050D">
        <w:trPr>
          <w:trHeight w:val="405"/>
        </w:trPr>
        <w:tc>
          <w:tcPr>
            <w:tcW w:w="2116" w:type="pct"/>
            <w:shd w:val="clear" w:color="auto" w:fill="auto"/>
            <w:vAlign w:val="bottom"/>
          </w:tcPr>
          <w:p w14:paraId="3B06306A" w14:textId="77777777" w:rsidR="00AC01DA" w:rsidRPr="006A6D30" w:rsidRDefault="00AC01DA" w:rsidP="009E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24" w:type="pct"/>
            <w:vAlign w:val="bottom"/>
          </w:tcPr>
          <w:p w14:paraId="777C3303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  <w:vAlign w:val="bottom"/>
          </w:tcPr>
          <w:p w14:paraId="72BDF87E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CF2E418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0D256355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6E607C08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06833C0A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73A30C4B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01DA" w:rsidRPr="006A6D30" w14:paraId="14DF383E" w14:textId="77777777" w:rsidTr="009E050D">
        <w:trPr>
          <w:trHeight w:val="405"/>
        </w:trPr>
        <w:tc>
          <w:tcPr>
            <w:tcW w:w="2116" w:type="pct"/>
            <w:shd w:val="clear" w:color="auto" w:fill="auto"/>
            <w:vAlign w:val="bottom"/>
          </w:tcPr>
          <w:p w14:paraId="297352C4" w14:textId="03AC4F00" w:rsidR="00AC01DA" w:rsidRPr="006A6D30" w:rsidRDefault="005B0E80" w:rsidP="009E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(กลับรายการ) </w:t>
            </w:r>
            <w:r w:rsidR="00AC01DA"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ขาดทุนจากการด้อยค่าสำหรับ</w:t>
            </w:r>
          </w:p>
        </w:tc>
        <w:tc>
          <w:tcPr>
            <w:tcW w:w="624" w:type="pct"/>
            <w:vAlign w:val="bottom"/>
          </w:tcPr>
          <w:p w14:paraId="483AFA93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  <w:vAlign w:val="bottom"/>
          </w:tcPr>
          <w:p w14:paraId="19ABBD49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6C8951DD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6B167BE6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589C270E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99331B4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1EE6BCA1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01DA" w:rsidRPr="006A6D30" w14:paraId="1AB002CC" w14:textId="77777777" w:rsidTr="009E050D">
        <w:trPr>
          <w:trHeight w:val="380"/>
        </w:trPr>
        <w:tc>
          <w:tcPr>
            <w:tcW w:w="2116" w:type="pct"/>
            <w:shd w:val="clear" w:color="auto" w:fill="auto"/>
            <w:vAlign w:val="bottom"/>
          </w:tcPr>
          <w:p w14:paraId="527D6E80" w14:textId="632BBCB7" w:rsidR="00AC01DA" w:rsidRPr="006A6D30" w:rsidRDefault="009E050D" w:rsidP="009E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AC01DA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30</w:t>
            </w:r>
            <w:r w:rsidR="00AC01DA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050562" w14:textId="78CC9AD3" w:rsidR="00AC01DA" w:rsidRPr="006A6D30" w:rsidRDefault="00995E8C" w:rsidP="004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922</w:t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vAlign w:val="bottom"/>
          </w:tcPr>
          <w:p w14:paraId="28AC551F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4A5BE7" w14:textId="77777777" w:rsidR="00AC01DA" w:rsidRPr="006A6D30" w:rsidRDefault="00AC01DA" w:rsidP="00FB2DD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1DB49E5D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2C0990" w14:textId="6F280E27" w:rsidR="00AC01DA" w:rsidRPr="006A6D30" w:rsidRDefault="00AA32E8" w:rsidP="0099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18</w:t>
            </w:r>
            <w:r w:rsidR="00C8221E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766</w:t>
            </w:r>
          </w:p>
        </w:tc>
        <w:tc>
          <w:tcPr>
            <w:tcW w:w="145" w:type="pct"/>
            <w:vAlign w:val="bottom"/>
          </w:tcPr>
          <w:p w14:paraId="7577A07E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54F10C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AC01DA" w:rsidRPr="006A6D30" w14:paraId="476D619E" w14:textId="77777777" w:rsidTr="009E050D">
        <w:trPr>
          <w:trHeight w:val="305"/>
        </w:trPr>
        <w:tc>
          <w:tcPr>
            <w:tcW w:w="2116" w:type="pct"/>
            <w:shd w:val="clear" w:color="auto" w:fill="auto"/>
            <w:vAlign w:val="bottom"/>
          </w:tcPr>
          <w:p w14:paraId="6D6810BE" w14:textId="611E247B" w:rsidR="00AC01DA" w:rsidRPr="006A6D30" w:rsidRDefault="009E050D" w:rsidP="009E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AC01DA" w:rsidRPr="006A6D30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EE0DEA" w:rsidRPr="006A6D30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AC01DA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30</w:t>
            </w:r>
            <w:r w:rsidR="00AC01DA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57318C" w14:textId="5D48665B" w:rsidR="00AC01DA" w:rsidRPr="006A6D30" w:rsidRDefault="00AA32E8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664</w:t>
            </w:r>
          </w:p>
        </w:tc>
        <w:tc>
          <w:tcPr>
            <w:tcW w:w="146" w:type="pct"/>
            <w:vAlign w:val="bottom"/>
          </w:tcPr>
          <w:p w14:paraId="4814B0AF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CB07D5" w14:textId="77777777" w:rsidR="00AC01DA" w:rsidRPr="006A6D30" w:rsidRDefault="00AC01DA" w:rsidP="00FB2DD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73F8638C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0FE4A7" w14:textId="62681EC2" w:rsidR="00AC01DA" w:rsidRPr="006A6D30" w:rsidRDefault="00AA32E8" w:rsidP="0099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35</w:t>
            </w:r>
            <w:r w:rsidR="00995E8C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593</w:t>
            </w:r>
          </w:p>
        </w:tc>
        <w:tc>
          <w:tcPr>
            <w:tcW w:w="145" w:type="pct"/>
            <w:vAlign w:val="bottom"/>
          </w:tcPr>
          <w:p w14:paraId="4BC398A2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C36102" w14:textId="77777777" w:rsidR="00AC01DA" w:rsidRPr="006A6D3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71CEBB17" w14:textId="77777777" w:rsidR="00454039" w:rsidRPr="006A6D30" w:rsidRDefault="00454039" w:rsidP="00ED24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5"/>
        <w:gridCol w:w="1170"/>
        <w:gridCol w:w="270"/>
        <w:gridCol w:w="1170"/>
        <w:gridCol w:w="270"/>
        <w:gridCol w:w="1078"/>
        <w:gridCol w:w="270"/>
        <w:gridCol w:w="1177"/>
      </w:tblGrid>
      <w:tr w:rsidR="00F949D5" w:rsidRPr="006A6D30" w14:paraId="4CA10D64" w14:textId="77777777" w:rsidTr="009E050D">
        <w:trPr>
          <w:trHeight w:val="434"/>
        </w:trPr>
        <w:tc>
          <w:tcPr>
            <w:tcW w:w="2113" w:type="pct"/>
            <w:vAlign w:val="bottom"/>
          </w:tcPr>
          <w:p w14:paraId="18420591" w14:textId="77777777" w:rsidR="00F949D5" w:rsidRPr="006A6D30" w:rsidRDefault="00773BC0" w:rsidP="009E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</w:t>
            </w: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94" w:type="pct"/>
            <w:gridSpan w:val="3"/>
            <w:vAlign w:val="bottom"/>
          </w:tcPr>
          <w:p w14:paraId="37DC5029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19FC0F7C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pct"/>
            <w:gridSpan w:val="3"/>
            <w:vAlign w:val="bottom"/>
          </w:tcPr>
          <w:p w14:paraId="75EAD2AC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949D5" w:rsidRPr="006A6D30" w14:paraId="14D1BB7F" w14:textId="77777777" w:rsidTr="009E050D">
        <w:trPr>
          <w:trHeight w:val="434"/>
        </w:trPr>
        <w:tc>
          <w:tcPr>
            <w:tcW w:w="2113" w:type="pct"/>
            <w:vAlign w:val="bottom"/>
          </w:tcPr>
          <w:p w14:paraId="598B8760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 w:firstLine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58D543BE" w14:textId="0F3F6F2E" w:rsidR="00F949D5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E45C9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894B003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4B310A5A" w14:textId="787222E2" w:rsidR="00F949D5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F949D5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949D5" w:rsidRPr="006A6D3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366FF6E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1161E58C" w14:textId="20AD7266" w:rsidR="00F949D5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E45C9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3AFE361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3DB2F0EE" w14:textId="6125C8E4" w:rsidR="00F949D5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F949D5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949D5" w:rsidRPr="006A6D3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949D5" w:rsidRPr="006A6D30" w14:paraId="6C0CC3E9" w14:textId="77777777" w:rsidTr="009E050D">
        <w:trPr>
          <w:trHeight w:val="317"/>
        </w:trPr>
        <w:tc>
          <w:tcPr>
            <w:tcW w:w="2113" w:type="pct"/>
            <w:vAlign w:val="bottom"/>
          </w:tcPr>
          <w:p w14:paraId="4D12B33B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 w:firstLine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6172ABD5" w14:textId="2E0EA336" w:rsidR="00F949D5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736FC93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63843FFC" w14:textId="1E780EAB" w:rsidR="00F949D5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397834E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46954298" w14:textId="28A4BF23" w:rsidR="00F949D5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7289357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1AA94D72" w14:textId="2B7F49D0" w:rsidR="00F949D5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F949D5" w:rsidRPr="006A6D30" w14:paraId="41E27A66" w14:textId="77777777" w:rsidTr="009E050D">
        <w:trPr>
          <w:trHeight w:val="254"/>
        </w:trPr>
        <w:tc>
          <w:tcPr>
            <w:tcW w:w="2113" w:type="pct"/>
            <w:vAlign w:val="bottom"/>
          </w:tcPr>
          <w:p w14:paraId="40C4B602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firstLine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7" w:type="pct"/>
            <w:gridSpan w:val="7"/>
            <w:vAlign w:val="bottom"/>
          </w:tcPr>
          <w:p w14:paraId="55874803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49D5" w:rsidRPr="006A6D30" w14:paraId="3F860B98" w14:textId="77777777" w:rsidTr="009E050D">
        <w:trPr>
          <w:trHeight w:val="299"/>
        </w:trPr>
        <w:tc>
          <w:tcPr>
            <w:tcW w:w="2113" w:type="pct"/>
            <w:vAlign w:val="bottom"/>
          </w:tcPr>
          <w:p w14:paraId="287E76B2" w14:textId="77777777" w:rsidR="00F949D5" w:rsidRPr="006A6D30" w:rsidRDefault="00F949D5" w:rsidP="009E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25" w:type="pct"/>
            <w:vAlign w:val="bottom"/>
          </w:tcPr>
          <w:p w14:paraId="169C43C3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3E0530E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4FDEF0F0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36CE1183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1A829EC4" w14:textId="77777777" w:rsidR="00F949D5" w:rsidRPr="006A6D30" w:rsidRDefault="00F949D5" w:rsidP="00F949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vAlign w:val="bottom"/>
          </w:tcPr>
          <w:p w14:paraId="20118651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5B5AA558" w14:textId="77777777" w:rsidR="00F949D5" w:rsidRPr="006A6D30" w:rsidRDefault="00F949D5" w:rsidP="00F949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949D5" w:rsidRPr="006A6D30" w14:paraId="07330823" w14:textId="77777777" w:rsidTr="009E050D">
        <w:trPr>
          <w:trHeight w:val="344"/>
        </w:trPr>
        <w:tc>
          <w:tcPr>
            <w:tcW w:w="2113" w:type="pct"/>
            <w:vAlign w:val="bottom"/>
          </w:tcPr>
          <w:p w14:paraId="14778BE8" w14:textId="77777777" w:rsidR="00F949D5" w:rsidRPr="006A6D30" w:rsidRDefault="00F949D5" w:rsidP="009E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25" w:type="pct"/>
            <w:vAlign w:val="bottom"/>
          </w:tcPr>
          <w:p w14:paraId="493EF3E9" w14:textId="37C54DA4" w:rsidR="00F949D5" w:rsidRPr="006A6D30" w:rsidRDefault="00AA32E8" w:rsidP="00454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13</w:t>
            </w:r>
            <w:r w:rsidR="00D2171E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950</w:t>
            </w:r>
            <w:r w:rsidR="00D2171E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267</w:t>
            </w:r>
          </w:p>
        </w:tc>
        <w:tc>
          <w:tcPr>
            <w:tcW w:w="144" w:type="pct"/>
            <w:vAlign w:val="bottom"/>
          </w:tcPr>
          <w:p w14:paraId="0F200711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5ABBCD59" w14:textId="69B1EA8E" w:rsidR="00F949D5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 w:line="240" w:lineRule="auto"/>
              <w:ind w:left="-115" w:right="-427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16</w:t>
            </w:r>
            <w:r w:rsidR="00F949D5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407</w:t>
            </w:r>
            <w:r w:rsidR="00F949D5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697</w:t>
            </w:r>
          </w:p>
        </w:tc>
        <w:tc>
          <w:tcPr>
            <w:tcW w:w="144" w:type="pct"/>
            <w:vAlign w:val="bottom"/>
          </w:tcPr>
          <w:p w14:paraId="71C1B5AE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970"/>
              </w:tabs>
              <w:spacing w:after="0"/>
              <w:ind w:left="-108"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2F63D90F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48AF03D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012F1B32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225ED" w:rsidRPr="006A6D30" w14:paraId="40307081" w14:textId="77777777" w:rsidTr="009E050D">
        <w:trPr>
          <w:trHeight w:val="290"/>
        </w:trPr>
        <w:tc>
          <w:tcPr>
            <w:tcW w:w="2113" w:type="pct"/>
            <w:vAlign w:val="bottom"/>
          </w:tcPr>
          <w:p w14:paraId="4BCBD851" w14:textId="77777777" w:rsidR="008225ED" w:rsidRPr="006A6D30" w:rsidRDefault="008225ED" w:rsidP="009E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66368A35" w14:textId="753D6E5C" w:rsidR="008225ED" w:rsidRPr="006A6D30" w:rsidRDefault="00D2171E" w:rsidP="004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944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5560EF44" w14:textId="77777777" w:rsidR="008225ED" w:rsidRPr="006A6D30" w:rsidRDefault="008225E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02C7DFA5" w14:textId="77777777" w:rsidR="008225ED" w:rsidRPr="006A6D30" w:rsidRDefault="008225ED" w:rsidP="004F4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427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8DB6B8C" w14:textId="77777777" w:rsidR="008225ED" w:rsidRPr="006A6D30" w:rsidRDefault="008225E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970"/>
              </w:tabs>
              <w:spacing w:after="0"/>
              <w:ind w:left="-108"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24B9B2F4" w14:textId="77777777" w:rsidR="008225ED" w:rsidRPr="006A6D30" w:rsidRDefault="008225E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3130400" w14:textId="77777777" w:rsidR="008225ED" w:rsidRPr="006A6D30" w:rsidRDefault="008225E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0B8D20D0" w14:textId="77777777" w:rsidR="008225ED" w:rsidRPr="006A6D30" w:rsidRDefault="008225E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225ED" w:rsidRPr="006A6D30" w14:paraId="0C397158" w14:textId="77777777" w:rsidTr="009E050D">
        <w:trPr>
          <w:trHeight w:val="443"/>
        </w:trPr>
        <w:tc>
          <w:tcPr>
            <w:tcW w:w="2113" w:type="pct"/>
            <w:vAlign w:val="bottom"/>
          </w:tcPr>
          <w:p w14:paraId="1D58E464" w14:textId="77777777" w:rsidR="008225ED" w:rsidRPr="006A6D30" w:rsidRDefault="008225ED" w:rsidP="009E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3E8B38" w14:textId="65DC9DAB" w:rsidR="008225ED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13</w:t>
            </w:r>
            <w:r w:rsidR="00D2171E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948</w:t>
            </w:r>
            <w:r w:rsidR="00D2171E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144" w:type="pct"/>
            <w:vAlign w:val="bottom"/>
          </w:tcPr>
          <w:p w14:paraId="586FDAB4" w14:textId="77777777" w:rsidR="008225ED" w:rsidRPr="006A6D30" w:rsidRDefault="008225E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612DE" w14:textId="2D38F269" w:rsidR="008225ED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 w:line="240" w:lineRule="auto"/>
              <w:ind w:left="-115" w:right="-4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16</w:t>
            </w:r>
            <w:r w:rsidR="008225ED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407</w:t>
            </w:r>
            <w:r w:rsidR="008225ED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144" w:type="pct"/>
            <w:vAlign w:val="bottom"/>
          </w:tcPr>
          <w:p w14:paraId="0DAEA292" w14:textId="77777777" w:rsidR="008225ED" w:rsidRPr="006A6D30" w:rsidRDefault="008225E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970"/>
              </w:tabs>
              <w:spacing w:after="0"/>
              <w:ind w:left="-108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9F7F4C" w14:textId="77777777" w:rsidR="008225ED" w:rsidRPr="006A6D30" w:rsidRDefault="008225E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4E372A8" w14:textId="77777777" w:rsidR="008225ED" w:rsidRPr="006A6D30" w:rsidRDefault="008225E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26E2C" w14:textId="77777777" w:rsidR="008225ED" w:rsidRPr="006A6D30" w:rsidRDefault="008225E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09379023" w14:textId="77777777" w:rsidR="00454039" w:rsidRPr="006A6D30" w:rsidRDefault="00454039" w:rsidP="006776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horzAnchor="margin" w:tblpX="432" w:tblpY="31"/>
        <w:tblW w:w="10030" w:type="dxa"/>
        <w:tblLayout w:type="fixed"/>
        <w:tblLook w:val="0000" w:firstRow="0" w:lastRow="0" w:firstColumn="0" w:lastColumn="0" w:noHBand="0" w:noVBand="0"/>
      </w:tblPr>
      <w:tblGrid>
        <w:gridCol w:w="2575"/>
        <w:gridCol w:w="1058"/>
        <w:gridCol w:w="263"/>
        <w:gridCol w:w="972"/>
        <w:gridCol w:w="264"/>
        <w:gridCol w:w="1006"/>
        <w:gridCol w:w="270"/>
        <w:gridCol w:w="972"/>
        <w:gridCol w:w="264"/>
        <w:gridCol w:w="1059"/>
        <w:gridCol w:w="264"/>
        <w:gridCol w:w="1063"/>
      </w:tblGrid>
      <w:tr w:rsidR="00F0656E" w:rsidRPr="006A6D30" w14:paraId="65E53876" w14:textId="77777777" w:rsidTr="00F8786C">
        <w:trPr>
          <w:trHeight w:val="384"/>
        </w:trPr>
        <w:tc>
          <w:tcPr>
            <w:tcW w:w="2575" w:type="dxa"/>
            <w:vAlign w:val="bottom"/>
          </w:tcPr>
          <w:p w14:paraId="062DE47A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55" w:type="dxa"/>
            <w:gridSpan w:val="11"/>
            <w:vAlign w:val="bottom"/>
          </w:tcPr>
          <w:p w14:paraId="29A2CED3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0656E" w:rsidRPr="006A6D30" w14:paraId="7068E4C8" w14:textId="77777777" w:rsidTr="00F8786C">
        <w:trPr>
          <w:trHeight w:val="373"/>
        </w:trPr>
        <w:tc>
          <w:tcPr>
            <w:tcW w:w="2575" w:type="dxa"/>
            <w:vAlign w:val="bottom"/>
          </w:tcPr>
          <w:p w14:paraId="25B3EF78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3" w:type="dxa"/>
            <w:gridSpan w:val="3"/>
            <w:vAlign w:val="bottom"/>
          </w:tcPr>
          <w:p w14:paraId="02F697F4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</w:t>
            </w:r>
          </w:p>
        </w:tc>
        <w:tc>
          <w:tcPr>
            <w:tcW w:w="264" w:type="dxa"/>
            <w:vAlign w:val="bottom"/>
          </w:tcPr>
          <w:p w14:paraId="49301873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8" w:type="dxa"/>
            <w:gridSpan w:val="3"/>
            <w:vAlign w:val="bottom"/>
          </w:tcPr>
          <w:p w14:paraId="5526BF15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</w:t>
            </w:r>
          </w:p>
        </w:tc>
        <w:tc>
          <w:tcPr>
            <w:tcW w:w="264" w:type="dxa"/>
            <w:vAlign w:val="bottom"/>
          </w:tcPr>
          <w:p w14:paraId="4A7D682A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6" w:type="dxa"/>
            <w:gridSpan w:val="3"/>
            <w:vAlign w:val="bottom"/>
          </w:tcPr>
          <w:p w14:paraId="4811DD70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656E" w:rsidRPr="006A6D30" w14:paraId="66BB8BA6" w14:textId="77777777" w:rsidTr="00F8786C">
        <w:trPr>
          <w:trHeight w:val="373"/>
        </w:trPr>
        <w:tc>
          <w:tcPr>
            <w:tcW w:w="2575" w:type="dxa"/>
            <w:vAlign w:val="bottom"/>
          </w:tcPr>
          <w:p w14:paraId="031DB75C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3" w:type="dxa"/>
            <w:gridSpan w:val="3"/>
            <w:vAlign w:val="bottom"/>
          </w:tcPr>
          <w:p w14:paraId="260FEAB6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64" w:type="dxa"/>
            <w:vAlign w:val="bottom"/>
          </w:tcPr>
          <w:p w14:paraId="4BAC1AFD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8" w:type="dxa"/>
            <w:gridSpan w:val="3"/>
            <w:vAlign w:val="bottom"/>
          </w:tcPr>
          <w:p w14:paraId="249448B5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264" w:type="dxa"/>
            <w:vAlign w:val="bottom"/>
          </w:tcPr>
          <w:p w14:paraId="67B617B3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6" w:type="dxa"/>
            <w:gridSpan w:val="3"/>
            <w:vAlign w:val="bottom"/>
          </w:tcPr>
          <w:p w14:paraId="4FB826F6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F0656E" w:rsidRPr="006A6D30" w14:paraId="5453B026" w14:textId="77777777" w:rsidTr="00F8786C">
        <w:trPr>
          <w:trHeight w:val="373"/>
        </w:trPr>
        <w:tc>
          <w:tcPr>
            <w:tcW w:w="2575" w:type="dxa"/>
            <w:vAlign w:val="bottom"/>
          </w:tcPr>
          <w:p w14:paraId="43E948CE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679AD715" w14:textId="07EC02E1" w:rsidR="00F0656E" w:rsidRPr="006A6D30" w:rsidRDefault="00AA32E8" w:rsidP="00F8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30</w:t>
            </w:r>
            <w:r w:rsidR="00F0656E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63" w:type="dxa"/>
            <w:vAlign w:val="bottom"/>
          </w:tcPr>
          <w:p w14:paraId="3A3A2F13" w14:textId="77777777" w:rsidR="00F0656E" w:rsidRPr="006A6D30" w:rsidRDefault="00F0656E" w:rsidP="00F8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652CBBB3" w14:textId="50373C33" w:rsidR="00F0656E" w:rsidRPr="006A6D30" w:rsidRDefault="00AA32E8" w:rsidP="00F8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31</w:t>
            </w:r>
            <w:r w:rsidR="00F0656E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F0656E" w:rsidRPr="006A6D30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4" w:type="dxa"/>
            <w:vAlign w:val="bottom"/>
          </w:tcPr>
          <w:p w14:paraId="0029AD07" w14:textId="77777777" w:rsidR="00F0656E" w:rsidRPr="006A6D30" w:rsidRDefault="00F0656E" w:rsidP="00F8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9DFA7B4" w14:textId="022A327D" w:rsidR="00F0656E" w:rsidRPr="006A6D30" w:rsidRDefault="00AA32E8" w:rsidP="00F8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30</w:t>
            </w:r>
            <w:r w:rsidR="00F0656E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74318D24" w14:textId="77777777" w:rsidR="00F0656E" w:rsidRPr="006A6D30" w:rsidRDefault="00F0656E" w:rsidP="00F8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2C0083C2" w14:textId="490D01B9" w:rsidR="00F0656E" w:rsidRPr="006A6D30" w:rsidRDefault="00AA32E8" w:rsidP="00F8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31</w:t>
            </w:r>
            <w:r w:rsidR="00F0656E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F0656E" w:rsidRPr="006A6D30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4" w:type="dxa"/>
            <w:vAlign w:val="bottom"/>
          </w:tcPr>
          <w:p w14:paraId="2ACB6FB0" w14:textId="77777777" w:rsidR="00F0656E" w:rsidRPr="006A6D30" w:rsidRDefault="00F0656E" w:rsidP="00F8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59886DFB" w14:textId="34261BCC" w:rsidR="00F0656E" w:rsidRPr="006A6D30" w:rsidRDefault="00AA32E8" w:rsidP="00F8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30</w:t>
            </w:r>
            <w:r w:rsidR="00F0656E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64" w:type="dxa"/>
            <w:vAlign w:val="bottom"/>
          </w:tcPr>
          <w:p w14:paraId="61F0151E" w14:textId="77777777" w:rsidR="00F0656E" w:rsidRPr="006A6D30" w:rsidRDefault="00F0656E" w:rsidP="00F8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vAlign w:val="bottom"/>
          </w:tcPr>
          <w:p w14:paraId="5266FF0E" w14:textId="23CA786D" w:rsidR="00F0656E" w:rsidRPr="006A6D30" w:rsidRDefault="00AA32E8" w:rsidP="00F8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31</w:t>
            </w:r>
            <w:r w:rsidR="00F0656E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F0656E" w:rsidRPr="006A6D30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F0656E" w:rsidRPr="006A6D30" w14:paraId="78CE43C0" w14:textId="77777777" w:rsidTr="00F8786C">
        <w:trPr>
          <w:trHeight w:val="384"/>
        </w:trPr>
        <w:tc>
          <w:tcPr>
            <w:tcW w:w="2575" w:type="dxa"/>
            <w:vAlign w:val="bottom"/>
          </w:tcPr>
          <w:p w14:paraId="29998982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023D02B1" w14:textId="7FB5E400" w:rsidR="00F0656E" w:rsidRPr="006A6D30" w:rsidRDefault="00AA32E8" w:rsidP="00F8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63" w:type="dxa"/>
            <w:vAlign w:val="bottom"/>
          </w:tcPr>
          <w:p w14:paraId="799CF832" w14:textId="77777777" w:rsidR="00F0656E" w:rsidRPr="006A6D30" w:rsidRDefault="00F0656E" w:rsidP="00F8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15EA8357" w14:textId="0650D378" w:rsidR="00F0656E" w:rsidRPr="006A6D30" w:rsidRDefault="00AA32E8" w:rsidP="00F8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64" w:type="dxa"/>
            <w:vAlign w:val="bottom"/>
          </w:tcPr>
          <w:p w14:paraId="60BD5DAC" w14:textId="77777777" w:rsidR="00F0656E" w:rsidRPr="006A6D30" w:rsidRDefault="00F0656E" w:rsidP="00F8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BBF6ABF" w14:textId="110446DF" w:rsidR="00F0656E" w:rsidRPr="006A6D30" w:rsidRDefault="00AA32E8" w:rsidP="00F8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596F045E" w14:textId="77777777" w:rsidR="00F0656E" w:rsidRPr="006A6D30" w:rsidRDefault="00F0656E" w:rsidP="00F8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130761F8" w14:textId="1088B2A8" w:rsidR="00F0656E" w:rsidRPr="006A6D30" w:rsidRDefault="00AA32E8" w:rsidP="00F8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64" w:type="dxa"/>
            <w:vAlign w:val="bottom"/>
          </w:tcPr>
          <w:p w14:paraId="1D461614" w14:textId="77777777" w:rsidR="00F0656E" w:rsidRPr="006A6D30" w:rsidRDefault="00F0656E" w:rsidP="00F8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24C9AC79" w14:textId="4B847309" w:rsidR="00F0656E" w:rsidRPr="006A6D30" w:rsidRDefault="00AA32E8" w:rsidP="00F8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64" w:type="dxa"/>
            <w:vAlign w:val="bottom"/>
          </w:tcPr>
          <w:p w14:paraId="67EA6211" w14:textId="77777777" w:rsidR="00F0656E" w:rsidRPr="006A6D30" w:rsidRDefault="00F0656E" w:rsidP="00F8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vAlign w:val="bottom"/>
          </w:tcPr>
          <w:p w14:paraId="25C1044A" w14:textId="6E2379A6" w:rsidR="00F0656E" w:rsidRPr="006A6D30" w:rsidRDefault="00AA32E8" w:rsidP="00F8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</w:tr>
      <w:tr w:rsidR="00F0656E" w:rsidRPr="006A6D30" w14:paraId="763CA1BC" w14:textId="77777777" w:rsidTr="00F8786C">
        <w:trPr>
          <w:trHeight w:val="373"/>
        </w:trPr>
        <w:tc>
          <w:tcPr>
            <w:tcW w:w="2575" w:type="dxa"/>
            <w:vAlign w:val="bottom"/>
          </w:tcPr>
          <w:p w14:paraId="1C0A17C9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55" w:type="dxa"/>
            <w:gridSpan w:val="11"/>
            <w:vAlign w:val="bottom"/>
          </w:tcPr>
          <w:p w14:paraId="4A3F3763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0656E" w:rsidRPr="006A6D30" w14:paraId="011CA2A5" w14:textId="77777777" w:rsidTr="00F8786C">
        <w:trPr>
          <w:trHeight w:val="373"/>
        </w:trPr>
        <w:tc>
          <w:tcPr>
            <w:tcW w:w="2575" w:type="dxa"/>
            <w:vAlign w:val="bottom"/>
          </w:tcPr>
          <w:p w14:paraId="0F15A229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4BFAB1EC" w14:textId="44EDA2C9" w:rsidR="00F0656E" w:rsidRPr="006A6D30" w:rsidRDefault="00AA32E8" w:rsidP="00F8786C">
            <w:pPr>
              <w:pStyle w:val="a2"/>
              <w:tabs>
                <w:tab w:val="decimal" w:pos="840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  <w:r w:rsidR="005D4860"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758</w:t>
            </w:r>
            <w:r w:rsidR="005D4860"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606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B8878F5" w14:textId="77777777" w:rsidR="00F0656E" w:rsidRPr="006A6D30" w:rsidRDefault="00F0656E" w:rsidP="00F8786C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D95411E" w14:textId="1B15BCA5" w:rsidR="00F0656E" w:rsidRPr="006A6D30" w:rsidRDefault="00AA32E8" w:rsidP="00F8786C">
            <w:pPr>
              <w:pStyle w:val="a2"/>
              <w:tabs>
                <w:tab w:val="decimal" w:pos="758"/>
              </w:tabs>
              <w:ind w:left="-108" w:right="-2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5</w:t>
            </w:r>
            <w:r w:rsidR="00F0656E"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642</w:t>
            </w:r>
            <w:r w:rsidR="00F0656E"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526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1F00E51" w14:textId="77777777" w:rsidR="00F0656E" w:rsidRPr="006A6D30" w:rsidRDefault="00F0656E" w:rsidP="00F8786C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161FAFD" w14:textId="4869CDE4" w:rsidR="00F0656E" w:rsidRPr="006A6D30" w:rsidRDefault="00AA32E8" w:rsidP="00F8786C">
            <w:pPr>
              <w:pStyle w:val="a2"/>
              <w:tabs>
                <w:tab w:val="decimal" w:pos="790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16</w:t>
            </w:r>
            <w:r w:rsidR="00820AD1"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102</w:t>
            </w:r>
            <w:r w:rsidR="00820AD1"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097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E69346" w14:textId="77777777" w:rsidR="00F0656E" w:rsidRPr="006A6D30" w:rsidRDefault="00F0656E" w:rsidP="00F8786C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6ACDCB1" w14:textId="5DC5773E" w:rsidR="00F0656E" w:rsidRPr="006A6D30" w:rsidRDefault="00AA32E8" w:rsidP="00F8786C">
            <w:pPr>
              <w:pStyle w:val="a2"/>
              <w:tabs>
                <w:tab w:val="decimal" w:pos="749"/>
              </w:tabs>
              <w:ind w:left="-108" w:right="-2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19</w:t>
            </w:r>
            <w:r w:rsidR="00F0656E"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503</w:t>
            </w:r>
            <w:r w:rsidR="00F0656E"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531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09B3A3C" w14:textId="77777777" w:rsidR="00F0656E" w:rsidRPr="006A6D30" w:rsidRDefault="00F0656E" w:rsidP="00F8786C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7E15D1A8" w14:textId="45B16BA6" w:rsidR="00F0656E" w:rsidRPr="006A6D30" w:rsidRDefault="00AA32E8" w:rsidP="00F8786C">
            <w:pPr>
              <w:pStyle w:val="a2"/>
              <w:tabs>
                <w:tab w:val="decimal" w:pos="840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20</w:t>
            </w:r>
            <w:r w:rsidR="00820AD1"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860</w:t>
            </w:r>
            <w:r w:rsidR="00820AD1"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703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6190D46" w14:textId="77777777" w:rsidR="00F0656E" w:rsidRPr="006A6D30" w:rsidRDefault="00F0656E" w:rsidP="00F8786C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2A1EF7FE" w14:textId="3B18871C" w:rsidR="00F0656E" w:rsidRPr="006A6D30" w:rsidRDefault="00AA32E8" w:rsidP="00F8786C">
            <w:pPr>
              <w:pStyle w:val="a2"/>
              <w:tabs>
                <w:tab w:val="decimal" w:pos="840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25</w:t>
            </w:r>
            <w:r w:rsidR="00F0656E"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146</w:t>
            </w:r>
            <w:r w:rsidR="00F0656E"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057</w:t>
            </w:r>
          </w:p>
        </w:tc>
      </w:tr>
      <w:tr w:rsidR="00F0656E" w:rsidRPr="006A6D30" w14:paraId="34CA9477" w14:textId="77777777" w:rsidTr="00F8786C">
        <w:trPr>
          <w:trHeight w:val="373"/>
        </w:trPr>
        <w:tc>
          <w:tcPr>
            <w:tcW w:w="2575" w:type="dxa"/>
            <w:vAlign w:val="bottom"/>
          </w:tcPr>
          <w:p w14:paraId="42983F7A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59" w:right="-171" w:hanging="45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i/>
                <w:iCs/>
                <w:spacing w:val="-6"/>
                <w:sz w:val="26"/>
                <w:szCs w:val="26"/>
                <w:cs/>
              </w:rPr>
              <w:t xml:space="preserve">หัก </w:t>
            </w:r>
            <w:r w:rsidRPr="006A6D3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7F340" w14:textId="1A80F42F" w:rsidR="00F0656E" w:rsidRPr="006A6D30" w:rsidRDefault="00820AD1" w:rsidP="00F8786C">
            <w:pPr>
              <w:pStyle w:val="a2"/>
              <w:tabs>
                <w:tab w:val="decimal" w:pos="840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013</w:t>
            </w: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284</w:t>
            </w: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2CBD1F0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1CF6A" w14:textId="31FC6AE3" w:rsidR="00F0656E" w:rsidRPr="006A6D30" w:rsidRDefault="00F0656E" w:rsidP="00F8786C">
            <w:pPr>
              <w:pStyle w:val="a2"/>
              <w:tabs>
                <w:tab w:val="decimal" w:pos="758"/>
              </w:tabs>
              <w:ind w:left="-108" w:right="-2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374</w:t>
            </w: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152</w:t>
            </w: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7BEC637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6E202" w14:textId="70F55B54" w:rsidR="00F0656E" w:rsidRPr="006A6D30" w:rsidRDefault="00820AD1" w:rsidP="00F8786C">
            <w:pPr>
              <w:pStyle w:val="a2"/>
              <w:tabs>
                <w:tab w:val="decimal" w:pos="790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897</w:t>
            </w: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152</w:t>
            </w: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D918C7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87105" w14:textId="2401B9D5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23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364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208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E34A7C8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56AC4" w14:textId="788E60F8" w:rsidR="00F0656E" w:rsidRPr="006A6D30" w:rsidRDefault="00820AD1" w:rsidP="00F8786C">
            <w:pPr>
              <w:pStyle w:val="a2"/>
              <w:tabs>
                <w:tab w:val="decimal" w:pos="840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6</w:t>
            </w: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910</w:t>
            </w: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436</w:t>
            </w: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1ADA323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86FED" w14:textId="7DA4035F" w:rsidR="00F0656E" w:rsidRPr="006A6D30" w:rsidRDefault="00F0656E" w:rsidP="00F8786C">
            <w:pPr>
              <w:pStyle w:val="a2"/>
              <w:tabs>
                <w:tab w:val="decimal" w:pos="840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8</w:t>
            </w: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738</w:t>
            </w: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360</w:t>
            </w: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</w:tr>
      <w:tr w:rsidR="00F0656E" w:rsidRPr="006A6D30" w14:paraId="58C39FC6" w14:textId="77777777" w:rsidTr="00F8786C">
        <w:trPr>
          <w:trHeight w:val="384"/>
        </w:trPr>
        <w:tc>
          <w:tcPr>
            <w:tcW w:w="2575" w:type="dxa"/>
            <w:vAlign w:val="bottom"/>
          </w:tcPr>
          <w:p w14:paraId="5AAE6A00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57ADB" w14:textId="659BE643" w:rsidR="00F0656E" w:rsidRPr="006A6D30" w:rsidRDefault="00AA32E8" w:rsidP="00F8786C">
            <w:pPr>
              <w:pStyle w:val="a2"/>
              <w:tabs>
                <w:tab w:val="decimal" w:pos="840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</w:t>
            </w:r>
            <w:r w:rsidR="00820AD1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745</w:t>
            </w:r>
            <w:r w:rsidR="00820AD1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322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8E7233C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FA26C" w14:textId="7865600D" w:rsidR="00F0656E" w:rsidRPr="006A6D30" w:rsidRDefault="00AA32E8" w:rsidP="00F8786C">
            <w:pPr>
              <w:pStyle w:val="a2"/>
              <w:tabs>
                <w:tab w:val="decimal" w:pos="75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</w:t>
            </w:r>
            <w:r w:rsidR="00F0656E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268</w:t>
            </w:r>
            <w:r w:rsidR="00F0656E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374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246B2BE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414FC" w14:textId="510C1064" w:rsidR="00F0656E" w:rsidRPr="006A6D30" w:rsidRDefault="00AA32E8" w:rsidP="00F8786C">
            <w:pPr>
              <w:pStyle w:val="a2"/>
              <w:tabs>
                <w:tab w:val="decimal" w:pos="790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11</w:t>
            </w:r>
            <w:r w:rsidR="00820AD1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204</w:t>
            </w:r>
            <w:r w:rsidR="00820AD1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945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E61251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97031" w14:textId="10B82BBC" w:rsidR="00F0656E" w:rsidRPr="006A6D30" w:rsidRDefault="00AA32E8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23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13</w:t>
            </w:r>
            <w:r w:rsidR="00F0656E"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139</w:t>
            </w:r>
            <w:r w:rsidR="00F0656E"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323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231B535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18EF0" w14:textId="39958B29" w:rsidR="00F0656E" w:rsidRPr="006A6D30" w:rsidRDefault="00AA32E8" w:rsidP="00F8786C">
            <w:pPr>
              <w:pStyle w:val="a2"/>
              <w:tabs>
                <w:tab w:val="decimal" w:pos="840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13</w:t>
            </w:r>
            <w:r w:rsidR="00820AD1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950</w:t>
            </w:r>
            <w:r w:rsidR="00820AD1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267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ED5817A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4FB8F" w14:textId="13FD9BCB" w:rsidR="00F0656E" w:rsidRPr="006A6D30" w:rsidRDefault="00AA32E8" w:rsidP="00F8786C">
            <w:pPr>
              <w:pStyle w:val="a2"/>
              <w:tabs>
                <w:tab w:val="decimal" w:pos="840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16</w:t>
            </w:r>
            <w:r w:rsidR="00F0656E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407</w:t>
            </w:r>
            <w:r w:rsidR="00F0656E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697</w:t>
            </w:r>
          </w:p>
        </w:tc>
      </w:tr>
      <w:tr w:rsidR="00F0656E" w:rsidRPr="006A6D30" w14:paraId="451B21A5" w14:textId="77777777" w:rsidTr="00F8786C">
        <w:trPr>
          <w:trHeight w:val="373"/>
        </w:trPr>
        <w:tc>
          <w:tcPr>
            <w:tcW w:w="2575" w:type="dxa"/>
            <w:vAlign w:val="bottom"/>
          </w:tcPr>
          <w:p w14:paraId="63D54E76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59" w:right="-171" w:hanging="45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th-TH"/>
              </w:rPr>
              <w:t>หัก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ค่าเผื่อผลขาดทุนจากการด้อยค่า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FF56A" w14:textId="77777777" w:rsidR="00F0656E" w:rsidRPr="006A6D30" w:rsidRDefault="00DA4193" w:rsidP="00F8786C">
            <w:pPr>
              <w:pStyle w:val="a2"/>
              <w:tabs>
                <w:tab w:val="decimal" w:pos="560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FE6903E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85EDC" w14:textId="77777777" w:rsidR="00F0656E" w:rsidRPr="006A6D30" w:rsidRDefault="00F0656E" w:rsidP="00F8786C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C9BEA92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2DC45" w14:textId="74881FA0" w:rsidR="00F0656E" w:rsidRPr="006A6D30" w:rsidRDefault="00B36125" w:rsidP="00F8786C">
            <w:pPr>
              <w:pStyle w:val="a2"/>
              <w:tabs>
                <w:tab w:val="decimal" w:pos="790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944</w:t>
            </w: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493F3A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B46BA" w14:textId="77777777" w:rsidR="00F0656E" w:rsidRPr="006A6D30" w:rsidRDefault="00F0656E" w:rsidP="00F8786C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FA4F8F5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F8900" w14:textId="10066F32" w:rsidR="00F0656E" w:rsidRPr="006A6D30" w:rsidRDefault="00B36125" w:rsidP="00F8786C">
            <w:pPr>
              <w:pStyle w:val="a2"/>
              <w:tabs>
                <w:tab w:val="decimal" w:pos="790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944</w:t>
            </w: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E678F1A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9CAF0" w14:textId="77777777" w:rsidR="00F0656E" w:rsidRPr="006A6D30" w:rsidRDefault="00F0656E" w:rsidP="00F8786C">
            <w:pPr>
              <w:pStyle w:val="a2"/>
              <w:tabs>
                <w:tab w:val="decimal" w:pos="560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</w:tr>
      <w:tr w:rsidR="00F0656E" w:rsidRPr="006A6D30" w14:paraId="16CB138D" w14:textId="77777777" w:rsidTr="00F8786C">
        <w:trPr>
          <w:trHeight w:val="384"/>
        </w:trPr>
        <w:tc>
          <w:tcPr>
            <w:tcW w:w="2575" w:type="dxa"/>
            <w:vAlign w:val="bottom"/>
          </w:tcPr>
          <w:p w14:paraId="3CE68338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ลูกหนี้ตามสัญญาเช่า</w:t>
            </w: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-</w:t>
            </w: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44D1BC" w14:textId="4BDEB8D9" w:rsidR="00F0656E" w:rsidRPr="006A6D30" w:rsidRDefault="00AA32E8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="00820AD1"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745</w:t>
            </w:r>
            <w:r w:rsidR="00820AD1"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322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52F03B2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AD9ACF" w14:textId="2647C854" w:rsidR="00F0656E" w:rsidRPr="006A6D30" w:rsidRDefault="00AA32E8" w:rsidP="00F8786C">
            <w:pPr>
              <w:pStyle w:val="a2"/>
              <w:tabs>
                <w:tab w:val="decimal" w:pos="75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</w:t>
            </w:r>
            <w:r w:rsidR="00F0656E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268</w:t>
            </w:r>
            <w:r w:rsidR="00F0656E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374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A18B431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59019" w14:textId="0FF511EC" w:rsidR="00F0656E" w:rsidRPr="006A6D30" w:rsidRDefault="00AA32E8" w:rsidP="00F8786C">
            <w:pPr>
              <w:pStyle w:val="a2"/>
              <w:tabs>
                <w:tab w:val="decimal" w:pos="790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11</w:t>
            </w:r>
            <w:r w:rsidR="00820AD1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203</w:t>
            </w:r>
            <w:r w:rsidR="00820AD1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001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35CFD3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7282BB" w14:textId="184B2789" w:rsidR="00F0656E" w:rsidRPr="006A6D30" w:rsidRDefault="00AA32E8" w:rsidP="00F8786C">
            <w:pPr>
              <w:pStyle w:val="a2"/>
              <w:tabs>
                <w:tab w:val="decimal" w:pos="749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13</w:t>
            </w:r>
            <w:r w:rsidR="00F0656E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139</w:t>
            </w:r>
            <w:r w:rsidR="00F0656E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323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90E18CD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DA3448" w14:textId="0E46DE96" w:rsidR="00F0656E" w:rsidRPr="006A6D30" w:rsidRDefault="00AA32E8" w:rsidP="00F8786C">
            <w:pPr>
              <w:pStyle w:val="a2"/>
              <w:tabs>
                <w:tab w:val="decimal" w:pos="840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13</w:t>
            </w:r>
            <w:r w:rsidR="00820AD1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948</w:t>
            </w:r>
            <w:r w:rsidR="00820AD1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323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A1496C1" w14:textId="77777777" w:rsidR="00F0656E" w:rsidRPr="006A6D30" w:rsidRDefault="00F0656E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E859D5" w14:textId="5984FF04" w:rsidR="00F0656E" w:rsidRPr="006A6D30" w:rsidRDefault="00AA32E8" w:rsidP="00F8786C">
            <w:pPr>
              <w:pStyle w:val="a2"/>
              <w:tabs>
                <w:tab w:val="decimal" w:pos="840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16</w:t>
            </w:r>
            <w:r w:rsidR="00F0656E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407</w:t>
            </w:r>
            <w:r w:rsidR="00F0656E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697</w:t>
            </w:r>
          </w:p>
        </w:tc>
      </w:tr>
    </w:tbl>
    <w:p w14:paraId="7EF4AA92" w14:textId="386AB003" w:rsidR="00F949D5" w:rsidRPr="006A6D30" w:rsidRDefault="00F949D5" w:rsidP="00F87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lastRenderedPageBreak/>
        <w:t xml:space="preserve">ผลรวมของลูกหนี้และผลตอบแทนตามสัญญาเช่า ณ วันที่ </w:t>
      </w:r>
      <w:r w:rsidR="00AA32E8" w:rsidRPr="00AA32E8">
        <w:rPr>
          <w:rFonts w:ascii="Angsana New" w:hAnsi="Angsana New" w:hint="cs"/>
          <w:sz w:val="30"/>
          <w:szCs w:val="30"/>
        </w:rPr>
        <w:t>30</w:t>
      </w:r>
      <w:r w:rsidR="007E45C9" w:rsidRPr="006A6D30">
        <w:rPr>
          <w:rFonts w:ascii="Angsana New" w:hAnsi="Angsana New" w:hint="cs"/>
          <w:sz w:val="30"/>
          <w:szCs w:val="30"/>
        </w:rPr>
        <w:t xml:space="preserve"> </w:t>
      </w:r>
      <w:r w:rsidR="00EE0DEA" w:rsidRPr="006A6D30">
        <w:rPr>
          <w:rFonts w:ascii="Angsana New" w:hAnsi="Angsana New" w:hint="cs"/>
          <w:sz w:val="30"/>
          <w:szCs w:val="30"/>
          <w:cs/>
        </w:rPr>
        <w:t>กันยายน</w:t>
      </w:r>
      <w:r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A32E8" w:rsidRPr="00AA32E8">
        <w:rPr>
          <w:rFonts w:ascii="Angsana New" w:hAnsi="Angsana New" w:hint="cs"/>
          <w:sz w:val="30"/>
          <w:szCs w:val="30"/>
        </w:rPr>
        <w:t>31</w:t>
      </w:r>
      <w:r w:rsidRPr="006A6D3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AA32E8" w:rsidRPr="00AA32E8">
        <w:rPr>
          <w:rFonts w:ascii="Angsana New" w:hAnsi="Angsana New" w:hint="cs"/>
          <w:sz w:val="30"/>
          <w:szCs w:val="30"/>
        </w:rPr>
        <w:t>2562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B409CA7" w14:textId="77777777" w:rsidR="004B0256" w:rsidRPr="006A6D30" w:rsidRDefault="004B0256" w:rsidP="00F94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332"/>
        <w:gridCol w:w="265"/>
        <w:gridCol w:w="1355"/>
        <w:gridCol w:w="273"/>
        <w:gridCol w:w="1406"/>
        <w:gridCol w:w="265"/>
        <w:gridCol w:w="1296"/>
      </w:tblGrid>
      <w:tr w:rsidR="00F949D5" w:rsidRPr="006A6D30" w14:paraId="4E1DB3DC" w14:textId="77777777" w:rsidTr="00F8786C">
        <w:tc>
          <w:tcPr>
            <w:tcW w:w="3078" w:type="dxa"/>
            <w:shd w:val="clear" w:color="auto" w:fill="auto"/>
            <w:vAlign w:val="bottom"/>
          </w:tcPr>
          <w:p w14:paraId="48C65EA7" w14:textId="77777777" w:rsidR="00F949D5" w:rsidRPr="006A6D30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2" w:type="dxa"/>
            <w:gridSpan w:val="7"/>
            <w:shd w:val="clear" w:color="auto" w:fill="auto"/>
            <w:vAlign w:val="bottom"/>
          </w:tcPr>
          <w:p w14:paraId="7D29F80B" w14:textId="77777777" w:rsidR="00F949D5" w:rsidRPr="006A6D30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73BC0" w:rsidRPr="006A6D30" w14:paraId="685A6092" w14:textId="77777777" w:rsidTr="00F8786C">
        <w:tc>
          <w:tcPr>
            <w:tcW w:w="3078" w:type="dxa"/>
            <w:shd w:val="clear" w:color="auto" w:fill="auto"/>
            <w:vAlign w:val="bottom"/>
          </w:tcPr>
          <w:p w14:paraId="6489CE1F" w14:textId="77777777" w:rsidR="00773BC0" w:rsidRPr="006A6D30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5B554E1" w14:textId="77777777" w:rsidR="00773BC0" w:rsidRPr="006A6D30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ผลรวมของ</w:t>
            </w:r>
          </w:p>
          <w:p w14:paraId="6885F881" w14:textId="77777777" w:rsidR="00773BC0" w:rsidRPr="006A6D30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ลูกหนี้และ</w:t>
            </w:r>
          </w:p>
          <w:p w14:paraId="769B529D" w14:textId="77777777" w:rsidR="00773BC0" w:rsidRPr="006A6D30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ผลตอบแทน</w:t>
            </w:r>
          </w:p>
          <w:p w14:paraId="3FBD4480" w14:textId="77777777" w:rsidR="00773BC0" w:rsidRPr="006A6D30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AF9B8E4" w14:textId="77777777" w:rsidR="00773BC0" w:rsidRPr="006A6D30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936ED3A" w14:textId="77777777" w:rsidR="00773BC0" w:rsidRPr="006A6D30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</w:p>
          <w:p w14:paraId="0B37A137" w14:textId="77777777" w:rsidR="00773BC0" w:rsidRPr="006A6D30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703077F8" w14:textId="77777777" w:rsidR="00773BC0" w:rsidRPr="006A6D30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E775FC1" w14:textId="77777777" w:rsidR="00773BC0" w:rsidRPr="006A6D30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4A12FEE" w14:textId="77777777" w:rsidR="00773BC0" w:rsidRPr="006A6D30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ผลรวมของ</w:t>
            </w:r>
          </w:p>
          <w:p w14:paraId="06B87583" w14:textId="77777777" w:rsidR="00773BC0" w:rsidRPr="006A6D30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ลูกหนี้และ</w:t>
            </w:r>
          </w:p>
          <w:p w14:paraId="6D80D0F8" w14:textId="77777777" w:rsidR="00773BC0" w:rsidRPr="006A6D30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ผลตอบแทน</w:t>
            </w:r>
          </w:p>
          <w:p w14:paraId="01DDA4A5" w14:textId="77777777" w:rsidR="00773BC0" w:rsidRPr="006A6D30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F020CCF" w14:textId="77777777" w:rsidR="00773BC0" w:rsidRPr="006A6D30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B223E2" w14:textId="77777777" w:rsidR="00773BC0" w:rsidRPr="006A6D30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</w:p>
          <w:p w14:paraId="59179F45" w14:textId="77777777" w:rsidR="00773BC0" w:rsidRPr="006A6D30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7A45F1CE" w14:textId="77777777" w:rsidR="00773BC0" w:rsidRPr="006A6D30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F949D5" w:rsidRPr="006A6D30" w14:paraId="7DE8B80A" w14:textId="77777777" w:rsidTr="00F8786C">
        <w:tc>
          <w:tcPr>
            <w:tcW w:w="3078" w:type="dxa"/>
            <w:shd w:val="clear" w:color="auto" w:fill="auto"/>
            <w:vAlign w:val="bottom"/>
          </w:tcPr>
          <w:p w14:paraId="6E37C13D" w14:textId="77777777" w:rsidR="00F949D5" w:rsidRPr="006A6D30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2" w:type="dxa"/>
            <w:gridSpan w:val="3"/>
            <w:shd w:val="clear" w:color="auto" w:fill="auto"/>
            <w:vAlign w:val="bottom"/>
          </w:tcPr>
          <w:p w14:paraId="6BFD3931" w14:textId="4560A665" w:rsidR="00F949D5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E45C9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34457C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C880CB3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7" w:type="dxa"/>
            <w:gridSpan w:val="3"/>
            <w:shd w:val="clear" w:color="auto" w:fill="auto"/>
            <w:vAlign w:val="bottom"/>
          </w:tcPr>
          <w:p w14:paraId="3A5C31A1" w14:textId="49DC0CCD" w:rsidR="00F949D5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34457C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34457C" w:rsidRPr="006A6D3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34457C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F949D5" w:rsidRPr="006A6D30" w14:paraId="40E4969E" w14:textId="77777777" w:rsidTr="00F8786C">
        <w:tc>
          <w:tcPr>
            <w:tcW w:w="3078" w:type="dxa"/>
            <w:shd w:val="clear" w:color="auto" w:fill="auto"/>
            <w:vAlign w:val="bottom"/>
          </w:tcPr>
          <w:p w14:paraId="63E94D91" w14:textId="77777777" w:rsidR="00F949D5" w:rsidRPr="006A6D30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2" w:type="dxa"/>
            <w:gridSpan w:val="7"/>
            <w:shd w:val="clear" w:color="auto" w:fill="auto"/>
            <w:vAlign w:val="bottom"/>
          </w:tcPr>
          <w:p w14:paraId="0851B049" w14:textId="77777777" w:rsidR="00F949D5" w:rsidRPr="006A6D30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49D5" w:rsidRPr="006A6D30" w14:paraId="1EDBF4D4" w14:textId="77777777" w:rsidTr="00F8786C">
        <w:tc>
          <w:tcPr>
            <w:tcW w:w="3078" w:type="dxa"/>
            <w:shd w:val="clear" w:color="auto" w:fill="auto"/>
            <w:vAlign w:val="bottom"/>
          </w:tcPr>
          <w:p w14:paraId="1C730AC9" w14:textId="77777777" w:rsidR="00F949D5" w:rsidRPr="006A6D30" w:rsidRDefault="00F949D5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4717D44" w14:textId="59DFF83C" w:rsidR="00F949D5" w:rsidRPr="006A6D30" w:rsidRDefault="00AA32E8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</w:t>
            </w:r>
            <w:r w:rsidR="00BC5E3B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758</w:t>
            </w:r>
            <w:r w:rsidR="00BC5E3B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606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0DF4EAE" w14:textId="77777777" w:rsidR="00F949D5" w:rsidRPr="006A6D30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1DA2CCB" w14:textId="7B7E0758" w:rsidR="00F949D5" w:rsidRPr="006A6D30" w:rsidRDefault="00AA32E8" w:rsidP="00C5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</w:t>
            </w:r>
            <w:r w:rsidR="00BC5E3B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745</w:t>
            </w:r>
            <w:r w:rsidR="00BC5E3B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322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9F561CF" w14:textId="77777777" w:rsidR="00F949D5" w:rsidRPr="006A6D30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5B5F18E" w14:textId="49BA9782" w:rsidR="00F949D5" w:rsidRPr="006A6D30" w:rsidRDefault="00AA32E8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</w:t>
            </w:r>
            <w:r w:rsidR="00F949D5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642</w:t>
            </w:r>
            <w:r w:rsidR="00F949D5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526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000A6A2" w14:textId="77777777" w:rsidR="00F949D5" w:rsidRPr="006A6D30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056AB8" w14:textId="22913628" w:rsidR="00F949D5" w:rsidRPr="006A6D30" w:rsidRDefault="00AA32E8" w:rsidP="004F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</w:t>
            </w:r>
            <w:r w:rsidR="00F949D5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268</w:t>
            </w:r>
            <w:r w:rsidR="00F949D5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374</w:t>
            </w:r>
          </w:p>
        </w:tc>
      </w:tr>
      <w:tr w:rsidR="00F949D5" w:rsidRPr="006A6D30" w14:paraId="72D27D0A" w14:textId="77777777" w:rsidTr="00F8786C">
        <w:tc>
          <w:tcPr>
            <w:tcW w:w="3078" w:type="dxa"/>
            <w:shd w:val="clear" w:color="auto" w:fill="auto"/>
            <w:vAlign w:val="bottom"/>
          </w:tcPr>
          <w:p w14:paraId="774C36A3" w14:textId="77777777" w:rsidR="00F949D5" w:rsidRPr="006A6D30" w:rsidRDefault="00F949D5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</w:t>
            </w:r>
          </w:p>
          <w:p w14:paraId="41D91250" w14:textId="47E1AD1B" w:rsidR="00F949D5" w:rsidRPr="006A6D30" w:rsidRDefault="0067767A" w:rsidP="00677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949D5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 หนึ่งปีแต่ไม่เกินห้าปี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FA04DB8" w14:textId="5D35F97A" w:rsidR="00F949D5" w:rsidRPr="006A6D30" w:rsidRDefault="00AA32E8" w:rsidP="0004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12</w:t>
            </w:r>
            <w:r w:rsidR="00BC5E3B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578</w:t>
            </w:r>
            <w:r w:rsidR="00BC5E3B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423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3D270B4" w14:textId="77777777" w:rsidR="00F949D5" w:rsidRPr="006A6D30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B3A493C" w14:textId="0C20E5E3" w:rsidR="00F949D5" w:rsidRPr="006A6D30" w:rsidRDefault="00AA32E8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8</w:t>
            </w:r>
            <w:r w:rsidR="00BC5E3B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189</w:t>
            </w:r>
            <w:r w:rsidR="00BC5E3B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809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6186434" w14:textId="77777777" w:rsidR="00F949D5" w:rsidRPr="006A6D30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0C8FDD3" w14:textId="78CF3F87" w:rsidR="00F949D5" w:rsidRPr="006A6D30" w:rsidRDefault="00AA32E8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14</w:t>
            </w:r>
            <w:r w:rsidR="00F949D5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048</w:t>
            </w:r>
            <w:r w:rsidR="00F949D5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511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9BE66D0" w14:textId="77777777" w:rsidR="00F949D5" w:rsidRPr="006A6D30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7B0744" w14:textId="3EC7CF6F" w:rsidR="00F949D5" w:rsidRPr="006A6D30" w:rsidRDefault="00AA32E8" w:rsidP="004F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8</w:t>
            </w:r>
            <w:r w:rsidR="00F949D5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666</w:t>
            </w:r>
            <w:r w:rsidR="00F949D5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661</w:t>
            </w:r>
          </w:p>
        </w:tc>
      </w:tr>
      <w:tr w:rsidR="00F949D5" w:rsidRPr="006A6D30" w14:paraId="4D425F03" w14:textId="77777777" w:rsidTr="00F8786C">
        <w:tc>
          <w:tcPr>
            <w:tcW w:w="3078" w:type="dxa"/>
            <w:shd w:val="clear" w:color="auto" w:fill="auto"/>
            <w:vAlign w:val="bottom"/>
          </w:tcPr>
          <w:p w14:paraId="1013D176" w14:textId="77777777" w:rsidR="00F949D5" w:rsidRPr="006A6D30" w:rsidRDefault="00F949D5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ส่วนที่ถึงกำหนดชำระหลังจากห้าปี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753D6" w14:textId="15719350" w:rsidR="00F949D5" w:rsidRPr="006A6D30" w:rsidRDefault="00AA32E8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</w:t>
            </w:r>
            <w:r w:rsidR="00BC5E3B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523</w:t>
            </w:r>
            <w:r w:rsidR="00BC5E3B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674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8382CE2" w14:textId="77777777" w:rsidR="00F949D5" w:rsidRPr="006A6D30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EA269" w14:textId="3318CC2B" w:rsidR="00F949D5" w:rsidRPr="006A6D30" w:rsidRDefault="00AA32E8" w:rsidP="00DA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</w:t>
            </w:r>
            <w:r w:rsidR="00BC5E3B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015</w:t>
            </w:r>
            <w:r w:rsidR="00BC5E3B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136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849547C" w14:textId="77777777" w:rsidR="00F949D5" w:rsidRPr="006A6D30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AF7AE" w14:textId="349D0ECB" w:rsidR="00F949D5" w:rsidRPr="006A6D30" w:rsidRDefault="00AA32E8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</w:t>
            </w:r>
            <w:r w:rsidR="00F949D5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455</w:t>
            </w:r>
            <w:r w:rsidR="00F949D5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020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13CB7DC" w14:textId="77777777" w:rsidR="00F949D5" w:rsidRPr="006A6D30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6511C" w14:textId="7D03573D" w:rsidR="00F949D5" w:rsidRPr="006A6D30" w:rsidRDefault="00AA32E8" w:rsidP="004F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</w:t>
            </w:r>
            <w:r w:rsidR="00F949D5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472</w:t>
            </w:r>
            <w:r w:rsidR="00F949D5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662</w:t>
            </w:r>
          </w:p>
        </w:tc>
      </w:tr>
      <w:tr w:rsidR="00F949D5" w:rsidRPr="006A6D30" w14:paraId="520AE938" w14:textId="77777777" w:rsidTr="00F8786C">
        <w:tc>
          <w:tcPr>
            <w:tcW w:w="3078" w:type="dxa"/>
            <w:shd w:val="clear" w:color="auto" w:fill="auto"/>
            <w:vAlign w:val="bottom"/>
          </w:tcPr>
          <w:p w14:paraId="0643C6A5" w14:textId="77777777" w:rsidR="00F949D5" w:rsidRPr="006A6D30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84AA1" w14:textId="116D77E5" w:rsidR="00F949D5" w:rsidRPr="006A6D30" w:rsidRDefault="00AA32E8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20</w:t>
            </w:r>
            <w:r w:rsidR="00BC5E3B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860</w:t>
            </w:r>
            <w:r w:rsidR="00BC5E3B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703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1C40683" w14:textId="77777777" w:rsidR="00F949D5" w:rsidRPr="006A6D30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AAB87" w14:textId="17AAAF86" w:rsidR="00F949D5" w:rsidRPr="006A6D30" w:rsidRDefault="00AA32E8" w:rsidP="00DA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13</w:t>
            </w:r>
            <w:r w:rsidR="00BC5E3B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950</w:t>
            </w:r>
            <w:r w:rsidR="00BC5E3B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267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DD32F04" w14:textId="77777777" w:rsidR="00F949D5" w:rsidRPr="006A6D30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F5F2D" w14:textId="1DBD7395" w:rsidR="00F949D5" w:rsidRPr="006A6D30" w:rsidRDefault="00AA32E8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="00F949D5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146</w:t>
            </w:r>
            <w:r w:rsidR="00F949D5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057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DB3406D" w14:textId="77777777" w:rsidR="00F949D5" w:rsidRPr="006A6D30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B71D6" w14:textId="7CF03E8E" w:rsidR="00F949D5" w:rsidRPr="006A6D30" w:rsidRDefault="00AA32E8" w:rsidP="004F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16</w:t>
            </w:r>
            <w:r w:rsidR="00F949D5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407</w:t>
            </w:r>
            <w:r w:rsidR="00F949D5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697</w:t>
            </w:r>
          </w:p>
        </w:tc>
      </w:tr>
      <w:tr w:rsidR="00E40320" w:rsidRPr="006A6D30" w14:paraId="1D9CB2E1" w14:textId="77777777" w:rsidTr="00F8786C">
        <w:tc>
          <w:tcPr>
            <w:tcW w:w="3078" w:type="dxa"/>
            <w:shd w:val="clear" w:color="auto" w:fill="auto"/>
            <w:vAlign w:val="bottom"/>
          </w:tcPr>
          <w:p w14:paraId="07A1F851" w14:textId="77777777" w:rsidR="00E40320" w:rsidRPr="006A6D30" w:rsidRDefault="00E40320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BBFEF46" w14:textId="4267D48C" w:rsidR="00E40320" w:rsidRPr="006A6D30" w:rsidRDefault="00BC5E3B" w:rsidP="0004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910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436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D4B44F2" w14:textId="77777777" w:rsidR="00E40320" w:rsidRPr="006A6D30" w:rsidRDefault="00E40320" w:rsidP="00C8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BA0BCC7" w14:textId="77777777" w:rsidR="00E40320" w:rsidRPr="006A6D30" w:rsidRDefault="00E40320" w:rsidP="00C8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3076CEFF" w14:textId="77777777" w:rsidR="00E40320" w:rsidRPr="006A6D30" w:rsidRDefault="00E40320" w:rsidP="00C8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8EFE906" w14:textId="4EA734CC" w:rsidR="00E40320" w:rsidRPr="006A6D30" w:rsidRDefault="00E40320" w:rsidP="00C8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738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360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6CB6399" w14:textId="77777777" w:rsidR="00E40320" w:rsidRPr="006A6D30" w:rsidRDefault="00E40320" w:rsidP="00C8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B8A4F2" w14:textId="77777777" w:rsidR="00E40320" w:rsidRPr="006A6D30" w:rsidRDefault="00E40320" w:rsidP="00C8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740" w:rsidRPr="006A6D30" w14:paraId="37640340" w14:textId="77777777" w:rsidTr="00F8786C">
        <w:tc>
          <w:tcPr>
            <w:tcW w:w="3078" w:type="dxa"/>
            <w:shd w:val="clear" w:color="auto" w:fill="auto"/>
            <w:vAlign w:val="bottom"/>
          </w:tcPr>
          <w:p w14:paraId="1F8728D9" w14:textId="77777777" w:rsidR="00DC7740" w:rsidRPr="006A6D30" w:rsidRDefault="00B10BA1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ค่าเผื่อผลขาดทุนจากการด้อยค่า 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6CEC5" w14:textId="7049DB59" w:rsidR="00DC7740" w:rsidRPr="006A6D30" w:rsidRDefault="009F5074" w:rsidP="0056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944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4A72F6A" w14:textId="77777777" w:rsidR="00DC7740" w:rsidRPr="006A6D30" w:rsidRDefault="00DC7740" w:rsidP="0056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2B2CC" w14:textId="6EF50F0A" w:rsidR="00DC7740" w:rsidRPr="006A6D30" w:rsidRDefault="009F5074" w:rsidP="00A5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944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A222C46" w14:textId="77777777" w:rsidR="00DC7740" w:rsidRPr="006A6D30" w:rsidRDefault="00DC7740" w:rsidP="0056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9767C" w14:textId="77777777" w:rsidR="00DC7740" w:rsidRPr="006A6D30" w:rsidRDefault="00DC7740" w:rsidP="004B0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21352F4" w14:textId="77777777" w:rsidR="00DC7740" w:rsidRPr="006A6D30" w:rsidRDefault="00DC7740" w:rsidP="0056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247A9" w14:textId="77777777" w:rsidR="00DC7740" w:rsidRPr="006A6D30" w:rsidRDefault="00DC7740" w:rsidP="004B0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F576C" w:rsidRPr="006A6D30" w14:paraId="601C93DB" w14:textId="77777777" w:rsidTr="00F8786C">
        <w:tc>
          <w:tcPr>
            <w:tcW w:w="3078" w:type="dxa"/>
            <w:shd w:val="clear" w:color="auto" w:fill="auto"/>
            <w:vAlign w:val="bottom"/>
          </w:tcPr>
          <w:p w14:paraId="12DD7476" w14:textId="77777777" w:rsidR="005F576C" w:rsidRPr="006A6D30" w:rsidRDefault="00773BC0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</w:t>
            </w:r>
            <w:r w:rsidR="005F576C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5F576C"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  <w:r w:rsidR="005F576C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5F576C"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C98DE9" w14:textId="4E43160B" w:rsidR="005F576C" w:rsidRPr="006A6D30" w:rsidRDefault="00AA32E8" w:rsidP="005F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13</w:t>
            </w:r>
            <w:r w:rsidR="00BC5E3B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948</w:t>
            </w:r>
            <w:r w:rsidR="00BC5E3B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3560294" w14:textId="77777777" w:rsidR="005F576C" w:rsidRPr="006A6D30" w:rsidRDefault="005F576C" w:rsidP="005F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ADC6ED" w14:textId="7A0FEE18" w:rsidR="005F576C" w:rsidRPr="006A6D30" w:rsidRDefault="00AA32E8" w:rsidP="005F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13</w:t>
            </w:r>
            <w:r w:rsidR="00BC5E3B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948</w:t>
            </w:r>
            <w:r w:rsidR="00BC5E3B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6B53FCD" w14:textId="77777777" w:rsidR="005F576C" w:rsidRPr="006A6D30" w:rsidRDefault="005F576C" w:rsidP="005F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5D5CCF" w14:textId="0E78AE18" w:rsidR="005F576C" w:rsidRPr="006A6D30" w:rsidRDefault="00AA32E8" w:rsidP="005F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16</w:t>
            </w:r>
            <w:r w:rsidR="005F576C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407</w:t>
            </w:r>
            <w:r w:rsidR="005F576C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2BE5A07" w14:textId="77777777" w:rsidR="005F576C" w:rsidRPr="006A6D30" w:rsidRDefault="005F576C" w:rsidP="005F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907671" w14:textId="21EBF06F" w:rsidR="005F576C" w:rsidRPr="006A6D30" w:rsidRDefault="00AA32E8" w:rsidP="005F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16</w:t>
            </w:r>
            <w:r w:rsidR="005F576C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407</w:t>
            </w:r>
            <w:r w:rsidR="005F576C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697</w:t>
            </w:r>
          </w:p>
        </w:tc>
      </w:tr>
    </w:tbl>
    <w:p w14:paraId="1D02150A" w14:textId="77777777" w:rsidR="00454039" w:rsidRPr="006A6D30" w:rsidRDefault="00454039" w:rsidP="004F4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1"/>
        <w:gridCol w:w="1168"/>
        <w:gridCol w:w="236"/>
        <w:gridCol w:w="1137"/>
        <w:gridCol w:w="270"/>
        <w:gridCol w:w="1081"/>
        <w:gridCol w:w="257"/>
        <w:gridCol w:w="1092"/>
      </w:tblGrid>
      <w:tr w:rsidR="006428B8" w:rsidRPr="006A6D30" w14:paraId="4EADA413" w14:textId="77777777" w:rsidTr="00F8786C">
        <w:tc>
          <w:tcPr>
            <w:tcW w:w="3911" w:type="dxa"/>
            <w:vAlign w:val="bottom"/>
          </w:tcPr>
          <w:p w14:paraId="11530A8E" w14:textId="39F796AB" w:rsidR="006428B8" w:rsidRPr="006A6D30" w:rsidRDefault="004B0256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99" w:hanging="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20"/>
                <w:szCs w:val="20"/>
              </w:rPr>
              <w:br w:type="page"/>
            </w:r>
            <w:r w:rsidR="006428B8" w:rsidRPr="006A6D30"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br w:type="page"/>
            </w:r>
            <w:r w:rsidR="004879FA" w:rsidRPr="006A6D30"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ลูกหนี้ตามสัญญาเช่า - กิจการที่เกี่ยวข้องกัน</w:t>
            </w:r>
          </w:p>
        </w:tc>
        <w:tc>
          <w:tcPr>
            <w:tcW w:w="2541" w:type="dxa"/>
            <w:gridSpan w:val="3"/>
            <w:vAlign w:val="bottom"/>
          </w:tcPr>
          <w:p w14:paraId="39C89B1E" w14:textId="77777777" w:rsidR="006428B8" w:rsidRPr="006A6D30" w:rsidRDefault="006428B8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FF39AD9" w14:textId="77777777" w:rsidR="006428B8" w:rsidRPr="006A6D30" w:rsidRDefault="006428B8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F886594" w14:textId="77777777" w:rsidR="006428B8" w:rsidRPr="006A6D30" w:rsidRDefault="006428B8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428B8" w:rsidRPr="006A6D30" w14:paraId="4B8C14FD" w14:textId="77777777" w:rsidTr="00F8786C">
        <w:tc>
          <w:tcPr>
            <w:tcW w:w="3911" w:type="dxa"/>
            <w:vAlign w:val="bottom"/>
          </w:tcPr>
          <w:p w14:paraId="767C476A" w14:textId="77777777" w:rsidR="006428B8" w:rsidRPr="006A6D30" w:rsidRDefault="006428B8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8CC9789" w14:textId="7DA55770" w:rsidR="006428B8" w:rsidRPr="006A6D30" w:rsidRDefault="00AA32E8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DE1724" w14:textId="77777777" w:rsidR="006428B8" w:rsidRPr="006A6D30" w:rsidRDefault="006428B8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122ABF03" w14:textId="005E435B" w:rsidR="006428B8" w:rsidRPr="006A6D30" w:rsidRDefault="00AA32E8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EE7E2E" w14:textId="77777777" w:rsidR="006428B8" w:rsidRPr="006A6D30" w:rsidRDefault="006428B8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46B6502" w14:textId="3C858035" w:rsidR="006428B8" w:rsidRPr="006A6D30" w:rsidRDefault="00AA32E8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70EBD58" w14:textId="77777777" w:rsidR="006428B8" w:rsidRPr="006A6D30" w:rsidRDefault="006428B8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2B82949D" w14:textId="1D50BB0A" w:rsidR="006428B8" w:rsidRPr="006A6D30" w:rsidRDefault="00AA32E8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6428B8" w:rsidRPr="006A6D30" w14:paraId="762688FC" w14:textId="77777777" w:rsidTr="00F8786C">
        <w:tc>
          <w:tcPr>
            <w:tcW w:w="3911" w:type="dxa"/>
            <w:vAlign w:val="bottom"/>
          </w:tcPr>
          <w:p w14:paraId="580E1276" w14:textId="77777777" w:rsidR="006428B8" w:rsidRPr="006A6D30" w:rsidRDefault="006428B8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1" w:type="dxa"/>
            <w:gridSpan w:val="7"/>
            <w:vAlign w:val="bottom"/>
          </w:tcPr>
          <w:p w14:paraId="2EE72FEE" w14:textId="77777777" w:rsidR="006428B8" w:rsidRPr="006A6D30" w:rsidRDefault="006428B8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28B8" w:rsidRPr="006A6D30" w14:paraId="60337548" w14:textId="77777777" w:rsidTr="00F8786C">
        <w:trPr>
          <w:trHeight w:val="245"/>
        </w:trPr>
        <w:tc>
          <w:tcPr>
            <w:tcW w:w="3911" w:type="dxa"/>
            <w:vAlign w:val="bottom"/>
          </w:tcPr>
          <w:p w14:paraId="3F622F59" w14:textId="4231279D" w:rsidR="006428B8" w:rsidRPr="006A6D30" w:rsidRDefault="006428B8" w:rsidP="009E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pacing w:val="-4"/>
                <w:sz w:val="30"/>
                <w:szCs w:val="30"/>
                <w:highlight w:val="yellow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กลับรายการขาดทุนจากการด้อยค่าสำหรับ</w:t>
            </w:r>
          </w:p>
        </w:tc>
        <w:tc>
          <w:tcPr>
            <w:tcW w:w="1168" w:type="dxa"/>
            <w:vAlign w:val="bottom"/>
          </w:tcPr>
          <w:p w14:paraId="34BF304A" w14:textId="77777777" w:rsidR="006428B8" w:rsidRPr="006A6D30" w:rsidRDefault="006428B8" w:rsidP="006428B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5AC6140" w14:textId="77777777" w:rsidR="006428B8" w:rsidRPr="006A6D30" w:rsidRDefault="006428B8" w:rsidP="0064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611B89F9" w14:textId="77777777" w:rsidR="006428B8" w:rsidRPr="006A6D30" w:rsidRDefault="006428B8" w:rsidP="006428B8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888F85C" w14:textId="77777777" w:rsidR="006428B8" w:rsidRPr="006A6D30" w:rsidRDefault="006428B8" w:rsidP="0064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9ACD8A2" w14:textId="77777777" w:rsidR="006428B8" w:rsidRPr="006A6D30" w:rsidRDefault="006428B8" w:rsidP="0064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36FF9864" w14:textId="77777777" w:rsidR="006428B8" w:rsidRPr="006A6D30" w:rsidRDefault="006428B8" w:rsidP="0064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0686107E" w14:textId="77777777" w:rsidR="006428B8" w:rsidRPr="006A6D30" w:rsidRDefault="006428B8" w:rsidP="0064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10BA" w:rsidRPr="006A6D30" w14:paraId="2ED1B2AA" w14:textId="77777777" w:rsidTr="00F8786C">
        <w:tc>
          <w:tcPr>
            <w:tcW w:w="3911" w:type="dxa"/>
            <w:vAlign w:val="bottom"/>
          </w:tcPr>
          <w:p w14:paraId="31273E3F" w14:textId="4E499133" w:rsidR="006010BA" w:rsidRPr="006A6D30" w:rsidRDefault="006010BA" w:rsidP="0064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8" w:type="dxa"/>
            <w:tcBorders>
              <w:bottom w:val="double" w:sz="4" w:space="0" w:color="auto"/>
            </w:tcBorders>
            <w:vAlign w:val="bottom"/>
          </w:tcPr>
          <w:p w14:paraId="498BD0BA" w14:textId="71391C07" w:rsidR="006010BA" w:rsidRPr="006A6D30" w:rsidRDefault="00C51E1C" w:rsidP="00C51E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232</w:t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3D3413F" w14:textId="77777777" w:rsidR="006010BA" w:rsidRPr="006A6D30" w:rsidRDefault="006010BA" w:rsidP="0064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  <w:vAlign w:val="bottom"/>
          </w:tcPr>
          <w:p w14:paraId="2A7AC0EA" w14:textId="77777777" w:rsidR="006010BA" w:rsidRPr="006A6D30" w:rsidRDefault="006010BA" w:rsidP="006428B8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2479F3C" w14:textId="77777777" w:rsidR="006010BA" w:rsidRPr="006A6D30" w:rsidRDefault="006010BA" w:rsidP="0064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50B48C8C" w14:textId="77777777" w:rsidR="006010BA" w:rsidRPr="006A6D30" w:rsidRDefault="006010BA" w:rsidP="006428B8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7" w:type="dxa"/>
            <w:vAlign w:val="bottom"/>
          </w:tcPr>
          <w:p w14:paraId="3980C933" w14:textId="77777777" w:rsidR="006010BA" w:rsidRPr="006A6D30" w:rsidRDefault="006010BA" w:rsidP="0064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vAlign w:val="bottom"/>
          </w:tcPr>
          <w:p w14:paraId="1CB38A69" w14:textId="77777777" w:rsidR="006010BA" w:rsidRPr="006A6D30" w:rsidRDefault="006010BA" w:rsidP="0064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6010BA" w:rsidRPr="006A6D30" w14:paraId="3DDB031F" w14:textId="77777777" w:rsidTr="00F8786C">
        <w:tc>
          <w:tcPr>
            <w:tcW w:w="3911" w:type="dxa"/>
            <w:vAlign w:val="bottom"/>
          </w:tcPr>
          <w:p w14:paraId="3DBFF967" w14:textId="764FE2FF" w:rsidR="006010BA" w:rsidRPr="006A6D30" w:rsidRDefault="006010BA" w:rsidP="004B0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  งวด</w:t>
            </w:r>
            <w:r w:rsidR="00EE0DEA" w:rsidRPr="006A6D30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CFAF80" w14:textId="33C23168" w:rsidR="006010BA" w:rsidRPr="006A6D30" w:rsidRDefault="00B861C4" w:rsidP="00B3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357</w:t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28C7521" w14:textId="77777777" w:rsidR="006010BA" w:rsidRPr="006A6D30" w:rsidRDefault="006010BA" w:rsidP="004B0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762C3D" w14:textId="77777777" w:rsidR="006010BA" w:rsidRPr="006A6D30" w:rsidRDefault="006010BA" w:rsidP="004B0256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D8BCAF2" w14:textId="77777777" w:rsidR="006010BA" w:rsidRPr="006A6D30" w:rsidRDefault="006010BA" w:rsidP="004B0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F574E3" w14:textId="77777777" w:rsidR="006010BA" w:rsidRPr="006A6D30" w:rsidRDefault="006010BA" w:rsidP="004B0256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7" w:type="dxa"/>
            <w:vAlign w:val="bottom"/>
          </w:tcPr>
          <w:p w14:paraId="71921F09" w14:textId="77777777" w:rsidR="006010BA" w:rsidRPr="006A6D30" w:rsidRDefault="006010BA" w:rsidP="004B0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BD9A74" w14:textId="77777777" w:rsidR="006010BA" w:rsidRPr="006A6D30" w:rsidRDefault="006010BA" w:rsidP="004B0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59035D95" w14:textId="43D4270D" w:rsidR="00CE5B04" w:rsidRPr="006A6D30" w:rsidRDefault="00CE5B04" w:rsidP="004F4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3CEB04FA" w14:textId="4634BFA9" w:rsidR="0067767A" w:rsidRPr="006A6D30" w:rsidRDefault="0067767A" w:rsidP="004F4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</w:rPr>
        <w:br w:type="page"/>
      </w: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1"/>
        <w:gridCol w:w="1168"/>
        <w:gridCol w:w="236"/>
        <w:gridCol w:w="1137"/>
        <w:gridCol w:w="270"/>
        <w:gridCol w:w="1081"/>
        <w:gridCol w:w="257"/>
        <w:gridCol w:w="1092"/>
      </w:tblGrid>
      <w:tr w:rsidR="005F576C" w:rsidRPr="006A6D30" w14:paraId="30A01D69" w14:textId="77777777" w:rsidTr="00F8786C">
        <w:tc>
          <w:tcPr>
            <w:tcW w:w="3911" w:type="dxa"/>
            <w:vAlign w:val="bottom"/>
          </w:tcPr>
          <w:p w14:paraId="07CE5C7E" w14:textId="77777777" w:rsidR="005F576C" w:rsidRPr="006A6D30" w:rsidRDefault="005F576C" w:rsidP="005F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9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lastRenderedPageBreak/>
              <w:br w:type="page"/>
            </w: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  <w:r w:rsidR="00487656"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487656"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41" w:type="dxa"/>
            <w:gridSpan w:val="3"/>
            <w:vAlign w:val="bottom"/>
          </w:tcPr>
          <w:p w14:paraId="12BF0586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5439E8D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E265BE4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F576C" w:rsidRPr="006A6D30" w14:paraId="477596BD" w14:textId="77777777" w:rsidTr="00F8786C">
        <w:tc>
          <w:tcPr>
            <w:tcW w:w="3911" w:type="dxa"/>
            <w:vAlign w:val="bottom"/>
          </w:tcPr>
          <w:p w14:paraId="099507FC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56002EC" w14:textId="382C0790" w:rsidR="005F576C" w:rsidRPr="006A6D30" w:rsidRDefault="00AA32E8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E45C9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5CF04D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B7B8845" w14:textId="66746C8C" w:rsidR="005F576C" w:rsidRPr="006A6D30" w:rsidRDefault="00AA32E8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F576C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F576C" w:rsidRPr="006A6D3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27B826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7D07805" w14:textId="77365BDE" w:rsidR="005F576C" w:rsidRPr="006A6D30" w:rsidRDefault="00AA32E8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E45C9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3995F84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7DF1FCA1" w14:textId="75478E19" w:rsidR="005F576C" w:rsidRPr="006A6D30" w:rsidRDefault="00AA32E8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F576C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F576C" w:rsidRPr="006A6D3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F576C" w:rsidRPr="006A6D30" w14:paraId="4D2D572F" w14:textId="77777777" w:rsidTr="00F8786C">
        <w:tc>
          <w:tcPr>
            <w:tcW w:w="3911" w:type="dxa"/>
            <w:vAlign w:val="bottom"/>
          </w:tcPr>
          <w:p w14:paraId="05249A05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8355E9F" w14:textId="2E9C3994" w:rsidR="005F576C" w:rsidRPr="006A6D30" w:rsidRDefault="00AA32E8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7BEB6D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4703A37E" w14:textId="1C721CD7" w:rsidR="005F576C" w:rsidRPr="006A6D30" w:rsidRDefault="00AA32E8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A3EC04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8A24E17" w14:textId="2112B8D7" w:rsidR="005F576C" w:rsidRPr="006A6D30" w:rsidRDefault="00AA32E8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59A8CEA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51CCE90" w14:textId="3B72E82A" w:rsidR="005F576C" w:rsidRPr="006A6D30" w:rsidRDefault="00AA32E8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5F576C" w:rsidRPr="006A6D30" w14:paraId="7B2A9BDC" w14:textId="77777777" w:rsidTr="00F8786C">
        <w:tc>
          <w:tcPr>
            <w:tcW w:w="3911" w:type="dxa"/>
            <w:vAlign w:val="bottom"/>
          </w:tcPr>
          <w:p w14:paraId="5F767CFD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1" w:type="dxa"/>
            <w:gridSpan w:val="7"/>
            <w:vAlign w:val="bottom"/>
          </w:tcPr>
          <w:p w14:paraId="5FA5EAB9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576C" w:rsidRPr="006A6D30" w14:paraId="011D97BA" w14:textId="77777777" w:rsidTr="00F8786C">
        <w:tc>
          <w:tcPr>
            <w:tcW w:w="3911" w:type="dxa"/>
            <w:vAlign w:val="bottom"/>
          </w:tcPr>
          <w:p w14:paraId="2CAA5344" w14:textId="77777777" w:rsidR="005F576C" w:rsidRPr="006A6D30" w:rsidRDefault="005F576C" w:rsidP="005F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168" w:type="dxa"/>
            <w:vAlign w:val="bottom"/>
          </w:tcPr>
          <w:p w14:paraId="1D49136C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77AE729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6102C9F6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0AD9CE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2527BD8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0165D64E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3ADB10BB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0256" w:rsidRPr="006A6D30" w14:paraId="7A4D8272" w14:textId="77777777" w:rsidTr="00F8786C">
        <w:trPr>
          <w:trHeight w:val="245"/>
        </w:trPr>
        <w:tc>
          <w:tcPr>
            <w:tcW w:w="3911" w:type="dxa"/>
            <w:vAlign w:val="bottom"/>
          </w:tcPr>
          <w:p w14:paraId="67526594" w14:textId="77777777" w:rsidR="004B0256" w:rsidRPr="006A6D30" w:rsidRDefault="004B0256" w:rsidP="004B0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ราช โคเจนเนอเรชั่น จำกัด</w:t>
            </w:r>
          </w:p>
        </w:tc>
        <w:tc>
          <w:tcPr>
            <w:tcW w:w="1168" w:type="dxa"/>
            <w:vAlign w:val="bottom"/>
          </w:tcPr>
          <w:p w14:paraId="5F0FC2A5" w14:textId="77777777" w:rsidR="004B0256" w:rsidRPr="006A6D30" w:rsidRDefault="004B0256" w:rsidP="004B025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AAB1E1D" w14:textId="77777777" w:rsidR="004B0256" w:rsidRPr="006A6D30" w:rsidRDefault="004B0256" w:rsidP="004B0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11AF2723" w14:textId="77777777" w:rsidR="004B0256" w:rsidRPr="006A6D30" w:rsidRDefault="004B0256" w:rsidP="004B0256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77D3313" w14:textId="77777777" w:rsidR="004B0256" w:rsidRPr="006A6D30" w:rsidRDefault="004B0256" w:rsidP="004B0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91D0CB5" w14:textId="348FDC3D" w:rsidR="004B0256" w:rsidRPr="006A6D30" w:rsidRDefault="00AA32E8" w:rsidP="00454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</w:t>
            </w:r>
            <w:r w:rsidR="00712258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249</w:t>
            </w:r>
          </w:p>
        </w:tc>
        <w:tc>
          <w:tcPr>
            <w:tcW w:w="257" w:type="dxa"/>
            <w:vAlign w:val="bottom"/>
          </w:tcPr>
          <w:p w14:paraId="1A7D6D6C" w14:textId="77777777" w:rsidR="004B0256" w:rsidRPr="006A6D30" w:rsidRDefault="004B0256" w:rsidP="004B0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58DB90C4" w14:textId="1F5B75C3" w:rsidR="004B0256" w:rsidRPr="006A6D30" w:rsidRDefault="00AA32E8" w:rsidP="004B0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="004B0256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501</w:t>
            </w:r>
          </w:p>
        </w:tc>
      </w:tr>
      <w:tr w:rsidR="004B0256" w:rsidRPr="006A6D30" w14:paraId="50A2D70E" w14:textId="77777777" w:rsidTr="00F8786C">
        <w:tc>
          <w:tcPr>
            <w:tcW w:w="3911" w:type="dxa"/>
            <w:vAlign w:val="bottom"/>
          </w:tcPr>
          <w:p w14:paraId="0A92480D" w14:textId="77777777" w:rsidR="004B0256" w:rsidRPr="006A6D30" w:rsidRDefault="004B0256" w:rsidP="004B0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ราช-ลาว เซอร์วิส จำกัด</w:t>
            </w:r>
          </w:p>
        </w:tc>
        <w:tc>
          <w:tcPr>
            <w:tcW w:w="1168" w:type="dxa"/>
            <w:vAlign w:val="bottom"/>
          </w:tcPr>
          <w:p w14:paraId="28E2DF49" w14:textId="77777777" w:rsidR="004B0256" w:rsidRPr="006A6D30" w:rsidRDefault="004B0256" w:rsidP="004B025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29CAEB7" w14:textId="77777777" w:rsidR="004B0256" w:rsidRPr="006A6D30" w:rsidRDefault="004B0256" w:rsidP="004B0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6FE768FC" w14:textId="77777777" w:rsidR="004B0256" w:rsidRPr="006A6D30" w:rsidRDefault="004B0256" w:rsidP="004B0256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BB388D4" w14:textId="77777777" w:rsidR="004B0256" w:rsidRPr="006A6D30" w:rsidRDefault="004B0256" w:rsidP="004B0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194FB77" w14:textId="53B8F57A" w:rsidR="004B0256" w:rsidRPr="006A6D30" w:rsidRDefault="00AA32E8" w:rsidP="00454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33</w:t>
            </w:r>
            <w:r w:rsidR="00712258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846</w:t>
            </w:r>
          </w:p>
        </w:tc>
        <w:tc>
          <w:tcPr>
            <w:tcW w:w="257" w:type="dxa"/>
            <w:vAlign w:val="bottom"/>
          </w:tcPr>
          <w:p w14:paraId="5B7FE4E3" w14:textId="77777777" w:rsidR="004B0256" w:rsidRPr="006A6D30" w:rsidRDefault="004B0256" w:rsidP="004B0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547CBE71" w14:textId="77777777" w:rsidR="004B0256" w:rsidRPr="006A6D30" w:rsidRDefault="004B0256" w:rsidP="004B0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F576C" w:rsidRPr="006A6D30" w14:paraId="53231A07" w14:textId="77777777" w:rsidTr="00F8786C">
        <w:tc>
          <w:tcPr>
            <w:tcW w:w="3911" w:type="dxa"/>
            <w:vAlign w:val="bottom"/>
          </w:tcPr>
          <w:p w14:paraId="12212468" w14:textId="77777777" w:rsidR="005F576C" w:rsidRPr="006A6D30" w:rsidRDefault="005F576C" w:rsidP="005F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1C7E67F9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8678C28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7778A60E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876AE2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81C4D6B" w14:textId="77777777" w:rsidR="005F576C" w:rsidRPr="006A6D30" w:rsidRDefault="005F576C" w:rsidP="005F576C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  <w:vAlign w:val="bottom"/>
          </w:tcPr>
          <w:p w14:paraId="20D3029A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5A1783AB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576C" w:rsidRPr="006A6D30" w14:paraId="44455251" w14:textId="77777777" w:rsidTr="00F8786C">
        <w:tc>
          <w:tcPr>
            <w:tcW w:w="3911" w:type="dxa"/>
            <w:vAlign w:val="bottom"/>
          </w:tcPr>
          <w:p w14:paraId="04AA4F65" w14:textId="77777777" w:rsidR="005F576C" w:rsidRPr="006A6D30" w:rsidRDefault="005F576C" w:rsidP="005F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1168" w:type="dxa"/>
            <w:vAlign w:val="bottom"/>
          </w:tcPr>
          <w:p w14:paraId="14B488CC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CF0A8F0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678DED2E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D0F06D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CA462F5" w14:textId="77777777" w:rsidR="005F576C" w:rsidRPr="006A6D30" w:rsidRDefault="005F576C" w:rsidP="005F576C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  <w:vAlign w:val="bottom"/>
          </w:tcPr>
          <w:p w14:paraId="59753748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00D69CAD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576C" w:rsidRPr="006A6D30" w14:paraId="3CDCECAF" w14:textId="77777777" w:rsidTr="00F8786C">
        <w:tc>
          <w:tcPr>
            <w:tcW w:w="3911" w:type="dxa"/>
            <w:vAlign w:val="bottom"/>
          </w:tcPr>
          <w:p w14:paraId="3273D37B" w14:textId="2B351D93" w:rsidR="005F576C" w:rsidRPr="006A6D30" w:rsidRDefault="005F576C" w:rsidP="005F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</w:t>
            </w:r>
            <w:r w:rsidR="00E7718E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ท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ไฟฟ้า เซเปียน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เซน้ำน้อย จำกัด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2084E3C3" w14:textId="151398C1" w:rsidR="005F576C" w:rsidRPr="006A6D30" w:rsidRDefault="00AA32E8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40</w:t>
            </w:r>
            <w:r w:rsidR="00712258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430</w:t>
            </w:r>
          </w:p>
        </w:tc>
        <w:tc>
          <w:tcPr>
            <w:tcW w:w="236" w:type="dxa"/>
            <w:vAlign w:val="bottom"/>
          </w:tcPr>
          <w:p w14:paraId="25226DA8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34D59A40" w14:textId="2B5EECD9" w:rsidR="005F576C" w:rsidRPr="006A6D30" w:rsidRDefault="00AA32E8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18</w:t>
            </w:r>
            <w:r w:rsidR="005F576C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317</w:t>
            </w:r>
          </w:p>
        </w:tc>
        <w:tc>
          <w:tcPr>
            <w:tcW w:w="270" w:type="dxa"/>
            <w:vAlign w:val="bottom"/>
          </w:tcPr>
          <w:p w14:paraId="018B6963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C56B02A" w14:textId="0B2B5FE5" w:rsidR="005F576C" w:rsidRPr="006A6D30" w:rsidRDefault="00AA32E8" w:rsidP="00454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40</w:t>
            </w:r>
            <w:r w:rsidR="00712258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430</w:t>
            </w:r>
          </w:p>
        </w:tc>
        <w:tc>
          <w:tcPr>
            <w:tcW w:w="257" w:type="dxa"/>
            <w:vAlign w:val="bottom"/>
          </w:tcPr>
          <w:p w14:paraId="04B113C1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184F7F8C" w14:textId="6B451692" w:rsidR="005F576C" w:rsidRPr="006A6D30" w:rsidRDefault="00AA32E8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18</w:t>
            </w:r>
            <w:r w:rsidR="005F576C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317</w:t>
            </w:r>
          </w:p>
        </w:tc>
      </w:tr>
      <w:tr w:rsidR="005F576C" w:rsidRPr="006A6D30" w14:paraId="58E35DE7" w14:textId="77777777" w:rsidTr="00F8786C">
        <w:tc>
          <w:tcPr>
            <w:tcW w:w="3911" w:type="dxa"/>
            <w:vAlign w:val="bottom"/>
          </w:tcPr>
          <w:p w14:paraId="0270D2B7" w14:textId="77777777" w:rsidR="005F576C" w:rsidRPr="006A6D30" w:rsidRDefault="005F576C" w:rsidP="005F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0617D" w14:textId="1D157D30" w:rsidR="005F576C" w:rsidRPr="006A6D30" w:rsidRDefault="00AA32E8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40</w:t>
            </w:r>
            <w:r w:rsidR="00712258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236" w:type="dxa"/>
            <w:vAlign w:val="bottom"/>
          </w:tcPr>
          <w:p w14:paraId="4FB8DC4B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7F899" w14:textId="44A4CD4F" w:rsidR="005F576C" w:rsidRPr="006A6D30" w:rsidRDefault="00AA32E8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18</w:t>
            </w:r>
            <w:r w:rsidR="005F576C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317</w:t>
            </w:r>
          </w:p>
        </w:tc>
        <w:tc>
          <w:tcPr>
            <w:tcW w:w="270" w:type="dxa"/>
            <w:vAlign w:val="bottom"/>
          </w:tcPr>
          <w:p w14:paraId="3B38C6C5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E4E76" w14:textId="08D24D30" w:rsidR="005F576C" w:rsidRPr="006A6D30" w:rsidRDefault="00AA32E8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76</w:t>
            </w:r>
            <w:r w:rsidR="00712258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257" w:type="dxa"/>
            <w:vAlign w:val="bottom"/>
          </w:tcPr>
          <w:p w14:paraId="6784B5A5" w14:textId="77777777" w:rsidR="005F576C" w:rsidRPr="006A6D30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395E4B" w14:textId="502FC0EF" w:rsidR="005F576C" w:rsidRPr="006A6D30" w:rsidRDefault="00AA32E8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19</w:t>
            </w:r>
            <w:r w:rsidR="005F576C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818</w:t>
            </w:r>
          </w:p>
        </w:tc>
      </w:tr>
    </w:tbl>
    <w:p w14:paraId="25964E05" w14:textId="74345F6F" w:rsidR="004B0256" w:rsidRPr="006A6D30" w:rsidRDefault="004B0256" w:rsidP="004B0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100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36"/>
        <w:gridCol w:w="886"/>
        <w:gridCol w:w="236"/>
        <w:gridCol w:w="946"/>
        <w:gridCol w:w="270"/>
        <w:gridCol w:w="810"/>
        <w:gridCol w:w="270"/>
        <w:gridCol w:w="810"/>
        <w:gridCol w:w="270"/>
        <w:gridCol w:w="900"/>
        <w:gridCol w:w="270"/>
        <w:gridCol w:w="903"/>
      </w:tblGrid>
      <w:tr w:rsidR="001C1AF9" w:rsidRPr="006A6D30" w14:paraId="0352200E" w14:textId="77777777" w:rsidTr="00F8786C">
        <w:trPr>
          <w:tblHeader/>
        </w:trPr>
        <w:tc>
          <w:tcPr>
            <w:tcW w:w="2340" w:type="dxa"/>
            <w:vAlign w:val="bottom"/>
          </w:tcPr>
          <w:p w14:paraId="4494191F" w14:textId="24D195C5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022" w:type="dxa"/>
            <w:gridSpan w:val="3"/>
            <w:vAlign w:val="bottom"/>
          </w:tcPr>
          <w:p w14:paraId="00949BAC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6024CE0E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449" w:type="dxa"/>
            <w:gridSpan w:val="9"/>
            <w:vAlign w:val="bottom"/>
          </w:tcPr>
          <w:p w14:paraId="7F01CE3E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1AF9" w:rsidRPr="006A6D30" w14:paraId="2F265D03" w14:textId="77777777" w:rsidTr="00F8786C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00A4728F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cyan"/>
                <w:cs/>
                <w:lang w:eastAsia="ja-JP"/>
              </w:rPr>
            </w:pPr>
          </w:p>
        </w:tc>
        <w:tc>
          <w:tcPr>
            <w:tcW w:w="900" w:type="dxa"/>
            <w:vAlign w:val="bottom"/>
          </w:tcPr>
          <w:p w14:paraId="3FCB97A4" w14:textId="77777777" w:rsidR="001C1AF9" w:rsidRPr="006A6D30" w:rsidRDefault="001C1AF9" w:rsidP="0039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00854831" w14:textId="580E0D81" w:rsidR="001C1AF9" w:rsidRPr="006A6D30" w:rsidRDefault="00AA32E8" w:rsidP="0039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31</w:t>
            </w:r>
            <w:r w:rsidR="001C1AF9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1C1AF9" w:rsidRPr="006A6D3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142F2977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70566D68" w14:textId="77777777" w:rsidR="001C1AF9" w:rsidRPr="006A6D30" w:rsidRDefault="001C1AF9" w:rsidP="0039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3EB01672" w14:textId="736D2921" w:rsidR="001C1AF9" w:rsidRPr="006A6D30" w:rsidRDefault="00AA32E8" w:rsidP="0039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30</w:t>
            </w:r>
            <w:r w:rsidR="001C1AF9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1C1AF9" w:rsidRPr="006A6D30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0459E59D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07CA757B" w14:textId="77777777" w:rsidR="001C1AF9" w:rsidRPr="006A6D30" w:rsidRDefault="001C1AF9" w:rsidP="0039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7D09A10F" w14:textId="6529B677" w:rsidR="001C1AF9" w:rsidRPr="006A6D30" w:rsidRDefault="00AA32E8" w:rsidP="0039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31</w:t>
            </w:r>
            <w:r w:rsidR="001C1AF9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1C1AF9" w:rsidRPr="006A6D3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7574B12F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8BE5847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94D6D8A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70277F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BA7D6E2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0EB41DE" w14:textId="77777777" w:rsidR="001C1AF9" w:rsidRPr="006A6D30" w:rsidRDefault="001C1AF9" w:rsidP="0039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  <w:p w14:paraId="1C4AAA1B" w14:textId="77777777" w:rsidR="001C1AF9" w:rsidRPr="006A6D30" w:rsidRDefault="001C1AF9" w:rsidP="0039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270" w:type="dxa"/>
            <w:vAlign w:val="bottom"/>
          </w:tcPr>
          <w:p w14:paraId="776C9A15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3" w:type="dxa"/>
            <w:vAlign w:val="bottom"/>
          </w:tcPr>
          <w:p w14:paraId="1C601463" w14:textId="4E64BF9C" w:rsidR="001C1AF9" w:rsidRPr="006A6D30" w:rsidRDefault="001C1AF9" w:rsidP="0039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2CFADE13" w14:textId="09F3332F" w:rsidR="001C1AF9" w:rsidRPr="006A6D30" w:rsidRDefault="00AA32E8" w:rsidP="0039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30</w:t>
            </w:r>
            <w:r w:rsidR="001C1AF9"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1C1AF9" w:rsidRPr="006A6D30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1C1AF9" w:rsidRPr="006A6D30" w14:paraId="049B505A" w14:textId="77777777" w:rsidTr="00F8786C">
        <w:trPr>
          <w:tblHeader/>
        </w:trPr>
        <w:tc>
          <w:tcPr>
            <w:tcW w:w="2340" w:type="dxa"/>
            <w:vAlign w:val="bottom"/>
          </w:tcPr>
          <w:p w14:paraId="6DCB1B52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23E413D3" w14:textId="7EC41F54" w:rsidR="001C1AF9" w:rsidRPr="006A6D30" w:rsidRDefault="00AA32E8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36" w:type="dxa"/>
            <w:vAlign w:val="bottom"/>
          </w:tcPr>
          <w:p w14:paraId="7FD94304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4CECE797" w14:textId="32DC6213" w:rsidR="001C1AF9" w:rsidRPr="006A6D30" w:rsidRDefault="00AA32E8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36" w:type="dxa"/>
            <w:vAlign w:val="bottom"/>
          </w:tcPr>
          <w:p w14:paraId="377D5E81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5F9F3BC0" w14:textId="01D7B2CD" w:rsidR="001C1AF9" w:rsidRPr="006A6D30" w:rsidRDefault="00AA32E8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0" w:type="dxa"/>
            <w:vAlign w:val="bottom"/>
          </w:tcPr>
          <w:p w14:paraId="7AC41A20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02B349C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48E2F99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DC4BBC6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F6487CC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EBA9A77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270" w:type="dxa"/>
            <w:vAlign w:val="bottom"/>
          </w:tcPr>
          <w:p w14:paraId="67C49CB9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3" w:type="dxa"/>
            <w:vAlign w:val="bottom"/>
          </w:tcPr>
          <w:p w14:paraId="7CBD48B5" w14:textId="686D562B" w:rsidR="001C1AF9" w:rsidRPr="006A6D30" w:rsidRDefault="00AA32E8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1C1AF9" w:rsidRPr="006A6D30" w14:paraId="7AD99BB5" w14:textId="77777777" w:rsidTr="00F8786C">
        <w:trPr>
          <w:tblHeader/>
        </w:trPr>
        <w:tc>
          <w:tcPr>
            <w:tcW w:w="2340" w:type="dxa"/>
            <w:vAlign w:val="bottom"/>
          </w:tcPr>
          <w:p w14:paraId="55664544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2" w:type="dxa"/>
            <w:gridSpan w:val="3"/>
            <w:vAlign w:val="bottom"/>
          </w:tcPr>
          <w:p w14:paraId="4F7C20DD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6" w:type="dxa"/>
            <w:vAlign w:val="bottom"/>
          </w:tcPr>
          <w:p w14:paraId="68058BFC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49" w:type="dxa"/>
            <w:gridSpan w:val="9"/>
            <w:vAlign w:val="bottom"/>
          </w:tcPr>
          <w:p w14:paraId="37D82A40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C1AF9" w:rsidRPr="006A6D30" w14:paraId="4D3B8B8C" w14:textId="77777777" w:rsidTr="00E7718E">
        <w:tc>
          <w:tcPr>
            <w:tcW w:w="3240" w:type="dxa"/>
            <w:gridSpan w:val="2"/>
            <w:vAlign w:val="bottom"/>
          </w:tcPr>
          <w:p w14:paraId="09377361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36" w:type="dxa"/>
            <w:vAlign w:val="bottom"/>
          </w:tcPr>
          <w:p w14:paraId="2F521732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7B50B386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2041E21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5304BAF8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78593E8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A8826FD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44C8D8E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7DF4BA9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C6692BF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6188913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64F4FA8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6BAFAAE2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1AF9" w:rsidRPr="006A6D30" w14:paraId="6FB32E3D" w14:textId="77777777" w:rsidTr="00E7718E">
        <w:tc>
          <w:tcPr>
            <w:tcW w:w="2340" w:type="dxa"/>
            <w:vAlign w:val="bottom"/>
          </w:tcPr>
          <w:p w14:paraId="006565FC" w14:textId="778324B8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</w:t>
            </w:r>
            <w:r w:rsidRPr="006A6D30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  <w:r w:rsidRPr="006A6D3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ผลิตไฟฟ้าราชบุรี จำกัด</w:t>
            </w:r>
          </w:p>
        </w:tc>
        <w:tc>
          <w:tcPr>
            <w:tcW w:w="900" w:type="dxa"/>
            <w:vAlign w:val="bottom"/>
          </w:tcPr>
          <w:p w14:paraId="4D062C25" w14:textId="67D7ED2F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0D858BF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06D135F6" w14:textId="69E34AC0" w:rsidR="001C1AF9" w:rsidRPr="006A6D30" w:rsidRDefault="00AA32E8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1</w:t>
            </w:r>
            <w:r w:rsidR="001C1AF9" w:rsidRPr="006A6D30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236" w:type="dxa"/>
            <w:vAlign w:val="bottom"/>
          </w:tcPr>
          <w:p w14:paraId="230FD60B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tcBorders>
              <w:bottom w:val="double" w:sz="4" w:space="0" w:color="auto"/>
            </w:tcBorders>
            <w:vAlign w:val="bottom"/>
          </w:tcPr>
          <w:p w14:paraId="31932167" w14:textId="48BFB26C" w:rsidR="001C1AF9" w:rsidRPr="006A6D30" w:rsidRDefault="00601AC0" w:rsidP="0060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4752D7E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E5F1E64" w14:textId="2EAC26A2" w:rsidR="001C1AF9" w:rsidRPr="006A6D30" w:rsidRDefault="00AA32E8" w:rsidP="0060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</w:t>
            </w:r>
            <w:r w:rsidR="00601AC0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295</w:t>
            </w:r>
            <w:r w:rsidR="00601AC0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270" w:type="dxa"/>
            <w:vAlign w:val="bottom"/>
          </w:tcPr>
          <w:p w14:paraId="321DBBDE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9BD0FD0" w14:textId="380BD269" w:rsidR="001C1AF9" w:rsidRPr="006A6D30" w:rsidRDefault="00601AC0" w:rsidP="0060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5146213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A033FA2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9ACDD55" w14:textId="77777777" w:rsidR="001C1AF9" w:rsidRPr="006A6D30" w:rsidRDefault="001C1AF9" w:rsidP="00BA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  <w:vAlign w:val="bottom"/>
          </w:tcPr>
          <w:p w14:paraId="53A157D3" w14:textId="103D1DC1" w:rsidR="001C1AF9" w:rsidRPr="006A6D30" w:rsidRDefault="00AA32E8" w:rsidP="001C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="00601AC0"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295</w:t>
            </w:r>
            <w:r w:rsidR="00601AC0"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000</w:t>
            </w:r>
          </w:p>
        </w:tc>
      </w:tr>
    </w:tbl>
    <w:p w14:paraId="12B48093" w14:textId="31B54392" w:rsidR="00454039" w:rsidRPr="006A6D30" w:rsidRDefault="00454039" w:rsidP="004B0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68"/>
        <w:gridCol w:w="272"/>
        <w:gridCol w:w="1098"/>
        <w:gridCol w:w="269"/>
        <w:gridCol w:w="1084"/>
        <w:gridCol w:w="250"/>
        <w:gridCol w:w="1096"/>
      </w:tblGrid>
      <w:tr w:rsidR="00F949D5" w:rsidRPr="006A6D30" w14:paraId="5594A30C" w14:textId="77777777" w:rsidTr="001238BD">
        <w:trPr>
          <w:tblHeader/>
        </w:trPr>
        <w:tc>
          <w:tcPr>
            <w:tcW w:w="3961" w:type="dxa"/>
            <w:vAlign w:val="bottom"/>
          </w:tcPr>
          <w:p w14:paraId="123BED43" w14:textId="77777777" w:rsidR="00F949D5" w:rsidRPr="006A6D30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  <w:r w:rsidR="00487656"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487656"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38" w:type="dxa"/>
            <w:gridSpan w:val="3"/>
            <w:vAlign w:val="bottom"/>
          </w:tcPr>
          <w:p w14:paraId="2009D5D8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vAlign w:val="bottom"/>
          </w:tcPr>
          <w:p w14:paraId="345D8348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2822366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9D5" w:rsidRPr="006A6D30" w14:paraId="1A1364E3" w14:textId="77777777" w:rsidTr="001238BD">
        <w:trPr>
          <w:tblHeader/>
        </w:trPr>
        <w:tc>
          <w:tcPr>
            <w:tcW w:w="3961" w:type="dxa"/>
            <w:vAlign w:val="bottom"/>
          </w:tcPr>
          <w:p w14:paraId="423FD688" w14:textId="77777777" w:rsidR="00F949D5" w:rsidRPr="006A6D30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61601B7" w14:textId="582D15E4" w:rsidR="00F949D5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E45C9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  <w:vAlign w:val="bottom"/>
          </w:tcPr>
          <w:p w14:paraId="354C88F2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42E7FFC" w14:textId="253D9CD9" w:rsidR="00F949D5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F949D5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949D5" w:rsidRPr="006A6D3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  <w:vAlign w:val="bottom"/>
          </w:tcPr>
          <w:p w14:paraId="16F0B8BF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BEC34D4" w14:textId="4EA67944" w:rsidR="00F949D5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E45C9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0" w:type="dxa"/>
            <w:vAlign w:val="bottom"/>
          </w:tcPr>
          <w:p w14:paraId="1FB380C2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45F60DA" w14:textId="4F61EE02" w:rsidR="00F949D5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F949D5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949D5" w:rsidRPr="006A6D3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949D5" w:rsidRPr="006A6D30" w14:paraId="40142946" w14:textId="77777777" w:rsidTr="001238BD">
        <w:trPr>
          <w:tblHeader/>
        </w:trPr>
        <w:tc>
          <w:tcPr>
            <w:tcW w:w="3961" w:type="dxa"/>
            <w:vAlign w:val="bottom"/>
          </w:tcPr>
          <w:p w14:paraId="75121C32" w14:textId="77777777" w:rsidR="00F949D5" w:rsidRPr="006A6D30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2D0B228" w14:textId="31ACE21B" w:rsidR="00F949D5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2" w:type="dxa"/>
            <w:vAlign w:val="bottom"/>
          </w:tcPr>
          <w:p w14:paraId="2B4F9C72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8319B2E" w14:textId="314EF277" w:rsidR="00F949D5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69" w:type="dxa"/>
            <w:vAlign w:val="bottom"/>
          </w:tcPr>
          <w:p w14:paraId="121AFE6B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09F0605" w14:textId="0DD87B9D" w:rsidR="00F949D5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50" w:type="dxa"/>
            <w:vAlign w:val="bottom"/>
          </w:tcPr>
          <w:p w14:paraId="5FB6BBAA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04A5E66" w14:textId="51E8F304" w:rsidR="00F949D5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F949D5" w:rsidRPr="006A6D30" w14:paraId="52A041AD" w14:textId="77777777" w:rsidTr="001238BD">
        <w:trPr>
          <w:tblHeader/>
        </w:trPr>
        <w:tc>
          <w:tcPr>
            <w:tcW w:w="3961" w:type="dxa"/>
            <w:vAlign w:val="bottom"/>
          </w:tcPr>
          <w:p w14:paraId="60804170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7" w:type="dxa"/>
            <w:gridSpan w:val="7"/>
            <w:vAlign w:val="bottom"/>
          </w:tcPr>
          <w:p w14:paraId="335B5A34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49D5" w:rsidRPr="006A6D30" w14:paraId="46F02444" w14:textId="77777777" w:rsidTr="001238BD">
        <w:tc>
          <w:tcPr>
            <w:tcW w:w="3961" w:type="dxa"/>
            <w:vAlign w:val="bottom"/>
          </w:tcPr>
          <w:p w14:paraId="690459F2" w14:textId="77777777" w:rsidR="00F949D5" w:rsidRPr="006A6D30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168" w:type="dxa"/>
            <w:vAlign w:val="bottom"/>
          </w:tcPr>
          <w:p w14:paraId="66FB796B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586DFC46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E73F3AE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1158236B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7D53851A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0826305B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3C19DAEA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9D5" w:rsidRPr="006A6D30" w14:paraId="719055D8" w14:textId="77777777" w:rsidTr="001238BD">
        <w:tc>
          <w:tcPr>
            <w:tcW w:w="3961" w:type="dxa"/>
            <w:vAlign w:val="bottom"/>
          </w:tcPr>
          <w:p w14:paraId="05AC15B4" w14:textId="77777777" w:rsidR="00F949D5" w:rsidRPr="006A6D30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1168" w:type="dxa"/>
            <w:vAlign w:val="bottom"/>
          </w:tcPr>
          <w:p w14:paraId="35C95B6E" w14:textId="03D26534" w:rsidR="00F949D5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46</w:t>
            </w:r>
            <w:r w:rsidR="000A4E1E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318</w:t>
            </w:r>
          </w:p>
        </w:tc>
        <w:tc>
          <w:tcPr>
            <w:tcW w:w="272" w:type="dxa"/>
            <w:vAlign w:val="bottom"/>
          </w:tcPr>
          <w:p w14:paraId="08C557EA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5CA7464" w14:textId="16FF0849" w:rsidR="00F949D5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52</w:t>
            </w:r>
            <w:r w:rsidR="00F949D5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996</w:t>
            </w:r>
          </w:p>
        </w:tc>
        <w:tc>
          <w:tcPr>
            <w:tcW w:w="269" w:type="dxa"/>
            <w:vAlign w:val="bottom"/>
          </w:tcPr>
          <w:p w14:paraId="12DFE5A4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27978BB" w14:textId="6496DEA2" w:rsidR="00F949D5" w:rsidRPr="006A6D30" w:rsidRDefault="00AA32E8" w:rsidP="00454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="000A4E1E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423</w:t>
            </w:r>
          </w:p>
        </w:tc>
        <w:tc>
          <w:tcPr>
            <w:tcW w:w="250" w:type="dxa"/>
            <w:vAlign w:val="bottom"/>
          </w:tcPr>
          <w:p w14:paraId="79196197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5DC1DEE1" w14:textId="77777777" w:rsidR="00F949D5" w:rsidRPr="006A6D30" w:rsidRDefault="00F949D5" w:rsidP="00F41441">
            <w:pPr>
              <w:pStyle w:val="a2"/>
              <w:tabs>
                <w:tab w:val="decimal" w:pos="51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F949D5" w:rsidRPr="006A6D30" w14:paraId="75E361DA" w14:textId="77777777" w:rsidTr="001238BD">
        <w:tc>
          <w:tcPr>
            <w:tcW w:w="3961" w:type="dxa"/>
            <w:vAlign w:val="bottom"/>
          </w:tcPr>
          <w:p w14:paraId="493A4631" w14:textId="77777777" w:rsidR="00F949D5" w:rsidRPr="006A6D30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bottom"/>
          </w:tcPr>
          <w:p w14:paraId="5BA3900E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2CDA4327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C4EEF62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0B424FA2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9F5A2D7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2F74D34B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2FDABF23" w14:textId="77777777" w:rsidR="00F949D5" w:rsidRPr="006A6D30" w:rsidRDefault="00F949D5" w:rsidP="00F949D5">
            <w:pPr>
              <w:pStyle w:val="a2"/>
              <w:tabs>
                <w:tab w:val="decimal" w:pos="61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949D5" w:rsidRPr="006A6D30" w14:paraId="30A5D671" w14:textId="77777777" w:rsidTr="001238BD">
        <w:tc>
          <w:tcPr>
            <w:tcW w:w="3961" w:type="dxa"/>
            <w:vAlign w:val="bottom"/>
          </w:tcPr>
          <w:p w14:paraId="2F2DD49E" w14:textId="77777777" w:rsidR="00F949D5" w:rsidRPr="006A6D30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168" w:type="dxa"/>
            <w:vAlign w:val="bottom"/>
          </w:tcPr>
          <w:p w14:paraId="0C4284F2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6EF2FFB1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B4829F3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1A7E4AD6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7A09BB72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6268FE19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70E8DE52" w14:textId="77777777" w:rsidR="00F949D5" w:rsidRPr="006A6D30" w:rsidRDefault="00F949D5" w:rsidP="00F949D5">
            <w:pPr>
              <w:pStyle w:val="a2"/>
              <w:tabs>
                <w:tab w:val="decimal" w:pos="61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718E" w:rsidRPr="006A6D30" w14:paraId="4A47970B" w14:textId="77777777" w:rsidTr="00D7681B">
        <w:tc>
          <w:tcPr>
            <w:tcW w:w="3961" w:type="dxa"/>
            <w:vAlign w:val="bottom"/>
          </w:tcPr>
          <w:p w14:paraId="6380CABF" w14:textId="77777777" w:rsidR="00E7718E" w:rsidRPr="006A6D30" w:rsidRDefault="00E7718E" w:rsidP="00D76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1168" w:type="dxa"/>
            <w:vAlign w:val="bottom"/>
          </w:tcPr>
          <w:p w14:paraId="5EEEF779" w14:textId="77777777" w:rsidR="00E7718E" w:rsidRPr="006A6D30" w:rsidRDefault="00E7718E" w:rsidP="00D7681B">
            <w:pPr>
              <w:pStyle w:val="a2"/>
              <w:tabs>
                <w:tab w:val="decimal" w:pos="61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1098C0FD" w14:textId="77777777" w:rsidR="00E7718E" w:rsidRPr="006A6D30" w:rsidRDefault="00E7718E" w:rsidP="00D76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F307031" w14:textId="77777777" w:rsidR="00E7718E" w:rsidRPr="006A6D30" w:rsidRDefault="00E7718E" w:rsidP="00D7681B">
            <w:pPr>
              <w:pStyle w:val="a2"/>
              <w:tabs>
                <w:tab w:val="decimal" w:pos="61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104CF02E" w14:textId="77777777" w:rsidR="00E7718E" w:rsidRPr="006A6D30" w:rsidRDefault="00E7718E" w:rsidP="00D76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72A6C928" w14:textId="10074C02" w:rsidR="00E7718E" w:rsidRPr="006A6D30" w:rsidRDefault="00AA32E8" w:rsidP="00D76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641</w:t>
            </w:r>
          </w:p>
        </w:tc>
        <w:tc>
          <w:tcPr>
            <w:tcW w:w="250" w:type="dxa"/>
            <w:vAlign w:val="bottom"/>
          </w:tcPr>
          <w:p w14:paraId="0380096F" w14:textId="77777777" w:rsidR="00E7718E" w:rsidRPr="006A6D30" w:rsidRDefault="00E7718E" w:rsidP="00D76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61F68B37" w14:textId="77777777" w:rsidR="00E7718E" w:rsidRPr="006A6D30" w:rsidRDefault="00E7718E" w:rsidP="00D7681B">
            <w:pPr>
              <w:pStyle w:val="a2"/>
              <w:tabs>
                <w:tab w:val="decimal" w:pos="51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949D5" w:rsidRPr="006A6D30" w14:paraId="1B8F74D6" w14:textId="77777777" w:rsidTr="001238BD">
        <w:tc>
          <w:tcPr>
            <w:tcW w:w="3961" w:type="dxa"/>
            <w:vAlign w:val="bottom"/>
          </w:tcPr>
          <w:p w14:paraId="65208131" w14:textId="77777777" w:rsidR="00F949D5" w:rsidRPr="006A6D30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ราช-ลาว เซอร์วิส จำกัด</w:t>
            </w:r>
          </w:p>
        </w:tc>
        <w:tc>
          <w:tcPr>
            <w:tcW w:w="1168" w:type="dxa"/>
            <w:vAlign w:val="bottom"/>
          </w:tcPr>
          <w:p w14:paraId="2B093455" w14:textId="77777777" w:rsidR="00F949D5" w:rsidRPr="006A6D30" w:rsidRDefault="002B030D" w:rsidP="00FA1456">
            <w:pPr>
              <w:pStyle w:val="a2"/>
              <w:tabs>
                <w:tab w:val="decimal" w:pos="61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45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1B295A34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C762EA5" w14:textId="77777777" w:rsidR="00F949D5" w:rsidRPr="006A6D30" w:rsidRDefault="00F949D5" w:rsidP="00F949D5">
            <w:pPr>
              <w:pStyle w:val="a2"/>
              <w:tabs>
                <w:tab w:val="decimal" w:pos="61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7CE83ACB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74246931" w14:textId="2E47A0B3" w:rsidR="00F949D5" w:rsidRPr="006A6D30" w:rsidRDefault="00AA32E8" w:rsidP="00A13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</w:t>
            </w:r>
            <w:r w:rsidR="000A4E1E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208</w:t>
            </w:r>
          </w:p>
        </w:tc>
        <w:tc>
          <w:tcPr>
            <w:tcW w:w="250" w:type="dxa"/>
            <w:vAlign w:val="bottom"/>
          </w:tcPr>
          <w:p w14:paraId="33E468EC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5C9A03C5" w14:textId="0952DF02" w:rsidR="00F949D5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</w:t>
            </w:r>
            <w:r w:rsidR="00F949D5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227</w:t>
            </w:r>
          </w:p>
        </w:tc>
      </w:tr>
      <w:tr w:rsidR="00CE5B04" w:rsidRPr="006A6D30" w14:paraId="06E73476" w14:textId="77777777" w:rsidTr="001238BD">
        <w:tc>
          <w:tcPr>
            <w:tcW w:w="3961" w:type="dxa"/>
            <w:vAlign w:val="bottom"/>
          </w:tcPr>
          <w:p w14:paraId="2B710FD5" w14:textId="77777777" w:rsidR="00CE5B04" w:rsidRPr="006A6D30" w:rsidRDefault="00CE5B04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bottom"/>
          </w:tcPr>
          <w:p w14:paraId="2B792E07" w14:textId="77777777" w:rsidR="00CE5B04" w:rsidRPr="006A6D30" w:rsidRDefault="00CE5B04" w:rsidP="00F949D5">
            <w:pPr>
              <w:pStyle w:val="a2"/>
              <w:tabs>
                <w:tab w:val="decimal" w:pos="61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62E79F9A" w14:textId="77777777" w:rsidR="00CE5B04" w:rsidRPr="006A6D30" w:rsidRDefault="00CE5B04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AE2C7B6" w14:textId="77777777" w:rsidR="00CE5B04" w:rsidRPr="006A6D30" w:rsidRDefault="00CE5B04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1914791F" w14:textId="77777777" w:rsidR="00CE5B04" w:rsidRPr="006A6D30" w:rsidRDefault="00CE5B04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177523C" w14:textId="77777777" w:rsidR="00CE5B04" w:rsidRPr="006A6D30" w:rsidRDefault="00CE5B04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0" w:type="dxa"/>
            <w:vAlign w:val="bottom"/>
          </w:tcPr>
          <w:p w14:paraId="199A9593" w14:textId="77777777" w:rsidR="00CE5B04" w:rsidRPr="006A6D30" w:rsidRDefault="00CE5B04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5A68F0B5" w14:textId="77777777" w:rsidR="00CE5B04" w:rsidRPr="006A6D30" w:rsidRDefault="00CE5B04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36AF" w:rsidRPr="006A6D30" w14:paraId="2FF5948F" w14:textId="77777777" w:rsidTr="001238BD">
        <w:tc>
          <w:tcPr>
            <w:tcW w:w="3961" w:type="dxa"/>
            <w:vAlign w:val="bottom"/>
          </w:tcPr>
          <w:p w14:paraId="165001FF" w14:textId="77777777" w:rsidR="00FA36AF" w:rsidRPr="006A6D30" w:rsidRDefault="00FA36AF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bottom"/>
          </w:tcPr>
          <w:p w14:paraId="1669520E" w14:textId="77777777" w:rsidR="00FA36AF" w:rsidRPr="006A6D30" w:rsidRDefault="00FA36AF" w:rsidP="00F949D5">
            <w:pPr>
              <w:pStyle w:val="a2"/>
              <w:tabs>
                <w:tab w:val="decimal" w:pos="61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617DA253" w14:textId="77777777" w:rsidR="00FA36AF" w:rsidRPr="006A6D30" w:rsidRDefault="00FA36A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BC92FAF" w14:textId="77777777" w:rsidR="00FA36AF" w:rsidRPr="006A6D30" w:rsidRDefault="00FA36A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603704C5" w14:textId="77777777" w:rsidR="00FA36AF" w:rsidRPr="006A6D30" w:rsidRDefault="00FA36A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9BEDC3F" w14:textId="77777777" w:rsidR="00FA36AF" w:rsidRPr="006A6D30" w:rsidRDefault="00FA36A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0" w:type="dxa"/>
            <w:vAlign w:val="bottom"/>
          </w:tcPr>
          <w:p w14:paraId="6A143F31" w14:textId="77777777" w:rsidR="00FA36AF" w:rsidRPr="006A6D30" w:rsidRDefault="00FA36A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25C920A1" w14:textId="77777777" w:rsidR="00FA36AF" w:rsidRPr="006A6D30" w:rsidRDefault="00FA36A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36AF" w:rsidRPr="006A6D30" w14:paraId="442C2570" w14:textId="77777777" w:rsidTr="001238BD">
        <w:tc>
          <w:tcPr>
            <w:tcW w:w="3961" w:type="dxa"/>
            <w:vAlign w:val="bottom"/>
          </w:tcPr>
          <w:p w14:paraId="622C1165" w14:textId="77777777" w:rsidR="00FA36AF" w:rsidRPr="006A6D30" w:rsidRDefault="00FA36AF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bottom"/>
          </w:tcPr>
          <w:p w14:paraId="4FA43824" w14:textId="77777777" w:rsidR="00FA36AF" w:rsidRPr="006A6D30" w:rsidRDefault="00FA36AF" w:rsidP="00F949D5">
            <w:pPr>
              <w:pStyle w:val="a2"/>
              <w:tabs>
                <w:tab w:val="decimal" w:pos="61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6A0A9EDB" w14:textId="77777777" w:rsidR="00FA36AF" w:rsidRPr="006A6D30" w:rsidRDefault="00FA36A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47D3956" w14:textId="77777777" w:rsidR="00FA36AF" w:rsidRPr="006A6D30" w:rsidRDefault="00FA36A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430D62CC" w14:textId="77777777" w:rsidR="00FA36AF" w:rsidRPr="006A6D30" w:rsidRDefault="00FA36A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7393FBAE" w14:textId="77777777" w:rsidR="00FA36AF" w:rsidRPr="006A6D30" w:rsidRDefault="00FA36A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0" w:type="dxa"/>
            <w:vAlign w:val="bottom"/>
          </w:tcPr>
          <w:p w14:paraId="0F2B3EAC" w14:textId="77777777" w:rsidR="00FA36AF" w:rsidRPr="006A6D30" w:rsidRDefault="00FA36A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090FF4B9" w14:textId="77777777" w:rsidR="00FA36AF" w:rsidRPr="006A6D30" w:rsidRDefault="00FA36AF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5FE" w:rsidRPr="006A6D30" w14:paraId="23CAA023" w14:textId="77777777" w:rsidTr="001238BD">
        <w:tc>
          <w:tcPr>
            <w:tcW w:w="3961" w:type="dxa"/>
            <w:vAlign w:val="bottom"/>
          </w:tcPr>
          <w:p w14:paraId="54E7B955" w14:textId="77777777" w:rsidR="00A865FE" w:rsidRPr="006A6D30" w:rsidRDefault="00A865FE" w:rsidP="00AE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168" w:type="dxa"/>
            <w:vAlign w:val="bottom"/>
          </w:tcPr>
          <w:p w14:paraId="58BDC460" w14:textId="77777777" w:rsidR="00A865FE" w:rsidRPr="006A6D30" w:rsidRDefault="00A865FE" w:rsidP="00AE16D9">
            <w:pPr>
              <w:pStyle w:val="a2"/>
              <w:tabs>
                <w:tab w:val="decimal" w:pos="61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03237032" w14:textId="77777777" w:rsidR="00A865FE" w:rsidRPr="006A6D30" w:rsidRDefault="00A865F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193CF10" w14:textId="77777777" w:rsidR="00A865FE" w:rsidRPr="006A6D30" w:rsidRDefault="00A865F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1E7B4254" w14:textId="77777777" w:rsidR="00A865FE" w:rsidRPr="006A6D30" w:rsidRDefault="00A865F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79AC4CC0" w14:textId="77777777" w:rsidR="00A865FE" w:rsidRPr="006A6D30" w:rsidRDefault="00A865F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0" w:type="dxa"/>
            <w:vAlign w:val="bottom"/>
          </w:tcPr>
          <w:p w14:paraId="6209504E" w14:textId="77777777" w:rsidR="00A865FE" w:rsidRPr="006A6D30" w:rsidRDefault="00A865F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1A5AADCF" w14:textId="77777777" w:rsidR="00A865FE" w:rsidRPr="006A6D30" w:rsidRDefault="00A865F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5FE" w:rsidRPr="006A6D30" w14:paraId="0A6E5BFC" w14:textId="77777777" w:rsidTr="001238BD">
        <w:tc>
          <w:tcPr>
            <w:tcW w:w="3961" w:type="dxa"/>
            <w:vAlign w:val="bottom"/>
          </w:tcPr>
          <w:p w14:paraId="2F6E3290" w14:textId="77777777" w:rsidR="00A865FE" w:rsidRPr="006A6D30" w:rsidRDefault="00A865FE" w:rsidP="00AE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  <w:p w14:paraId="31967B9B" w14:textId="77777777" w:rsidR="00A865FE" w:rsidRPr="006A6D30" w:rsidRDefault="00A865FE" w:rsidP="00AE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(สิงคโปร์) คอร์ปอเรชั่น จำกัด</w:t>
            </w:r>
          </w:p>
        </w:tc>
        <w:tc>
          <w:tcPr>
            <w:tcW w:w="1168" w:type="dxa"/>
            <w:vAlign w:val="bottom"/>
          </w:tcPr>
          <w:p w14:paraId="7510B31C" w14:textId="77777777" w:rsidR="00A865FE" w:rsidRPr="006A6D30" w:rsidRDefault="002B030D" w:rsidP="00AE16D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1CB43628" w14:textId="77777777" w:rsidR="00A865FE" w:rsidRPr="006A6D30" w:rsidRDefault="00A865F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88E4F1C" w14:textId="77777777" w:rsidR="00A865FE" w:rsidRPr="006A6D30" w:rsidRDefault="00A865FE" w:rsidP="00F41441">
            <w:pPr>
              <w:pStyle w:val="a2"/>
              <w:tabs>
                <w:tab w:val="decimal" w:pos="52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167DAFF4" w14:textId="77777777" w:rsidR="00A865FE" w:rsidRPr="006A6D30" w:rsidRDefault="00A865F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ED3E1C1" w14:textId="7F2DDB77" w:rsidR="00A865FE" w:rsidRPr="006A6D30" w:rsidRDefault="00AA32E8" w:rsidP="00FA1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</w:t>
            </w:r>
            <w:r w:rsidR="000A4E1E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727</w:t>
            </w:r>
          </w:p>
        </w:tc>
        <w:tc>
          <w:tcPr>
            <w:tcW w:w="250" w:type="dxa"/>
            <w:vAlign w:val="bottom"/>
          </w:tcPr>
          <w:p w14:paraId="51889935" w14:textId="77777777" w:rsidR="00A865FE" w:rsidRPr="006A6D30" w:rsidRDefault="00A865F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006A55E8" w14:textId="77777777" w:rsidR="00A865FE" w:rsidRPr="006A6D30" w:rsidRDefault="00A865FE" w:rsidP="00F41441">
            <w:pPr>
              <w:pStyle w:val="a2"/>
              <w:tabs>
                <w:tab w:val="decimal" w:pos="51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F949D5" w:rsidRPr="006A6D30" w14:paraId="68D5C334" w14:textId="77777777" w:rsidTr="001238BD">
        <w:tc>
          <w:tcPr>
            <w:tcW w:w="3961" w:type="dxa"/>
            <w:vAlign w:val="bottom"/>
          </w:tcPr>
          <w:p w14:paraId="46CB7697" w14:textId="77777777" w:rsidR="00F949D5" w:rsidRPr="006A6D30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ราช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ออสเตรเลีย คอร์ปอเรชั่น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68" w:type="dxa"/>
            <w:vAlign w:val="bottom"/>
          </w:tcPr>
          <w:p w14:paraId="06914BFF" w14:textId="77777777" w:rsidR="00F949D5" w:rsidRPr="006A6D30" w:rsidRDefault="002B030D" w:rsidP="00F949D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0F1D3C39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F9C0E3A" w14:textId="77777777" w:rsidR="00F949D5" w:rsidRPr="006A6D30" w:rsidRDefault="00F949D5" w:rsidP="00F41441">
            <w:pPr>
              <w:pStyle w:val="a2"/>
              <w:tabs>
                <w:tab w:val="decimal" w:pos="52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50DAB7C3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71C894DF" w14:textId="77777777" w:rsidR="00F949D5" w:rsidRPr="006A6D30" w:rsidRDefault="002B030D" w:rsidP="001601B2">
            <w:pPr>
              <w:pStyle w:val="a2"/>
              <w:tabs>
                <w:tab w:val="decimal" w:pos="61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0" w:type="dxa"/>
            <w:vAlign w:val="bottom"/>
          </w:tcPr>
          <w:p w14:paraId="37041178" w14:textId="77777777" w:rsidR="00F949D5" w:rsidRPr="006A6D30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321EF625" w14:textId="6F65E164" w:rsidR="00F949D5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</w:t>
            </w:r>
            <w:r w:rsidR="00F949D5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338</w:t>
            </w:r>
          </w:p>
        </w:tc>
      </w:tr>
      <w:tr w:rsidR="00882DF0" w:rsidRPr="006A6D30" w14:paraId="0BF9F290" w14:textId="77777777" w:rsidTr="001238BD">
        <w:tc>
          <w:tcPr>
            <w:tcW w:w="3961" w:type="dxa"/>
            <w:vAlign w:val="bottom"/>
          </w:tcPr>
          <w:p w14:paraId="6BAE92F4" w14:textId="77777777" w:rsidR="00882DF0" w:rsidRPr="006A6D30" w:rsidRDefault="00882DF0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bottom"/>
          </w:tcPr>
          <w:p w14:paraId="23489E84" w14:textId="77777777" w:rsidR="00882DF0" w:rsidRPr="006A6D30" w:rsidRDefault="00882DF0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33F5FBCE" w14:textId="77777777" w:rsidR="00882DF0" w:rsidRPr="006A6D30" w:rsidRDefault="00882DF0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EC9DD1B" w14:textId="77777777" w:rsidR="00882DF0" w:rsidRPr="006A6D30" w:rsidRDefault="00882DF0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21345BC2" w14:textId="77777777" w:rsidR="00882DF0" w:rsidRPr="006A6D30" w:rsidRDefault="00882DF0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70B0DA32" w14:textId="77777777" w:rsidR="00882DF0" w:rsidRPr="006A6D30" w:rsidRDefault="00882DF0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4BAF9D42" w14:textId="77777777" w:rsidR="00882DF0" w:rsidRPr="006A6D30" w:rsidRDefault="00882DF0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2B30D8CD" w14:textId="77777777" w:rsidR="00882DF0" w:rsidRPr="006A6D30" w:rsidRDefault="00882DF0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3353" w:rsidRPr="006A6D30" w14:paraId="1398AB09" w14:textId="77777777" w:rsidTr="001238BD">
        <w:tc>
          <w:tcPr>
            <w:tcW w:w="3961" w:type="dxa"/>
            <w:vAlign w:val="bottom"/>
          </w:tcPr>
          <w:p w14:paraId="0EDB39BC" w14:textId="77777777" w:rsidR="00A13353" w:rsidRPr="006A6D30" w:rsidRDefault="00A13353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1168" w:type="dxa"/>
            <w:vAlign w:val="bottom"/>
          </w:tcPr>
          <w:p w14:paraId="0B42965A" w14:textId="77777777" w:rsidR="00A13353" w:rsidRPr="006A6D30" w:rsidRDefault="00A1335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148E9EE3" w14:textId="77777777" w:rsidR="00A13353" w:rsidRPr="006A6D30" w:rsidRDefault="00A1335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E723A0A" w14:textId="77777777" w:rsidR="00A13353" w:rsidRPr="006A6D30" w:rsidRDefault="00A1335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F2967BA" w14:textId="77777777" w:rsidR="00A13353" w:rsidRPr="006A6D30" w:rsidRDefault="00A1335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27D1919" w14:textId="77777777" w:rsidR="00A13353" w:rsidRPr="006A6D30" w:rsidRDefault="00A1335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04389559" w14:textId="77777777" w:rsidR="00A13353" w:rsidRPr="006A6D30" w:rsidRDefault="00A1335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09C632D4" w14:textId="77777777" w:rsidR="00A13353" w:rsidRPr="006A6D30" w:rsidRDefault="00A1335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3353" w:rsidRPr="006A6D30" w14:paraId="3FEB8A65" w14:textId="77777777" w:rsidTr="001238BD">
        <w:tc>
          <w:tcPr>
            <w:tcW w:w="3961" w:type="dxa"/>
            <w:vAlign w:val="bottom"/>
          </w:tcPr>
          <w:p w14:paraId="62E63EB3" w14:textId="77777777" w:rsidR="00A13353" w:rsidRPr="006A6D30" w:rsidRDefault="00A13353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ราชบุรีเพาเวอร์ จำกัด</w:t>
            </w:r>
          </w:p>
        </w:tc>
        <w:tc>
          <w:tcPr>
            <w:tcW w:w="1168" w:type="dxa"/>
            <w:vAlign w:val="bottom"/>
          </w:tcPr>
          <w:p w14:paraId="36004F57" w14:textId="2952A235" w:rsidR="00A13353" w:rsidRPr="006A6D30" w:rsidRDefault="00AA32E8" w:rsidP="00A13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17</w:t>
            </w:r>
            <w:r w:rsidR="000A4E1E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378</w:t>
            </w:r>
          </w:p>
        </w:tc>
        <w:tc>
          <w:tcPr>
            <w:tcW w:w="272" w:type="dxa"/>
            <w:vAlign w:val="bottom"/>
          </w:tcPr>
          <w:p w14:paraId="44F08F2D" w14:textId="77777777" w:rsidR="00A13353" w:rsidRPr="006A6D30" w:rsidRDefault="00A1335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BB191A1" w14:textId="54CBEE79" w:rsidR="00A13353" w:rsidRPr="006A6D30" w:rsidRDefault="00AA32E8" w:rsidP="00FA1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14</w:t>
            </w:r>
            <w:r w:rsidR="00A13353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038</w:t>
            </w:r>
          </w:p>
        </w:tc>
        <w:tc>
          <w:tcPr>
            <w:tcW w:w="269" w:type="dxa"/>
            <w:vAlign w:val="bottom"/>
          </w:tcPr>
          <w:p w14:paraId="462CB6FD" w14:textId="77777777" w:rsidR="00A13353" w:rsidRPr="006A6D30" w:rsidRDefault="00A1335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C74D829" w14:textId="45EC74FA" w:rsidR="00A13353" w:rsidRPr="006A6D30" w:rsidRDefault="00AA32E8" w:rsidP="00FA1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12</w:t>
            </w:r>
            <w:r w:rsidR="000A4E1E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853</w:t>
            </w:r>
          </w:p>
        </w:tc>
        <w:tc>
          <w:tcPr>
            <w:tcW w:w="250" w:type="dxa"/>
            <w:vAlign w:val="bottom"/>
          </w:tcPr>
          <w:p w14:paraId="699564F9" w14:textId="77777777" w:rsidR="00A13353" w:rsidRPr="006A6D30" w:rsidRDefault="00A1335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234F9A9F" w14:textId="456DF84F" w:rsidR="00A13353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12</w:t>
            </w:r>
            <w:r w:rsidR="00A13353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529</w:t>
            </w:r>
          </w:p>
        </w:tc>
      </w:tr>
      <w:tr w:rsidR="00A13353" w:rsidRPr="006A6D30" w14:paraId="0363B847" w14:textId="77777777" w:rsidTr="001238BD">
        <w:tc>
          <w:tcPr>
            <w:tcW w:w="3961" w:type="dxa"/>
            <w:vAlign w:val="bottom"/>
          </w:tcPr>
          <w:p w14:paraId="4A292D37" w14:textId="77777777" w:rsidR="00A13353" w:rsidRPr="006A6D30" w:rsidRDefault="00A13353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Fareast Renewable Development Pte. Ltd.</w:t>
            </w:r>
          </w:p>
        </w:tc>
        <w:tc>
          <w:tcPr>
            <w:tcW w:w="1168" w:type="dxa"/>
            <w:vAlign w:val="bottom"/>
          </w:tcPr>
          <w:p w14:paraId="28B87FBB" w14:textId="77777777" w:rsidR="00A13353" w:rsidRPr="006A6D30" w:rsidRDefault="002B030D" w:rsidP="002B030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4909003A" w14:textId="77777777" w:rsidR="00A13353" w:rsidRPr="006A6D30" w:rsidRDefault="00A1335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95A7BFF" w14:textId="0C3F2A90" w:rsidR="00A13353" w:rsidRPr="006A6D30" w:rsidRDefault="00AA32E8" w:rsidP="00FA1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  <w:tc>
          <w:tcPr>
            <w:tcW w:w="269" w:type="dxa"/>
            <w:vAlign w:val="bottom"/>
          </w:tcPr>
          <w:p w14:paraId="1F53D80E" w14:textId="77777777" w:rsidR="00A13353" w:rsidRPr="006A6D30" w:rsidRDefault="00A13353" w:rsidP="00F949D5">
            <w:pPr>
              <w:pStyle w:val="a2"/>
              <w:tabs>
                <w:tab w:val="decimal" w:pos="61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6E9452A5" w14:textId="77777777" w:rsidR="00A13353" w:rsidRPr="006A6D30" w:rsidRDefault="002B030D" w:rsidP="00F41441">
            <w:pPr>
              <w:pStyle w:val="a2"/>
              <w:tabs>
                <w:tab w:val="decimal" w:pos="59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  <w:vAlign w:val="bottom"/>
          </w:tcPr>
          <w:p w14:paraId="4B3381AC" w14:textId="77777777" w:rsidR="00A13353" w:rsidRPr="006A6D30" w:rsidRDefault="00A13353" w:rsidP="00F949D5">
            <w:pPr>
              <w:pStyle w:val="a2"/>
              <w:tabs>
                <w:tab w:val="decimal" w:pos="61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vAlign w:val="bottom"/>
          </w:tcPr>
          <w:p w14:paraId="12027589" w14:textId="77777777" w:rsidR="00A13353" w:rsidRPr="006A6D30" w:rsidRDefault="00A13353" w:rsidP="00F41441">
            <w:pPr>
              <w:pStyle w:val="a2"/>
              <w:tabs>
                <w:tab w:val="decimal" w:pos="51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A13353" w:rsidRPr="006A6D30" w14:paraId="36709526" w14:textId="77777777" w:rsidTr="001238BD">
        <w:tc>
          <w:tcPr>
            <w:tcW w:w="3961" w:type="dxa"/>
            <w:vAlign w:val="bottom"/>
          </w:tcPr>
          <w:p w14:paraId="23A1356A" w14:textId="77777777" w:rsidR="00A13353" w:rsidRPr="006A6D30" w:rsidRDefault="00A13353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AF121" w14:textId="55F1871A" w:rsidR="00A13353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63</w:t>
            </w:r>
            <w:r w:rsidR="00ED2879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72" w:type="dxa"/>
            <w:vAlign w:val="bottom"/>
          </w:tcPr>
          <w:p w14:paraId="3F518616" w14:textId="77777777" w:rsidR="00A13353" w:rsidRPr="006A6D30" w:rsidRDefault="00A1335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1C0A7" w14:textId="70BE2539" w:rsidR="00A13353" w:rsidRPr="006A6D30" w:rsidRDefault="00AA32E8" w:rsidP="00FA1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67</w:t>
            </w:r>
            <w:r w:rsidR="00A13353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098</w:t>
            </w:r>
          </w:p>
        </w:tc>
        <w:tc>
          <w:tcPr>
            <w:tcW w:w="269" w:type="dxa"/>
            <w:vAlign w:val="bottom"/>
          </w:tcPr>
          <w:p w14:paraId="33988529" w14:textId="77777777" w:rsidR="00A13353" w:rsidRPr="006A6D30" w:rsidRDefault="00A1335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93C19" w14:textId="17C94FE7" w:rsidR="002B030D" w:rsidRPr="00FA1456" w:rsidRDefault="00AA32E8" w:rsidP="00FA1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23</w:t>
            </w:r>
            <w:r w:rsidR="00825CFA" w:rsidRPr="00FA1456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852</w:t>
            </w:r>
          </w:p>
        </w:tc>
        <w:tc>
          <w:tcPr>
            <w:tcW w:w="250" w:type="dxa"/>
            <w:vAlign w:val="bottom"/>
          </w:tcPr>
          <w:p w14:paraId="17C392DB" w14:textId="77777777" w:rsidR="00A13353" w:rsidRPr="006A6D30" w:rsidRDefault="00A1335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59421" w14:textId="253AB57B" w:rsidR="00A13353" w:rsidRPr="006A6D30" w:rsidRDefault="00AA32E8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20</w:t>
            </w:r>
            <w:r w:rsidR="00A13353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094</w:t>
            </w:r>
          </w:p>
        </w:tc>
      </w:tr>
    </w:tbl>
    <w:p w14:paraId="1816A082" w14:textId="77777777" w:rsidR="00A552DC" w:rsidRPr="006A6D30" w:rsidRDefault="00A552DC" w:rsidP="00E10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37185C91" w14:textId="2A14D7C3" w:rsidR="00FB0B45" w:rsidRPr="006A6D30" w:rsidRDefault="00FB0B45" w:rsidP="00C83397">
      <w:pPr>
        <w:ind w:left="540"/>
        <w:jc w:val="thaiDistribute"/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</w:pPr>
      <w:r w:rsidRPr="006A6D30">
        <w:rPr>
          <w:rFonts w:ascii="Angsana New" w:hAnsi="Angsana New" w:hint="cs"/>
          <w:b/>
          <w:bCs/>
          <w:i/>
          <w:iCs/>
          <w:spacing w:val="-2"/>
          <w:sz w:val="30"/>
          <w:szCs w:val="30"/>
          <w:cs/>
        </w:rPr>
        <w:t>การสิ้นสุดสัญญาซื้อขายไฟฟ้าและสัญญาที่เกี่ยวข้อง</w:t>
      </w:r>
    </w:p>
    <w:p w14:paraId="3CA3E923" w14:textId="77777777" w:rsidR="00FB0B45" w:rsidRPr="006A6D30" w:rsidRDefault="00FB0B45" w:rsidP="00C83397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733C1F9" w14:textId="2F8D9CE6" w:rsidR="00C83397" w:rsidRPr="006A6D30" w:rsidRDefault="00C83397" w:rsidP="00C83397">
      <w:pPr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6A6D30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AA32E8" w:rsidRPr="00AA32E8">
        <w:rPr>
          <w:rFonts w:ascii="Angsana New" w:hAnsi="Angsana New" w:hint="cs"/>
          <w:spacing w:val="-2"/>
          <w:sz w:val="30"/>
          <w:szCs w:val="30"/>
        </w:rPr>
        <w:t>30</w:t>
      </w:r>
      <w:r w:rsidRPr="006A6D3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B0689" w:rsidRPr="006A6D30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6A6D3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A32E8" w:rsidRPr="00AA32E8">
        <w:rPr>
          <w:rFonts w:ascii="Angsana New" w:hAnsi="Angsana New" w:hint="cs"/>
          <w:spacing w:val="-2"/>
          <w:sz w:val="30"/>
          <w:szCs w:val="30"/>
        </w:rPr>
        <w:t>2563</w:t>
      </w:r>
      <w:r w:rsidRPr="006A6D3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6A6D30">
        <w:rPr>
          <w:rFonts w:ascii="Angsana New" w:hAnsi="Angsana New" w:hint="cs"/>
          <w:spacing w:val="-2"/>
          <w:sz w:val="30"/>
          <w:szCs w:val="30"/>
          <w:cs/>
        </w:rPr>
        <w:t xml:space="preserve">โรงไฟฟ้าไตรเอนเนอจี้ ขนาดกำลังการผลิต </w:t>
      </w:r>
      <w:r w:rsidR="00AA32E8" w:rsidRPr="00AA32E8">
        <w:rPr>
          <w:rFonts w:ascii="Angsana New" w:hAnsi="Angsana New" w:hint="cs"/>
          <w:spacing w:val="-2"/>
          <w:sz w:val="30"/>
          <w:szCs w:val="30"/>
        </w:rPr>
        <w:t>720</w:t>
      </w:r>
      <w:r w:rsidRPr="006A6D3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6A6D30">
        <w:rPr>
          <w:rFonts w:ascii="Angsana New" w:hAnsi="Angsana New" w:hint="cs"/>
          <w:spacing w:val="-2"/>
          <w:sz w:val="30"/>
          <w:szCs w:val="30"/>
          <w:cs/>
        </w:rPr>
        <w:t xml:space="preserve">เมกะวัตต์ ตั้งอยู่ในจังหวัดราชบุรี ดำเนินการโดยบริษัท ผลิตไฟฟ้าราชบุรี จำกัด ซึ่งเป็นบริษัทย่อยทางตรง ได้สิ้นสุดสัญญาซื้อขายไฟฟ้ากับ </w:t>
      </w:r>
      <w:r w:rsidRPr="006A6D30">
        <w:rPr>
          <w:rFonts w:ascii="Angsana New" w:hAnsi="Angsana New" w:hint="cs"/>
          <w:sz w:val="30"/>
          <w:szCs w:val="30"/>
          <w:cs/>
        </w:rPr>
        <w:t xml:space="preserve">กฟผ. และยุติการเดินเครื่องเพื่อจ่ายไฟฟ้าเข้าระบบตั้งแต่วันที่ </w:t>
      </w:r>
      <w:r w:rsidR="00AA32E8" w:rsidRPr="00AA32E8">
        <w:rPr>
          <w:rFonts w:ascii="Angsana New" w:hAnsi="Angsana New" w:hint="cs"/>
          <w:sz w:val="30"/>
          <w:szCs w:val="30"/>
        </w:rPr>
        <w:t>30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="00E2204D" w:rsidRPr="006A6D30">
        <w:rPr>
          <w:rFonts w:ascii="Angsana New" w:hAnsi="Angsana New" w:hint="cs"/>
          <w:sz w:val="30"/>
          <w:szCs w:val="30"/>
          <w:cs/>
        </w:rPr>
        <w:t>มิถุนายน</w:t>
      </w:r>
      <w:r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ส่งผลให้สัญญาซื้อขายก๊าซธรรมชาติกับ ปตท. </w:t>
      </w:r>
      <w:r w:rsidR="008B0AE7" w:rsidRPr="006A6D30">
        <w:rPr>
          <w:rFonts w:ascii="Angsana New" w:hAnsi="Angsana New" w:hint="cs"/>
          <w:sz w:val="30"/>
          <w:szCs w:val="30"/>
          <w:cs/>
        </w:rPr>
        <w:t xml:space="preserve">ลงวันที่ </w:t>
      </w:r>
      <w:r w:rsidR="00AA32E8" w:rsidRPr="00AA32E8">
        <w:rPr>
          <w:rFonts w:ascii="Angsana New" w:hAnsi="Angsana New" w:hint="cs"/>
          <w:sz w:val="30"/>
          <w:szCs w:val="30"/>
        </w:rPr>
        <w:t>22</w:t>
      </w:r>
      <w:r w:rsidR="008B0AE7" w:rsidRPr="006A6D30">
        <w:rPr>
          <w:rFonts w:ascii="Angsana New" w:hAnsi="Angsana New" w:hint="cs"/>
          <w:sz w:val="30"/>
          <w:szCs w:val="30"/>
        </w:rPr>
        <w:t xml:space="preserve"> </w:t>
      </w:r>
      <w:r w:rsidR="008B0AE7" w:rsidRPr="006A6D30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AA32E8" w:rsidRPr="00AA32E8">
        <w:rPr>
          <w:rFonts w:ascii="Angsana New" w:hAnsi="Angsana New" w:hint="cs"/>
          <w:sz w:val="30"/>
          <w:szCs w:val="30"/>
        </w:rPr>
        <w:t>2540</w:t>
      </w:r>
      <w:r w:rsidR="008B0AE7"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และสัญญาปฏิบัติการเดินเครื่องและบำรุงรักษาโรงไฟฟ้ากับผู้ให้บริการรายหนึ่งมีผลสิ้นสุด</w:t>
      </w:r>
    </w:p>
    <w:p w14:paraId="0B177523" w14:textId="77777777" w:rsidR="00137CC8" w:rsidRPr="006A6D30" w:rsidRDefault="00137CC8" w:rsidP="00E10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3D929EFE" w14:textId="0E6994BB" w:rsidR="00FB0B45" w:rsidRPr="006A6D30" w:rsidRDefault="00FB0B45" w:rsidP="00E10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037B7ED6" w14:textId="33BD945C" w:rsidR="00062527" w:rsidRPr="006A6D30" w:rsidRDefault="00062527" w:rsidP="00E10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00EE3E4B" w14:textId="7CA614A6" w:rsidR="005059B5" w:rsidRPr="006A6D30" w:rsidRDefault="005059B5" w:rsidP="00505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สัญญาให้บริการควบคุมงานก่อสร้างโรงไฟฟ้า</w:t>
      </w:r>
    </w:p>
    <w:p w14:paraId="4ED87526" w14:textId="77777777" w:rsidR="005059B5" w:rsidRPr="006A6D30" w:rsidRDefault="005059B5" w:rsidP="00505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trike/>
          <w:sz w:val="30"/>
          <w:szCs w:val="30"/>
        </w:rPr>
      </w:pPr>
    </w:p>
    <w:p w14:paraId="40184D2B" w14:textId="63BB5FED" w:rsidR="000F2808" w:rsidRPr="006A6D30" w:rsidRDefault="005059B5" w:rsidP="002B0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97E17">
        <w:rPr>
          <w:rFonts w:ascii="Angsana New" w:hAnsi="Angsana New" w:hint="cs"/>
          <w:spacing w:val="-20"/>
          <w:sz w:val="30"/>
          <w:szCs w:val="30"/>
          <w:cs/>
        </w:rPr>
        <w:t xml:space="preserve">เมื่อวันที่ </w:t>
      </w:r>
      <w:r w:rsidR="00AA32E8" w:rsidRPr="00297E17">
        <w:rPr>
          <w:rFonts w:ascii="Angsana New" w:hAnsi="Angsana New" w:hint="cs"/>
          <w:spacing w:val="-20"/>
          <w:sz w:val="30"/>
          <w:szCs w:val="30"/>
        </w:rPr>
        <w:t>28</w:t>
      </w:r>
      <w:r w:rsidRPr="00297E17">
        <w:rPr>
          <w:rFonts w:ascii="Angsana New" w:hAnsi="Angsana New" w:hint="cs"/>
          <w:spacing w:val="-20"/>
          <w:sz w:val="30"/>
          <w:szCs w:val="30"/>
        </w:rPr>
        <w:t xml:space="preserve"> </w:t>
      </w:r>
      <w:r w:rsidRPr="00297E17">
        <w:rPr>
          <w:rFonts w:ascii="Angsana New" w:hAnsi="Angsana New" w:hint="cs"/>
          <w:spacing w:val="-20"/>
          <w:sz w:val="30"/>
          <w:szCs w:val="30"/>
          <w:cs/>
        </w:rPr>
        <w:t xml:space="preserve">พฤศจิกายน </w:t>
      </w:r>
      <w:r w:rsidR="00AA32E8" w:rsidRPr="00297E17">
        <w:rPr>
          <w:rFonts w:ascii="Angsana New" w:hAnsi="Angsana New" w:hint="cs"/>
          <w:spacing w:val="-20"/>
          <w:sz w:val="30"/>
          <w:szCs w:val="30"/>
        </w:rPr>
        <w:t>2556</w:t>
      </w:r>
      <w:r w:rsidRPr="00297E17">
        <w:rPr>
          <w:rFonts w:ascii="Angsana New" w:hAnsi="Angsana New" w:hint="cs"/>
          <w:spacing w:val="-20"/>
          <w:sz w:val="30"/>
          <w:szCs w:val="30"/>
        </w:rPr>
        <w:t xml:space="preserve"> </w:t>
      </w:r>
      <w:r w:rsidRPr="00297E17">
        <w:rPr>
          <w:rFonts w:ascii="Angsana New" w:hAnsi="Angsana New" w:hint="cs"/>
          <w:spacing w:val="-20"/>
          <w:sz w:val="30"/>
          <w:szCs w:val="30"/>
          <w:cs/>
        </w:rPr>
        <w:t>บริษัทได้ทำสัญญาให้บริการควบคุมงานก่อสร้างโรงไฟฟ้า (</w:t>
      </w:r>
      <w:r w:rsidRPr="00297E17">
        <w:rPr>
          <w:rFonts w:ascii="Angsana New" w:hAnsi="Angsana New" w:hint="cs"/>
          <w:spacing w:val="-20"/>
          <w:sz w:val="30"/>
          <w:szCs w:val="30"/>
        </w:rPr>
        <w:t xml:space="preserve">Construction Supervision </w:t>
      </w:r>
      <w:r w:rsidR="00297E17">
        <w:rPr>
          <w:rFonts w:ascii="Angsana New" w:hAnsi="Angsana New"/>
          <w:spacing w:val="-20"/>
          <w:sz w:val="30"/>
          <w:szCs w:val="30"/>
        </w:rPr>
        <w:t xml:space="preserve">                           </w:t>
      </w:r>
      <w:r w:rsidRPr="00297E17">
        <w:rPr>
          <w:rFonts w:ascii="Angsana New" w:hAnsi="Angsana New" w:hint="cs"/>
          <w:spacing w:val="-20"/>
          <w:sz w:val="30"/>
          <w:szCs w:val="30"/>
        </w:rPr>
        <w:t>Contractor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="00297E17">
        <w:rPr>
          <w:rFonts w:ascii="Angsana New" w:hAnsi="Angsana New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</w:rPr>
        <w:t xml:space="preserve">Service Agreement) </w:t>
      </w:r>
      <w:r w:rsidRPr="006A6D30">
        <w:rPr>
          <w:rFonts w:ascii="Angsana New" w:hAnsi="Angsana New" w:hint="cs"/>
          <w:sz w:val="30"/>
          <w:szCs w:val="30"/>
          <w:cs/>
        </w:rPr>
        <w:t>กับบริษัท ไฟฟ้า เซเปียน-เซน้ำน้อย จำกัด ซึ่งเป็นการร่วมค้าทางตรง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เป็นระยะเวลา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="00AA32E8" w:rsidRPr="00C214E9">
        <w:rPr>
          <w:rFonts w:ascii="Angsana New" w:hAnsi="Angsana New" w:hint="cs"/>
          <w:spacing w:val="-20"/>
          <w:sz w:val="30"/>
          <w:szCs w:val="30"/>
        </w:rPr>
        <w:t>64</w:t>
      </w:r>
      <w:r w:rsidR="00C214E9">
        <w:rPr>
          <w:rFonts w:ascii="Angsana New" w:hAnsi="Angsana New"/>
          <w:spacing w:val="-20"/>
          <w:sz w:val="30"/>
          <w:szCs w:val="30"/>
        </w:rPr>
        <w:t xml:space="preserve"> </w:t>
      </w:r>
      <w:r w:rsidRPr="00C214E9">
        <w:rPr>
          <w:rFonts w:ascii="Angsana New" w:hAnsi="Angsana New" w:hint="cs"/>
          <w:spacing w:val="-20"/>
          <w:sz w:val="30"/>
          <w:szCs w:val="30"/>
          <w:cs/>
        </w:rPr>
        <w:t>เดือนนับแต่วันเริ่มงาน</w:t>
      </w:r>
      <w:r w:rsidR="00C214E9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bookmarkStart w:id="2" w:name="_GoBack"/>
      <w:bookmarkEnd w:id="2"/>
      <w:r w:rsidRPr="00C214E9">
        <w:rPr>
          <w:rFonts w:ascii="Angsana New" w:hAnsi="Angsana New" w:hint="cs"/>
          <w:spacing w:val="-20"/>
          <w:sz w:val="30"/>
          <w:szCs w:val="30"/>
          <w:cs/>
        </w:rPr>
        <w:t>ต่อมาบริษัทได้ขยายสัญญาดังกล่าว</w:t>
      </w:r>
      <w:r w:rsidR="00CE5B04" w:rsidRPr="00C214E9">
        <w:rPr>
          <w:rFonts w:ascii="Angsana New" w:hAnsi="Angsana New" w:hint="cs"/>
          <w:spacing w:val="-20"/>
          <w:sz w:val="30"/>
          <w:szCs w:val="30"/>
        </w:rPr>
        <w:t xml:space="preserve"> </w:t>
      </w:r>
      <w:r w:rsidR="00CE5B04" w:rsidRPr="00C214E9">
        <w:rPr>
          <w:rFonts w:ascii="Angsana New" w:hAnsi="Angsana New" w:hint="cs"/>
          <w:spacing w:val="-20"/>
          <w:sz w:val="30"/>
          <w:szCs w:val="30"/>
          <w:cs/>
        </w:rPr>
        <w:t>โดยมีค่าบริการส่วนเพิ่มตามสัญญาเป็นจำนวนเงิน</w:t>
      </w:r>
      <w:r w:rsidR="00CE5B04" w:rsidRPr="00C214E9">
        <w:rPr>
          <w:rFonts w:ascii="Angsana New" w:hAnsi="Angsana New" w:hint="cs"/>
          <w:spacing w:val="-20"/>
          <w:sz w:val="30"/>
          <w:szCs w:val="30"/>
        </w:rPr>
        <w:t xml:space="preserve"> </w:t>
      </w:r>
      <w:r w:rsidR="00C214E9">
        <w:rPr>
          <w:rFonts w:ascii="Angsana New" w:hAnsi="Angsana New"/>
          <w:spacing w:val="-20"/>
          <w:sz w:val="30"/>
          <w:szCs w:val="30"/>
        </w:rPr>
        <w:t xml:space="preserve"> </w:t>
      </w:r>
      <w:r w:rsidR="00AA32E8" w:rsidRPr="00C214E9">
        <w:rPr>
          <w:rFonts w:ascii="Angsana New" w:hAnsi="Angsana New" w:hint="cs"/>
          <w:spacing w:val="-20"/>
          <w:sz w:val="30"/>
          <w:szCs w:val="30"/>
        </w:rPr>
        <w:t>2</w:t>
      </w:r>
      <w:r w:rsidR="00CE5B04" w:rsidRPr="00C214E9">
        <w:rPr>
          <w:rFonts w:ascii="Angsana New" w:hAnsi="Angsana New" w:hint="cs"/>
          <w:spacing w:val="-20"/>
          <w:sz w:val="30"/>
          <w:szCs w:val="30"/>
        </w:rPr>
        <w:t>.</w:t>
      </w:r>
      <w:r w:rsidR="00AA32E8" w:rsidRPr="00C214E9">
        <w:rPr>
          <w:rFonts w:ascii="Angsana New" w:hAnsi="Angsana New" w:hint="cs"/>
          <w:spacing w:val="-20"/>
          <w:sz w:val="30"/>
          <w:szCs w:val="30"/>
        </w:rPr>
        <w:t>54</w:t>
      </w:r>
      <w:r w:rsidR="00CE5B04" w:rsidRPr="006A6D30">
        <w:rPr>
          <w:rFonts w:ascii="Angsana New" w:hAnsi="Angsana New" w:hint="cs"/>
          <w:sz w:val="30"/>
          <w:szCs w:val="30"/>
        </w:rPr>
        <w:t xml:space="preserve"> </w:t>
      </w:r>
      <w:r w:rsidR="00C214E9">
        <w:rPr>
          <w:rFonts w:ascii="Angsana New" w:hAnsi="Angsana New"/>
          <w:sz w:val="30"/>
          <w:szCs w:val="30"/>
        </w:rPr>
        <w:t xml:space="preserve">  </w:t>
      </w:r>
      <w:r w:rsidR="00CE5B04" w:rsidRPr="006A6D30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="00CE5B04"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เพื่อให้บริการส่วนเพิ่มจากวันที่สิ้นสุดตามสัญญาเดิมไปจนถึงวันที่ </w:t>
      </w:r>
      <w:r w:rsidR="00AA32E8" w:rsidRPr="00AA32E8">
        <w:rPr>
          <w:rFonts w:ascii="Angsana New" w:hAnsi="Angsana New" w:hint="cs"/>
          <w:sz w:val="30"/>
          <w:szCs w:val="30"/>
        </w:rPr>
        <w:t>4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</w:p>
    <w:p w14:paraId="4808E820" w14:textId="35394779" w:rsidR="002B0987" w:rsidRPr="006A6D30" w:rsidRDefault="002B0987" w:rsidP="002B0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highlight w:val="cyan"/>
        </w:rPr>
      </w:pPr>
    </w:p>
    <w:p w14:paraId="15D7C14C" w14:textId="77777777" w:rsidR="007675D5" w:rsidRPr="006A6D30" w:rsidRDefault="0076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br w:type="page"/>
      </w:r>
    </w:p>
    <w:p w14:paraId="7F554941" w14:textId="0B033A14" w:rsidR="005059B5" w:rsidRPr="006A6D30" w:rsidRDefault="005059B5" w:rsidP="00505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สัญญาให้บริการเดินเครื่องและบำรุงรักษาโรงไฟฟ้า</w:t>
      </w:r>
    </w:p>
    <w:p w14:paraId="05E82C44" w14:textId="77777777" w:rsidR="005059B5" w:rsidRPr="006A6D30" w:rsidRDefault="005059B5" w:rsidP="00505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6F6E4AD" w14:textId="2E9F355C" w:rsidR="005059B5" w:rsidRPr="006A6D30" w:rsidRDefault="005059B5" w:rsidP="004A7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A32E8" w:rsidRPr="00AA32E8">
        <w:rPr>
          <w:rFonts w:ascii="Angsana New" w:hAnsi="Angsana New" w:hint="cs"/>
          <w:sz w:val="30"/>
          <w:szCs w:val="30"/>
        </w:rPr>
        <w:t>27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บริษัท ราช-ลาว เซอร์วิส จำกัด ซึ่งเป็นบริษัทย่อยทางตรง ได้ทำสัญญาให้บริการจัดหาบุคลากรเข้าปฏิบัติงานเดินเครื่องและบำรุงรักษาโรงไฟฟ้ากับ กฟผ. โดยบริษัทย่อยดังกล่าวจะดำเนินการสรรหาและคัดเลือกบุคลากรตามจำนวนและคุณสมบัติที่กำหนดไว้ในสัญญาเพื่อเข้าปฏิบัติงานเดินเครื่องและบำรุงรักษ</w:t>
      </w:r>
      <w:r w:rsidR="004A78A4" w:rsidRPr="006A6D30">
        <w:rPr>
          <w:rFonts w:ascii="Angsana New" w:hAnsi="Angsana New" w:hint="cs"/>
          <w:sz w:val="30"/>
          <w:szCs w:val="30"/>
          <w:cs/>
        </w:rPr>
        <w:t>าโ</w:t>
      </w:r>
      <w:r w:rsidRPr="006A6D30">
        <w:rPr>
          <w:rFonts w:ascii="Angsana New" w:hAnsi="Angsana New" w:hint="cs"/>
          <w:sz w:val="30"/>
          <w:szCs w:val="30"/>
          <w:cs/>
        </w:rPr>
        <w:t xml:space="preserve">รงไฟฟ้าพลังน้ำ น้ำเงี้ยบ </w:t>
      </w:r>
      <w:r w:rsidR="00AA32E8" w:rsidRPr="00AA32E8">
        <w:rPr>
          <w:rFonts w:ascii="Angsana New" w:hAnsi="Angsana New" w:hint="cs"/>
          <w:sz w:val="30"/>
          <w:szCs w:val="30"/>
        </w:rPr>
        <w:t>1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ซึ่งอยู่ในพื้นที่ สปป.ลาว เป็นระยะเวลา </w:t>
      </w:r>
      <w:r w:rsidR="00AA32E8" w:rsidRPr="00AA32E8">
        <w:rPr>
          <w:rFonts w:ascii="Angsana New" w:hAnsi="Angsana New" w:hint="cs"/>
          <w:sz w:val="30"/>
          <w:szCs w:val="30"/>
        </w:rPr>
        <w:t>58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เดือน นับตั้งแต่เดือนพฤษภาคม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ถึงเดือนกุมภาพันธ์ </w:t>
      </w:r>
      <w:r w:rsidR="00AA32E8" w:rsidRPr="00AA32E8">
        <w:rPr>
          <w:rFonts w:ascii="Angsana New" w:hAnsi="Angsana New" w:hint="cs"/>
          <w:sz w:val="30"/>
          <w:szCs w:val="30"/>
        </w:rPr>
        <w:t>2568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โดยมีค่าบริการตามสัญญาเป็นจำนวนเงิน </w:t>
      </w:r>
      <w:r w:rsidR="00AA32E8" w:rsidRPr="00AA32E8">
        <w:rPr>
          <w:rFonts w:ascii="Angsana New" w:hAnsi="Angsana New" w:hint="cs"/>
          <w:sz w:val="30"/>
          <w:szCs w:val="30"/>
        </w:rPr>
        <w:t>36</w:t>
      </w:r>
      <w:r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67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ล้านบาท</w:t>
      </w:r>
    </w:p>
    <w:p w14:paraId="38AF8EA0" w14:textId="77777777" w:rsidR="00FB0B45" w:rsidRPr="006A6D30" w:rsidRDefault="00FB0B45" w:rsidP="00E10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41FF586E" w14:textId="77777777" w:rsidR="00AE20DF" w:rsidRPr="006A6D30" w:rsidRDefault="00AE20DF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bookmarkStart w:id="3" w:name="_Hlk55774169"/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สัญญาที่เกี่ยวข้องกับเงินลงทุนในบริษัท ชูบุราชบุรี อีเลคทริคเซอร์วิส จำกัด</w:t>
      </w:r>
    </w:p>
    <w:bookmarkEnd w:id="3"/>
    <w:p w14:paraId="7BF058A9" w14:textId="77777777" w:rsidR="00AE20DF" w:rsidRPr="006A6D30" w:rsidRDefault="00AE20DF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E865064" w14:textId="354F293A" w:rsidR="00EC50C4" w:rsidRPr="006A6D30" w:rsidRDefault="00AE20DF" w:rsidP="00EC5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A32E8" w:rsidRPr="00AA32E8">
        <w:rPr>
          <w:rFonts w:ascii="Angsana New" w:hAnsi="Angsana New" w:hint="cs"/>
          <w:sz w:val="30"/>
          <w:szCs w:val="30"/>
        </w:rPr>
        <w:t>29</w:t>
      </w:r>
      <w:r w:rsidRPr="006A6D30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AA32E8" w:rsidRPr="00AA32E8">
        <w:rPr>
          <w:rFonts w:ascii="Angsana New" w:hAnsi="Angsana New" w:hint="cs"/>
          <w:sz w:val="30"/>
          <w:szCs w:val="30"/>
        </w:rPr>
        <w:t>2548</w:t>
      </w:r>
      <w:r w:rsidRPr="006A6D30">
        <w:rPr>
          <w:rFonts w:ascii="Angsana New" w:hAnsi="Angsana New" w:hint="cs"/>
          <w:sz w:val="30"/>
          <w:szCs w:val="30"/>
          <w:cs/>
        </w:rPr>
        <w:t xml:space="preserve"> บริษัทและบริษัท ชูบุ อีเลคทริค พาวเวอร์ (ประเทศไทย) จำกัด ได้ทำสัญญาระหว่าง</w:t>
      </w:r>
      <w:r w:rsidR="00B165D6" w:rsidRPr="006A6D30">
        <w:rPr>
          <w:rFonts w:ascii="Angsana New" w:hAnsi="Angsana New" w:hint="cs"/>
          <w:sz w:val="30"/>
          <w:szCs w:val="30"/>
        </w:rPr>
        <w:br/>
      </w:r>
      <w:r w:rsidRPr="006A6D30">
        <w:rPr>
          <w:rFonts w:ascii="Angsana New" w:hAnsi="Angsana New" w:hint="cs"/>
          <w:sz w:val="30"/>
          <w:szCs w:val="30"/>
          <w:cs/>
        </w:rPr>
        <w:t>ผู้ถือหุ้นเพื่อจัดตั้งบริษัท ชูบุราชบุรี อีเลคทริคเซอร์วิส จำกัด ซึ่งเป็นการร่วมค้าทางตรง ตามสัญญาระหว่างผู้ถือหุ้นดังกล่าว หากบริษัท ชูบุราชบุรี อีเลคทริคเซอร์วิส จำกัด ต้องการเงินทุนเพิ่มเติมซึ่งเกินกว่าทุนจดทะเบียนของ บริษัท ชูบุราชบุรี อีเลคทริคเซอร์วิส จำกัด บริษัทตกลงที่จะให้การสนับสนุนทางการเงินในรูปของเงินกู้ผู้ถือหุ้น หรือการค้ำประกันใด</w:t>
      </w:r>
      <w:r w:rsidR="00A56711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ๆ ตามสัดส่วนการถือหุ้นร้อยละ </w:t>
      </w:r>
      <w:r w:rsidR="00AA32E8" w:rsidRPr="00AA32E8">
        <w:rPr>
          <w:rFonts w:ascii="Angsana New" w:hAnsi="Angsana New" w:hint="cs"/>
          <w:sz w:val="30"/>
          <w:szCs w:val="30"/>
        </w:rPr>
        <w:t>50</w:t>
      </w:r>
      <w:r w:rsidRPr="006A6D30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สัญญาดังกล่าวไม่ได้กำหนดวงเงินในการสนับสนุนทางการเงินนี้ </w:t>
      </w:r>
      <w:bookmarkStart w:id="4" w:name="_Hlk55774177"/>
      <w:r w:rsidRPr="006A6D30">
        <w:rPr>
          <w:rFonts w:ascii="Angsana New" w:hAnsi="Angsana New" w:hint="cs"/>
          <w:sz w:val="30"/>
          <w:szCs w:val="30"/>
          <w:cs/>
        </w:rPr>
        <w:t>ณ ว</w:t>
      </w:r>
      <w:r w:rsidR="006E307F" w:rsidRPr="006A6D30">
        <w:rPr>
          <w:rFonts w:ascii="Angsana New" w:hAnsi="Angsana New" w:hint="cs"/>
          <w:sz w:val="30"/>
          <w:szCs w:val="30"/>
          <w:cs/>
        </w:rPr>
        <w:t>ั</w:t>
      </w:r>
      <w:r w:rsidRPr="006A6D30">
        <w:rPr>
          <w:rFonts w:ascii="Angsana New" w:hAnsi="Angsana New" w:hint="cs"/>
          <w:sz w:val="30"/>
          <w:szCs w:val="30"/>
          <w:cs/>
        </w:rPr>
        <w:t xml:space="preserve">นที่ </w:t>
      </w:r>
      <w:r w:rsidR="00AA32E8" w:rsidRPr="00AA32E8">
        <w:rPr>
          <w:rFonts w:ascii="Angsana New" w:hAnsi="Angsana New" w:hint="cs"/>
          <w:sz w:val="30"/>
          <w:szCs w:val="30"/>
        </w:rPr>
        <w:t>30</w:t>
      </w:r>
      <w:r w:rsidR="007E45C9" w:rsidRPr="006A6D30">
        <w:rPr>
          <w:rFonts w:ascii="Angsana New" w:hAnsi="Angsana New" w:hint="cs"/>
          <w:sz w:val="30"/>
          <w:szCs w:val="30"/>
        </w:rPr>
        <w:t xml:space="preserve"> </w:t>
      </w:r>
      <w:r w:rsidR="00EE0DEA" w:rsidRPr="006A6D30">
        <w:rPr>
          <w:rFonts w:ascii="Angsana New" w:hAnsi="Angsana New" w:hint="cs"/>
          <w:sz w:val="30"/>
          <w:szCs w:val="30"/>
          <w:cs/>
        </w:rPr>
        <w:t>กันยายน</w:t>
      </w:r>
      <w:r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  <w:cs/>
        </w:rPr>
        <w:t xml:space="preserve"> บริษัทยังไม่ได้ให้เงินกู้ผู้ถือหุ้น หรือการค้ำประกันใด</w:t>
      </w:r>
      <w:r w:rsidR="00A56711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ๆ ตามสัญญา</w:t>
      </w:r>
      <w:bookmarkEnd w:id="4"/>
    </w:p>
    <w:p w14:paraId="45067104" w14:textId="77777777" w:rsidR="00137CC8" w:rsidRPr="006A6D30" w:rsidRDefault="00137CC8" w:rsidP="00EC5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18DA35E1" w14:textId="77777777" w:rsidR="00AE20DF" w:rsidRPr="006A6D30" w:rsidRDefault="00AE20DF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5" w:name="_Hlk55774234"/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สัญญาสนับสนุนทางการเงินแก่บริษัท นอร์ทเทิร์น บางกอกโมโนเรล จำกัด และบริษัท อีสเทิร์น บางกอกโมโนเรล จำกัด</w:t>
      </w:r>
    </w:p>
    <w:bookmarkEnd w:id="5"/>
    <w:p w14:paraId="0651B476" w14:textId="77777777" w:rsidR="00AE20DF" w:rsidRPr="006A6D30" w:rsidRDefault="00AE20DF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7679845" w14:textId="06C8BC62" w:rsidR="008245F3" w:rsidRPr="006A6D30" w:rsidRDefault="00AE20DF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A32E8" w:rsidRPr="00AA32E8">
        <w:rPr>
          <w:rFonts w:ascii="Angsana New" w:hAnsi="Angsana New" w:hint="cs"/>
          <w:sz w:val="30"/>
          <w:szCs w:val="30"/>
        </w:rPr>
        <w:t>9</w:t>
      </w:r>
      <w:r w:rsidRPr="006A6D30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AA32E8" w:rsidRPr="00AA32E8">
        <w:rPr>
          <w:rFonts w:ascii="Angsana New" w:hAnsi="Angsana New" w:hint="cs"/>
          <w:sz w:val="30"/>
          <w:szCs w:val="30"/>
        </w:rPr>
        <w:t>2560</w:t>
      </w:r>
      <w:r w:rsidRPr="006A6D30">
        <w:rPr>
          <w:rFonts w:ascii="Angsana New" w:hAnsi="Angsana New" w:hint="cs"/>
          <w:sz w:val="30"/>
          <w:szCs w:val="30"/>
          <w:cs/>
        </w:rPr>
        <w:t xml:space="preserve"> บริษัทได้ทำสัญญาสนับสนุนทางการเงินแก่บริษัท นอร์ทเทิร์น บางกอกโมโนเรล จำกัด และบริษัท อีสเทิร์น บางกอกโมโนเรล จำกัด ซึ่งเป็นเงินลงทุนในกิจการอื่น โดยบริษัทตกลงที่จะให้การสนับสนุนทางการเงินในรูปของเงินกู้ผู้ถือหุ้น หรือการค้ำประกันใด</w:t>
      </w:r>
      <w:r w:rsidR="00A56711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ๆ ตามสัดส่วนการถือหุ้นร้อยละ </w:t>
      </w:r>
      <w:r w:rsidR="00AA32E8" w:rsidRPr="00AA32E8">
        <w:rPr>
          <w:rFonts w:ascii="Angsana New" w:hAnsi="Angsana New" w:hint="cs"/>
          <w:sz w:val="30"/>
          <w:szCs w:val="30"/>
        </w:rPr>
        <w:t>10</w:t>
      </w:r>
      <w:r w:rsidRPr="006A6D30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สัญญาดังกล่าวไม่ได้กำหนดวงเงินในการสนับสนุนทางการเงินนี้ ณ วันที่ </w:t>
      </w:r>
      <w:r w:rsidR="00AA32E8" w:rsidRPr="00AA32E8">
        <w:rPr>
          <w:rFonts w:ascii="Angsana New" w:hAnsi="Angsana New" w:hint="cs"/>
          <w:sz w:val="30"/>
          <w:szCs w:val="30"/>
        </w:rPr>
        <w:t>30</w:t>
      </w:r>
      <w:r w:rsidR="007E45C9" w:rsidRPr="006A6D30">
        <w:rPr>
          <w:rFonts w:ascii="Angsana New" w:hAnsi="Angsana New" w:hint="cs"/>
          <w:sz w:val="30"/>
          <w:szCs w:val="30"/>
        </w:rPr>
        <w:t xml:space="preserve"> </w:t>
      </w:r>
      <w:r w:rsidR="00EE0DEA" w:rsidRPr="006A6D30">
        <w:rPr>
          <w:rFonts w:ascii="Angsana New" w:hAnsi="Angsana New" w:hint="cs"/>
          <w:sz w:val="30"/>
          <w:szCs w:val="30"/>
          <w:cs/>
        </w:rPr>
        <w:t>กันยายน</w:t>
      </w:r>
      <w:r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  <w:cs/>
        </w:rPr>
        <w:t xml:space="preserve"> บริษัทยังไม่ได้ให้เงินกู้ผู้ถือหุ้นหรือการค้ำประกันใด</w:t>
      </w:r>
      <w:r w:rsidR="00A56711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ๆ ตามสัญญา</w:t>
      </w:r>
    </w:p>
    <w:p w14:paraId="46338A7F" w14:textId="77777777" w:rsidR="008245F3" w:rsidRPr="006A6D30" w:rsidRDefault="008245F3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784BD6E" w14:textId="1C4961A4" w:rsidR="0067767A" w:rsidRPr="006A6D30" w:rsidRDefault="0067767A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  <w:r w:rsidRPr="006A6D30">
        <w:rPr>
          <w:rFonts w:ascii="Angsana New" w:hAnsi="Angsana New" w:hint="cs"/>
          <w:sz w:val="30"/>
          <w:szCs w:val="30"/>
          <w:highlight w:val="yellow"/>
          <w:cs/>
        </w:rPr>
        <w:br w:type="page"/>
      </w:r>
    </w:p>
    <w:p w14:paraId="347006FB" w14:textId="77777777" w:rsidR="004600C5" w:rsidRPr="006A6D30" w:rsidRDefault="004600C5" w:rsidP="00460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6" w:name="_Hlk55774279"/>
      <w:bookmarkStart w:id="7" w:name="_Hlk47544808"/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สัญญาสนับสนุนทางการเงินแก่บริษัท เน็กส์ซิฟ ราช เอ็นเนอร์จี ระยอง จำกัด</w:t>
      </w:r>
    </w:p>
    <w:bookmarkEnd w:id="6"/>
    <w:p w14:paraId="48C89331" w14:textId="77777777" w:rsidR="004600C5" w:rsidRPr="006A6D30" w:rsidRDefault="004600C5" w:rsidP="000F2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5371A9B" w14:textId="73440948" w:rsidR="000F2808" w:rsidRPr="006A6D30" w:rsidRDefault="004600C5" w:rsidP="002B09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>บริษัทได้ทำสัญญาสนับสนุนทางการเงินแก่บริษัท เน็กส์ซิฟ ราช เอ็นเนอร์จี ระยอง จำกัด ซึ่งเป็นบริษัทย่อยของ</w:t>
      </w:r>
      <w:r w:rsidR="00137CC8" w:rsidRPr="006A6D30">
        <w:rPr>
          <w:rFonts w:ascii="Angsana New" w:hAnsi="Angsana New" w:hint="cs"/>
          <w:sz w:val="30"/>
          <w:szCs w:val="30"/>
        </w:rPr>
        <w:br/>
      </w:r>
      <w:r w:rsidRPr="006A6D30">
        <w:rPr>
          <w:rFonts w:ascii="Angsana New" w:hAnsi="Angsana New" w:hint="cs"/>
          <w:spacing w:val="-4"/>
          <w:sz w:val="30"/>
          <w:szCs w:val="30"/>
          <w:cs/>
        </w:rPr>
        <w:t>การร่วมค้าทางตรง โดยบริษัทตกลงที่จะให้การสนับสนุนทางการเงินในรูปของเงินกู้ผู้ถือหุ้น หรือการค้ำประกันใด</w:t>
      </w:r>
      <w:r w:rsidR="000F2808"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ๆ</w:t>
      </w:r>
      <w:r w:rsidR="00137CC8"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A32E8" w:rsidRPr="00AA32E8">
        <w:rPr>
          <w:rFonts w:ascii="Angsana New" w:hAnsi="Angsana New" w:hint="cs"/>
          <w:sz w:val="30"/>
          <w:szCs w:val="30"/>
        </w:rPr>
        <w:t>30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="00EE0DEA" w:rsidRPr="006A6D30">
        <w:rPr>
          <w:rFonts w:ascii="Angsana New" w:hAnsi="Angsana New" w:hint="cs"/>
          <w:sz w:val="30"/>
          <w:szCs w:val="30"/>
          <w:cs/>
        </w:rPr>
        <w:t>กันยายน</w:t>
      </w:r>
      <w:r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  <w:cs/>
        </w:rPr>
        <w:t xml:space="preserve"> บริษัทได้ให้การค้ำประกันแก่บริษัทดังกล่าว เป็นวงเงิน </w:t>
      </w:r>
      <w:r w:rsidR="00AA32E8" w:rsidRPr="00AA32E8">
        <w:rPr>
          <w:rFonts w:ascii="Angsana New" w:hAnsi="Angsana New" w:hint="cs"/>
          <w:sz w:val="30"/>
          <w:szCs w:val="30"/>
        </w:rPr>
        <w:t>96</w:t>
      </w:r>
      <w:r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99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ล้านบาท</w:t>
      </w:r>
      <w:bookmarkEnd w:id="7"/>
    </w:p>
    <w:p w14:paraId="5C8B7339" w14:textId="6CD02FAA" w:rsidR="00062527" w:rsidRPr="006A6D30" w:rsidRDefault="00062527" w:rsidP="002B0987">
      <w:pPr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E049476" w14:textId="77777777" w:rsidR="00AE20DF" w:rsidRPr="006A6D30" w:rsidRDefault="00AE20DF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ภาระผูกพันที่เกี่ยวข้องกับสัญญาซื้อขายหุ้น</w:t>
      </w:r>
    </w:p>
    <w:p w14:paraId="50C038C6" w14:textId="77777777" w:rsidR="00AE20DF" w:rsidRPr="006A6D30" w:rsidRDefault="00AE20DF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94EEFD3" w14:textId="77777777" w:rsidR="0079686D" w:rsidRPr="006A6D30" w:rsidRDefault="00AE20DF" w:rsidP="004600C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>บริษัทมีภาระผูกพันภายใต้สัญญาซื้อขายหุ้นที่เกี่ยวกับการซื้อหุ้นสามัญในบริษัทร่วมสองแห่ง ภายใต้สัญญาดังกล่าวผู้ถือหุ้นรายอื่นมีสิทธิเพิ่มเติมในเงินปันผลส่วนของบริษัทที่ได้รับจากบริษัทร่วมดังกล่าว</w:t>
      </w:r>
    </w:p>
    <w:p w14:paraId="64536112" w14:textId="77777777" w:rsidR="004600C5" w:rsidRPr="006A6D30" w:rsidRDefault="004600C5" w:rsidP="000F2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DBFCD46" w14:textId="77777777" w:rsidR="00D23C8C" w:rsidRPr="006A6D30" w:rsidRDefault="00D23C8C" w:rsidP="004A3228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A6D30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เงินลงทุนในบริษัทร่วมและการร่วมค้า</w:t>
      </w:r>
    </w:p>
    <w:p w14:paraId="7232D92F" w14:textId="77777777" w:rsidR="00913867" w:rsidRPr="006A6D30" w:rsidRDefault="00913867" w:rsidP="0038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8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7"/>
        <w:gridCol w:w="1262"/>
        <w:gridCol w:w="238"/>
        <w:gridCol w:w="1294"/>
        <w:gridCol w:w="242"/>
        <w:gridCol w:w="1200"/>
        <w:gridCol w:w="267"/>
        <w:gridCol w:w="1172"/>
      </w:tblGrid>
      <w:tr w:rsidR="00FF2414" w:rsidRPr="006A6D30" w14:paraId="3356A0B2" w14:textId="77777777" w:rsidTr="009E050D">
        <w:trPr>
          <w:trHeight w:val="419"/>
          <w:tblHeader/>
        </w:trPr>
        <w:tc>
          <w:tcPr>
            <w:tcW w:w="2114" w:type="pct"/>
            <w:vAlign w:val="bottom"/>
          </w:tcPr>
          <w:p w14:paraId="23C2C980" w14:textId="77777777" w:rsidR="00FF2414" w:rsidRPr="006A6D30" w:rsidRDefault="00FF2414" w:rsidP="009F2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pct"/>
            <w:gridSpan w:val="3"/>
            <w:vAlign w:val="bottom"/>
          </w:tcPr>
          <w:p w14:paraId="02B8FCDC" w14:textId="77777777" w:rsidR="00FF2414" w:rsidRPr="006A6D30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3" w:type="pct"/>
            <w:vAlign w:val="bottom"/>
          </w:tcPr>
          <w:p w14:paraId="0DC930BB" w14:textId="77777777" w:rsidR="00FF2414" w:rsidRPr="006A6D30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pct"/>
            <w:gridSpan w:val="3"/>
            <w:vAlign w:val="bottom"/>
          </w:tcPr>
          <w:p w14:paraId="7A5F413C" w14:textId="77777777" w:rsidR="00FF2414" w:rsidRPr="006A6D30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2414" w:rsidRPr="006A6D30" w14:paraId="1A73E084" w14:textId="77777777" w:rsidTr="009E050D">
        <w:trPr>
          <w:trHeight w:val="335"/>
          <w:tblHeader/>
        </w:trPr>
        <w:tc>
          <w:tcPr>
            <w:tcW w:w="2114" w:type="pct"/>
            <w:shd w:val="clear" w:color="auto" w:fill="auto"/>
            <w:vAlign w:val="bottom"/>
          </w:tcPr>
          <w:p w14:paraId="1D5F96EC" w14:textId="4AF87E68" w:rsidR="00FF2414" w:rsidRPr="006A6D30" w:rsidRDefault="00FF2414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สำหรับงวด</w:t>
            </w:r>
            <w:r w:rsidR="00EE0DEA" w:rsidRPr="006A6D30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เก้า</w:t>
            </w:r>
            <w:r w:rsidRPr="006A6D30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เดือนสิ้นสุดวันที่ </w:t>
            </w:r>
            <w:r w:rsidR="00AA32E8" w:rsidRPr="00AA32E8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="007E45C9" w:rsidRPr="006A6D30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42" w:type="pct"/>
            <w:shd w:val="clear" w:color="auto" w:fill="auto"/>
            <w:vAlign w:val="bottom"/>
          </w:tcPr>
          <w:p w14:paraId="772D8F6F" w14:textId="7C63375B" w:rsidR="00FF2414" w:rsidRPr="006A6D30" w:rsidRDefault="00AA32E8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9E47BE7" w14:textId="77777777" w:rsidR="00FF2414" w:rsidRPr="006A6D30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3D721A05" w14:textId="598B8CB1" w:rsidR="00FF2414" w:rsidRPr="006A6D30" w:rsidRDefault="00AA32E8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5D5D0822" w14:textId="77777777" w:rsidR="00FF2414" w:rsidRPr="006A6D30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550DE3C8" w14:textId="196D642D" w:rsidR="00FF2414" w:rsidRPr="006A6D30" w:rsidRDefault="00AA32E8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0E84AEC" w14:textId="77777777" w:rsidR="00FF2414" w:rsidRPr="006A6D30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3A8EFC5A" w14:textId="2AB41613" w:rsidR="00FF2414" w:rsidRPr="006A6D30" w:rsidRDefault="00AA32E8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FF2414" w:rsidRPr="006A6D30" w14:paraId="2D4A3ACD" w14:textId="77777777" w:rsidTr="009E050D">
        <w:trPr>
          <w:trHeight w:val="362"/>
          <w:tblHeader/>
        </w:trPr>
        <w:tc>
          <w:tcPr>
            <w:tcW w:w="2114" w:type="pct"/>
            <w:shd w:val="clear" w:color="auto" w:fill="auto"/>
            <w:vAlign w:val="bottom"/>
          </w:tcPr>
          <w:p w14:paraId="6A78D6EE" w14:textId="77777777" w:rsidR="00FF2414" w:rsidRPr="006A6D30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6" w:type="pct"/>
            <w:gridSpan w:val="7"/>
            <w:shd w:val="clear" w:color="auto" w:fill="auto"/>
            <w:vAlign w:val="bottom"/>
          </w:tcPr>
          <w:p w14:paraId="38DA6465" w14:textId="77777777" w:rsidR="00FF2414" w:rsidRPr="006A6D30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2414" w:rsidRPr="006A6D30" w14:paraId="7012C536" w14:textId="77777777" w:rsidTr="009E050D">
        <w:trPr>
          <w:trHeight w:val="407"/>
        </w:trPr>
        <w:tc>
          <w:tcPr>
            <w:tcW w:w="2114" w:type="pct"/>
            <w:vAlign w:val="bottom"/>
          </w:tcPr>
          <w:p w14:paraId="13BEA896" w14:textId="1ED6A8D5" w:rsidR="00FF2414" w:rsidRPr="006A6D30" w:rsidRDefault="00FF2414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14563B5E" w14:textId="27DE325D" w:rsidR="00FF2414" w:rsidRPr="006A6D30" w:rsidRDefault="00AA32E8" w:rsidP="00CF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FF2F4C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103</w:t>
            </w:r>
            <w:r w:rsidR="00FF2F4C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146</w:t>
            </w:r>
          </w:p>
        </w:tc>
        <w:tc>
          <w:tcPr>
            <w:tcW w:w="121" w:type="pct"/>
            <w:vAlign w:val="bottom"/>
          </w:tcPr>
          <w:p w14:paraId="4B303374" w14:textId="77777777" w:rsidR="00FF2414" w:rsidRPr="006A6D30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1332CCB9" w14:textId="2C887B3C" w:rsidR="00FF2414" w:rsidRPr="006A6D30" w:rsidRDefault="00AA32E8" w:rsidP="0013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30</w:t>
            </w:r>
            <w:r w:rsidR="00FF2414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722</w:t>
            </w:r>
            <w:r w:rsidR="00FF2414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141</w:t>
            </w:r>
          </w:p>
        </w:tc>
        <w:tc>
          <w:tcPr>
            <w:tcW w:w="123" w:type="pct"/>
            <w:vAlign w:val="bottom"/>
          </w:tcPr>
          <w:p w14:paraId="1EE4980C" w14:textId="77777777" w:rsidR="00FF2414" w:rsidRPr="006A6D30" w:rsidRDefault="00FF2414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42A9B8BC" w14:textId="0CF1D0EE" w:rsidR="00FF2414" w:rsidRPr="006A6D30" w:rsidRDefault="00AA32E8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</w:t>
            </w:r>
            <w:r w:rsidR="00FF2F4C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681</w:t>
            </w:r>
            <w:r w:rsidR="00FF2F4C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107</w:t>
            </w:r>
          </w:p>
        </w:tc>
        <w:tc>
          <w:tcPr>
            <w:tcW w:w="136" w:type="pct"/>
            <w:vAlign w:val="bottom"/>
          </w:tcPr>
          <w:p w14:paraId="0420DCDE" w14:textId="77777777" w:rsidR="00FF2414" w:rsidRPr="006A6D30" w:rsidRDefault="00FF2414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7BC5D895" w14:textId="2036D10B" w:rsidR="00FF2414" w:rsidRPr="006A6D30" w:rsidRDefault="00AA32E8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</w:t>
            </w:r>
            <w:r w:rsidR="00FF2414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417</w:t>
            </w:r>
            <w:r w:rsidR="00FF2414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661</w:t>
            </w:r>
          </w:p>
        </w:tc>
      </w:tr>
      <w:tr w:rsidR="00FF2414" w:rsidRPr="006A6D30" w14:paraId="4E14A6EA" w14:textId="77777777" w:rsidTr="009E050D">
        <w:trPr>
          <w:trHeight w:val="407"/>
        </w:trPr>
        <w:tc>
          <w:tcPr>
            <w:tcW w:w="2114" w:type="pct"/>
            <w:vAlign w:val="bottom"/>
          </w:tcPr>
          <w:p w14:paraId="1B2496D7" w14:textId="77777777" w:rsidR="00FF2414" w:rsidRPr="006A6D30" w:rsidRDefault="00FF2414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</w:t>
            </w:r>
          </w:p>
          <w:p w14:paraId="65BB7112" w14:textId="7F669F33" w:rsidR="00FF2414" w:rsidRPr="006A6D30" w:rsidRDefault="0067767A" w:rsidP="00677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F2414" w:rsidRPr="006A6D30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="00FF2414" w:rsidRPr="006A6D30">
              <w:rPr>
                <w:rFonts w:ascii="Angsana New" w:hAnsi="Angsana New" w:hint="cs"/>
                <w:sz w:val="30"/>
                <w:szCs w:val="30"/>
                <w:cs/>
              </w:rPr>
              <w:t>นโยบายบัญชี</w:t>
            </w:r>
            <w:r w:rsidR="00FF2414" w:rsidRPr="006A6D30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="00FF2414" w:rsidRPr="006A6D30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สุทธิจากภาษี)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62EDBDDE" w14:textId="77777777" w:rsidR="00FF2414" w:rsidRPr="006A6D30" w:rsidRDefault="00FF2414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" w:type="pct"/>
            <w:vAlign w:val="bottom"/>
          </w:tcPr>
          <w:p w14:paraId="5599D0ED" w14:textId="77777777" w:rsidR="00FF2414" w:rsidRPr="006A6D30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08F107CA" w14:textId="77777777" w:rsidR="00FF2414" w:rsidRPr="006A6D30" w:rsidRDefault="00FF2414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21C4953E" w14:textId="77777777" w:rsidR="00FF2414" w:rsidRPr="006A6D30" w:rsidRDefault="00FF2414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0D9E4298" w14:textId="77777777" w:rsidR="00FF2414" w:rsidRPr="006A6D30" w:rsidRDefault="00FF2414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0B6D773F" w14:textId="77777777" w:rsidR="00FF2414" w:rsidRPr="006A6D30" w:rsidRDefault="00FF2414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01845DF1" w14:textId="77777777" w:rsidR="00FF2414" w:rsidRPr="006A6D30" w:rsidRDefault="00FF2414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F4C" w:rsidRPr="006A6D30" w14:paraId="028DD795" w14:textId="77777777" w:rsidTr="009E050D">
        <w:trPr>
          <w:trHeight w:val="407"/>
        </w:trPr>
        <w:tc>
          <w:tcPr>
            <w:tcW w:w="2114" w:type="pct"/>
            <w:vAlign w:val="bottom"/>
          </w:tcPr>
          <w:p w14:paraId="095439FA" w14:textId="2AC89331" w:rsidR="00FF2F4C" w:rsidRPr="006A6D30" w:rsidRDefault="0067767A" w:rsidP="00677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F2F4C" w:rsidRPr="006A6D30">
              <w:rPr>
                <w:rFonts w:ascii="Angsana New" w:hAnsi="Angsana New" w:hint="cs"/>
                <w:sz w:val="30"/>
                <w:szCs w:val="30"/>
              </w:rPr>
              <w:t xml:space="preserve">  - </w:t>
            </w:r>
            <w:r w:rsidR="00FF2F4C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7F40D806" w14:textId="77777777" w:rsidR="00FF2F4C" w:rsidRPr="006A6D30" w:rsidRDefault="00FF2F4C" w:rsidP="007C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1" w:type="pct"/>
            <w:vAlign w:val="bottom"/>
          </w:tcPr>
          <w:p w14:paraId="75AC64D3" w14:textId="77777777" w:rsidR="00FF2F4C" w:rsidRPr="006A6D30" w:rsidRDefault="00FF2F4C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71A4DC39" w14:textId="6D8BA594" w:rsidR="00FF2F4C" w:rsidRPr="006A6D30" w:rsidRDefault="00FF2F4C" w:rsidP="0013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183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790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3" w:type="pct"/>
            <w:vAlign w:val="bottom"/>
          </w:tcPr>
          <w:p w14:paraId="5CA1745C" w14:textId="77777777" w:rsidR="00FF2F4C" w:rsidRPr="006A6D30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38F9DECA" w14:textId="77777777" w:rsidR="00FF2F4C" w:rsidRPr="006A6D30" w:rsidRDefault="00FF2F4C" w:rsidP="00CF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64E4BE67" w14:textId="77777777" w:rsidR="00FF2F4C" w:rsidRPr="006A6D30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36695926" w14:textId="77777777" w:rsidR="00FF2F4C" w:rsidRPr="006A6D30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F2F4C" w:rsidRPr="006A6D30" w14:paraId="319CC723" w14:textId="77777777" w:rsidTr="009E050D">
        <w:trPr>
          <w:trHeight w:val="407"/>
        </w:trPr>
        <w:tc>
          <w:tcPr>
            <w:tcW w:w="2114" w:type="pct"/>
            <w:vAlign w:val="bottom"/>
          </w:tcPr>
          <w:p w14:paraId="16941B44" w14:textId="77777777" w:rsidR="00FF2F4C" w:rsidRPr="006A6D30" w:rsidRDefault="0093008A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ส่วนแบ่งกำไรของการร่วมค้าและบริษัทร่วม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4AE6B2A8" w14:textId="77777777" w:rsidR="00FF2F4C" w:rsidRPr="006A6D30" w:rsidRDefault="00FF2F4C" w:rsidP="00FF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" w:type="pct"/>
            <w:vAlign w:val="bottom"/>
          </w:tcPr>
          <w:p w14:paraId="0F60B54B" w14:textId="77777777" w:rsidR="00FF2F4C" w:rsidRPr="006A6D30" w:rsidRDefault="00FF2F4C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0C17C50F" w14:textId="77777777" w:rsidR="00FF2F4C" w:rsidRPr="006A6D30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06EF7684" w14:textId="77777777" w:rsidR="00FF2F4C" w:rsidRPr="006A6D30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2BA263EC" w14:textId="77777777" w:rsidR="00FF2F4C" w:rsidRPr="006A6D30" w:rsidRDefault="00FF2F4C" w:rsidP="00CF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0FE01088" w14:textId="77777777" w:rsidR="00FF2F4C" w:rsidRPr="006A6D30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21E6E2F0" w14:textId="77777777" w:rsidR="00FF2F4C" w:rsidRPr="006A6D30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F4C" w:rsidRPr="006A6D30" w14:paraId="6892A75F" w14:textId="77777777" w:rsidTr="009E050D">
        <w:trPr>
          <w:trHeight w:val="407"/>
        </w:trPr>
        <w:tc>
          <w:tcPr>
            <w:tcW w:w="2114" w:type="pct"/>
            <w:vAlign w:val="bottom"/>
          </w:tcPr>
          <w:p w14:paraId="66905B29" w14:textId="6AC5E768" w:rsidR="00FF2F4C" w:rsidRPr="006A6D30" w:rsidRDefault="0067767A" w:rsidP="00677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F2F4C" w:rsidRPr="006A6D30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="0093008A" w:rsidRPr="006A6D30">
              <w:rPr>
                <w:rFonts w:ascii="Angsana New" w:hAnsi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4B061EBE" w14:textId="28691868" w:rsidR="00FF2F4C" w:rsidRPr="006A6D30" w:rsidRDefault="00AA32E8" w:rsidP="00CF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</w:t>
            </w:r>
            <w:r w:rsidR="00256D3A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272</w:t>
            </w:r>
            <w:r w:rsidR="00256D3A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618</w:t>
            </w:r>
          </w:p>
        </w:tc>
        <w:tc>
          <w:tcPr>
            <w:tcW w:w="121" w:type="pct"/>
            <w:vAlign w:val="bottom"/>
          </w:tcPr>
          <w:p w14:paraId="44D6399D" w14:textId="77777777" w:rsidR="00FF2F4C" w:rsidRPr="006A6D30" w:rsidRDefault="00FF2F4C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696D06A9" w14:textId="614039E9" w:rsidR="00FF2F4C" w:rsidRPr="006A6D30" w:rsidRDefault="00AA32E8" w:rsidP="0013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</w:t>
            </w:r>
            <w:r w:rsidR="00FF2F4C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517</w:t>
            </w:r>
            <w:r w:rsidR="00FF2F4C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291</w:t>
            </w:r>
          </w:p>
        </w:tc>
        <w:tc>
          <w:tcPr>
            <w:tcW w:w="123" w:type="pct"/>
            <w:vAlign w:val="bottom"/>
          </w:tcPr>
          <w:p w14:paraId="16A57E4E" w14:textId="77777777" w:rsidR="00FF2F4C" w:rsidRPr="006A6D30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65EB21F1" w14:textId="77777777" w:rsidR="00FF2F4C" w:rsidRPr="006A6D30" w:rsidRDefault="00FF2F4C" w:rsidP="00CF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08820FD1" w14:textId="77777777" w:rsidR="00FF2F4C" w:rsidRPr="006A6D30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00A582AC" w14:textId="77777777" w:rsidR="00FF2F4C" w:rsidRPr="006A6D30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F2F4C" w:rsidRPr="006A6D30" w14:paraId="6F32B010" w14:textId="77777777" w:rsidTr="009E050D">
        <w:trPr>
          <w:trHeight w:val="407"/>
        </w:trPr>
        <w:tc>
          <w:tcPr>
            <w:tcW w:w="2114" w:type="pct"/>
            <w:vAlign w:val="bottom"/>
          </w:tcPr>
          <w:p w14:paraId="5D2BCBC4" w14:textId="77777777" w:rsidR="00FF2F4C" w:rsidRPr="006A6D30" w:rsidRDefault="00FF2F4C" w:rsidP="00F8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FB1C33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="00FB1C33"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FB1C33" w:rsidRPr="006A6D30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  <w:r w:rsidR="0093008A" w:rsidRPr="006A6D30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93008A" w:rsidRPr="006A6D30">
              <w:rPr>
                <w:rFonts w:ascii="Angsana New" w:hAnsi="Angsana New" w:hint="cs"/>
                <w:sz w:val="30"/>
                <w:szCs w:val="30"/>
              </w:rPr>
              <w:br/>
              <w:t xml:space="preserve">   </w:t>
            </w:r>
            <w:r w:rsidR="0093008A" w:rsidRPr="006A6D30">
              <w:rPr>
                <w:rFonts w:ascii="Angsana New" w:hAnsi="Angsana New" w:hint="cs"/>
                <w:sz w:val="30"/>
                <w:szCs w:val="30"/>
                <w:cs/>
              </w:rPr>
              <w:t>การร่วมค้าและบริษัทร่วมที่ใช้วิธีส่วนได้เสีย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743504DA" w14:textId="73B98040" w:rsidR="00FF2F4C" w:rsidRPr="006A6D30" w:rsidRDefault="00256D3A" w:rsidP="00CF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360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332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1" w:type="pct"/>
            <w:vAlign w:val="bottom"/>
          </w:tcPr>
          <w:p w14:paraId="3108198E" w14:textId="77777777" w:rsidR="00FF2F4C" w:rsidRPr="006A6D30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8" w:type="pct"/>
            <w:vAlign w:val="bottom"/>
          </w:tcPr>
          <w:p w14:paraId="1EC927E4" w14:textId="5F8704C8" w:rsidR="00FF2F4C" w:rsidRPr="006A6D30" w:rsidRDefault="00FF2F4C" w:rsidP="0013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526</w:t>
            </w:r>
            <w:r w:rsidR="000C536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276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3" w:type="pct"/>
            <w:vAlign w:val="bottom"/>
          </w:tcPr>
          <w:p w14:paraId="260C1E5C" w14:textId="77777777" w:rsidR="00FF2F4C" w:rsidRPr="006A6D30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39F582AB" w14:textId="77777777" w:rsidR="00FF2F4C" w:rsidRPr="006A6D30" w:rsidRDefault="00A56711" w:rsidP="00CF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1AA2AC65" w14:textId="77777777" w:rsidR="00FF2F4C" w:rsidRPr="006A6D30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DBC6319" w14:textId="77777777" w:rsidR="00FF2F4C" w:rsidRPr="006A6D30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F2F4C" w:rsidRPr="006A6D30" w14:paraId="0DCC0FCA" w14:textId="77777777" w:rsidTr="009E050D">
        <w:trPr>
          <w:trHeight w:val="407"/>
        </w:trPr>
        <w:tc>
          <w:tcPr>
            <w:tcW w:w="2114" w:type="pct"/>
            <w:vAlign w:val="bottom"/>
          </w:tcPr>
          <w:p w14:paraId="06994AEE" w14:textId="16E3AAB1" w:rsidR="00FF2F4C" w:rsidRPr="006A6D30" w:rsidRDefault="00FF2F4C" w:rsidP="004A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เพิ่มเงินลงทุนใน</w:t>
            </w:r>
            <w:r w:rsidR="00004DE3"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41DC3C57" w14:textId="640CC26D" w:rsidR="00FF2F4C" w:rsidRPr="006A6D30" w:rsidRDefault="00AA32E8" w:rsidP="00CF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</w:t>
            </w:r>
            <w:r w:rsidR="00256D3A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031</w:t>
            </w:r>
            <w:r w:rsidR="0032750D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619</w:t>
            </w:r>
          </w:p>
        </w:tc>
        <w:tc>
          <w:tcPr>
            <w:tcW w:w="121" w:type="pct"/>
            <w:vAlign w:val="bottom"/>
          </w:tcPr>
          <w:p w14:paraId="3903B211" w14:textId="77777777" w:rsidR="00FF2F4C" w:rsidRPr="006A6D30" w:rsidRDefault="00FF2F4C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5DD3158F" w14:textId="3BFF948F" w:rsidR="00FF2F4C" w:rsidRPr="006A6D30" w:rsidRDefault="00AA32E8" w:rsidP="0013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262</w:t>
            </w:r>
            <w:r w:rsidR="00FF2F4C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993</w:t>
            </w:r>
          </w:p>
        </w:tc>
        <w:tc>
          <w:tcPr>
            <w:tcW w:w="123" w:type="pct"/>
            <w:vAlign w:val="bottom"/>
          </w:tcPr>
          <w:p w14:paraId="05EEF18F" w14:textId="77777777" w:rsidR="00FF2F4C" w:rsidRPr="006A6D30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3AB5AFED" w14:textId="038599D6" w:rsidR="00FF2F4C" w:rsidRPr="006A6D30" w:rsidRDefault="00AA32E8" w:rsidP="00CF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="00256D3A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427</w:t>
            </w:r>
            <w:r w:rsidR="00256D3A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714</w:t>
            </w:r>
          </w:p>
        </w:tc>
        <w:tc>
          <w:tcPr>
            <w:tcW w:w="136" w:type="pct"/>
            <w:vAlign w:val="bottom"/>
          </w:tcPr>
          <w:p w14:paraId="672ADAAE" w14:textId="77777777" w:rsidR="00FF2F4C" w:rsidRPr="006A6D30" w:rsidRDefault="00FF2F4C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72143F44" w14:textId="6952110F" w:rsidR="00FF2F4C" w:rsidRPr="006A6D30" w:rsidRDefault="00AA32E8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83</w:t>
            </w:r>
            <w:r w:rsidR="00FF2F4C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880</w:t>
            </w:r>
          </w:p>
        </w:tc>
      </w:tr>
      <w:tr w:rsidR="002B0689" w:rsidRPr="006A6D30" w14:paraId="5354DECF" w14:textId="77777777" w:rsidTr="009E050D">
        <w:trPr>
          <w:trHeight w:val="407"/>
        </w:trPr>
        <w:tc>
          <w:tcPr>
            <w:tcW w:w="2114" w:type="pct"/>
            <w:vAlign w:val="bottom"/>
          </w:tcPr>
          <w:p w14:paraId="68866410" w14:textId="77777777" w:rsidR="002B0689" w:rsidRPr="006A6D30" w:rsidRDefault="002B0689" w:rsidP="004A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ตัดจำหน่ายเงินลงทุนในการร่วมค้า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06B9B60C" w14:textId="77777777" w:rsidR="002B0689" w:rsidRPr="006A6D30" w:rsidRDefault="002B0689" w:rsidP="002B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1" w:type="pct"/>
            <w:vAlign w:val="bottom"/>
          </w:tcPr>
          <w:p w14:paraId="1D89A3FB" w14:textId="77777777" w:rsidR="002B0689" w:rsidRPr="006A6D30" w:rsidRDefault="002B0689" w:rsidP="002B0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4464A1CF" w14:textId="77777777" w:rsidR="002B0689" w:rsidRPr="006A6D30" w:rsidRDefault="002B0689" w:rsidP="0013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" w:type="pct"/>
            <w:vAlign w:val="bottom"/>
          </w:tcPr>
          <w:p w14:paraId="63A062EE" w14:textId="77777777" w:rsidR="002B0689" w:rsidRPr="006A6D30" w:rsidRDefault="002B0689" w:rsidP="002B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1B003169" w14:textId="77777777" w:rsidR="002B0689" w:rsidRPr="006A6D30" w:rsidRDefault="002B0689" w:rsidP="002B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717440AA" w14:textId="77777777" w:rsidR="002B0689" w:rsidRPr="006A6D30" w:rsidRDefault="002B0689" w:rsidP="002B0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13E1AA74" w14:textId="32D3ADF3" w:rsidR="002B0689" w:rsidRPr="006A6D30" w:rsidRDefault="002B0689" w:rsidP="002B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452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B0689" w:rsidRPr="006A6D30" w14:paraId="545CDA9E" w14:textId="77777777" w:rsidTr="009E050D">
        <w:trPr>
          <w:trHeight w:val="407"/>
        </w:trPr>
        <w:tc>
          <w:tcPr>
            <w:tcW w:w="2114" w:type="pct"/>
            <w:vAlign w:val="bottom"/>
          </w:tcPr>
          <w:p w14:paraId="79F48DA7" w14:textId="20474D73" w:rsidR="002B0689" w:rsidRPr="006A6D30" w:rsidRDefault="002B0689" w:rsidP="004A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ส่วนได้เสียของการร่วมค้าที่ยังคงอยู่ใน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br/>
            </w:r>
            <w:r w:rsidR="004A3228" w:rsidRPr="006A6D30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="0067767A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 ณ วันที่สูญเสียอำนาจการควบคุม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br/>
            </w:r>
            <w:r w:rsidR="004A3228" w:rsidRPr="006A6D30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="0067767A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(ดูหมายเหตุข้อ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35EB336F" w14:textId="660D1B19" w:rsidR="002B0689" w:rsidRPr="006A6D30" w:rsidRDefault="00AA32E8" w:rsidP="002B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</w:t>
            </w:r>
            <w:r w:rsidR="002B0689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040</w:t>
            </w:r>
          </w:p>
        </w:tc>
        <w:tc>
          <w:tcPr>
            <w:tcW w:w="121" w:type="pct"/>
            <w:vAlign w:val="bottom"/>
          </w:tcPr>
          <w:p w14:paraId="1B20F53B" w14:textId="77777777" w:rsidR="002B0689" w:rsidRPr="006A6D30" w:rsidRDefault="002B0689" w:rsidP="002B0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5A6C8BFC" w14:textId="77777777" w:rsidR="002B0689" w:rsidRPr="006A6D30" w:rsidRDefault="002B0689" w:rsidP="0013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" w:type="pct"/>
            <w:vAlign w:val="bottom"/>
          </w:tcPr>
          <w:p w14:paraId="11431B31" w14:textId="77777777" w:rsidR="002B0689" w:rsidRPr="006A6D30" w:rsidRDefault="002B0689" w:rsidP="002B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5676D5B4" w14:textId="5AF7A3C6" w:rsidR="002B0689" w:rsidRPr="006A6D30" w:rsidRDefault="00AA32E8" w:rsidP="002B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</w:t>
            </w:r>
            <w:r w:rsidR="002B0689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040</w:t>
            </w:r>
          </w:p>
        </w:tc>
        <w:tc>
          <w:tcPr>
            <w:tcW w:w="136" w:type="pct"/>
            <w:vAlign w:val="bottom"/>
          </w:tcPr>
          <w:p w14:paraId="27F14F5B" w14:textId="77777777" w:rsidR="002B0689" w:rsidRPr="006A6D30" w:rsidRDefault="002B0689" w:rsidP="002B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F7E1E49" w14:textId="77777777" w:rsidR="002B0689" w:rsidRPr="006A6D30" w:rsidRDefault="002B0689" w:rsidP="002B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B0689" w:rsidRPr="006A6D30" w14:paraId="55A67387" w14:textId="77777777" w:rsidTr="009E050D">
        <w:trPr>
          <w:trHeight w:val="407"/>
        </w:trPr>
        <w:tc>
          <w:tcPr>
            <w:tcW w:w="2114" w:type="pct"/>
            <w:vAlign w:val="bottom"/>
          </w:tcPr>
          <w:p w14:paraId="093BC23C" w14:textId="77777777" w:rsidR="002B0689" w:rsidRPr="006A6D30" w:rsidRDefault="002B0689" w:rsidP="004A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54971B50" w14:textId="22428460" w:rsidR="002B0689" w:rsidRPr="006A6D30" w:rsidRDefault="00256D3A" w:rsidP="002B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733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735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1" w:type="pct"/>
            <w:vAlign w:val="bottom"/>
          </w:tcPr>
          <w:p w14:paraId="43FFA9A6" w14:textId="77777777" w:rsidR="002B0689" w:rsidRPr="006A6D30" w:rsidRDefault="002B0689" w:rsidP="002B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421C1A20" w14:textId="505285A9" w:rsidR="002B0689" w:rsidRPr="006A6D30" w:rsidRDefault="002B0689" w:rsidP="0013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373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712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3" w:type="pct"/>
            <w:vAlign w:val="bottom"/>
          </w:tcPr>
          <w:p w14:paraId="4B2308C7" w14:textId="77777777" w:rsidR="002B0689" w:rsidRPr="006A6D30" w:rsidRDefault="002B0689" w:rsidP="002B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1A149B41" w14:textId="77777777" w:rsidR="002B0689" w:rsidRPr="006A6D30" w:rsidRDefault="002B0689" w:rsidP="002B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2394C1BD" w14:textId="77777777" w:rsidR="002B0689" w:rsidRPr="006A6D30" w:rsidRDefault="002B0689" w:rsidP="002B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1CD9412F" w14:textId="77777777" w:rsidR="002B0689" w:rsidRPr="006A6D30" w:rsidRDefault="002B0689" w:rsidP="002B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C10B9" w:rsidRPr="006A6D30" w14:paraId="11D8B77B" w14:textId="77777777" w:rsidTr="009E050D">
        <w:trPr>
          <w:trHeight w:val="407"/>
        </w:trPr>
        <w:tc>
          <w:tcPr>
            <w:tcW w:w="2114" w:type="pct"/>
            <w:vAlign w:val="bottom"/>
          </w:tcPr>
          <w:p w14:paraId="00DA5344" w14:textId="6A7A57AF" w:rsidR="005C10B9" w:rsidRPr="006A6D30" w:rsidRDefault="005C10B9" w:rsidP="004A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52B8FDEA" w14:textId="46F260B7" w:rsidR="005C10B9" w:rsidRPr="006A6D30" w:rsidRDefault="00AA32E8" w:rsidP="00614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="002A626B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118</w:t>
            </w:r>
            <w:r w:rsidR="002A626B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693</w:t>
            </w:r>
          </w:p>
        </w:tc>
        <w:tc>
          <w:tcPr>
            <w:tcW w:w="121" w:type="pct"/>
            <w:vAlign w:val="bottom"/>
          </w:tcPr>
          <w:p w14:paraId="1DF1EC47" w14:textId="77777777" w:rsidR="005C10B9" w:rsidRPr="006A6D30" w:rsidRDefault="005C10B9" w:rsidP="002B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65021ECE" w14:textId="39CFF801" w:rsidR="005C10B9" w:rsidRPr="006A6D30" w:rsidRDefault="005C10B9" w:rsidP="0013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216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093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3" w:type="pct"/>
            <w:vAlign w:val="bottom"/>
          </w:tcPr>
          <w:p w14:paraId="1D64BBD3" w14:textId="77777777" w:rsidR="005C10B9" w:rsidRPr="006A6D30" w:rsidRDefault="005C10B9" w:rsidP="002B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3C865236" w14:textId="0A628474" w:rsidR="005C10B9" w:rsidRPr="006A6D30" w:rsidRDefault="005C10B9" w:rsidP="002B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080CC32D" w14:textId="77777777" w:rsidR="005C10B9" w:rsidRPr="006A6D30" w:rsidRDefault="005C10B9" w:rsidP="002B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CA85BDA" w14:textId="008016E2" w:rsidR="005C10B9" w:rsidRPr="006A6D30" w:rsidRDefault="005C10B9" w:rsidP="002B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C10B9" w:rsidRPr="006A6D30" w14:paraId="27316F9C" w14:textId="77777777" w:rsidTr="009E050D">
        <w:trPr>
          <w:trHeight w:val="419"/>
        </w:trPr>
        <w:tc>
          <w:tcPr>
            <w:tcW w:w="2114" w:type="pct"/>
            <w:vAlign w:val="bottom"/>
          </w:tcPr>
          <w:p w14:paraId="4705E751" w14:textId="7BCFB759" w:rsidR="005C10B9" w:rsidRPr="006A6D30" w:rsidRDefault="005C10B9" w:rsidP="004A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A32E8"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887FB26" w14:textId="503B5693" w:rsidR="005C10B9" w:rsidRPr="006A6D30" w:rsidRDefault="00AA32E8" w:rsidP="002B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38</w:t>
            </w:r>
            <w:r w:rsidR="005C10B9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434</w:t>
            </w:r>
            <w:r w:rsidR="005C10B9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049</w:t>
            </w:r>
          </w:p>
        </w:tc>
        <w:tc>
          <w:tcPr>
            <w:tcW w:w="121" w:type="pct"/>
            <w:vAlign w:val="bottom"/>
          </w:tcPr>
          <w:p w14:paraId="23BAA9C9" w14:textId="77777777" w:rsidR="005C10B9" w:rsidRPr="006A6D30" w:rsidRDefault="005C10B9" w:rsidP="002B0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05AB6" w14:textId="1CA0CF29" w:rsidR="005C10B9" w:rsidRPr="006A6D30" w:rsidRDefault="00AA32E8" w:rsidP="0013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29</w:t>
            </w:r>
            <w:r w:rsidR="005C10B9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202</w:t>
            </w:r>
            <w:r w:rsidR="005C10B9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554</w:t>
            </w:r>
          </w:p>
        </w:tc>
        <w:tc>
          <w:tcPr>
            <w:tcW w:w="123" w:type="pct"/>
            <w:vAlign w:val="bottom"/>
          </w:tcPr>
          <w:p w14:paraId="4D74D806" w14:textId="77777777" w:rsidR="005C10B9" w:rsidRPr="006A6D30" w:rsidRDefault="005C10B9" w:rsidP="002B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04B34" w14:textId="3553992D" w:rsidR="005C10B9" w:rsidRPr="006A6D30" w:rsidRDefault="00AA32E8" w:rsidP="002B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="005C10B9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110</w:t>
            </w:r>
            <w:r w:rsidR="005C10B9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861</w:t>
            </w:r>
          </w:p>
        </w:tc>
        <w:tc>
          <w:tcPr>
            <w:tcW w:w="136" w:type="pct"/>
            <w:vAlign w:val="bottom"/>
          </w:tcPr>
          <w:p w14:paraId="38A1C862" w14:textId="77777777" w:rsidR="005C10B9" w:rsidRPr="006A6D30" w:rsidRDefault="005C10B9" w:rsidP="002B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911DD0" w14:textId="64F020F4" w:rsidR="005C10B9" w:rsidRPr="006A6D30" w:rsidRDefault="00AA32E8" w:rsidP="002B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5C10B9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501</w:t>
            </w:r>
            <w:r w:rsidR="005C10B9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089</w:t>
            </w:r>
          </w:p>
        </w:tc>
      </w:tr>
    </w:tbl>
    <w:p w14:paraId="2E936C3E" w14:textId="77777777" w:rsidR="002C042C" w:rsidRPr="006A6D30" w:rsidRDefault="002C042C" w:rsidP="00D860FD">
      <w:pPr>
        <w:framePr w:w="10229" w:wrap="auto" w:hAnchor="text" w:x="1260"/>
        <w:rPr>
          <w:rFonts w:ascii="Angsana New" w:hAnsi="Angsana New"/>
          <w:sz w:val="30"/>
          <w:szCs w:val="30"/>
          <w:cs/>
        </w:rPr>
        <w:sectPr w:rsidR="002C042C" w:rsidRPr="006A6D30" w:rsidSect="00BC30D9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68AC65AE" w14:textId="05A46E20" w:rsidR="00D23C8C" w:rsidRPr="006A6D30" w:rsidRDefault="00D23C8C" w:rsidP="00F85870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28"/>
          <w:szCs w:val="28"/>
          <w:cs/>
          <w:lang w:bidi="th-TH"/>
        </w:rPr>
      </w:pPr>
      <w:r w:rsidRPr="006A6D30">
        <w:rPr>
          <w:rFonts w:ascii="Angsana New" w:hAnsi="Angsana New" w:hint="cs"/>
          <w:sz w:val="28"/>
          <w:szCs w:val="28"/>
          <w:cs/>
          <w:lang w:bidi="th-TH"/>
        </w:rPr>
        <w:lastRenderedPageBreak/>
        <w:t>เงินลงทุนในบริษัทร่วมและการร่วมค้า</w:t>
      </w:r>
      <w:r w:rsidRPr="006A6D30">
        <w:rPr>
          <w:rFonts w:ascii="Angsana New" w:hAnsi="Angsana New" w:hint="cs"/>
          <w:sz w:val="28"/>
          <w:szCs w:val="28"/>
          <w:lang w:bidi="th-TH"/>
        </w:rPr>
        <w:t xml:space="preserve"> </w:t>
      </w:r>
      <w:r w:rsidR="002E5E13" w:rsidRPr="006A6D30">
        <w:rPr>
          <w:rFonts w:ascii="Angsana New" w:hAnsi="Angsana New" w:hint="cs"/>
          <w:sz w:val="28"/>
          <w:szCs w:val="28"/>
          <w:cs/>
          <w:lang w:bidi="th-TH"/>
        </w:rPr>
        <w:t xml:space="preserve">ณ วันที่ </w:t>
      </w:r>
      <w:r w:rsidR="00AA32E8" w:rsidRPr="00AA32E8">
        <w:rPr>
          <w:rFonts w:ascii="Angsana New" w:hAnsi="Angsana New" w:hint="cs"/>
          <w:spacing w:val="-2"/>
          <w:sz w:val="28"/>
          <w:szCs w:val="28"/>
          <w:lang w:val="en-US"/>
        </w:rPr>
        <w:t>30</w:t>
      </w:r>
      <w:r w:rsidR="007E45C9" w:rsidRPr="006A6D30">
        <w:rPr>
          <w:rFonts w:ascii="Angsana New" w:hAnsi="Angsana New" w:hint="cs"/>
          <w:spacing w:val="-2"/>
          <w:sz w:val="28"/>
          <w:szCs w:val="28"/>
          <w:lang w:val="en-US"/>
        </w:rPr>
        <w:t xml:space="preserve"> </w:t>
      </w:r>
      <w:r w:rsidR="00EE0DEA" w:rsidRPr="006A6D30">
        <w:rPr>
          <w:rFonts w:ascii="Angsana New" w:hAnsi="Angsana New" w:hint="cs"/>
          <w:spacing w:val="-2"/>
          <w:sz w:val="28"/>
          <w:szCs w:val="28"/>
          <w:cs/>
          <w:lang w:val="en-US" w:bidi="th-TH"/>
        </w:rPr>
        <w:t>กันยายน</w:t>
      </w:r>
      <w:r w:rsidR="00126C68" w:rsidRPr="006A6D30">
        <w:rPr>
          <w:rFonts w:ascii="Angsana New" w:hAnsi="Angsana New" w:hint="cs"/>
          <w:spacing w:val="-2"/>
          <w:sz w:val="28"/>
          <w:szCs w:val="28"/>
          <w:cs/>
          <w:lang w:bidi="th-TH"/>
        </w:rPr>
        <w:t xml:space="preserve"> </w:t>
      </w:r>
      <w:r w:rsidR="00AA32E8" w:rsidRPr="00AA32E8">
        <w:rPr>
          <w:rFonts w:ascii="Angsana New" w:hAnsi="Angsana New" w:hint="cs"/>
          <w:spacing w:val="-2"/>
          <w:sz w:val="28"/>
          <w:szCs w:val="28"/>
          <w:lang w:val="en-US"/>
        </w:rPr>
        <w:t>2563</w:t>
      </w:r>
      <w:r w:rsidRPr="006A6D30">
        <w:rPr>
          <w:rFonts w:ascii="Angsana New" w:hAnsi="Angsana New" w:hint="cs"/>
          <w:sz w:val="28"/>
          <w:szCs w:val="28"/>
          <w:lang w:val="en-US" w:bidi="th-TH"/>
        </w:rPr>
        <w:t xml:space="preserve"> </w:t>
      </w:r>
      <w:r w:rsidRPr="006A6D30">
        <w:rPr>
          <w:rFonts w:ascii="Angsana New" w:hAnsi="Angsana New" w:hint="cs"/>
          <w:sz w:val="28"/>
          <w:szCs w:val="28"/>
          <w:cs/>
          <w:lang w:val="en-US" w:bidi="th-TH"/>
        </w:rPr>
        <w:t xml:space="preserve">และ </w:t>
      </w:r>
      <w:r w:rsidR="00AA32E8" w:rsidRPr="00AA32E8">
        <w:rPr>
          <w:rFonts w:ascii="Angsana New" w:hAnsi="Angsana New" w:hint="cs"/>
          <w:sz w:val="28"/>
          <w:szCs w:val="28"/>
          <w:lang w:val="en-US" w:bidi="th-TH"/>
        </w:rPr>
        <w:t>31</w:t>
      </w:r>
      <w:r w:rsidRPr="006A6D30">
        <w:rPr>
          <w:rFonts w:ascii="Angsana New" w:hAnsi="Angsana New" w:hint="cs"/>
          <w:sz w:val="28"/>
          <w:szCs w:val="28"/>
          <w:lang w:val="en-US" w:bidi="th-TH"/>
        </w:rPr>
        <w:t xml:space="preserve"> </w:t>
      </w:r>
      <w:r w:rsidRPr="006A6D30">
        <w:rPr>
          <w:rFonts w:ascii="Angsana New" w:hAnsi="Angsana New" w:hint="cs"/>
          <w:sz w:val="28"/>
          <w:szCs w:val="28"/>
          <w:cs/>
          <w:lang w:val="en-US" w:bidi="th-TH"/>
        </w:rPr>
        <w:t xml:space="preserve">ธันวาคม </w:t>
      </w:r>
      <w:r w:rsidR="00AA32E8" w:rsidRPr="00AA32E8">
        <w:rPr>
          <w:rFonts w:ascii="Angsana New" w:hAnsi="Angsana New" w:hint="cs"/>
          <w:sz w:val="28"/>
          <w:szCs w:val="28"/>
          <w:lang w:val="en-US" w:bidi="th-TH"/>
        </w:rPr>
        <w:t>2562</w:t>
      </w:r>
      <w:r w:rsidRPr="006A6D30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Pr="006A6D30">
        <w:rPr>
          <w:rFonts w:ascii="Angsana New" w:hAnsi="Angsana New" w:hint="cs"/>
          <w:sz w:val="28"/>
          <w:szCs w:val="28"/>
          <w:cs/>
          <w:lang w:bidi="th-TH"/>
        </w:rPr>
        <w:t>และ</w:t>
      </w:r>
      <w:r w:rsidR="006A3BFF" w:rsidRPr="006A6D30">
        <w:rPr>
          <w:rFonts w:ascii="Angsana New" w:hAnsi="Angsana New" w:hint="cs"/>
          <w:sz w:val="28"/>
          <w:szCs w:val="28"/>
          <w:cs/>
          <w:lang w:bidi="th-TH"/>
        </w:rPr>
        <w:t>เงินปันผล</w:t>
      </w:r>
      <w:r w:rsidR="00860C4A" w:rsidRPr="006A6D30">
        <w:rPr>
          <w:rFonts w:ascii="Angsana New" w:hAnsi="Angsana New" w:hint="cs"/>
          <w:sz w:val="28"/>
          <w:szCs w:val="28"/>
          <w:cs/>
          <w:lang w:bidi="th-TH"/>
        </w:rPr>
        <w:t>รับ</w:t>
      </w:r>
      <w:r w:rsidRPr="006A6D30">
        <w:rPr>
          <w:rFonts w:ascii="Angsana New" w:hAnsi="Angsana New" w:hint="cs"/>
          <w:sz w:val="28"/>
          <w:szCs w:val="28"/>
          <w:cs/>
          <w:lang w:bidi="th-TH"/>
        </w:rPr>
        <w:t>สำหรับ</w:t>
      </w:r>
      <w:r w:rsidR="000271C5" w:rsidRPr="006A6D30">
        <w:rPr>
          <w:rFonts w:ascii="Angsana New" w:hAnsi="Angsana New" w:hint="cs"/>
          <w:sz w:val="28"/>
          <w:szCs w:val="28"/>
          <w:cs/>
          <w:lang w:bidi="th-TH"/>
        </w:rPr>
        <w:t>งวด</w:t>
      </w:r>
      <w:r w:rsidR="00EE0DEA" w:rsidRPr="006A6D30">
        <w:rPr>
          <w:rFonts w:ascii="Angsana New" w:hAnsi="Angsana New" w:hint="cs"/>
          <w:sz w:val="28"/>
          <w:szCs w:val="28"/>
          <w:cs/>
          <w:lang w:bidi="th-TH"/>
        </w:rPr>
        <w:t>เก้า</w:t>
      </w:r>
      <w:r w:rsidR="000271C5" w:rsidRPr="006A6D30">
        <w:rPr>
          <w:rFonts w:ascii="Angsana New" w:hAnsi="Angsana New" w:hint="cs"/>
          <w:sz w:val="28"/>
          <w:szCs w:val="28"/>
          <w:cs/>
          <w:lang w:bidi="th-TH"/>
        </w:rPr>
        <w:t>เดือน</w:t>
      </w:r>
      <w:r w:rsidRPr="006A6D30">
        <w:rPr>
          <w:rFonts w:ascii="Angsana New" w:hAnsi="Angsana New" w:hint="cs"/>
          <w:sz w:val="28"/>
          <w:szCs w:val="28"/>
          <w:cs/>
          <w:lang w:bidi="th-TH"/>
        </w:rPr>
        <w:t>สิ้นสุดวันที่</w:t>
      </w:r>
      <w:r w:rsidR="002E5E13" w:rsidRPr="006A6D30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AA32E8" w:rsidRPr="00AA32E8">
        <w:rPr>
          <w:rFonts w:ascii="Angsana New" w:hAnsi="Angsana New" w:hint="cs"/>
          <w:spacing w:val="-2"/>
          <w:sz w:val="28"/>
          <w:szCs w:val="28"/>
          <w:lang w:val="en-US"/>
        </w:rPr>
        <w:t>30</w:t>
      </w:r>
      <w:r w:rsidR="007E45C9" w:rsidRPr="006A6D30">
        <w:rPr>
          <w:rFonts w:ascii="Angsana New" w:hAnsi="Angsana New" w:hint="cs"/>
          <w:spacing w:val="-2"/>
          <w:sz w:val="28"/>
          <w:szCs w:val="28"/>
          <w:lang w:val="en-US"/>
        </w:rPr>
        <w:t xml:space="preserve"> </w:t>
      </w:r>
      <w:r w:rsidR="00EE0DEA" w:rsidRPr="006A6D30">
        <w:rPr>
          <w:rFonts w:ascii="Angsana New" w:hAnsi="Angsana New" w:hint="cs"/>
          <w:spacing w:val="-2"/>
          <w:sz w:val="28"/>
          <w:szCs w:val="28"/>
          <w:cs/>
          <w:lang w:val="en-US" w:bidi="th-TH"/>
        </w:rPr>
        <w:t>กันยายน</w:t>
      </w:r>
      <w:r w:rsidR="004B3357" w:rsidRPr="006A6D30">
        <w:rPr>
          <w:rFonts w:ascii="Angsana New" w:hAnsi="Angsana New" w:hint="cs"/>
          <w:spacing w:val="-2"/>
          <w:sz w:val="28"/>
          <w:szCs w:val="28"/>
          <w:cs/>
          <w:lang w:bidi="th-TH"/>
        </w:rPr>
        <w:t xml:space="preserve"> </w:t>
      </w:r>
      <w:r w:rsidRPr="006A6D30">
        <w:rPr>
          <w:rFonts w:ascii="Angsana New" w:hAnsi="Angsana New" w:hint="cs"/>
          <w:sz w:val="28"/>
          <w:szCs w:val="28"/>
          <w:cs/>
          <w:lang w:bidi="th-TH"/>
        </w:rPr>
        <w:t>มีดังนี้</w:t>
      </w:r>
    </w:p>
    <w:p w14:paraId="38C5B847" w14:textId="77777777" w:rsidR="002E3A45" w:rsidRPr="006A6D30" w:rsidRDefault="002E3A45" w:rsidP="006A24D5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28"/>
          <w:szCs w:val="28"/>
          <w:lang w:bidi="th-TH"/>
        </w:rPr>
      </w:pPr>
    </w:p>
    <w:tbl>
      <w:tblPr>
        <w:tblW w:w="15217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157"/>
        <w:gridCol w:w="990"/>
        <w:gridCol w:w="990"/>
        <w:gridCol w:w="236"/>
        <w:gridCol w:w="1025"/>
        <w:gridCol w:w="1095"/>
        <w:gridCol w:w="252"/>
        <w:gridCol w:w="1007"/>
        <w:gridCol w:w="275"/>
        <w:gridCol w:w="1060"/>
        <w:gridCol w:w="251"/>
        <w:gridCol w:w="984"/>
        <w:gridCol w:w="262"/>
        <w:gridCol w:w="1113"/>
        <w:gridCol w:w="243"/>
        <w:gridCol w:w="1017"/>
        <w:gridCol w:w="244"/>
        <w:gridCol w:w="1016"/>
      </w:tblGrid>
      <w:tr w:rsidR="00FF2414" w:rsidRPr="006A6D30" w14:paraId="389020D3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143B3D22" w14:textId="77777777" w:rsidR="00FF2414" w:rsidRPr="006A6D30" w:rsidRDefault="00FF2414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060" w:type="dxa"/>
            <w:gridSpan w:val="17"/>
            <w:vAlign w:val="bottom"/>
          </w:tcPr>
          <w:p w14:paraId="3FA503D0" w14:textId="77777777" w:rsidR="00FF2414" w:rsidRPr="006A6D30" w:rsidRDefault="00FF2414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F2414" w:rsidRPr="006A6D30" w14:paraId="7EE55B0C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0C480577" w14:textId="77777777" w:rsidR="00FF2414" w:rsidRPr="006A6D30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2064C4B" w14:textId="77777777" w:rsidR="00FF2414" w:rsidRPr="006A6D30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236" w:type="dxa"/>
            <w:vAlign w:val="bottom"/>
          </w:tcPr>
          <w:p w14:paraId="06A9BD94" w14:textId="77777777" w:rsidR="00FF2414" w:rsidRPr="006A6D30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gridSpan w:val="2"/>
            <w:vAlign w:val="bottom"/>
          </w:tcPr>
          <w:p w14:paraId="38DA928F" w14:textId="77777777" w:rsidR="00FF2414" w:rsidRPr="006A6D30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34354FD7" w14:textId="77777777" w:rsidR="00FF2414" w:rsidRPr="006A6D30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2" w:type="dxa"/>
            <w:gridSpan w:val="3"/>
            <w:vAlign w:val="bottom"/>
          </w:tcPr>
          <w:p w14:paraId="7C44C76A" w14:textId="77777777" w:rsidR="00FF2414" w:rsidRPr="006A6D30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75A32551" w14:textId="77777777" w:rsidR="00FF2414" w:rsidRPr="006A6D30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9" w:type="dxa"/>
            <w:gridSpan w:val="3"/>
            <w:vAlign w:val="bottom"/>
          </w:tcPr>
          <w:p w14:paraId="0EDB7F5A" w14:textId="77777777" w:rsidR="00FF2414" w:rsidRPr="006A6D30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243" w:type="dxa"/>
            <w:vAlign w:val="bottom"/>
          </w:tcPr>
          <w:p w14:paraId="15B15AF7" w14:textId="77777777" w:rsidR="00FF2414" w:rsidRPr="006A6D30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7" w:type="dxa"/>
            <w:gridSpan w:val="3"/>
            <w:vAlign w:val="bottom"/>
          </w:tcPr>
          <w:p w14:paraId="4FFB8335" w14:textId="77777777" w:rsidR="00FF2414" w:rsidRPr="006A6D30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</w:tc>
      </w:tr>
      <w:tr w:rsidR="00FF2414" w:rsidRPr="006A6D30" w14:paraId="4EDD1E36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3FE2D08C" w14:textId="77777777" w:rsidR="00FF2414" w:rsidRPr="006A6D30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B6767FE" w14:textId="77777777" w:rsidR="00FF2414" w:rsidRPr="006A6D30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236" w:type="dxa"/>
            <w:vAlign w:val="bottom"/>
          </w:tcPr>
          <w:p w14:paraId="490D7302" w14:textId="77777777" w:rsidR="00FF2414" w:rsidRPr="006A6D30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gridSpan w:val="2"/>
            <w:vAlign w:val="bottom"/>
          </w:tcPr>
          <w:p w14:paraId="2401F7C2" w14:textId="77777777" w:rsidR="00FF2414" w:rsidRPr="006A6D30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52" w:type="dxa"/>
            <w:vAlign w:val="bottom"/>
          </w:tcPr>
          <w:p w14:paraId="7A8A93C2" w14:textId="77777777" w:rsidR="00FF2414" w:rsidRPr="006A6D30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2" w:type="dxa"/>
            <w:gridSpan w:val="3"/>
            <w:vAlign w:val="bottom"/>
          </w:tcPr>
          <w:p w14:paraId="315361DA" w14:textId="77777777" w:rsidR="00FF2414" w:rsidRPr="006A6D30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51" w:type="dxa"/>
            <w:vAlign w:val="bottom"/>
          </w:tcPr>
          <w:p w14:paraId="66DDC315" w14:textId="77777777" w:rsidR="00FF2414" w:rsidRPr="006A6D30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9" w:type="dxa"/>
            <w:gridSpan w:val="3"/>
            <w:vAlign w:val="bottom"/>
          </w:tcPr>
          <w:p w14:paraId="6491E321" w14:textId="77777777" w:rsidR="00FF2414" w:rsidRPr="006A6D30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243" w:type="dxa"/>
            <w:vAlign w:val="bottom"/>
          </w:tcPr>
          <w:p w14:paraId="4BC35569" w14:textId="77777777" w:rsidR="00FF2414" w:rsidRPr="006A6D30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7" w:type="dxa"/>
            <w:gridSpan w:val="3"/>
            <w:vAlign w:val="bottom"/>
          </w:tcPr>
          <w:p w14:paraId="1FB0709E" w14:textId="77777777" w:rsidR="00FF2414" w:rsidRPr="006A6D30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งวด</w:t>
            </w:r>
            <w:r w:rsidR="00EE0DEA" w:rsidRPr="006A6D3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เก้า</w:t>
            </w:r>
            <w:r w:rsidRPr="006A6D3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FF2414" w:rsidRPr="006A6D30" w14:paraId="25907157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13DCDC08" w14:textId="77777777" w:rsidR="00FF2414" w:rsidRPr="006A6D30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F1CD4A" w14:textId="20B54A11" w:rsidR="00FF2414" w:rsidRPr="006A6D30" w:rsidRDefault="00AA32E8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30</w:t>
            </w:r>
            <w:r w:rsidR="007E45C9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495D5411" w14:textId="70D48063" w:rsidR="00FF2414" w:rsidRPr="006A6D30" w:rsidRDefault="00AA32E8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  <w:r w:rsidR="00FF2414" w:rsidRPr="006A6D3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1C6EF542" w14:textId="77777777" w:rsidR="00FF2414" w:rsidRPr="006A6D30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67C399B9" w14:textId="0CEB1CCA" w:rsidR="00FF2414" w:rsidRPr="006A6D30" w:rsidRDefault="00AA32E8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30</w:t>
            </w:r>
            <w:r w:rsidR="007E45C9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095" w:type="dxa"/>
            <w:vAlign w:val="bottom"/>
          </w:tcPr>
          <w:p w14:paraId="55ED499D" w14:textId="768B8157" w:rsidR="00FF2414" w:rsidRPr="006A6D30" w:rsidRDefault="00AA32E8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  <w:r w:rsidR="00FF2414" w:rsidRPr="006A6D3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52" w:type="dxa"/>
            <w:vAlign w:val="bottom"/>
          </w:tcPr>
          <w:p w14:paraId="0B2DEC19" w14:textId="77777777" w:rsidR="00FF2414" w:rsidRPr="006A6D30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7BC7294F" w14:textId="2254BE05" w:rsidR="00FF2414" w:rsidRPr="006A6D30" w:rsidRDefault="00AA32E8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30</w:t>
            </w:r>
            <w:r w:rsidR="007E45C9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275" w:type="dxa"/>
            <w:vAlign w:val="bottom"/>
          </w:tcPr>
          <w:p w14:paraId="2288BEAD" w14:textId="77777777" w:rsidR="00FF2414" w:rsidRPr="006A6D30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7307B9CD" w14:textId="368E1064" w:rsidR="00FF2414" w:rsidRPr="006A6D30" w:rsidRDefault="00AA32E8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  <w:r w:rsidR="00FF2414" w:rsidRPr="006A6D3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51" w:type="dxa"/>
            <w:vAlign w:val="bottom"/>
          </w:tcPr>
          <w:p w14:paraId="0A6FEE34" w14:textId="77777777" w:rsidR="00FF2414" w:rsidRPr="006A6D30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0311F6C5" w14:textId="3BF880AF" w:rsidR="00FF2414" w:rsidRPr="006A6D30" w:rsidRDefault="00AA32E8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30</w:t>
            </w:r>
            <w:r w:rsidR="007E45C9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262" w:type="dxa"/>
            <w:vAlign w:val="bottom"/>
          </w:tcPr>
          <w:p w14:paraId="633487AE" w14:textId="77777777" w:rsidR="00FF2414" w:rsidRPr="006A6D30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71460D2E" w14:textId="506CE150" w:rsidR="00FF2414" w:rsidRPr="006A6D30" w:rsidRDefault="00AA32E8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  <w:r w:rsidR="00FF2414" w:rsidRPr="006A6D3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3" w:type="dxa"/>
            <w:vAlign w:val="bottom"/>
          </w:tcPr>
          <w:p w14:paraId="27748EEE" w14:textId="77777777" w:rsidR="00FF2414" w:rsidRPr="006A6D30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7" w:type="dxa"/>
            <w:gridSpan w:val="3"/>
            <w:vAlign w:val="bottom"/>
          </w:tcPr>
          <w:p w14:paraId="3D9C059F" w14:textId="0B6A4162" w:rsidR="00FF2414" w:rsidRPr="006A6D30" w:rsidRDefault="00AA32E8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30</w:t>
            </w:r>
            <w:r w:rsidR="007E45C9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</w:tr>
      <w:tr w:rsidR="00FF2414" w:rsidRPr="006A6D30" w14:paraId="2B5E2CA8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3158E282" w14:textId="77777777" w:rsidR="00FF2414" w:rsidRPr="006A6D30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F66F24" w14:textId="6D62A5F4" w:rsidR="00FF2414" w:rsidRPr="006A6D30" w:rsidRDefault="00AA32E8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990" w:type="dxa"/>
            <w:vAlign w:val="bottom"/>
          </w:tcPr>
          <w:p w14:paraId="3E1290B8" w14:textId="25D94F90" w:rsidR="00FF2414" w:rsidRPr="006A6D30" w:rsidRDefault="00AA32E8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36" w:type="dxa"/>
            <w:vAlign w:val="bottom"/>
          </w:tcPr>
          <w:p w14:paraId="6946B81C" w14:textId="77777777" w:rsidR="00FF2414" w:rsidRPr="006A6D30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5911FF22" w14:textId="29D232BD" w:rsidR="00FF2414" w:rsidRPr="006A6D30" w:rsidRDefault="00AA32E8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095" w:type="dxa"/>
            <w:vAlign w:val="bottom"/>
          </w:tcPr>
          <w:p w14:paraId="2275A9F3" w14:textId="67D286B5" w:rsidR="00FF2414" w:rsidRPr="006A6D30" w:rsidRDefault="00AA32E8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52" w:type="dxa"/>
            <w:vAlign w:val="bottom"/>
          </w:tcPr>
          <w:p w14:paraId="170586A7" w14:textId="77777777" w:rsidR="00FF2414" w:rsidRPr="006A6D30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4A0B710F" w14:textId="534B3EB7" w:rsidR="00FF2414" w:rsidRPr="006A6D30" w:rsidRDefault="00AA32E8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5" w:type="dxa"/>
            <w:vAlign w:val="bottom"/>
          </w:tcPr>
          <w:p w14:paraId="33FD35B9" w14:textId="77777777" w:rsidR="00FF2414" w:rsidRPr="006A6D30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1402DBEB" w14:textId="2BF1C9AE" w:rsidR="00FF2414" w:rsidRPr="006A6D30" w:rsidRDefault="00AA32E8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51" w:type="dxa"/>
            <w:vAlign w:val="bottom"/>
          </w:tcPr>
          <w:p w14:paraId="4CBB7474" w14:textId="77777777" w:rsidR="00FF2414" w:rsidRPr="006A6D30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4E6F54D1" w14:textId="386330FB" w:rsidR="00FF2414" w:rsidRPr="006A6D30" w:rsidRDefault="00AA32E8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62" w:type="dxa"/>
            <w:vAlign w:val="bottom"/>
          </w:tcPr>
          <w:p w14:paraId="2015A521" w14:textId="77777777" w:rsidR="00FF2414" w:rsidRPr="006A6D30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796C963C" w14:textId="4B2C998A" w:rsidR="00FF2414" w:rsidRPr="006A6D30" w:rsidRDefault="00AA32E8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43" w:type="dxa"/>
            <w:vAlign w:val="bottom"/>
          </w:tcPr>
          <w:p w14:paraId="55CC854A" w14:textId="77777777" w:rsidR="00FF2414" w:rsidRPr="006A6D30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22224DB6" w14:textId="0BD8FD52" w:rsidR="00FF2414" w:rsidRPr="006A6D30" w:rsidRDefault="00AA32E8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44" w:type="dxa"/>
            <w:vAlign w:val="bottom"/>
          </w:tcPr>
          <w:p w14:paraId="190C1330" w14:textId="77777777" w:rsidR="00FF2414" w:rsidRPr="006A6D30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6" w:type="dxa"/>
            <w:vAlign w:val="bottom"/>
          </w:tcPr>
          <w:p w14:paraId="7F48EAA1" w14:textId="6C030ED2" w:rsidR="00FF2414" w:rsidRPr="006A6D30" w:rsidRDefault="00AA32E8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2562</w:t>
            </w:r>
          </w:p>
        </w:tc>
      </w:tr>
      <w:tr w:rsidR="00FF2414" w:rsidRPr="006A6D30" w14:paraId="476AD16D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56E400C5" w14:textId="77777777" w:rsidR="00FF2414" w:rsidRPr="006A6D30" w:rsidRDefault="00FF2414" w:rsidP="009F2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3FE7A4F" w14:textId="77777777" w:rsidR="00FF2414" w:rsidRPr="006A6D30" w:rsidRDefault="00FF2414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54A6DC06" w14:textId="77777777" w:rsidR="00FF2414" w:rsidRPr="006A6D30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4" w:type="dxa"/>
            <w:gridSpan w:val="14"/>
            <w:vAlign w:val="bottom"/>
          </w:tcPr>
          <w:p w14:paraId="2053BC48" w14:textId="77777777" w:rsidR="00FF2414" w:rsidRPr="006A6D30" w:rsidRDefault="00FF2414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F2414" w:rsidRPr="006A6D30" w14:paraId="27E630A9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67F11012" w14:textId="77777777" w:rsidR="00FF2414" w:rsidRPr="006A6D30" w:rsidRDefault="00FF2414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990" w:type="dxa"/>
            <w:vAlign w:val="bottom"/>
          </w:tcPr>
          <w:p w14:paraId="26027BB3" w14:textId="77777777" w:rsidR="00FF2414" w:rsidRPr="006A6D30" w:rsidRDefault="00FF2414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85050DA" w14:textId="77777777" w:rsidR="00FF2414" w:rsidRPr="006A6D30" w:rsidRDefault="00FF2414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C3A9855" w14:textId="77777777" w:rsidR="00FF2414" w:rsidRPr="006A6D30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7EF2C63F" w14:textId="77777777" w:rsidR="00FF2414" w:rsidRPr="006A6D30" w:rsidRDefault="00FF2414" w:rsidP="009F2DD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14:paraId="42AC6921" w14:textId="77777777" w:rsidR="00FF2414" w:rsidRPr="006A6D30" w:rsidRDefault="00FF2414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6B49F5C5" w14:textId="77777777" w:rsidR="00FF2414" w:rsidRPr="006A6D30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0F667E28" w14:textId="77777777" w:rsidR="00FF2414" w:rsidRPr="006A6D30" w:rsidRDefault="00FF2414" w:rsidP="009F2DD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6A02741C" w14:textId="77777777" w:rsidR="00FF2414" w:rsidRPr="006A6D30" w:rsidRDefault="00FF2414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7B2D3D1F" w14:textId="77777777" w:rsidR="00FF2414" w:rsidRPr="006A6D30" w:rsidRDefault="00FF2414" w:rsidP="009F2DD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118EBE22" w14:textId="77777777" w:rsidR="00FF2414" w:rsidRPr="006A6D30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2C20D92C" w14:textId="77777777" w:rsidR="00FF2414" w:rsidRPr="006A6D30" w:rsidRDefault="00FF2414" w:rsidP="009F2DD9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vAlign w:val="bottom"/>
          </w:tcPr>
          <w:p w14:paraId="03383704" w14:textId="77777777" w:rsidR="00FF2414" w:rsidRPr="006A6D30" w:rsidRDefault="00FF2414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1EA3599D" w14:textId="77777777" w:rsidR="00FF2414" w:rsidRPr="006A6D30" w:rsidRDefault="00FF2414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7BB1A89C" w14:textId="77777777" w:rsidR="00FF2414" w:rsidRPr="006A6D30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699E71F0" w14:textId="77777777" w:rsidR="00FF2414" w:rsidRPr="006A6D30" w:rsidRDefault="00FF2414" w:rsidP="009F2DD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7E85FB65" w14:textId="77777777" w:rsidR="00FF2414" w:rsidRPr="006A6D30" w:rsidRDefault="00FF2414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6" w:type="dxa"/>
            <w:vAlign w:val="bottom"/>
          </w:tcPr>
          <w:p w14:paraId="750A5184" w14:textId="77777777" w:rsidR="00FF2414" w:rsidRPr="006A6D30" w:rsidRDefault="00FF2414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B81940" w:rsidRPr="006A6D30" w14:paraId="1B35F652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44E5990A" w14:textId="77777777" w:rsidR="00B81940" w:rsidRPr="006A6D30" w:rsidRDefault="00B81940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เฟิร์ส โคราช วินด์ จำกัด</w:t>
            </w:r>
          </w:p>
        </w:tc>
        <w:tc>
          <w:tcPr>
            <w:tcW w:w="990" w:type="dxa"/>
            <w:vAlign w:val="bottom"/>
          </w:tcPr>
          <w:p w14:paraId="372CDFB6" w14:textId="10D947D1" w:rsidR="00B81940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990" w:type="dxa"/>
            <w:vAlign w:val="bottom"/>
          </w:tcPr>
          <w:p w14:paraId="4F8F231B" w14:textId="1F4377F2" w:rsidR="00B81940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6" w:type="dxa"/>
            <w:vAlign w:val="bottom"/>
          </w:tcPr>
          <w:p w14:paraId="4142A26B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45DB405" w14:textId="2BCD61B3" w:rsidR="00B81940" w:rsidRPr="006A6D30" w:rsidRDefault="00AA32E8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996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020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9CFF2CB" w14:textId="140105EF" w:rsidR="00B81940" w:rsidRPr="006A6D30" w:rsidRDefault="00AA32E8" w:rsidP="009F2DD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996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020</w:t>
            </w:r>
          </w:p>
        </w:tc>
        <w:tc>
          <w:tcPr>
            <w:tcW w:w="252" w:type="dxa"/>
            <w:vAlign w:val="bottom"/>
          </w:tcPr>
          <w:p w14:paraId="09A21A75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2ADDC3A3" w14:textId="7C43C124" w:rsidR="00B81940" w:rsidRPr="006A6D30" w:rsidRDefault="00AA32E8" w:rsidP="009F2D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399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275" w:type="dxa"/>
            <w:vAlign w:val="bottom"/>
          </w:tcPr>
          <w:p w14:paraId="18A7027C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5A170059" w14:textId="0E98CBAA" w:rsidR="00B81940" w:rsidRPr="006A6D30" w:rsidRDefault="00AA32E8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399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251" w:type="dxa"/>
            <w:vAlign w:val="bottom"/>
          </w:tcPr>
          <w:p w14:paraId="3F75441A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10C27742" w14:textId="0EA6C783" w:rsidR="00B81940" w:rsidRPr="006A6D30" w:rsidRDefault="00AA32E8" w:rsidP="009F2DD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417</w:t>
            </w:r>
            <w:r w:rsidR="008D376D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626</w:t>
            </w:r>
          </w:p>
        </w:tc>
        <w:tc>
          <w:tcPr>
            <w:tcW w:w="262" w:type="dxa"/>
            <w:vAlign w:val="bottom"/>
          </w:tcPr>
          <w:p w14:paraId="0F65E257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52A8E265" w14:textId="5E80A88D" w:rsidR="00B81940" w:rsidRPr="006A6D30" w:rsidRDefault="00AA32E8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419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067</w:t>
            </w:r>
          </w:p>
        </w:tc>
        <w:tc>
          <w:tcPr>
            <w:tcW w:w="243" w:type="dxa"/>
            <w:vAlign w:val="bottom"/>
          </w:tcPr>
          <w:p w14:paraId="34021EC6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506362DA" w14:textId="64A76771" w:rsidR="00B81940" w:rsidRPr="006A6D30" w:rsidRDefault="00AA32E8" w:rsidP="00F9640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</w:t>
            </w:r>
            <w:r w:rsidR="00F96403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244" w:type="dxa"/>
            <w:vAlign w:val="bottom"/>
          </w:tcPr>
          <w:p w14:paraId="0FD425A2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1016" w:type="dxa"/>
            <w:vAlign w:val="bottom"/>
          </w:tcPr>
          <w:p w14:paraId="58B4628F" w14:textId="089E4F86" w:rsidR="00B81940" w:rsidRPr="006A6D30" w:rsidRDefault="00AA32E8" w:rsidP="002F417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highlight w:val="magenta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</w:t>
            </w:r>
            <w:r w:rsidR="002F417D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395</w:t>
            </w:r>
          </w:p>
        </w:tc>
      </w:tr>
      <w:tr w:rsidR="00B81940" w:rsidRPr="006A6D30" w14:paraId="30DCF5FC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003770A0" w14:textId="77777777" w:rsidR="00B81940" w:rsidRPr="006A6D30" w:rsidRDefault="00B81940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เค.อาร์.ทู จำกัด</w:t>
            </w:r>
          </w:p>
        </w:tc>
        <w:tc>
          <w:tcPr>
            <w:tcW w:w="990" w:type="dxa"/>
            <w:vAlign w:val="bottom"/>
          </w:tcPr>
          <w:p w14:paraId="69E84C84" w14:textId="13E0DF05" w:rsidR="00B81940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990" w:type="dxa"/>
            <w:vAlign w:val="bottom"/>
          </w:tcPr>
          <w:p w14:paraId="0FCC4C1C" w14:textId="6DBDBE3F" w:rsidR="00B81940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6" w:type="dxa"/>
            <w:vAlign w:val="bottom"/>
          </w:tcPr>
          <w:p w14:paraId="2B907C1B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60F5D88C" w14:textId="0EDCC466" w:rsidR="00B81940" w:rsidRPr="006A6D30" w:rsidRDefault="00AA32E8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827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095" w:type="dxa"/>
            <w:vAlign w:val="bottom"/>
          </w:tcPr>
          <w:p w14:paraId="52814A4D" w14:textId="7FD4A20A" w:rsidR="00B81940" w:rsidRPr="006A6D30" w:rsidRDefault="00AA32E8" w:rsidP="009F2D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827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450C44D6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02B9AFEB" w14:textId="5CC8EE58" w:rsidR="00B81940" w:rsidRPr="006A6D30" w:rsidRDefault="00AA32E8" w:rsidP="009F2D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365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75" w:type="dxa"/>
            <w:vAlign w:val="bottom"/>
          </w:tcPr>
          <w:p w14:paraId="289E8C9C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65850607" w14:textId="19412265" w:rsidR="00B81940" w:rsidRPr="006A6D30" w:rsidRDefault="00AA32E8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365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51" w:type="dxa"/>
            <w:vAlign w:val="bottom"/>
          </w:tcPr>
          <w:p w14:paraId="3B4524B8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669E6914" w14:textId="4E95EFF4" w:rsidR="00B81940" w:rsidRPr="006A6D30" w:rsidRDefault="00AA32E8" w:rsidP="0035097C">
            <w:pPr>
              <w:pStyle w:val="acctfourfigures"/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378</w:t>
            </w:r>
            <w:r w:rsidR="008D376D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276</w:t>
            </w:r>
          </w:p>
        </w:tc>
        <w:tc>
          <w:tcPr>
            <w:tcW w:w="262" w:type="dxa"/>
            <w:vAlign w:val="bottom"/>
          </w:tcPr>
          <w:p w14:paraId="663213FB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A357DB8" w14:textId="0870440F" w:rsidR="00B81940" w:rsidRPr="006A6D30" w:rsidRDefault="00AA32E8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377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243" w:type="dxa"/>
            <w:vAlign w:val="bottom"/>
          </w:tcPr>
          <w:p w14:paraId="6124C725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AF8C555" w14:textId="17BD4A61" w:rsidR="00B81940" w:rsidRPr="006A6D30" w:rsidRDefault="00AA32E8" w:rsidP="00F9640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  <w:r w:rsidR="00F96403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244" w:type="dxa"/>
            <w:vAlign w:val="bottom"/>
          </w:tcPr>
          <w:p w14:paraId="14B7477E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563E58AE" w14:textId="686A494A" w:rsidR="00B81940" w:rsidRPr="006A6D30" w:rsidRDefault="00AA32E8" w:rsidP="002F417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highlight w:val="magenta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  <w:r w:rsidR="002F417D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598</w:t>
            </w:r>
          </w:p>
        </w:tc>
      </w:tr>
      <w:tr w:rsidR="00B81940" w:rsidRPr="006A6D30" w14:paraId="45375EEA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27D5982B" w14:textId="77777777" w:rsidR="00B81940" w:rsidRPr="006A6D30" w:rsidRDefault="00B81940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83B785F" w14:textId="77777777" w:rsidR="00B81940" w:rsidRPr="006A6D30" w:rsidRDefault="00B81940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C85AAAE" w14:textId="77777777" w:rsidR="00B81940" w:rsidRPr="006A6D30" w:rsidRDefault="00B81940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EF1AAB5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382E9EE5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14:paraId="6F92996B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6614A317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40C1A80F" w14:textId="300581B1" w:rsidR="00B81940" w:rsidRPr="006A6D30" w:rsidRDefault="00AA32E8" w:rsidP="009F2D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764</w:t>
            </w:r>
            <w:r w:rsidR="00B81940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604</w:t>
            </w:r>
          </w:p>
        </w:tc>
        <w:tc>
          <w:tcPr>
            <w:tcW w:w="275" w:type="dxa"/>
            <w:vAlign w:val="bottom"/>
          </w:tcPr>
          <w:p w14:paraId="60592735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5741FB56" w14:textId="51FED8F8" w:rsidR="00B81940" w:rsidRPr="006A6D30" w:rsidRDefault="00AA32E8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764</w:t>
            </w:r>
            <w:r w:rsidR="00B81940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604</w:t>
            </w:r>
          </w:p>
        </w:tc>
        <w:tc>
          <w:tcPr>
            <w:tcW w:w="251" w:type="dxa"/>
            <w:vAlign w:val="bottom"/>
          </w:tcPr>
          <w:p w14:paraId="1953FF57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77210" w14:textId="345FF669" w:rsidR="00B81940" w:rsidRPr="006A6D30" w:rsidRDefault="00AA32E8" w:rsidP="009F2DD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795</w:t>
            </w:r>
            <w:r w:rsidR="008D376D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902</w:t>
            </w:r>
          </w:p>
        </w:tc>
        <w:tc>
          <w:tcPr>
            <w:tcW w:w="262" w:type="dxa"/>
            <w:vAlign w:val="bottom"/>
          </w:tcPr>
          <w:p w14:paraId="6F5FB843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462CC41F" w14:textId="5343C17E" w:rsidR="00B81940" w:rsidRPr="006A6D30" w:rsidRDefault="00AA32E8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796</w:t>
            </w:r>
            <w:r w:rsidR="00B81940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917</w:t>
            </w:r>
          </w:p>
        </w:tc>
        <w:tc>
          <w:tcPr>
            <w:tcW w:w="243" w:type="dxa"/>
            <w:vAlign w:val="bottom"/>
          </w:tcPr>
          <w:p w14:paraId="3E6CB4C0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6B5EFB45" w14:textId="4F23389C" w:rsidR="00B81940" w:rsidRPr="006A6D30" w:rsidRDefault="00AA32E8" w:rsidP="00F9640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16</w:t>
            </w:r>
            <w:r w:rsidR="00F96403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244" w:type="dxa"/>
            <w:vAlign w:val="bottom"/>
          </w:tcPr>
          <w:p w14:paraId="35DA77E2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highlight w:val="magenta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1935EFA5" w14:textId="1E949F89" w:rsidR="00B81940" w:rsidRPr="006A6D30" w:rsidRDefault="00AA32E8" w:rsidP="002F417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15</w:t>
            </w:r>
            <w:r w:rsidR="002F417D" w:rsidRPr="006A6D3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993</w:t>
            </w:r>
          </w:p>
        </w:tc>
      </w:tr>
      <w:tr w:rsidR="00B81940" w:rsidRPr="006A6D30" w14:paraId="42D1795C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784105E7" w14:textId="77777777" w:rsidR="00B81940" w:rsidRPr="006A6D30" w:rsidRDefault="00B81940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990" w:type="dxa"/>
            <w:vAlign w:val="bottom"/>
          </w:tcPr>
          <w:p w14:paraId="718C7962" w14:textId="77777777" w:rsidR="00B81940" w:rsidRPr="006A6D30" w:rsidRDefault="00B81940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5199838" w14:textId="77777777" w:rsidR="00B81940" w:rsidRPr="006A6D30" w:rsidRDefault="00B81940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1F15A50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13226ADC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14:paraId="2A6A2B73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4611B717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30A9BECE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342"/>
                <w:tab w:val="decimal" w:pos="780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7B09A951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3CB18961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342"/>
                <w:tab w:val="decimal" w:pos="844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01F018F2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72F9B30F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2" w:type="dxa"/>
            <w:vAlign w:val="bottom"/>
          </w:tcPr>
          <w:p w14:paraId="70573AAA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5D727209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0A8D9ADD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757AD0B8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03A62B24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magenta"/>
                <w:lang w:bidi="th-TH"/>
              </w:rPr>
            </w:pPr>
          </w:p>
        </w:tc>
        <w:tc>
          <w:tcPr>
            <w:tcW w:w="1016" w:type="dxa"/>
            <w:vAlign w:val="bottom"/>
          </w:tcPr>
          <w:p w14:paraId="18D1C724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B81940" w:rsidRPr="006A6D30" w14:paraId="565EF5AF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79298A9F" w14:textId="05536428" w:rsidR="00B81940" w:rsidRPr="006A6D30" w:rsidRDefault="00B81940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บริษัท โซล่า เพาเวอร์ (โคราช </w:t>
            </w:r>
            <w:r w:rsidR="00AA32E8" w:rsidRPr="00AA32E8">
              <w:rPr>
                <w:rFonts w:ascii="Angsana New" w:hAnsi="Angsana New" w:hint="cs"/>
                <w:spacing w:val="-6"/>
                <w:sz w:val="28"/>
                <w:szCs w:val="28"/>
              </w:rPr>
              <w:t>3</w:t>
            </w:r>
            <w:r w:rsidRPr="006A6D3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) จำกัด</w:t>
            </w:r>
          </w:p>
        </w:tc>
        <w:tc>
          <w:tcPr>
            <w:tcW w:w="990" w:type="dxa"/>
            <w:vAlign w:val="bottom"/>
          </w:tcPr>
          <w:p w14:paraId="49B7EB8C" w14:textId="7C99C826" w:rsidR="00B81940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990" w:type="dxa"/>
            <w:vAlign w:val="bottom"/>
          </w:tcPr>
          <w:p w14:paraId="2FD44861" w14:textId="4B034369" w:rsidR="00B81940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36" w:type="dxa"/>
            <w:vAlign w:val="bottom"/>
          </w:tcPr>
          <w:p w14:paraId="7DE98800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0313753E" w14:textId="4FCFDF58" w:rsidR="00B81940" w:rsidRPr="006A6D30" w:rsidRDefault="00AA32E8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188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095" w:type="dxa"/>
            <w:vAlign w:val="bottom"/>
          </w:tcPr>
          <w:p w14:paraId="1C858E23" w14:textId="3C504D02" w:rsidR="00B81940" w:rsidRPr="006A6D30" w:rsidRDefault="00AA32E8" w:rsidP="009F2DD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188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252" w:type="dxa"/>
            <w:vAlign w:val="bottom"/>
          </w:tcPr>
          <w:p w14:paraId="4AAA9A8D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0DF7E8CB" w14:textId="21029EF0" w:rsidR="00B81940" w:rsidRPr="006A6D30" w:rsidRDefault="00AA32E8" w:rsidP="009F2D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75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75" w:type="dxa"/>
            <w:vAlign w:val="bottom"/>
          </w:tcPr>
          <w:p w14:paraId="7AAA77DA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78C4EAAA" w14:textId="73873B9D" w:rsidR="00B81940" w:rsidRPr="006A6D30" w:rsidRDefault="00AA32E8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75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51" w:type="dxa"/>
            <w:vAlign w:val="bottom"/>
          </w:tcPr>
          <w:p w14:paraId="356B815B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784E54CD" w14:textId="77CF223A" w:rsidR="00B81940" w:rsidRPr="006A6D30" w:rsidRDefault="00AA32E8" w:rsidP="009F2DD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164</w:t>
            </w:r>
            <w:r w:rsidR="008D376D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780</w:t>
            </w:r>
          </w:p>
        </w:tc>
        <w:tc>
          <w:tcPr>
            <w:tcW w:w="262" w:type="dxa"/>
            <w:vAlign w:val="bottom"/>
          </w:tcPr>
          <w:p w14:paraId="70182705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699DD00B" w14:textId="1416E938" w:rsidR="00B81940" w:rsidRPr="006A6D30" w:rsidRDefault="00AA32E8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155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031</w:t>
            </w:r>
          </w:p>
        </w:tc>
        <w:tc>
          <w:tcPr>
            <w:tcW w:w="243" w:type="dxa"/>
            <w:vAlign w:val="bottom"/>
          </w:tcPr>
          <w:p w14:paraId="66431F1E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380DBC08" w14:textId="1D262FC1" w:rsidR="00B81940" w:rsidRPr="006A6D30" w:rsidRDefault="00AA32E8" w:rsidP="009F2DD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</w:t>
            </w:r>
            <w:r w:rsidR="0035097C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949</w:t>
            </w:r>
          </w:p>
        </w:tc>
        <w:tc>
          <w:tcPr>
            <w:tcW w:w="244" w:type="dxa"/>
            <w:vAlign w:val="bottom"/>
          </w:tcPr>
          <w:p w14:paraId="01F35B99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1016" w:type="dxa"/>
            <w:vAlign w:val="bottom"/>
          </w:tcPr>
          <w:p w14:paraId="700DA424" w14:textId="4F69CFE9" w:rsidR="00B81940" w:rsidRPr="006A6D30" w:rsidRDefault="00AA32E8" w:rsidP="002F417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13</w:t>
            </w:r>
            <w:r w:rsidR="002F417D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439</w:t>
            </w:r>
          </w:p>
        </w:tc>
      </w:tr>
      <w:tr w:rsidR="00B81940" w:rsidRPr="006A6D30" w14:paraId="0A06A610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14042E0B" w14:textId="3FDF6A00" w:rsidR="00B81940" w:rsidRPr="006A6D30" w:rsidRDefault="00B81940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โซล่า เพาเวอร์</w:t>
            </w:r>
            <w:r w:rsidRPr="006A6D30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6A6D3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(โคราช </w:t>
            </w:r>
            <w:r w:rsidR="00AA32E8" w:rsidRPr="00AA32E8">
              <w:rPr>
                <w:rFonts w:ascii="Angsana New" w:hAnsi="Angsana New" w:hint="cs"/>
                <w:spacing w:val="-6"/>
                <w:sz w:val="28"/>
                <w:szCs w:val="28"/>
              </w:rPr>
              <w:t>4</w:t>
            </w:r>
            <w:r w:rsidRPr="006A6D3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) จำกัด</w:t>
            </w:r>
          </w:p>
        </w:tc>
        <w:tc>
          <w:tcPr>
            <w:tcW w:w="990" w:type="dxa"/>
            <w:vAlign w:val="bottom"/>
          </w:tcPr>
          <w:p w14:paraId="7F670BF2" w14:textId="069FE2ED" w:rsidR="00B81940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990" w:type="dxa"/>
            <w:vAlign w:val="bottom"/>
          </w:tcPr>
          <w:p w14:paraId="2F424CB5" w14:textId="7E41D0EF" w:rsidR="00B81940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36" w:type="dxa"/>
            <w:vAlign w:val="bottom"/>
          </w:tcPr>
          <w:p w14:paraId="1D859718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2902374E" w14:textId="3F745985" w:rsidR="00B81940" w:rsidRPr="006A6D30" w:rsidRDefault="00AA32E8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199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095" w:type="dxa"/>
            <w:vAlign w:val="bottom"/>
          </w:tcPr>
          <w:p w14:paraId="55107F08" w14:textId="426FA05E" w:rsidR="00B81940" w:rsidRPr="006A6D30" w:rsidRDefault="00AA32E8" w:rsidP="009F2DD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199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252" w:type="dxa"/>
            <w:vAlign w:val="bottom"/>
          </w:tcPr>
          <w:p w14:paraId="74E62B9F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3D246B2C" w14:textId="681FF8B9" w:rsidR="00B81940" w:rsidRPr="006A6D30" w:rsidRDefault="00AA32E8" w:rsidP="009F2D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79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275" w:type="dxa"/>
            <w:vAlign w:val="bottom"/>
          </w:tcPr>
          <w:p w14:paraId="39304CEE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0D04070D" w14:textId="669B25CF" w:rsidR="00B81940" w:rsidRPr="006A6D30" w:rsidRDefault="00AA32E8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79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251" w:type="dxa"/>
            <w:vAlign w:val="bottom"/>
          </w:tcPr>
          <w:p w14:paraId="6E8F473A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09AC5D2E" w14:textId="2DD71EB4" w:rsidR="00B81940" w:rsidRPr="006A6D30" w:rsidRDefault="00AA32E8" w:rsidP="009F2DD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175</w:t>
            </w:r>
            <w:r w:rsidR="008D376D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664</w:t>
            </w:r>
          </w:p>
        </w:tc>
        <w:tc>
          <w:tcPr>
            <w:tcW w:w="262" w:type="dxa"/>
            <w:vAlign w:val="bottom"/>
          </w:tcPr>
          <w:p w14:paraId="347F70C6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18162536" w14:textId="0F73A612" w:rsidR="00B81940" w:rsidRPr="006A6D30" w:rsidRDefault="00AA32E8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163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755</w:t>
            </w:r>
          </w:p>
        </w:tc>
        <w:tc>
          <w:tcPr>
            <w:tcW w:w="243" w:type="dxa"/>
            <w:vAlign w:val="bottom"/>
          </w:tcPr>
          <w:p w14:paraId="249E54D2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6928CBB6" w14:textId="1730231A" w:rsidR="00B81940" w:rsidRPr="006A6D30" w:rsidRDefault="00AA32E8" w:rsidP="009F2DD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12</w:t>
            </w:r>
            <w:r w:rsidR="0035097C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672</w:t>
            </w:r>
          </w:p>
        </w:tc>
        <w:tc>
          <w:tcPr>
            <w:tcW w:w="244" w:type="dxa"/>
            <w:vAlign w:val="bottom"/>
          </w:tcPr>
          <w:p w14:paraId="5D1BF3A3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1016" w:type="dxa"/>
            <w:vAlign w:val="bottom"/>
          </w:tcPr>
          <w:p w14:paraId="145E8AFC" w14:textId="5344554B" w:rsidR="00B81940" w:rsidRPr="006A6D30" w:rsidRDefault="00AA32E8" w:rsidP="002F417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</w:t>
            </w:r>
            <w:r w:rsidR="002F417D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441</w:t>
            </w:r>
          </w:p>
        </w:tc>
      </w:tr>
      <w:tr w:rsidR="00B81940" w:rsidRPr="006A6D30" w14:paraId="08398F0A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3C1D7659" w14:textId="42670289" w:rsidR="00B81940" w:rsidRPr="006A6D30" w:rsidRDefault="00B81940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A6D3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บริษัท โซล่า เพาเวอร์ (โคราช </w:t>
            </w:r>
            <w:r w:rsidR="00AA32E8" w:rsidRPr="00AA32E8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  <w:r w:rsidRPr="006A6D3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) จำกัด</w:t>
            </w:r>
          </w:p>
        </w:tc>
        <w:tc>
          <w:tcPr>
            <w:tcW w:w="990" w:type="dxa"/>
            <w:vAlign w:val="bottom"/>
          </w:tcPr>
          <w:p w14:paraId="5152198F" w14:textId="444919AC" w:rsidR="00B81940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990" w:type="dxa"/>
            <w:vAlign w:val="bottom"/>
          </w:tcPr>
          <w:p w14:paraId="55AB6BFF" w14:textId="71926D9D" w:rsidR="00B81940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36" w:type="dxa"/>
            <w:vAlign w:val="bottom"/>
          </w:tcPr>
          <w:p w14:paraId="2C5B08CE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3B6D8148" w14:textId="5FC4EBCB" w:rsidR="00B81940" w:rsidRPr="006A6D30" w:rsidRDefault="00AA32E8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188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095" w:type="dxa"/>
            <w:vAlign w:val="bottom"/>
          </w:tcPr>
          <w:p w14:paraId="730574B4" w14:textId="462BF939" w:rsidR="00B81940" w:rsidRPr="006A6D30" w:rsidRDefault="00AA32E8" w:rsidP="009F2DD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188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252" w:type="dxa"/>
            <w:vAlign w:val="bottom"/>
          </w:tcPr>
          <w:p w14:paraId="335B1D85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4988422B" w14:textId="063BE2D9" w:rsidR="00B81940" w:rsidRPr="006A6D30" w:rsidRDefault="00AA32E8" w:rsidP="009F2D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75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75" w:type="dxa"/>
            <w:vAlign w:val="bottom"/>
          </w:tcPr>
          <w:p w14:paraId="0B5F5712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639C1325" w14:textId="6744AE6F" w:rsidR="00B81940" w:rsidRPr="006A6D30" w:rsidRDefault="00AA32E8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75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51" w:type="dxa"/>
            <w:vAlign w:val="bottom"/>
          </w:tcPr>
          <w:p w14:paraId="759768D3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4C9D668E" w14:textId="6568C583" w:rsidR="00B81940" w:rsidRPr="006A6D30" w:rsidRDefault="00AA32E8" w:rsidP="009F2DD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164</w:t>
            </w:r>
            <w:r w:rsidR="008D376D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246</w:t>
            </w:r>
          </w:p>
        </w:tc>
        <w:tc>
          <w:tcPr>
            <w:tcW w:w="262" w:type="dxa"/>
            <w:vAlign w:val="bottom"/>
          </w:tcPr>
          <w:p w14:paraId="4D7431D2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7DA83621" w14:textId="6E8AF50E" w:rsidR="00B81940" w:rsidRPr="006A6D30" w:rsidRDefault="00AA32E8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153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023</w:t>
            </w:r>
          </w:p>
        </w:tc>
        <w:tc>
          <w:tcPr>
            <w:tcW w:w="243" w:type="dxa"/>
            <w:vAlign w:val="bottom"/>
          </w:tcPr>
          <w:p w14:paraId="39317EF5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3AE0574B" w14:textId="724B9324" w:rsidR="00B81940" w:rsidRPr="006A6D30" w:rsidRDefault="00AA32E8" w:rsidP="00B8194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</w:t>
            </w:r>
            <w:r w:rsidR="0035097C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647</w:t>
            </w:r>
          </w:p>
        </w:tc>
        <w:tc>
          <w:tcPr>
            <w:tcW w:w="244" w:type="dxa"/>
            <w:vAlign w:val="bottom"/>
          </w:tcPr>
          <w:p w14:paraId="4B81AD5D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1016" w:type="dxa"/>
            <w:vAlign w:val="bottom"/>
          </w:tcPr>
          <w:p w14:paraId="48E4AFD0" w14:textId="011B4254" w:rsidR="00B81940" w:rsidRPr="006A6D30" w:rsidRDefault="00AA32E8" w:rsidP="002F417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13</w:t>
            </w:r>
            <w:r w:rsidR="002F417D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288</w:t>
            </w:r>
          </w:p>
        </w:tc>
      </w:tr>
      <w:tr w:rsidR="00B81940" w:rsidRPr="006A6D30" w14:paraId="5E35F564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23312942" w14:textId="77777777" w:rsidR="00B81940" w:rsidRPr="006A6D30" w:rsidRDefault="00B81940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28"/>
                <w:szCs w:val="28"/>
              </w:rPr>
              <w:t>Perth Power Partnership (Kwinana)</w:t>
            </w:r>
          </w:p>
        </w:tc>
        <w:tc>
          <w:tcPr>
            <w:tcW w:w="990" w:type="dxa"/>
            <w:vAlign w:val="bottom"/>
          </w:tcPr>
          <w:p w14:paraId="30088C6A" w14:textId="218ABE27" w:rsidR="00B81940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990" w:type="dxa"/>
            <w:vAlign w:val="bottom"/>
          </w:tcPr>
          <w:p w14:paraId="52FF8444" w14:textId="38AD8D9F" w:rsidR="00B81940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36" w:type="dxa"/>
            <w:vAlign w:val="bottom"/>
          </w:tcPr>
          <w:p w14:paraId="2F8202AA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29AD050F" w14:textId="5F0F7598" w:rsidR="00B81940" w:rsidRPr="006A6D30" w:rsidRDefault="00AA32E8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311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1095" w:type="dxa"/>
            <w:vAlign w:val="bottom"/>
          </w:tcPr>
          <w:p w14:paraId="6DA7C6FF" w14:textId="18228E5B" w:rsidR="00B81940" w:rsidRPr="006A6D30" w:rsidRDefault="00AA32E8" w:rsidP="009F2D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311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252" w:type="dxa"/>
            <w:vAlign w:val="bottom"/>
          </w:tcPr>
          <w:p w14:paraId="588A0777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424D508C" w14:textId="6E39F163" w:rsidR="00B81940" w:rsidRPr="006A6D30" w:rsidRDefault="00AA32E8" w:rsidP="009F2D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618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531</w:t>
            </w:r>
          </w:p>
        </w:tc>
        <w:tc>
          <w:tcPr>
            <w:tcW w:w="275" w:type="dxa"/>
            <w:vAlign w:val="bottom"/>
          </w:tcPr>
          <w:p w14:paraId="2B17EF6A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50488634" w14:textId="3505056D" w:rsidR="00B81940" w:rsidRPr="006A6D30" w:rsidRDefault="00AA32E8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618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531</w:t>
            </w:r>
          </w:p>
        </w:tc>
        <w:tc>
          <w:tcPr>
            <w:tcW w:w="251" w:type="dxa"/>
            <w:vAlign w:val="bottom"/>
          </w:tcPr>
          <w:p w14:paraId="09516AC9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vAlign w:val="bottom"/>
          </w:tcPr>
          <w:p w14:paraId="137A5818" w14:textId="56933BF9" w:rsidR="00B81940" w:rsidRPr="006A6D30" w:rsidRDefault="00AA32E8" w:rsidP="009F2DD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405</w:t>
            </w:r>
            <w:r w:rsidR="008D376D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633</w:t>
            </w:r>
          </w:p>
        </w:tc>
        <w:tc>
          <w:tcPr>
            <w:tcW w:w="262" w:type="dxa"/>
            <w:vAlign w:val="bottom"/>
          </w:tcPr>
          <w:p w14:paraId="5792579A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24378258" w14:textId="32E8B96B" w:rsidR="00B81940" w:rsidRPr="006A6D30" w:rsidRDefault="00AA32E8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383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709</w:t>
            </w:r>
          </w:p>
        </w:tc>
        <w:tc>
          <w:tcPr>
            <w:tcW w:w="243" w:type="dxa"/>
            <w:vAlign w:val="bottom"/>
          </w:tcPr>
          <w:p w14:paraId="009023D1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34BAC518" w14:textId="0B41B82B" w:rsidR="00B81940" w:rsidRPr="006A6D30" w:rsidRDefault="00AA32E8" w:rsidP="009F2DD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30</w:t>
            </w:r>
            <w:r w:rsidR="0035097C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089</w:t>
            </w:r>
          </w:p>
        </w:tc>
        <w:tc>
          <w:tcPr>
            <w:tcW w:w="244" w:type="dxa"/>
            <w:vAlign w:val="bottom"/>
          </w:tcPr>
          <w:p w14:paraId="7C27FE16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1016" w:type="dxa"/>
            <w:vAlign w:val="bottom"/>
          </w:tcPr>
          <w:p w14:paraId="254B8B91" w14:textId="31CEF19F" w:rsidR="00B81940" w:rsidRPr="006A6D30" w:rsidRDefault="00AA32E8" w:rsidP="00932D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37</w:t>
            </w:r>
            <w:r w:rsidR="00932D9A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183</w:t>
            </w:r>
          </w:p>
        </w:tc>
      </w:tr>
      <w:tr w:rsidR="00B81940" w:rsidRPr="006A6D30" w14:paraId="6E1A0B35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5713F49D" w14:textId="77777777" w:rsidR="00B81940" w:rsidRPr="006A6D30" w:rsidRDefault="00B81940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z w:val="28"/>
                <w:szCs w:val="28"/>
              </w:rPr>
              <w:t>Yandin WF Holdings Pty Ltd</w:t>
            </w:r>
          </w:p>
        </w:tc>
        <w:tc>
          <w:tcPr>
            <w:tcW w:w="990" w:type="dxa"/>
            <w:vAlign w:val="bottom"/>
          </w:tcPr>
          <w:p w14:paraId="339C0B78" w14:textId="5D7442BD" w:rsidR="00B81940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990" w:type="dxa"/>
            <w:vAlign w:val="bottom"/>
          </w:tcPr>
          <w:p w14:paraId="0470CBAC" w14:textId="07E6D674" w:rsidR="00B81940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36" w:type="dxa"/>
            <w:vAlign w:val="bottom"/>
          </w:tcPr>
          <w:p w14:paraId="76422720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62E3E5D1" w14:textId="6C25578E" w:rsidR="00B81940" w:rsidRPr="006A6D30" w:rsidRDefault="00AA32E8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004DE3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733</w:t>
            </w:r>
            <w:r w:rsidR="00004DE3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029</w:t>
            </w:r>
          </w:p>
        </w:tc>
        <w:tc>
          <w:tcPr>
            <w:tcW w:w="1095" w:type="dxa"/>
            <w:vAlign w:val="bottom"/>
          </w:tcPr>
          <w:p w14:paraId="5BF4720B" w14:textId="4491DF7E" w:rsidR="00B81940" w:rsidRPr="006A6D30" w:rsidRDefault="00AA32E8" w:rsidP="009F2D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676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52" w:type="dxa"/>
            <w:vAlign w:val="bottom"/>
          </w:tcPr>
          <w:p w14:paraId="4BC7F825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51878FB6" w14:textId="6BE6E87B" w:rsidR="00B81940" w:rsidRPr="006A6D30" w:rsidRDefault="00AA32E8" w:rsidP="007C6E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80" w:right="1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7C6E72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913</w:t>
            </w:r>
            <w:r w:rsidR="002A626B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75" w:type="dxa"/>
            <w:vAlign w:val="bottom"/>
          </w:tcPr>
          <w:p w14:paraId="58A12503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3915D382" w14:textId="1A4DE5FA" w:rsidR="00B81940" w:rsidRPr="006A6D30" w:rsidRDefault="00AA32E8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173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480</w:t>
            </w:r>
          </w:p>
        </w:tc>
        <w:tc>
          <w:tcPr>
            <w:tcW w:w="251" w:type="dxa"/>
            <w:vAlign w:val="bottom"/>
          </w:tcPr>
          <w:p w14:paraId="155FFFE4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1EE88341" w14:textId="11FFF658" w:rsidR="00B81940" w:rsidRPr="006A6D30" w:rsidRDefault="00AA32E8" w:rsidP="00B81940">
            <w:pPr>
              <w:pStyle w:val="acctfourfigures"/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8D376D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011</w:t>
            </w:r>
            <w:r w:rsidR="008D376D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132</w:t>
            </w:r>
          </w:p>
        </w:tc>
        <w:tc>
          <w:tcPr>
            <w:tcW w:w="262" w:type="dxa"/>
            <w:vAlign w:val="bottom"/>
          </w:tcPr>
          <w:p w14:paraId="59001BA5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74316A45" w14:textId="2123BC6D" w:rsidR="00B81940" w:rsidRPr="006A6D30" w:rsidRDefault="00AA32E8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143</w:t>
            </w:r>
            <w:r w:rsidR="00B81940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343</w:t>
            </w:r>
          </w:p>
        </w:tc>
        <w:tc>
          <w:tcPr>
            <w:tcW w:w="243" w:type="dxa"/>
            <w:vAlign w:val="bottom"/>
          </w:tcPr>
          <w:p w14:paraId="26C6D766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3542211F" w14:textId="77777777" w:rsidR="00B81940" w:rsidRPr="006A6D30" w:rsidRDefault="00F96403" w:rsidP="009F2DD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44FD7D86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highlight w:val="magenta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4BC560A9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B81940" w:rsidRPr="006A6D30" w14:paraId="78132F43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782CEBF5" w14:textId="77777777" w:rsidR="00B81940" w:rsidRPr="006A6D30" w:rsidRDefault="00B81940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E651202" w14:textId="77777777" w:rsidR="00B81940" w:rsidRPr="006A6D30" w:rsidRDefault="00B81940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670C83E" w14:textId="77777777" w:rsidR="00B81940" w:rsidRPr="006A6D30" w:rsidRDefault="00B81940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FBED38F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76C6D10A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14:paraId="444E6066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0DD4F4F6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634EB" w14:textId="158702C1" w:rsidR="00B81940" w:rsidRPr="006A6D30" w:rsidRDefault="00AA32E8" w:rsidP="009F2DD9">
            <w:pPr>
              <w:pStyle w:val="acctfourfigures"/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</w:t>
            </w:r>
            <w:r w:rsidR="00D11DE2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762</w:t>
            </w:r>
            <w:r w:rsidR="002A626B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351</w:t>
            </w:r>
          </w:p>
        </w:tc>
        <w:tc>
          <w:tcPr>
            <w:tcW w:w="275" w:type="dxa"/>
            <w:vAlign w:val="bottom"/>
          </w:tcPr>
          <w:p w14:paraId="77E8F402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5EC5C" w14:textId="37A48F8C" w:rsidR="00B81940" w:rsidRPr="006A6D30" w:rsidRDefault="00AA32E8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</w:t>
            </w:r>
            <w:r w:rsidR="00B81940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022</w:t>
            </w:r>
            <w:r w:rsidR="00B81940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711</w:t>
            </w:r>
          </w:p>
        </w:tc>
        <w:tc>
          <w:tcPr>
            <w:tcW w:w="251" w:type="dxa"/>
            <w:vAlign w:val="bottom"/>
          </w:tcPr>
          <w:p w14:paraId="15A9542D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EF228" w14:textId="649CAC99" w:rsidR="00B81940" w:rsidRPr="006A6D30" w:rsidRDefault="00AA32E8" w:rsidP="009F2DD9">
            <w:pPr>
              <w:pStyle w:val="acctfourfigures"/>
              <w:spacing w:line="240" w:lineRule="auto"/>
              <w:ind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</w:t>
            </w:r>
            <w:r w:rsidR="008D376D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921</w:t>
            </w:r>
            <w:r w:rsidR="008D376D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455</w:t>
            </w:r>
          </w:p>
        </w:tc>
        <w:tc>
          <w:tcPr>
            <w:tcW w:w="262" w:type="dxa"/>
            <w:vAlign w:val="bottom"/>
          </w:tcPr>
          <w:p w14:paraId="046C97AA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311E6" w14:textId="76B1DD51" w:rsidR="00B81940" w:rsidRPr="006A6D30" w:rsidRDefault="00AA32E8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</w:t>
            </w:r>
            <w:r w:rsidR="00B81940" w:rsidRPr="006A6D3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998</w:t>
            </w:r>
            <w:r w:rsidR="00B81940" w:rsidRPr="006A6D3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861</w:t>
            </w:r>
          </w:p>
        </w:tc>
        <w:tc>
          <w:tcPr>
            <w:tcW w:w="243" w:type="dxa"/>
            <w:vAlign w:val="bottom"/>
          </w:tcPr>
          <w:p w14:paraId="71D286C8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9ABE1" w14:textId="30C49599" w:rsidR="00B81940" w:rsidRPr="006A6D30" w:rsidRDefault="00AA32E8" w:rsidP="0035097C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72</w:t>
            </w:r>
            <w:r w:rsidR="00F96403" w:rsidRPr="006A6D3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357</w:t>
            </w:r>
          </w:p>
        </w:tc>
        <w:tc>
          <w:tcPr>
            <w:tcW w:w="244" w:type="dxa"/>
            <w:vAlign w:val="bottom"/>
          </w:tcPr>
          <w:p w14:paraId="2093AF15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highlight w:val="magenta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07206" w14:textId="5EE63E8F" w:rsidR="00B81940" w:rsidRPr="006A6D30" w:rsidRDefault="00AA32E8" w:rsidP="002F417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74</w:t>
            </w:r>
            <w:r w:rsidR="002F417D" w:rsidRPr="006A6D3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351</w:t>
            </w:r>
          </w:p>
        </w:tc>
      </w:tr>
      <w:tr w:rsidR="00B81940" w:rsidRPr="006A6D30" w14:paraId="4C7B34C4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13090A70" w14:textId="77777777" w:rsidR="00B81940" w:rsidRPr="006A6D30" w:rsidRDefault="00B81940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5CE23025" w14:textId="77777777" w:rsidR="00B81940" w:rsidRPr="006A6D30" w:rsidRDefault="00B81940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C5DE3E4" w14:textId="77777777" w:rsidR="00B81940" w:rsidRPr="006A6D30" w:rsidRDefault="00B81940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8FC839B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A51D329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14:paraId="701E9D6A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6189DD52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C8FB3" w14:textId="0F9678DD" w:rsidR="00B81940" w:rsidRPr="006A6D30" w:rsidRDefault="00AA32E8" w:rsidP="009F2DD9">
            <w:pPr>
              <w:pStyle w:val="acctfourfigures"/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="00D11DE2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526</w:t>
            </w:r>
            <w:r w:rsidR="002A626B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955</w:t>
            </w:r>
          </w:p>
        </w:tc>
        <w:tc>
          <w:tcPr>
            <w:tcW w:w="275" w:type="dxa"/>
            <w:vAlign w:val="bottom"/>
          </w:tcPr>
          <w:p w14:paraId="742171A2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1491E" w14:textId="3EE6143E" w:rsidR="00B81940" w:rsidRPr="006A6D30" w:rsidRDefault="00AA32E8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</w:t>
            </w:r>
            <w:r w:rsidR="00B81940" w:rsidRPr="006A6D3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787</w:t>
            </w:r>
            <w:r w:rsidR="00B81940" w:rsidRPr="006A6D3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315</w:t>
            </w:r>
          </w:p>
        </w:tc>
        <w:tc>
          <w:tcPr>
            <w:tcW w:w="251" w:type="dxa"/>
            <w:vAlign w:val="bottom"/>
          </w:tcPr>
          <w:p w14:paraId="2C2ECD41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509C9" w14:textId="53E76F69" w:rsidR="00B81940" w:rsidRPr="006A6D30" w:rsidRDefault="00AA32E8" w:rsidP="009F2DD9">
            <w:pPr>
              <w:pStyle w:val="acctfourfigures"/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="008D376D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717</w:t>
            </w:r>
            <w:r w:rsidR="008D376D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357</w:t>
            </w:r>
          </w:p>
        </w:tc>
        <w:tc>
          <w:tcPr>
            <w:tcW w:w="262" w:type="dxa"/>
            <w:vAlign w:val="bottom"/>
          </w:tcPr>
          <w:p w14:paraId="7CD52F52" w14:textId="77777777" w:rsidR="00B81940" w:rsidRPr="006A6D30" w:rsidRDefault="00B81940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854BB0" w14:textId="21CDE3D1" w:rsidR="00B81940" w:rsidRPr="006A6D30" w:rsidRDefault="00AA32E8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</w:t>
            </w:r>
            <w:r w:rsidR="00B81940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795</w:t>
            </w:r>
            <w:r w:rsidR="00B81940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778</w:t>
            </w:r>
          </w:p>
        </w:tc>
        <w:tc>
          <w:tcPr>
            <w:tcW w:w="243" w:type="dxa"/>
            <w:vAlign w:val="bottom"/>
          </w:tcPr>
          <w:p w14:paraId="29B54BD2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A8990" w14:textId="73B58218" w:rsidR="00B81940" w:rsidRPr="006A6D30" w:rsidRDefault="00AA32E8" w:rsidP="0035097C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88</w:t>
            </w:r>
            <w:r w:rsidR="00F96403" w:rsidRPr="006A6D3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557</w:t>
            </w:r>
          </w:p>
        </w:tc>
        <w:tc>
          <w:tcPr>
            <w:tcW w:w="244" w:type="dxa"/>
            <w:vAlign w:val="bottom"/>
          </w:tcPr>
          <w:p w14:paraId="19EC1DBA" w14:textId="77777777" w:rsidR="00B81940" w:rsidRPr="006A6D30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highlight w:val="magenta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D15D5" w14:textId="6FFE7492" w:rsidR="00B81940" w:rsidRPr="006A6D30" w:rsidRDefault="00AA32E8" w:rsidP="002F417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90</w:t>
            </w:r>
            <w:r w:rsidR="002F417D" w:rsidRPr="006A6D3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344</w:t>
            </w:r>
          </w:p>
        </w:tc>
      </w:tr>
    </w:tbl>
    <w:p w14:paraId="3D4D19DD" w14:textId="77777777" w:rsidR="008245F3" w:rsidRPr="006A6D30" w:rsidRDefault="0082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6A6D30">
        <w:rPr>
          <w:rFonts w:ascii="Angsana New" w:hAnsi="Angsana New" w:hint="cs"/>
          <w:sz w:val="28"/>
          <w:szCs w:val="28"/>
        </w:rPr>
        <w:br w:type="page"/>
      </w:r>
    </w:p>
    <w:tbl>
      <w:tblPr>
        <w:tblW w:w="1521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148"/>
        <w:gridCol w:w="992"/>
        <w:gridCol w:w="990"/>
        <w:gridCol w:w="240"/>
        <w:gridCol w:w="1030"/>
        <w:gridCol w:w="1090"/>
        <w:gridCol w:w="260"/>
        <w:gridCol w:w="1010"/>
        <w:gridCol w:w="280"/>
        <w:gridCol w:w="1060"/>
        <w:gridCol w:w="260"/>
        <w:gridCol w:w="980"/>
        <w:gridCol w:w="260"/>
        <w:gridCol w:w="1090"/>
        <w:gridCol w:w="240"/>
        <w:gridCol w:w="1020"/>
        <w:gridCol w:w="240"/>
        <w:gridCol w:w="1020"/>
      </w:tblGrid>
      <w:tr w:rsidR="009F2DD9" w:rsidRPr="006A6D30" w14:paraId="43880AE1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0B6E2702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062" w:type="dxa"/>
            <w:gridSpan w:val="17"/>
            <w:vAlign w:val="bottom"/>
          </w:tcPr>
          <w:p w14:paraId="1BDB34DF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F2DD9" w:rsidRPr="006A6D30" w14:paraId="724AA3D7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55163899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2" w:type="dxa"/>
            <w:gridSpan w:val="2"/>
            <w:vAlign w:val="bottom"/>
          </w:tcPr>
          <w:p w14:paraId="50861DC6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240" w:type="dxa"/>
            <w:vAlign w:val="bottom"/>
          </w:tcPr>
          <w:p w14:paraId="443106C0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gridSpan w:val="2"/>
            <w:vAlign w:val="bottom"/>
          </w:tcPr>
          <w:p w14:paraId="27DCDB14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5ECD543F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0" w:type="dxa"/>
            <w:gridSpan w:val="3"/>
            <w:vAlign w:val="bottom"/>
          </w:tcPr>
          <w:p w14:paraId="0625E7C1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77389C0B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0" w:type="dxa"/>
            <w:gridSpan w:val="3"/>
            <w:vAlign w:val="bottom"/>
          </w:tcPr>
          <w:p w14:paraId="51C75665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240" w:type="dxa"/>
            <w:vAlign w:val="bottom"/>
          </w:tcPr>
          <w:p w14:paraId="674A3908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0" w:type="dxa"/>
            <w:gridSpan w:val="3"/>
          </w:tcPr>
          <w:p w14:paraId="257AC7AB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</w:tc>
      </w:tr>
      <w:tr w:rsidR="009F2DD9" w:rsidRPr="006A6D30" w14:paraId="0BAFE728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347C5C34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2" w:type="dxa"/>
            <w:gridSpan w:val="2"/>
            <w:vAlign w:val="bottom"/>
          </w:tcPr>
          <w:p w14:paraId="21E9FC5A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240" w:type="dxa"/>
            <w:vAlign w:val="bottom"/>
          </w:tcPr>
          <w:p w14:paraId="2882CAC9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gridSpan w:val="2"/>
            <w:vAlign w:val="bottom"/>
          </w:tcPr>
          <w:p w14:paraId="3CAA3C70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60" w:type="dxa"/>
            <w:vAlign w:val="bottom"/>
          </w:tcPr>
          <w:p w14:paraId="69DD7019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0" w:type="dxa"/>
            <w:gridSpan w:val="3"/>
            <w:vAlign w:val="bottom"/>
          </w:tcPr>
          <w:p w14:paraId="6F225FFF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60" w:type="dxa"/>
            <w:vAlign w:val="bottom"/>
          </w:tcPr>
          <w:p w14:paraId="14C9AF94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0" w:type="dxa"/>
            <w:gridSpan w:val="3"/>
            <w:vAlign w:val="bottom"/>
          </w:tcPr>
          <w:p w14:paraId="186170A6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240" w:type="dxa"/>
            <w:vAlign w:val="bottom"/>
          </w:tcPr>
          <w:p w14:paraId="6D2B4667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vAlign w:val="bottom"/>
          </w:tcPr>
          <w:p w14:paraId="3038BCCE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งวด</w:t>
            </w:r>
            <w:r w:rsidR="00EE0DEA" w:rsidRPr="006A6D3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เก้า</w:t>
            </w:r>
            <w:r w:rsidRPr="006A6D3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9F2DD9" w:rsidRPr="006A6D30" w14:paraId="170FDC1E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7643A579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C2FF8C9" w14:textId="423FFD47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30</w:t>
            </w:r>
            <w:r w:rsidR="007E45C9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77680B29" w14:textId="756FF8F1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  <w:r w:rsidR="009F2DD9" w:rsidRPr="006A6D3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0" w:type="dxa"/>
            <w:vAlign w:val="bottom"/>
          </w:tcPr>
          <w:p w14:paraId="6D81236C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0E38C612" w14:textId="2BA4B235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30</w:t>
            </w:r>
            <w:r w:rsidR="007E45C9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090" w:type="dxa"/>
            <w:vAlign w:val="bottom"/>
          </w:tcPr>
          <w:p w14:paraId="3313604E" w14:textId="2DC835F1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  <w:r w:rsidR="009F2DD9" w:rsidRPr="006A6D3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60" w:type="dxa"/>
            <w:vAlign w:val="bottom"/>
          </w:tcPr>
          <w:p w14:paraId="096259EB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1D204E16" w14:textId="0908325D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30</w:t>
            </w:r>
            <w:r w:rsidR="007E45C9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280" w:type="dxa"/>
            <w:vAlign w:val="bottom"/>
          </w:tcPr>
          <w:p w14:paraId="7B6060EE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3B737A7B" w14:textId="595DDFE0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  <w:r w:rsidR="009F2DD9" w:rsidRPr="006A6D3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60" w:type="dxa"/>
            <w:vAlign w:val="bottom"/>
          </w:tcPr>
          <w:p w14:paraId="582E8970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0C5B75D7" w14:textId="383C44E1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30</w:t>
            </w:r>
            <w:r w:rsidR="007E45C9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260" w:type="dxa"/>
            <w:vAlign w:val="bottom"/>
          </w:tcPr>
          <w:p w14:paraId="2BC47F04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2C4981FD" w14:textId="4253475B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  <w:r w:rsidR="009F2DD9" w:rsidRPr="006A6D3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0" w:type="dxa"/>
            <w:vAlign w:val="bottom"/>
          </w:tcPr>
          <w:p w14:paraId="1B0C8FF8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vAlign w:val="bottom"/>
          </w:tcPr>
          <w:p w14:paraId="4BFBD464" w14:textId="694C1C80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30</w:t>
            </w:r>
            <w:r w:rsidR="007E45C9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</w:tr>
      <w:tr w:rsidR="009F2DD9" w:rsidRPr="006A6D30" w14:paraId="3F65E4A0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567C31EE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59458CA" w14:textId="51EB2EB6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990" w:type="dxa"/>
            <w:vAlign w:val="bottom"/>
          </w:tcPr>
          <w:p w14:paraId="571F3BB6" w14:textId="33ED334E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40" w:type="dxa"/>
            <w:vAlign w:val="bottom"/>
          </w:tcPr>
          <w:p w14:paraId="6442988C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69E30E1F" w14:textId="04F10478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090" w:type="dxa"/>
            <w:vAlign w:val="bottom"/>
          </w:tcPr>
          <w:p w14:paraId="46A19E3E" w14:textId="4EF22BA2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60" w:type="dxa"/>
            <w:vAlign w:val="bottom"/>
          </w:tcPr>
          <w:p w14:paraId="41408857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63BB46F2" w14:textId="58E73133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80" w:type="dxa"/>
            <w:vAlign w:val="bottom"/>
          </w:tcPr>
          <w:p w14:paraId="229DADD9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162321F2" w14:textId="099F738E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60" w:type="dxa"/>
            <w:vAlign w:val="bottom"/>
          </w:tcPr>
          <w:p w14:paraId="5CD9F8A9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31254AA1" w14:textId="14A7D2A7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60" w:type="dxa"/>
            <w:vAlign w:val="bottom"/>
          </w:tcPr>
          <w:p w14:paraId="7EACD727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47C6FD1C" w14:textId="5CEEB416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40" w:type="dxa"/>
            <w:vAlign w:val="bottom"/>
          </w:tcPr>
          <w:p w14:paraId="37E90472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15C6B20" w14:textId="567B03A8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40" w:type="dxa"/>
            <w:vAlign w:val="bottom"/>
          </w:tcPr>
          <w:p w14:paraId="518658B5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2A05E66E" w14:textId="15F5F46A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2562</w:t>
            </w:r>
          </w:p>
        </w:tc>
      </w:tr>
      <w:tr w:rsidR="009F2DD9" w:rsidRPr="006A6D30" w14:paraId="60B545C2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43009FB9" w14:textId="77777777" w:rsidR="009F2DD9" w:rsidRPr="006A6D30" w:rsidRDefault="009F2DD9" w:rsidP="009F2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982" w:type="dxa"/>
            <w:gridSpan w:val="2"/>
            <w:vAlign w:val="bottom"/>
          </w:tcPr>
          <w:p w14:paraId="09FC4EA2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vAlign w:val="bottom"/>
          </w:tcPr>
          <w:p w14:paraId="2F6148D6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0" w:type="dxa"/>
            <w:gridSpan w:val="14"/>
            <w:vAlign w:val="bottom"/>
          </w:tcPr>
          <w:p w14:paraId="4234051F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F2DD9" w:rsidRPr="006A6D30" w14:paraId="1F30C082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254218F7" w14:textId="77777777" w:rsidR="009F2DD9" w:rsidRPr="006A6D30" w:rsidRDefault="009F2DD9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992" w:type="dxa"/>
            <w:vAlign w:val="bottom"/>
          </w:tcPr>
          <w:p w14:paraId="73C48E60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696E020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5211126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109BE3BB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477C3967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03B2EE4D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026CB733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1FBCCDFC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293707B4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3F2F55FD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0" w:type="dxa"/>
            <w:vAlign w:val="bottom"/>
          </w:tcPr>
          <w:p w14:paraId="16029D56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7D5A9839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178EB473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8AD6F6D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109885A9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64C6ECC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7D43701B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9F2DD9" w:rsidRPr="006A6D30" w14:paraId="3BA81039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2C560914" w14:textId="77777777" w:rsidR="009F2DD9" w:rsidRPr="006A6D30" w:rsidRDefault="009F2DD9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ชูบุราชบุรี อีเลคทริค</w:t>
            </w:r>
          </w:p>
        </w:tc>
        <w:tc>
          <w:tcPr>
            <w:tcW w:w="992" w:type="dxa"/>
            <w:vAlign w:val="bottom"/>
          </w:tcPr>
          <w:p w14:paraId="7BA71389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3A575B7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DA1CC91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13319D69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71708A9A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vAlign w:val="bottom"/>
          </w:tcPr>
          <w:p w14:paraId="05821E66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6BD4EA9F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0" w:type="dxa"/>
            <w:vAlign w:val="bottom"/>
          </w:tcPr>
          <w:p w14:paraId="6239BF1C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5C657DFF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vAlign w:val="bottom"/>
          </w:tcPr>
          <w:p w14:paraId="3C9F7DE6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0" w:type="dxa"/>
            <w:vAlign w:val="bottom"/>
          </w:tcPr>
          <w:p w14:paraId="4DADA75D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vAlign w:val="bottom"/>
          </w:tcPr>
          <w:p w14:paraId="19FA6737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365666F2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2BB83412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54B26E6E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C434E45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1020" w:type="dxa"/>
            <w:vAlign w:val="bottom"/>
          </w:tcPr>
          <w:p w14:paraId="1D1EA4E1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highlight w:val="magenta"/>
                <w:lang w:bidi="th-TH"/>
              </w:rPr>
            </w:pPr>
          </w:p>
        </w:tc>
      </w:tr>
      <w:tr w:rsidR="009F2DD9" w:rsidRPr="006A6D30" w14:paraId="29B90842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3983354C" w14:textId="77777777" w:rsidR="009F2DD9" w:rsidRPr="006A6D30" w:rsidRDefault="009F2DD9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  </w:t>
            </w:r>
            <w:r w:rsidRPr="006A6D3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992" w:type="dxa"/>
            <w:vAlign w:val="bottom"/>
          </w:tcPr>
          <w:p w14:paraId="79A06F3C" w14:textId="23A335CF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990" w:type="dxa"/>
            <w:vAlign w:val="bottom"/>
          </w:tcPr>
          <w:p w14:paraId="1AD84DB4" w14:textId="7D925D03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40" w:type="dxa"/>
            <w:vAlign w:val="bottom"/>
          </w:tcPr>
          <w:p w14:paraId="7729C46F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1861D28F" w14:textId="112FA443" w:rsidR="009F2DD9" w:rsidRPr="006A6D30" w:rsidRDefault="00AA32E8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</w:t>
            </w:r>
            <w:r w:rsidR="009F2DD9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090" w:type="dxa"/>
            <w:vAlign w:val="bottom"/>
          </w:tcPr>
          <w:p w14:paraId="7BD771B7" w14:textId="5CC424E2" w:rsidR="009F2DD9" w:rsidRPr="006A6D30" w:rsidRDefault="00AA32E8" w:rsidP="009F2D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</w:t>
            </w:r>
            <w:r w:rsidR="009F2DD9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0" w:type="dxa"/>
            <w:vAlign w:val="bottom"/>
          </w:tcPr>
          <w:p w14:paraId="13327B69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12B51D6D" w14:textId="0B5E3DCF" w:rsidR="009F2DD9" w:rsidRPr="006A6D30" w:rsidRDefault="00AA32E8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</w:t>
            </w:r>
            <w:r w:rsidR="009F2DD9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80" w:type="dxa"/>
            <w:vAlign w:val="bottom"/>
          </w:tcPr>
          <w:p w14:paraId="49368D81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4CDF5C76" w14:textId="7D451A26" w:rsidR="009F2DD9" w:rsidRPr="006A6D30" w:rsidRDefault="00AA32E8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</w:t>
            </w:r>
            <w:r w:rsidR="009F2DD9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0" w:type="dxa"/>
            <w:vAlign w:val="bottom"/>
          </w:tcPr>
          <w:p w14:paraId="2FEB0976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0" w:type="dxa"/>
            <w:vAlign w:val="bottom"/>
          </w:tcPr>
          <w:p w14:paraId="66D6D19A" w14:textId="2E00BBE0" w:rsidR="009F2DD9" w:rsidRPr="006A6D30" w:rsidRDefault="00AA32E8" w:rsidP="000E69EE">
            <w:pPr>
              <w:pStyle w:val="acctfourfigures"/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76</w:t>
            </w:r>
            <w:r w:rsidR="00043694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104</w:t>
            </w:r>
          </w:p>
        </w:tc>
        <w:tc>
          <w:tcPr>
            <w:tcW w:w="260" w:type="dxa"/>
            <w:vAlign w:val="bottom"/>
          </w:tcPr>
          <w:p w14:paraId="5A33E3B3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13B3334E" w14:textId="7AD9EA2A" w:rsidR="009F2DD9" w:rsidRPr="006A6D30" w:rsidRDefault="00AA32E8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80</w:t>
            </w:r>
            <w:r w:rsidR="009F2DD9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319</w:t>
            </w:r>
          </w:p>
        </w:tc>
        <w:tc>
          <w:tcPr>
            <w:tcW w:w="240" w:type="dxa"/>
            <w:vAlign w:val="bottom"/>
          </w:tcPr>
          <w:p w14:paraId="5CC3F2AD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6441D1A7" w14:textId="6ED00137" w:rsidR="009F2DD9" w:rsidRPr="006A6D30" w:rsidRDefault="00AA32E8" w:rsidP="00942FE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</w:t>
            </w:r>
            <w:r w:rsidR="000E69EE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0" w:type="dxa"/>
            <w:vAlign w:val="bottom"/>
          </w:tcPr>
          <w:p w14:paraId="4C14E8B5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593036F4" w14:textId="7955C755" w:rsidR="009F2DD9" w:rsidRPr="006A6D30" w:rsidRDefault="00AA32E8" w:rsidP="003A5A0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  <w:r w:rsidR="009F2DD9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</w:tr>
      <w:tr w:rsidR="009F2DD9" w:rsidRPr="006A6D30" w14:paraId="0730403E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3A7E88BE" w14:textId="77777777" w:rsidR="009F2DD9" w:rsidRPr="006A6D30" w:rsidRDefault="009F2DD9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บริษัท เซาท์อีสท์ เอเชีย </w:t>
            </w:r>
          </w:p>
        </w:tc>
        <w:tc>
          <w:tcPr>
            <w:tcW w:w="992" w:type="dxa"/>
            <w:vAlign w:val="bottom"/>
          </w:tcPr>
          <w:p w14:paraId="2350C6C7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CE68D64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63CB3202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054A5A29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10718BCC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6F0CCDB9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593D3063" w14:textId="77777777" w:rsidR="009F2DD9" w:rsidRPr="006A6D30" w:rsidRDefault="009F2DD9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0" w:type="dxa"/>
            <w:vAlign w:val="bottom"/>
          </w:tcPr>
          <w:p w14:paraId="1B761B50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0" w:type="dxa"/>
            <w:vAlign w:val="bottom"/>
          </w:tcPr>
          <w:p w14:paraId="1D027B45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vAlign w:val="bottom"/>
          </w:tcPr>
          <w:p w14:paraId="033FCA2E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413BFE75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vAlign w:val="bottom"/>
          </w:tcPr>
          <w:p w14:paraId="359DADBE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7D1F1754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2CCEF265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1A35D05B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D86E75C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5B668604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942FE3" w:rsidRPr="006A6D30" w14:paraId="48BABCE4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611D3681" w14:textId="77777777" w:rsidR="00942FE3" w:rsidRPr="006A6D30" w:rsidRDefault="00942FE3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  </w:t>
            </w:r>
            <w:r w:rsidRPr="006A6D3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เอนเนอร์จี จำกัด</w:t>
            </w:r>
          </w:p>
        </w:tc>
        <w:tc>
          <w:tcPr>
            <w:tcW w:w="992" w:type="dxa"/>
            <w:vAlign w:val="bottom"/>
          </w:tcPr>
          <w:p w14:paraId="38C0E49B" w14:textId="641B6979" w:rsidR="00942FE3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33</w:t>
            </w:r>
            <w:r w:rsidR="00942FE3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.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990" w:type="dxa"/>
            <w:vAlign w:val="bottom"/>
          </w:tcPr>
          <w:p w14:paraId="5B0EDDCE" w14:textId="01919714" w:rsidR="00942FE3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33</w:t>
            </w:r>
            <w:r w:rsidR="00942FE3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.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240" w:type="dxa"/>
            <w:vAlign w:val="bottom"/>
          </w:tcPr>
          <w:p w14:paraId="64601D52" w14:textId="77777777" w:rsidR="00942FE3" w:rsidRPr="006A6D30" w:rsidRDefault="00942FE3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5651CBCC" w14:textId="0CC63E09" w:rsidR="00942FE3" w:rsidRPr="006A6D30" w:rsidRDefault="00AA32E8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</w:t>
            </w:r>
            <w:r w:rsidR="00942FE3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606</w:t>
            </w:r>
            <w:r w:rsidR="00942FE3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090" w:type="dxa"/>
            <w:vAlign w:val="bottom"/>
          </w:tcPr>
          <w:p w14:paraId="1B04385D" w14:textId="2A617C18" w:rsidR="00942FE3" w:rsidRPr="006A6D30" w:rsidRDefault="00AA32E8" w:rsidP="009F2D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</w:t>
            </w:r>
            <w:r w:rsidR="00942FE3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606</w:t>
            </w:r>
            <w:r w:rsidR="00942FE3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260" w:type="dxa"/>
            <w:vAlign w:val="bottom"/>
          </w:tcPr>
          <w:p w14:paraId="0BF306CE" w14:textId="77777777" w:rsidR="00942FE3" w:rsidRPr="006A6D30" w:rsidRDefault="00942FE3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0558B719" w14:textId="0C5A1B82" w:rsidR="00942FE3" w:rsidRPr="006A6D30" w:rsidRDefault="00AA32E8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942FE3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202</w:t>
            </w:r>
            <w:r w:rsidR="00942FE3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280" w:type="dxa"/>
            <w:vAlign w:val="bottom"/>
          </w:tcPr>
          <w:p w14:paraId="3774FEA4" w14:textId="77777777" w:rsidR="00942FE3" w:rsidRPr="006A6D30" w:rsidRDefault="00942FE3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1E59BB23" w14:textId="18554B58" w:rsidR="00942FE3" w:rsidRPr="006A6D30" w:rsidRDefault="00AA32E8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942FE3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202</w:t>
            </w:r>
            <w:r w:rsidR="00942FE3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260" w:type="dxa"/>
            <w:vAlign w:val="bottom"/>
          </w:tcPr>
          <w:p w14:paraId="736CF438" w14:textId="77777777" w:rsidR="00942FE3" w:rsidRPr="006A6D30" w:rsidRDefault="00942FE3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35E205A0" w14:textId="38C4B4B8" w:rsidR="00942FE3" w:rsidRPr="006A6D30" w:rsidRDefault="00AA32E8" w:rsidP="009F2DD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5566B9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690</w:t>
            </w:r>
            <w:r w:rsidR="005566B9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521</w:t>
            </w:r>
          </w:p>
        </w:tc>
        <w:tc>
          <w:tcPr>
            <w:tcW w:w="260" w:type="dxa"/>
            <w:vAlign w:val="bottom"/>
          </w:tcPr>
          <w:p w14:paraId="3AFE9993" w14:textId="77777777" w:rsidR="00942FE3" w:rsidRPr="006A6D30" w:rsidRDefault="00942FE3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54567D0F" w14:textId="0F114850" w:rsidR="00942FE3" w:rsidRPr="006A6D30" w:rsidRDefault="00AA32E8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942FE3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797</w:t>
            </w:r>
            <w:r w:rsidR="00942FE3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018</w:t>
            </w:r>
          </w:p>
        </w:tc>
        <w:tc>
          <w:tcPr>
            <w:tcW w:w="240" w:type="dxa"/>
            <w:vAlign w:val="bottom"/>
          </w:tcPr>
          <w:p w14:paraId="15088E6E" w14:textId="77777777" w:rsidR="00942FE3" w:rsidRPr="006A6D30" w:rsidRDefault="00942FE3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44CCD9C" w14:textId="22A69FA2" w:rsidR="00942FE3" w:rsidRPr="006A6D30" w:rsidRDefault="00AA32E8" w:rsidP="000E69EE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110</w:t>
            </w:r>
            <w:r w:rsidR="000E69EE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40" w:type="dxa"/>
            <w:vAlign w:val="bottom"/>
          </w:tcPr>
          <w:p w14:paraId="11787D44" w14:textId="77777777" w:rsidR="00942FE3" w:rsidRPr="006A6D30" w:rsidRDefault="00942FE3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566A57E4" w14:textId="53F495BE" w:rsidR="00942FE3" w:rsidRPr="006A6D30" w:rsidRDefault="00AA32E8" w:rsidP="002F417D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184</w:t>
            </w:r>
            <w:r w:rsidR="002F417D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989</w:t>
            </w:r>
          </w:p>
        </w:tc>
      </w:tr>
      <w:tr w:rsidR="000E69EE" w:rsidRPr="006A6D30" w14:paraId="496AD4DD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3EED425B" w14:textId="77777777" w:rsidR="000E69EE" w:rsidRPr="006A6D30" w:rsidRDefault="000E69E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สมาร์ท อินฟราเนท จำกัด</w:t>
            </w:r>
          </w:p>
        </w:tc>
        <w:tc>
          <w:tcPr>
            <w:tcW w:w="992" w:type="dxa"/>
            <w:vAlign w:val="bottom"/>
          </w:tcPr>
          <w:p w14:paraId="2F177A7F" w14:textId="1F3999E5" w:rsidR="000E69EE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990" w:type="dxa"/>
            <w:vAlign w:val="bottom"/>
          </w:tcPr>
          <w:p w14:paraId="32C32105" w14:textId="283778D4" w:rsidR="000E69EE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240" w:type="dxa"/>
            <w:vAlign w:val="bottom"/>
          </w:tcPr>
          <w:p w14:paraId="02D69037" w14:textId="77777777" w:rsidR="000E69EE" w:rsidRPr="006A6D30" w:rsidRDefault="000E69E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7C6747D2" w14:textId="0E3D665C" w:rsidR="000E69EE" w:rsidRPr="006A6D30" w:rsidRDefault="00AA32E8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550</w:t>
            </w:r>
            <w:r w:rsidR="005566B9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090" w:type="dxa"/>
            <w:vAlign w:val="bottom"/>
          </w:tcPr>
          <w:p w14:paraId="213B4C30" w14:textId="3A60D794" w:rsidR="000E69EE" w:rsidRPr="006A6D30" w:rsidRDefault="00AA32E8" w:rsidP="009F2D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0E69EE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0" w:type="dxa"/>
            <w:vAlign w:val="bottom"/>
          </w:tcPr>
          <w:p w14:paraId="7AE69271" w14:textId="77777777" w:rsidR="000E69EE" w:rsidRPr="006A6D30" w:rsidRDefault="000E69E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7A8D046A" w14:textId="3746F15B" w:rsidR="000E69EE" w:rsidRPr="006A6D30" w:rsidRDefault="00AA32E8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280</w:t>
            </w:r>
            <w:r w:rsidR="005566B9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80" w:type="dxa"/>
            <w:vAlign w:val="bottom"/>
          </w:tcPr>
          <w:p w14:paraId="0EEF5105" w14:textId="77777777" w:rsidR="000E69EE" w:rsidRPr="006A6D30" w:rsidRDefault="000E69EE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0E03DFB2" w14:textId="3FF30840" w:rsidR="000E69EE" w:rsidRPr="006A6D30" w:rsidRDefault="00AA32E8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510</w:t>
            </w:r>
          </w:p>
        </w:tc>
        <w:tc>
          <w:tcPr>
            <w:tcW w:w="260" w:type="dxa"/>
            <w:vAlign w:val="bottom"/>
          </w:tcPr>
          <w:p w14:paraId="45A96FF4" w14:textId="77777777" w:rsidR="000E69EE" w:rsidRPr="006A6D30" w:rsidRDefault="000E69E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1038B7A3" w14:textId="7547BB7D" w:rsidR="000E69EE" w:rsidRPr="006A6D30" w:rsidRDefault="00AA32E8" w:rsidP="00BA5720">
            <w:pPr>
              <w:pStyle w:val="acctfourfigures"/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277</w:t>
            </w:r>
            <w:r w:rsidR="005566B9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260" w:type="dxa"/>
            <w:vAlign w:val="bottom"/>
          </w:tcPr>
          <w:p w14:paraId="6AE9B371" w14:textId="77777777" w:rsidR="000E69EE" w:rsidRPr="006A6D30" w:rsidRDefault="000E69EE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2295DDFA" w14:textId="0781015A" w:rsidR="000E69EE" w:rsidRPr="006A6D30" w:rsidRDefault="00AA32E8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413</w:t>
            </w:r>
          </w:p>
        </w:tc>
        <w:tc>
          <w:tcPr>
            <w:tcW w:w="240" w:type="dxa"/>
            <w:vAlign w:val="bottom"/>
          </w:tcPr>
          <w:p w14:paraId="6A719742" w14:textId="77777777" w:rsidR="000E69EE" w:rsidRPr="006A6D30" w:rsidRDefault="000E69E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22C4BE35" w14:textId="77777777" w:rsidR="000E69EE" w:rsidRPr="006A6D30" w:rsidRDefault="000E69EE" w:rsidP="00137CC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70C1BB10" w14:textId="77777777" w:rsidR="000E69EE" w:rsidRPr="006A6D30" w:rsidRDefault="000E69EE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53323D69" w14:textId="77777777" w:rsidR="000E69EE" w:rsidRPr="006A6D30" w:rsidRDefault="000E69EE" w:rsidP="003A5A0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0E69EE" w:rsidRPr="006A6D30" w14:paraId="1217E167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2274F575" w14:textId="77777777" w:rsidR="000E69EE" w:rsidRPr="006A6D30" w:rsidRDefault="000E69E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ติงส์ ออน เน็ต จำกัด</w:t>
            </w:r>
          </w:p>
        </w:tc>
        <w:tc>
          <w:tcPr>
            <w:tcW w:w="992" w:type="dxa"/>
            <w:vAlign w:val="bottom"/>
          </w:tcPr>
          <w:p w14:paraId="7BF954CE" w14:textId="620FB504" w:rsidR="000E69EE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990" w:type="dxa"/>
            <w:vAlign w:val="bottom"/>
          </w:tcPr>
          <w:p w14:paraId="273751BB" w14:textId="13CBA757" w:rsidR="000E69EE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240" w:type="dxa"/>
            <w:vAlign w:val="bottom"/>
          </w:tcPr>
          <w:p w14:paraId="1047462F" w14:textId="77777777" w:rsidR="000E69EE" w:rsidRPr="006A6D30" w:rsidRDefault="000E69E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195C24FC" w14:textId="4B736068" w:rsidR="000E69EE" w:rsidRPr="006A6D30" w:rsidRDefault="00AA32E8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133</w:t>
            </w:r>
            <w:r w:rsidR="000E69EE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090" w:type="dxa"/>
            <w:vAlign w:val="bottom"/>
          </w:tcPr>
          <w:p w14:paraId="7F039BF4" w14:textId="6705AFD7" w:rsidR="000E69EE" w:rsidRPr="006A6D30" w:rsidRDefault="00AA32E8" w:rsidP="009F2DD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133</w:t>
            </w:r>
            <w:r w:rsidR="000E69EE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0" w:type="dxa"/>
            <w:vAlign w:val="bottom"/>
          </w:tcPr>
          <w:p w14:paraId="4882D9A0" w14:textId="77777777" w:rsidR="000E69EE" w:rsidRPr="006A6D30" w:rsidRDefault="000E69E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5EE39DE0" w14:textId="0F172613" w:rsidR="000E69EE" w:rsidRPr="006A6D30" w:rsidRDefault="00AA32E8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180</w:t>
            </w:r>
            <w:r w:rsidR="000E69EE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018</w:t>
            </w:r>
          </w:p>
        </w:tc>
        <w:tc>
          <w:tcPr>
            <w:tcW w:w="280" w:type="dxa"/>
            <w:vAlign w:val="bottom"/>
          </w:tcPr>
          <w:p w14:paraId="5D2C708B" w14:textId="77777777" w:rsidR="000E69EE" w:rsidRPr="006A6D30" w:rsidRDefault="000E69EE" w:rsidP="009F2DD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0CE659FE" w14:textId="13608E01" w:rsidR="000E69EE" w:rsidRPr="006A6D30" w:rsidRDefault="00AA32E8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180</w:t>
            </w:r>
            <w:r w:rsidR="000E69EE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018</w:t>
            </w:r>
          </w:p>
        </w:tc>
        <w:tc>
          <w:tcPr>
            <w:tcW w:w="260" w:type="dxa"/>
            <w:vAlign w:val="bottom"/>
          </w:tcPr>
          <w:p w14:paraId="7C172269" w14:textId="77777777" w:rsidR="000E69EE" w:rsidRPr="006A6D30" w:rsidRDefault="000E69E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0" w:type="dxa"/>
            <w:vAlign w:val="bottom"/>
          </w:tcPr>
          <w:p w14:paraId="1E901EBE" w14:textId="455DC053" w:rsidR="000E69EE" w:rsidRPr="006A6D30" w:rsidRDefault="00AA32E8" w:rsidP="009F2DD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169</w:t>
            </w:r>
            <w:r w:rsidR="005566B9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762</w:t>
            </w:r>
          </w:p>
        </w:tc>
        <w:tc>
          <w:tcPr>
            <w:tcW w:w="260" w:type="dxa"/>
            <w:vAlign w:val="bottom"/>
          </w:tcPr>
          <w:p w14:paraId="19F81799" w14:textId="77777777" w:rsidR="000E69EE" w:rsidRPr="006A6D30" w:rsidRDefault="000E69EE" w:rsidP="009F2D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5DAE0160" w14:textId="53EC71C6" w:rsidR="000E69EE" w:rsidRPr="006A6D30" w:rsidRDefault="00AA32E8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177</w:t>
            </w:r>
            <w:r w:rsidR="000E69EE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753</w:t>
            </w:r>
          </w:p>
        </w:tc>
        <w:tc>
          <w:tcPr>
            <w:tcW w:w="240" w:type="dxa"/>
            <w:vAlign w:val="bottom"/>
          </w:tcPr>
          <w:p w14:paraId="7777B3F0" w14:textId="77777777" w:rsidR="000E69EE" w:rsidRPr="006A6D30" w:rsidRDefault="000E69E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463EE5E3" w14:textId="77777777" w:rsidR="000E69EE" w:rsidRPr="006A6D30" w:rsidRDefault="000E69EE" w:rsidP="00137CC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76061E49" w14:textId="77777777" w:rsidR="000E69EE" w:rsidRPr="006A6D30" w:rsidRDefault="000E69E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63C4DB24" w14:textId="77777777" w:rsidR="000E69EE" w:rsidRPr="006A6D30" w:rsidRDefault="000E69EE" w:rsidP="003A5A0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0E69EE" w:rsidRPr="006A6D30" w14:paraId="13DAF0CF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392EE06B" w14:textId="77777777" w:rsidR="000E69EE" w:rsidRPr="006A6D30" w:rsidRDefault="000E69E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หินกองเพาเวอร์โฮลดิ้ง จำกัด</w:t>
            </w:r>
            <w:r w:rsidRPr="006A6D30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*</w:t>
            </w:r>
          </w:p>
        </w:tc>
        <w:tc>
          <w:tcPr>
            <w:tcW w:w="992" w:type="dxa"/>
            <w:vAlign w:val="bottom"/>
          </w:tcPr>
          <w:p w14:paraId="566444F5" w14:textId="5FAB85E8" w:rsidR="000E69EE" w:rsidRPr="006A6D30" w:rsidRDefault="00AA32E8" w:rsidP="00820875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990" w:type="dxa"/>
            <w:vAlign w:val="bottom"/>
          </w:tcPr>
          <w:p w14:paraId="5FB64DE8" w14:textId="77777777" w:rsidR="000E69EE" w:rsidRPr="006A6D30" w:rsidRDefault="000E69EE" w:rsidP="00820875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6FD7B47D" w14:textId="77777777" w:rsidR="000E69EE" w:rsidRPr="006A6D30" w:rsidRDefault="000E69EE" w:rsidP="0082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41341F3D" w14:textId="0A5A3FA6" w:rsidR="000E69EE" w:rsidRPr="006A6D30" w:rsidRDefault="00AA32E8" w:rsidP="0082087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305</w:t>
            </w:r>
            <w:r w:rsidR="000E69EE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090" w:type="dxa"/>
            <w:vAlign w:val="bottom"/>
          </w:tcPr>
          <w:p w14:paraId="079F3C82" w14:textId="77777777" w:rsidR="000E69EE" w:rsidRPr="006A6D30" w:rsidRDefault="000E69EE" w:rsidP="00820875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02E0F66F" w14:textId="77777777" w:rsidR="000E69EE" w:rsidRPr="006A6D30" w:rsidRDefault="000E69EE" w:rsidP="0082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0B5AC470" w14:textId="69F620C3" w:rsidR="000E69EE" w:rsidRPr="006A6D30" w:rsidRDefault="00AA32E8" w:rsidP="00CF5E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5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155</w:t>
            </w:r>
            <w:r w:rsidR="000E69EE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652</w:t>
            </w:r>
          </w:p>
        </w:tc>
        <w:tc>
          <w:tcPr>
            <w:tcW w:w="280" w:type="dxa"/>
            <w:vAlign w:val="bottom"/>
          </w:tcPr>
          <w:p w14:paraId="342EB470" w14:textId="77777777" w:rsidR="000E69EE" w:rsidRPr="006A6D30" w:rsidRDefault="000E69EE" w:rsidP="0082087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7ECCFC8C" w14:textId="77777777" w:rsidR="000E69EE" w:rsidRPr="006A6D30" w:rsidRDefault="000E69EE" w:rsidP="00820875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19018FF2" w14:textId="77777777" w:rsidR="000E69EE" w:rsidRPr="006A6D30" w:rsidRDefault="000E69EE" w:rsidP="0082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0" w:type="dxa"/>
            <w:vAlign w:val="bottom"/>
          </w:tcPr>
          <w:p w14:paraId="6BFBE332" w14:textId="22AAFA67" w:rsidR="000E69EE" w:rsidRPr="006A6D30" w:rsidRDefault="00AA32E8" w:rsidP="000E69EE">
            <w:pPr>
              <w:pStyle w:val="acctfourfigures"/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149</w:t>
            </w:r>
            <w:r w:rsidR="005566B9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618</w:t>
            </w:r>
          </w:p>
        </w:tc>
        <w:tc>
          <w:tcPr>
            <w:tcW w:w="260" w:type="dxa"/>
            <w:vAlign w:val="bottom"/>
          </w:tcPr>
          <w:p w14:paraId="3947DC6A" w14:textId="77777777" w:rsidR="000E69EE" w:rsidRPr="006A6D30" w:rsidRDefault="000E69EE" w:rsidP="0082087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14DFB40A" w14:textId="77777777" w:rsidR="000E69EE" w:rsidRPr="006A6D30" w:rsidRDefault="000E69EE" w:rsidP="0082087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650A9BD4" w14:textId="77777777" w:rsidR="000E69EE" w:rsidRPr="006A6D30" w:rsidRDefault="000E69EE" w:rsidP="0082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6308F6B2" w14:textId="77777777" w:rsidR="000E69EE" w:rsidRPr="006A6D30" w:rsidRDefault="000E69EE" w:rsidP="00137CC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69ECECF8" w14:textId="77777777" w:rsidR="000E69EE" w:rsidRPr="006A6D30" w:rsidRDefault="000E69EE" w:rsidP="0082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414BCBEC" w14:textId="77777777" w:rsidR="000E69EE" w:rsidRPr="006A6D30" w:rsidRDefault="000E69EE" w:rsidP="003A5A0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0E69EE" w:rsidRPr="006A6D30" w14:paraId="52CEA4E9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5154E108" w14:textId="77777777" w:rsidR="000E69EE" w:rsidRPr="006A6D30" w:rsidRDefault="000E69EE" w:rsidP="0019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อาร์ อี เอ็น โคราช เอนเนอร์ยี่</w:t>
            </w:r>
            <w:r w:rsidRPr="006A6D30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6A6D3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992" w:type="dxa"/>
            <w:vAlign w:val="bottom"/>
          </w:tcPr>
          <w:p w14:paraId="4049D3B6" w14:textId="4AA2D66B" w:rsidR="000E69EE" w:rsidRPr="006A6D30" w:rsidRDefault="00AA32E8" w:rsidP="0019088A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990" w:type="dxa"/>
            <w:vAlign w:val="bottom"/>
          </w:tcPr>
          <w:p w14:paraId="6B4BC4DB" w14:textId="77777777" w:rsidR="000E69EE" w:rsidRPr="006A6D30" w:rsidRDefault="000E69EE" w:rsidP="0019088A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54CBFA4C" w14:textId="77777777" w:rsidR="000E69EE" w:rsidRPr="006A6D30" w:rsidRDefault="000E69EE" w:rsidP="0019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304E0F73" w14:textId="0D3B57EE" w:rsidR="000E69EE" w:rsidRPr="006A6D30" w:rsidRDefault="00AA32E8" w:rsidP="0065356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</w:t>
            </w:r>
            <w:r w:rsidR="000E69EE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090" w:type="dxa"/>
            <w:vAlign w:val="bottom"/>
          </w:tcPr>
          <w:p w14:paraId="3DB38073" w14:textId="77777777" w:rsidR="000E69EE" w:rsidRPr="006A6D30" w:rsidRDefault="000E69EE" w:rsidP="0019088A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2A53952B" w14:textId="77777777" w:rsidR="000E69EE" w:rsidRPr="006A6D30" w:rsidRDefault="000E69EE" w:rsidP="0019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638E60D8" w14:textId="496C39EB" w:rsidR="000E69EE" w:rsidRPr="006A6D30" w:rsidRDefault="00AA32E8" w:rsidP="0019088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</w:t>
            </w:r>
            <w:r w:rsidR="000E69EE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300</w:t>
            </w:r>
          </w:p>
        </w:tc>
        <w:tc>
          <w:tcPr>
            <w:tcW w:w="280" w:type="dxa"/>
            <w:vAlign w:val="bottom"/>
          </w:tcPr>
          <w:p w14:paraId="68263095" w14:textId="77777777" w:rsidR="000E69EE" w:rsidRPr="006A6D30" w:rsidRDefault="000E69EE" w:rsidP="0019088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1C22B679" w14:textId="77777777" w:rsidR="000E69EE" w:rsidRPr="006A6D30" w:rsidRDefault="000E69EE" w:rsidP="0019088A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7ABEFA79" w14:textId="77777777" w:rsidR="000E69EE" w:rsidRPr="006A6D30" w:rsidRDefault="000E69EE" w:rsidP="0019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0" w:type="dxa"/>
            <w:vAlign w:val="bottom"/>
          </w:tcPr>
          <w:p w14:paraId="0B9BEED8" w14:textId="08C178D0" w:rsidR="000E69EE" w:rsidRPr="006A6D30" w:rsidRDefault="00AA32E8" w:rsidP="0019088A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</w:t>
            </w:r>
            <w:r w:rsidR="005566B9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020</w:t>
            </w:r>
          </w:p>
        </w:tc>
        <w:tc>
          <w:tcPr>
            <w:tcW w:w="260" w:type="dxa"/>
            <w:vAlign w:val="bottom"/>
          </w:tcPr>
          <w:p w14:paraId="782683BF" w14:textId="77777777" w:rsidR="000E69EE" w:rsidRPr="006A6D30" w:rsidRDefault="000E69EE" w:rsidP="0019088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789927D3" w14:textId="77777777" w:rsidR="000E69EE" w:rsidRPr="006A6D30" w:rsidRDefault="000E69EE" w:rsidP="0019088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2699CA28" w14:textId="77777777" w:rsidR="000E69EE" w:rsidRPr="006A6D30" w:rsidRDefault="000E69EE" w:rsidP="0019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74ED27C9" w14:textId="77777777" w:rsidR="000E69EE" w:rsidRPr="006A6D30" w:rsidRDefault="000E69EE" w:rsidP="00137CC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491C4042" w14:textId="77777777" w:rsidR="000E69EE" w:rsidRPr="006A6D30" w:rsidRDefault="000E69EE" w:rsidP="0019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5BD9EFBA" w14:textId="77777777" w:rsidR="000E69EE" w:rsidRPr="006A6D30" w:rsidRDefault="000E69EE" w:rsidP="0019088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0E69EE" w:rsidRPr="006A6D30" w14:paraId="273815FB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5C995F87" w14:textId="77777777" w:rsidR="000E69EE" w:rsidRPr="006A6D30" w:rsidRDefault="000E69E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A6D3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992" w:type="dxa"/>
            <w:vAlign w:val="bottom"/>
          </w:tcPr>
          <w:p w14:paraId="02F29291" w14:textId="17F508BC" w:rsidR="000E69EE" w:rsidRPr="006A6D30" w:rsidRDefault="00AA32E8" w:rsidP="005F4CFF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990" w:type="dxa"/>
            <w:vAlign w:val="bottom"/>
          </w:tcPr>
          <w:p w14:paraId="2EED73F5" w14:textId="390121BF" w:rsidR="000E69EE" w:rsidRPr="006A6D30" w:rsidRDefault="00AA32E8" w:rsidP="005F4CFF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40" w:type="dxa"/>
            <w:vAlign w:val="bottom"/>
          </w:tcPr>
          <w:p w14:paraId="66864915" w14:textId="77777777" w:rsidR="000E69EE" w:rsidRPr="006A6D30" w:rsidRDefault="000E69EE" w:rsidP="005F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48AE9B9F" w14:textId="6FA71713" w:rsidR="000E69EE" w:rsidRPr="006A6D30" w:rsidRDefault="00AA32E8" w:rsidP="005F4CF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</w:t>
            </w:r>
            <w:r w:rsidR="000E69EE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094</w:t>
            </w:r>
            <w:r w:rsidR="000E69EE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1090" w:type="dxa"/>
            <w:vAlign w:val="bottom"/>
          </w:tcPr>
          <w:p w14:paraId="6D94F94D" w14:textId="0B5C338B" w:rsidR="000E69EE" w:rsidRPr="006A6D30" w:rsidRDefault="00AA32E8" w:rsidP="005F4CF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</w:t>
            </w:r>
            <w:r w:rsidR="000E69EE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094</w:t>
            </w:r>
            <w:r w:rsidR="000E69EE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260" w:type="dxa"/>
            <w:vAlign w:val="bottom"/>
          </w:tcPr>
          <w:p w14:paraId="072CF750" w14:textId="77777777" w:rsidR="000E69EE" w:rsidRPr="006A6D30" w:rsidRDefault="000E69EE" w:rsidP="005F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631860BF" w14:textId="46D8900C" w:rsidR="000E69EE" w:rsidRPr="006A6D30" w:rsidRDefault="00AA32E8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0E69EE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523</w:t>
            </w:r>
            <w:r w:rsidR="000E69EE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280" w:type="dxa"/>
            <w:vAlign w:val="bottom"/>
          </w:tcPr>
          <w:p w14:paraId="3944716E" w14:textId="77777777" w:rsidR="000E69EE" w:rsidRPr="006A6D30" w:rsidRDefault="000E69EE" w:rsidP="005F4CF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11C04DF9" w14:textId="0E8652A7" w:rsidR="000E69EE" w:rsidRPr="006A6D30" w:rsidRDefault="00AA32E8" w:rsidP="003A5A0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0E69EE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523</w:t>
            </w:r>
            <w:r w:rsidR="000E69EE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260" w:type="dxa"/>
            <w:vAlign w:val="bottom"/>
          </w:tcPr>
          <w:p w14:paraId="197C081A" w14:textId="77777777" w:rsidR="000E69EE" w:rsidRPr="006A6D30" w:rsidRDefault="000E69EE" w:rsidP="005F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0" w:type="dxa"/>
            <w:vAlign w:val="bottom"/>
          </w:tcPr>
          <w:p w14:paraId="464F7B3A" w14:textId="7D46B7AA" w:rsidR="000E69EE" w:rsidRPr="006A6D30" w:rsidRDefault="00AA32E8" w:rsidP="005F4CFF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5566B9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947</w:t>
            </w:r>
            <w:r w:rsidR="005566B9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756</w:t>
            </w:r>
          </w:p>
        </w:tc>
        <w:tc>
          <w:tcPr>
            <w:tcW w:w="260" w:type="dxa"/>
            <w:vAlign w:val="bottom"/>
          </w:tcPr>
          <w:p w14:paraId="7237393B" w14:textId="77777777" w:rsidR="000E69EE" w:rsidRPr="006A6D30" w:rsidRDefault="000E69EE" w:rsidP="005F4CF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4B9B927B" w14:textId="48EA914E" w:rsidR="000E69EE" w:rsidRPr="006A6D30" w:rsidRDefault="00AA32E8" w:rsidP="005F4CF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0E69EE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922</w:t>
            </w:r>
            <w:r w:rsidR="000E69EE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041</w:t>
            </w:r>
          </w:p>
        </w:tc>
        <w:tc>
          <w:tcPr>
            <w:tcW w:w="240" w:type="dxa"/>
            <w:vAlign w:val="bottom"/>
          </w:tcPr>
          <w:p w14:paraId="2A4F50E0" w14:textId="77777777" w:rsidR="000E69EE" w:rsidRPr="006A6D30" w:rsidRDefault="000E69EE" w:rsidP="005F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3FDE7332" w14:textId="77777777" w:rsidR="000E69EE" w:rsidRPr="006A6D30" w:rsidRDefault="000E69EE" w:rsidP="00137CC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53F62C7D" w14:textId="77777777" w:rsidR="000E69EE" w:rsidRPr="006A6D30" w:rsidRDefault="000E69EE" w:rsidP="005F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2615A3C2" w14:textId="77777777" w:rsidR="000E69EE" w:rsidRPr="006A6D30" w:rsidRDefault="000E69EE" w:rsidP="003A5A0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0E69EE" w:rsidRPr="006A6D30" w14:paraId="7D1AA39E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2DB0031E" w14:textId="77777777" w:rsidR="000E69EE" w:rsidRPr="006A6D30" w:rsidRDefault="000E69E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NEXIF RATCH ENERGY SINGAPORE </w:t>
            </w:r>
          </w:p>
        </w:tc>
        <w:tc>
          <w:tcPr>
            <w:tcW w:w="992" w:type="dxa"/>
            <w:vAlign w:val="bottom"/>
          </w:tcPr>
          <w:p w14:paraId="547473EF" w14:textId="77777777" w:rsidR="000E69EE" w:rsidRPr="006A6D30" w:rsidRDefault="000E69EE" w:rsidP="005F4CFF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2907018" w14:textId="77777777" w:rsidR="000E69EE" w:rsidRPr="006A6D30" w:rsidRDefault="000E69EE" w:rsidP="005F4CFF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4A28FB25" w14:textId="77777777" w:rsidR="000E69EE" w:rsidRPr="006A6D30" w:rsidRDefault="000E69EE" w:rsidP="005F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21379DA6" w14:textId="77777777" w:rsidR="000E69EE" w:rsidRPr="006A6D30" w:rsidRDefault="000E69EE" w:rsidP="005F4CF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6DA7AFA9" w14:textId="77777777" w:rsidR="000E69EE" w:rsidRPr="006A6D30" w:rsidRDefault="000E69EE" w:rsidP="005F4CF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vAlign w:val="bottom"/>
          </w:tcPr>
          <w:p w14:paraId="550AD5BD" w14:textId="77777777" w:rsidR="000E69EE" w:rsidRPr="006A6D30" w:rsidRDefault="000E69EE" w:rsidP="005F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1BB68A81" w14:textId="77777777" w:rsidR="000E69EE" w:rsidRPr="006A6D30" w:rsidRDefault="000E69EE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0" w:type="dxa"/>
            <w:vAlign w:val="bottom"/>
          </w:tcPr>
          <w:p w14:paraId="44EC3E58" w14:textId="77777777" w:rsidR="000E69EE" w:rsidRPr="006A6D30" w:rsidRDefault="000E69EE" w:rsidP="005F4CF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36209AC0" w14:textId="77777777" w:rsidR="000E69EE" w:rsidRPr="006A6D30" w:rsidRDefault="000E69EE" w:rsidP="003A5A0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vAlign w:val="bottom"/>
          </w:tcPr>
          <w:p w14:paraId="1BDD76FE" w14:textId="77777777" w:rsidR="000E69EE" w:rsidRPr="006A6D30" w:rsidRDefault="000E69EE" w:rsidP="005F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0" w:type="dxa"/>
            <w:vAlign w:val="bottom"/>
          </w:tcPr>
          <w:p w14:paraId="1A2AAD71" w14:textId="4A92961E" w:rsidR="000E69EE" w:rsidRPr="006A6D30" w:rsidRDefault="000E69EE" w:rsidP="005F4CFF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vAlign w:val="bottom"/>
          </w:tcPr>
          <w:p w14:paraId="724C803F" w14:textId="77777777" w:rsidR="000E69EE" w:rsidRPr="006A6D30" w:rsidRDefault="000E69EE" w:rsidP="005F4CF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7BE0D390" w14:textId="77777777" w:rsidR="000E69EE" w:rsidRPr="006A6D30" w:rsidRDefault="000E69EE" w:rsidP="005F4CF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7B21440E" w14:textId="77777777" w:rsidR="000E69EE" w:rsidRPr="006A6D30" w:rsidRDefault="000E69EE" w:rsidP="005F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463CB9F5" w14:textId="77777777" w:rsidR="000E69EE" w:rsidRPr="006A6D30" w:rsidRDefault="000E69EE" w:rsidP="005F4CF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22B6C2FF" w14:textId="77777777" w:rsidR="000E69EE" w:rsidRPr="006A6D30" w:rsidRDefault="000E69EE" w:rsidP="005F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5863860E" w14:textId="77777777" w:rsidR="000E69EE" w:rsidRPr="006A6D30" w:rsidRDefault="000E69EE" w:rsidP="003A5A0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0E69EE" w:rsidRPr="006A6D30" w14:paraId="19DF15DF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0203F11E" w14:textId="77777777" w:rsidR="000E69EE" w:rsidRPr="006A6D30" w:rsidRDefault="000E69EE" w:rsidP="0019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  PTE. LTD.</w:t>
            </w:r>
          </w:p>
        </w:tc>
        <w:tc>
          <w:tcPr>
            <w:tcW w:w="992" w:type="dxa"/>
            <w:vAlign w:val="bottom"/>
          </w:tcPr>
          <w:p w14:paraId="6C45C42B" w14:textId="31C70123" w:rsidR="000E69EE" w:rsidRPr="006A6D30" w:rsidRDefault="00AA32E8" w:rsidP="0019088A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990" w:type="dxa"/>
            <w:vAlign w:val="bottom"/>
          </w:tcPr>
          <w:p w14:paraId="4B838F46" w14:textId="77777777" w:rsidR="000E69EE" w:rsidRPr="006A6D30" w:rsidRDefault="000E69EE" w:rsidP="0019088A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111C3F55" w14:textId="77777777" w:rsidR="000E69EE" w:rsidRPr="006A6D30" w:rsidRDefault="000E69EE" w:rsidP="0019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03B65DA0" w14:textId="5F7660B2" w:rsidR="000E69EE" w:rsidRPr="006A6D30" w:rsidRDefault="00AA32E8" w:rsidP="0019088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0E69EE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136</w:t>
            </w:r>
            <w:r w:rsidR="000E69EE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876</w:t>
            </w:r>
          </w:p>
        </w:tc>
        <w:tc>
          <w:tcPr>
            <w:tcW w:w="1090" w:type="dxa"/>
            <w:vAlign w:val="bottom"/>
          </w:tcPr>
          <w:p w14:paraId="06326A04" w14:textId="77777777" w:rsidR="000E69EE" w:rsidRPr="006A6D30" w:rsidRDefault="000E69EE" w:rsidP="0019088A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5719D958" w14:textId="77777777" w:rsidR="000E69EE" w:rsidRPr="006A6D30" w:rsidRDefault="000E69EE" w:rsidP="0019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15B3E029" w14:textId="5C8FE4CE" w:rsidR="000E69EE" w:rsidRPr="006A6D30" w:rsidRDefault="00AA32E8" w:rsidP="0019088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983</w:t>
            </w:r>
            <w:r w:rsidR="000E69EE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812</w:t>
            </w:r>
          </w:p>
        </w:tc>
        <w:tc>
          <w:tcPr>
            <w:tcW w:w="280" w:type="dxa"/>
            <w:vAlign w:val="bottom"/>
          </w:tcPr>
          <w:p w14:paraId="30AB3A8B" w14:textId="77777777" w:rsidR="000E69EE" w:rsidRPr="006A6D30" w:rsidRDefault="000E69EE" w:rsidP="0019088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33F1C26F" w14:textId="77777777" w:rsidR="000E69EE" w:rsidRPr="006A6D30" w:rsidRDefault="000E69EE" w:rsidP="0019088A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5CBCF14B" w14:textId="77777777" w:rsidR="000E69EE" w:rsidRPr="006A6D30" w:rsidRDefault="000E69EE" w:rsidP="0019088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5781A356" w14:textId="22673C49" w:rsidR="000E69EE" w:rsidRPr="006A6D30" w:rsidRDefault="00AA32E8" w:rsidP="0019088A">
            <w:pPr>
              <w:pStyle w:val="acctfourfigures"/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959</w:t>
            </w:r>
            <w:r w:rsidR="005566B9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219</w:t>
            </w:r>
          </w:p>
        </w:tc>
        <w:tc>
          <w:tcPr>
            <w:tcW w:w="260" w:type="dxa"/>
            <w:vAlign w:val="bottom"/>
          </w:tcPr>
          <w:p w14:paraId="2363F2F6" w14:textId="77777777" w:rsidR="000E69EE" w:rsidRPr="006A6D30" w:rsidRDefault="000E69EE" w:rsidP="0019088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4C6C7D3D" w14:textId="77777777" w:rsidR="000E69EE" w:rsidRPr="006A6D30" w:rsidRDefault="000E69EE" w:rsidP="0019088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790D7E00" w14:textId="77777777" w:rsidR="000E69EE" w:rsidRPr="006A6D30" w:rsidRDefault="000E69EE" w:rsidP="0019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15A7B4F9" w14:textId="77777777" w:rsidR="000E69EE" w:rsidRPr="006A6D30" w:rsidRDefault="000E69EE" w:rsidP="00137CC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5DD66861" w14:textId="77777777" w:rsidR="000E69EE" w:rsidRPr="006A6D30" w:rsidRDefault="000E69EE" w:rsidP="0019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56F4CB9" w14:textId="77777777" w:rsidR="000E69EE" w:rsidRPr="006A6D30" w:rsidRDefault="000E69EE" w:rsidP="0019088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7C7CFD" w:rsidRPr="006A6D30" w14:paraId="60A15740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1E56DC7D" w14:textId="77777777" w:rsidR="007C7CFD" w:rsidRPr="006A6D30" w:rsidRDefault="007C7CFD" w:rsidP="007C7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5555E09" w14:textId="77777777" w:rsidR="007C7CFD" w:rsidRPr="006A6D30" w:rsidRDefault="007C7CFD" w:rsidP="007C7CF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70542B5" w14:textId="77777777" w:rsidR="007C7CFD" w:rsidRPr="006A6D30" w:rsidRDefault="007C7CFD" w:rsidP="007C7CF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5FDCDF83" w14:textId="77777777" w:rsidR="007C7CFD" w:rsidRPr="006A6D30" w:rsidRDefault="007C7CFD" w:rsidP="007C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3777828D" w14:textId="77777777" w:rsidR="007C7CFD" w:rsidRPr="006A6D30" w:rsidRDefault="007C7CFD" w:rsidP="007C7CF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7ED82C84" w14:textId="77777777" w:rsidR="007C7CFD" w:rsidRPr="006A6D30" w:rsidRDefault="007C7CFD" w:rsidP="007C7CF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4630C73A" w14:textId="77777777" w:rsidR="007C7CFD" w:rsidRPr="006A6D30" w:rsidRDefault="007C7CFD" w:rsidP="007C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7DEE6" w14:textId="2054C322" w:rsidR="007C7CFD" w:rsidRPr="006A6D30" w:rsidRDefault="00AA32E8" w:rsidP="007C7CF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6</w:t>
            </w:r>
            <w:r w:rsidR="005566B9" w:rsidRPr="006A6D3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346</w:t>
            </w:r>
            <w:r w:rsidR="005566B9" w:rsidRPr="006A6D3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257</w:t>
            </w:r>
          </w:p>
        </w:tc>
        <w:tc>
          <w:tcPr>
            <w:tcW w:w="280" w:type="dxa"/>
            <w:vAlign w:val="bottom"/>
          </w:tcPr>
          <w:p w14:paraId="3E0F0DCC" w14:textId="77777777" w:rsidR="007C7CFD" w:rsidRPr="006A6D30" w:rsidRDefault="007C7CFD" w:rsidP="007C7CF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128B1" w14:textId="7809C51E" w:rsidR="007C7CFD" w:rsidRPr="006A6D30" w:rsidRDefault="00AA32E8" w:rsidP="007C7CF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</w:t>
            </w:r>
            <w:r w:rsidR="007C7CFD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916</w:t>
            </w:r>
            <w:r w:rsidR="007C7CFD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503</w:t>
            </w:r>
          </w:p>
        </w:tc>
        <w:tc>
          <w:tcPr>
            <w:tcW w:w="260" w:type="dxa"/>
            <w:vAlign w:val="bottom"/>
          </w:tcPr>
          <w:p w14:paraId="75D3097B" w14:textId="77777777" w:rsidR="007C7CFD" w:rsidRPr="006A6D30" w:rsidRDefault="007C7CFD" w:rsidP="007C7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FA533" w14:textId="21939580" w:rsidR="007C7CFD" w:rsidRPr="006A6D30" w:rsidRDefault="00AA32E8" w:rsidP="007C7CFD">
            <w:pPr>
              <w:pStyle w:val="acctfourfigures"/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6</w:t>
            </w:r>
            <w:r w:rsidR="005566B9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280</w:t>
            </w:r>
            <w:r w:rsidR="005566B9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260" w:type="dxa"/>
            <w:vAlign w:val="bottom"/>
          </w:tcPr>
          <w:p w14:paraId="25117690" w14:textId="77777777" w:rsidR="007C7CFD" w:rsidRPr="006A6D30" w:rsidRDefault="007C7CFD" w:rsidP="007C7CF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E2E68" w14:textId="7A45C87B" w:rsidR="007C7CFD" w:rsidRPr="006A6D30" w:rsidRDefault="00AA32E8" w:rsidP="007C7CF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</w:t>
            </w:r>
            <w:r w:rsidR="007C7CFD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977</w:t>
            </w:r>
            <w:r w:rsidR="007C7CFD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544</w:t>
            </w:r>
          </w:p>
        </w:tc>
        <w:tc>
          <w:tcPr>
            <w:tcW w:w="240" w:type="dxa"/>
            <w:vAlign w:val="bottom"/>
          </w:tcPr>
          <w:p w14:paraId="1747192F" w14:textId="77777777" w:rsidR="007C7CFD" w:rsidRPr="006A6D30" w:rsidRDefault="007C7CFD" w:rsidP="007C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DEBE7" w14:textId="52A7A99C" w:rsidR="007C7CFD" w:rsidRPr="006A6D30" w:rsidRDefault="00AA32E8" w:rsidP="005566B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130</w:t>
            </w:r>
            <w:r w:rsidR="007C7CFD" w:rsidRPr="006A6D3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40" w:type="dxa"/>
            <w:vAlign w:val="bottom"/>
          </w:tcPr>
          <w:p w14:paraId="4E6FCFDD" w14:textId="77777777" w:rsidR="007C7CFD" w:rsidRPr="006A6D30" w:rsidRDefault="007C7CFD" w:rsidP="007C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62E0C" w14:textId="756D8476" w:rsidR="007C7CFD" w:rsidRPr="006A6D30" w:rsidRDefault="00AA32E8" w:rsidP="007C7CF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189</w:t>
            </w:r>
            <w:r w:rsidR="007C7CFD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989</w:t>
            </w:r>
          </w:p>
        </w:tc>
      </w:tr>
      <w:tr w:rsidR="0019088A" w:rsidRPr="006A6D30" w14:paraId="594BB176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289D2ABD" w14:textId="77777777" w:rsidR="0019088A" w:rsidRPr="006A6D30" w:rsidRDefault="0019088A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307D4B22" w14:textId="77777777" w:rsidR="0019088A" w:rsidRPr="006A6D30" w:rsidRDefault="0019088A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1B83337" w14:textId="77777777" w:rsidR="0019088A" w:rsidRPr="006A6D30" w:rsidRDefault="0019088A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229192FC" w14:textId="77777777" w:rsidR="0019088A" w:rsidRPr="006A6D30" w:rsidRDefault="0019088A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45C08465" w14:textId="77777777" w:rsidR="0019088A" w:rsidRPr="006A6D30" w:rsidRDefault="0019088A" w:rsidP="009F2D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05A3EF09" w14:textId="77777777" w:rsidR="0019088A" w:rsidRPr="006A6D30" w:rsidRDefault="0019088A" w:rsidP="009F2D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7D15E5A9" w14:textId="77777777" w:rsidR="0019088A" w:rsidRPr="006A6D30" w:rsidRDefault="0019088A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4C1889D7" w14:textId="77777777" w:rsidR="0019088A" w:rsidRPr="006A6D30" w:rsidRDefault="0019088A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646CEA46" w14:textId="77777777" w:rsidR="0019088A" w:rsidRPr="006A6D30" w:rsidRDefault="0019088A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41647238" w14:textId="77777777" w:rsidR="0019088A" w:rsidRPr="006A6D30" w:rsidRDefault="0019088A" w:rsidP="003A5A0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vAlign w:val="bottom"/>
          </w:tcPr>
          <w:p w14:paraId="457EB2AC" w14:textId="77777777" w:rsidR="0019088A" w:rsidRPr="006A6D30" w:rsidRDefault="0019088A" w:rsidP="009F2D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289952A4" w14:textId="77777777" w:rsidR="0019088A" w:rsidRPr="006A6D30" w:rsidRDefault="0019088A" w:rsidP="009F2DD9">
            <w:pPr>
              <w:pStyle w:val="acctfourfigures"/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1D043579" w14:textId="77777777" w:rsidR="0019088A" w:rsidRPr="006A6D30" w:rsidRDefault="0019088A" w:rsidP="009F2DD9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458418E8" w14:textId="77777777" w:rsidR="0019088A" w:rsidRPr="006A6D30" w:rsidRDefault="0019088A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77BC4DBA" w14:textId="77777777" w:rsidR="0019088A" w:rsidRPr="006A6D30" w:rsidRDefault="0019088A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DFEC36C" w14:textId="77777777" w:rsidR="0019088A" w:rsidRPr="006A6D30" w:rsidRDefault="0019088A" w:rsidP="009F2DD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19BBA9D" w14:textId="77777777" w:rsidR="0019088A" w:rsidRPr="006A6D30" w:rsidRDefault="0019088A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1020" w:type="dxa"/>
            <w:vAlign w:val="bottom"/>
          </w:tcPr>
          <w:p w14:paraId="4E52CB3D" w14:textId="77777777" w:rsidR="0019088A" w:rsidRPr="006A6D30" w:rsidRDefault="0019088A" w:rsidP="003A5A0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19088A" w:rsidRPr="006A6D30" w14:paraId="7670FFB1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47E3DA0D" w14:textId="77777777" w:rsidR="0019088A" w:rsidRPr="006A6D30" w:rsidRDefault="0019088A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B310AEE" w14:textId="77777777" w:rsidR="0019088A" w:rsidRPr="006A6D30" w:rsidRDefault="0019088A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37CF6A5" w14:textId="77777777" w:rsidR="0019088A" w:rsidRPr="006A6D30" w:rsidRDefault="0019088A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C0EFBE6" w14:textId="77777777" w:rsidR="0019088A" w:rsidRPr="006A6D30" w:rsidRDefault="0019088A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05E26606" w14:textId="77777777" w:rsidR="0019088A" w:rsidRPr="006A6D30" w:rsidRDefault="0019088A" w:rsidP="009F2D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5970A1E2" w14:textId="77777777" w:rsidR="0019088A" w:rsidRPr="006A6D30" w:rsidRDefault="0019088A" w:rsidP="009F2D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50FF53A9" w14:textId="77777777" w:rsidR="0019088A" w:rsidRPr="006A6D30" w:rsidRDefault="0019088A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6E395E32" w14:textId="77777777" w:rsidR="0019088A" w:rsidRPr="006A6D30" w:rsidRDefault="0019088A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29DFA245" w14:textId="77777777" w:rsidR="0019088A" w:rsidRPr="006A6D30" w:rsidRDefault="0019088A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0360FF85" w14:textId="77777777" w:rsidR="0019088A" w:rsidRPr="006A6D30" w:rsidRDefault="0019088A" w:rsidP="003A5A0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vAlign w:val="bottom"/>
          </w:tcPr>
          <w:p w14:paraId="3B374B9C" w14:textId="77777777" w:rsidR="0019088A" w:rsidRPr="006A6D30" w:rsidRDefault="0019088A" w:rsidP="009F2D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535C85A6" w14:textId="77777777" w:rsidR="0019088A" w:rsidRPr="006A6D30" w:rsidRDefault="0019088A" w:rsidP="009F2DD9">
            <w:pPr>
              <w:pStyle w:val="acctfourfigures"/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1F801350" w14:textId="77777777" w:rsidR="0019088A" w:rsidRPr="006A6D30" w:rsidRDefault="0019088A" w:rsidP="009F2DD9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0F71AE05" w14:textId="77777777" w:rsidR="0019088A" w:rsidRPr="006A6D30" w:rsidRDefault="0019088A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172DB402" w14:textId="77777777" w:rsidR="0019088A" w:rsidRPr="006A6D30" w:rsidRDefault="0019088A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4F5F816C" w14:textId="77777777" w:rsidR="0019088A" w:rsidRPr="006A6D30" w:rsidRDefault="0019088A" w:rsidP="009F2DD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DF4FE21" w14:textId="77777777" w:rsidR="0019088A" w:rsidRPr="006A6D30" w:rsidRDefault="0019088A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1020" w:type="dxa"/>
            <w:vAlign w:val="bottom"/>
          </w:tcPr>
          <w:p w14:paraId="5AC5EF0F" w14:textId="77777777" w:rsidR="0019088A" w:rsidRPr="006A6D30" w:rsidRDefault="0019088A" w:rsidP="003A5A0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9F2DD9" w:rsidRPr="006A6D30" w14:paraId="6E31AD6E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680E230F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2062" w:type="dxa"/>
            <w:gridSpan w:val="17"/>
            <w:vAlign w:val="bottom"/>
          </w:tcPr>
          <w:p w14:paraId="0163D6BC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F2DD9" w:rsidRPr="006A6D30" w14:paraId="23F0C35C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02D74B94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2" w:type="dxa"/>
            <w:gridSpan w:val="2"/>
            <w:vAlign w:val="bottom"/>
          </w:tcPr>
          <w:p w14:paraId="187B1A1A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240" w:type="dxa"/>
            <w:vAlign w:val="bottom"/>
          </w:tcPr>
          <w:p w14:paraId="45A506CD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0" w:type="dxa"/>
            <w:gridSpan w:val="2"/>
            <w:vAlign w:val="bottom"/>
          </w:tcPr>
          <w:p w14:paraId="6702CF85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71E0147A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0" w:type="dxa"/>
            <w:gridSpan w:val="3"/>
            <w:vAlign w:val="bottom"/>
          </w:tcPr>
          <w:p w14:paraId="3C7E937E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5EED1653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0" w:type="dxa"/>
            <w:gridSpan w:val="3"/>
            <w:vAlign w:val="bottom"/>
          </w:tcPr>
          <w:p w14:paraId="487E47EB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มูลค่าตาม</w:t>
            </w:r>
          </w:p>
        </w:tc>
        <w:tc>
          <w:tcPr>
            <w:tcW w:w="240" w:type="dxa"/>
            <w:vAlign w:val="bottom"/>
          </w:tcPr>
          <w:p w14:paraId="2F99CD13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0" w:type="dxa"/>
            <w:gridSpan w:val="3"/>
          </w:tcPr>
          <w:p w14:paraId="3A5D2F6A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</w:tc>
      </w:tr>
      <w:tr w:rsidR="009F2DD9" w:rsidRPr="006A6D30" w14:paraId="1B1E0374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66836FB2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2" w:type="dxa"/>
            <w:gridSpan w:val="2"/>
            <w:vAlign w:val="bottom"/>
          </w:tcPr>
          <w:p w14:paraId="5B60E03F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240" w:type="dxa"/>
            <w:vAlign w:val="bottom"/>
          </w:tcPr>
          <w:p w14:paraId="2E87AFE6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0" w:type="dxa"/>
            <w:gridSpan w:val="2"/>
            <w:vAlign w:val="bottom"/>
          </w:tcPr>
          <w:p w14:paraId="2673CA52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60" w:type="dxa"/>
            <w:vAlign w:val="bottom"/>
          </w:tcPr>
          <w:p w14:paraId="4325755E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0" w:type="dxa"/>
            <w:gridSpan w:val="3"/>
            <w:vAlign w:val="bottom"/>
          </w:tcPr>
          <w:p w14:paraId="0F147F3A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60" w:type="dxa"/>
            <w:vAlign w:val="bottom"/>
          </w:tcPr>
          <w:p w14:paraId="20619303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0" w:type="dxa"/>
            <w:gridSpan w:val="3"/>
            <w:vAlign w:val="bottom"/>
          </w:tcPr>
          <w:p w14:paraId="5A51A3BE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40" w:type="dxa"/>
            <w:vAlign w:val="bottom"/>
          </w:tcPr>
          <w:p w14:paraId="09039F12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vAlign w:val="bottom"/>
          </w:tcPr>
          <w:p w14:paraId="6AFA305B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งวด</w:t>
            </w:r>
            <w:r w:rsidR="00EE0DEA"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เก้า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9F2DD9" w:rsidRPr="006A6D30" w14:paraId="255EECFC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69773E4C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E9DDC8D" w14:textId="1B262396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</w:t>
            </w:r>
            <w:r w:rsidR="007E45C9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2922D920" w14:textId="45BD6C46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  <w:r w:rsidR="009F2DD9" w:rsidRPr="006A6D3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0" w:type="dxa"/>
            <w:vAlign w:val="bottom"/>
          </w:tcPr>
          <w:p w14:paraId="38F07A8A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vAlign w:val="bottom"/>
          </w:tcPr>
          <w:p w14:paraId="7C99D8C5" w14:textId="1872E9EC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</w:t>
            </w:r>
            <w:r w:rsidR="007E45C9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090" w:type="dxa"/>
            <w:vAlign w:val="bottom"/>
          </w:tcPr>
          <w:p w14:paraId="351DF933" w14:textId="7E321D12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  <w:r w:rsidR="009F2DD9" w:rsidRPr="006A6D3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60" w:type="dxa"/>
            <w:vAlign w:val="bottom"/>
          </w:tcPr>
          <w:p w14:paraId="59EDE847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16F4C1F7" w14:textId="792DBAAC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</w:t>
            </w:r>
            <w:r w:rsidR="007E45C9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280" w:type="dxa"/>
            <w:vAlign w:val="bottom"/>
          </w:tcPr>
          <w:p w14:paraId="46C1CFDC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14500E6E" w14:textId="634AF2C1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  <w:r w:rsidR="009F2DD9" w:rsidRPr="006A6D3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60" w:type="dxa"/>
            <w:vAlign w:val="bottom"/>
          </w:tcPr>
          <w:p w14:paraId="5E464DD4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4A249CE0" w14:textId="0770FA8C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</w:t>
            </w:r>
            <w:r w:rsidR="007E45C9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260" w:type="dxa"/>
            <w:vAlign w:val="bottom"/>
          </w:tcPr>
          <w:p w14:paraId="79A31590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007F2D80" w14:textId="3B032557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  <w:r w:rsidR="009F2DD9" w:rsidRPr="006A6D3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0" w:type="dxa"/>
            <w:vAlign w:val="bottom"/>
          </w:tcPr>
          <w:p w14:paraId="2A014877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vAlign w:val="bottom"/>
          </w:tcPr>
          <w:p w14:paraId="0E45C338" w14:textId="0BE12388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</w:t>
            </w:r>
            <w:r w:rsidR="007E45C9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</w:tr>
      <w:tr w:rsidR="009F2DD9" w:rsidRPr="006A6D30" w14:paraId="410E866A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45B65321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E9FF76F" w14:textId="629CADBA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90" w:type="dxa"/>
            <w:vAlign w:val="bottom"/>
          </w:tcPr>
          <w:p w14:paraId="59E448C5" w14:textId="33D4ECE2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40" w:type="dxa"/>
            <w:vAlign w:val="bottom"/>
          </w:tcPr>
          <w:p w14:paraId="25C899B1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vAlign w:val="bottom"/>
          </w:tcPr>
          <w:p w14:paraId="1BBCD2E6" w14:textId="5EDA22F8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090" w:type="dxa"/>
            <w:vAlign w:val="bottom"/>
          </w:tcPr>
          <w:p w14:paraId="35F392DA" w14:textId="4C126126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60" w:type="dxa"/>
            <w:vAlign w:val="bottom"/>
          </w:tcPr>
          <w:p w14:paraId="5C55921B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59D2F8A3" w14:textId="5ED9993B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80" w:type="dxa"/>
            <w:vAlign w:val="bottom"/>
          </w:tcPr>
          <w:p w14:paraId="0D997576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533BE717" w14:textId="707FB7ED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60" w:type="dxa"/>
            <w:vAlign w:val="bottom"/>
          </w:tcPr>
          <w:p w14:paraId="3C1D322D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471AB380" w14:textId="54EBD327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60" w:type="dxa"/>
            <w:vAlign w:val="bottom"/>
          </w:tcPr>
          <w:p w14:paraId="66651675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4F1B61FE" w14:textId="6D0829D3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40" w:type="dxa"/>
            <w:vAlign w:val="bottom"/>
          </w:tcPr>
          <w:p w14:paraId="688B1ECB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3C294390" w14:textId="52BDB7B8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40" w:type="dxa"/>
            <w:vAlign w:val="bottom"/>
          </w:tcPr>
          <w:p w14:paraId="1611C1C8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4243E0A9" w14:textId="091074B3" w:rsidR="009F2DD9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</w:tr>
      <w:tr w:rsidR="009F2DD9" w:rsidRPr="006A6D30" w14:paraId="45FB0890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6547743C" w14:textId="77777777" w:rsidR="009F2DD9" w:rsidRPr="006A6D30" w:rsidRDefault="009F2DD9" w:rsidP="009F2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82" w:type="dxa"/>
            <w:gridSpan w:val="2"/>
            <w:vAlign w:val="bottom"/>
          </w:tcPr>
          <w:p w14:paraId="014318F0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vAlign w:val="bottom"/>
          </w:tcPr>
          <w:p w14:paraId="06205B53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0" w:type="dxa"/>
            <w:gridSpan w:val="14"/>
            <w:vAlign w:val="bottom"/>
          </w:tcPr>
          <w:p w14:paraId="225C321B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F2DD9" w:rsidRPr="006A6D30" w14:paraId="4655308D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4A845331" w14:textId="77777777" w:rsidR="009F2DD9" w:rsidRPr="006A6D30" w:rsidRDefault="009F2DD9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การร่วมค้าทางอ้อม</w:t>
            </w:r>
          </w:p>
        </w:tc>
        <w:tc>
          <w:tcPr>
            <w:tcW w:w="992" w:type="dxa"/>
            <w:vAlign w:val="bottom"/>
          </w:tcPr>
          <w:p w14:paraId="51785CE9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19135E2" w14:textId="77777777" w:rsidR="009F2DD9" w:rsidRPr="006A6D30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ACCCD69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vAlign w:val="bottom"/>
          </w:tcPr>
          <w:p w14:paraId="6DF0F25C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4F8E9C9F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2D1B5A80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0D6BB912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78A78F79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4F380E0A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347F83DA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vAlign w:val="bottom"/>
          </w:tcPr>
          <w:p w14:paraId="1AF22374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5646EA23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7991281D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0BCD3D9" w14:textId="77777777" w:rsidR="009F2DD9" w:rsidRPr="006A6D30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77181AA6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7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2C344F1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4838CE75" w14:textId="77777777" w:rsidR="009F2DD9" w:rsidRPr="006A6D30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2A296E" w:rsidRPr="006A6D30" w14:paraId="5704AB24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4D346717" w14:textId="77777777" w:rsidR="002A296E" w:rsidRPr="006A6D30" w:rsidRDefault="002A296E" w:rsidP="00991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ราชบุรีเพาเวอร์ จำกัด</w:t>
            </w:r>
          </w:p>
        </w:tc>
        <w:tc>
          <w:tcPr>
            <w:tcW w:w="992" w:type="dxa"/>
            <w:vAlign w:val="bottom"/>
          </w:tcPr>
          <w:p w14:paraId="6E63BD56" w14:textId="1709C883" w:rsidR="002A296E" w:rsidRPr="006A6D30" w:rsidRDefault="00AA32E8" w:rsidP="00AE16D9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990" w:type="dxa"/>
            <w:vAlign w:val="bottom"/>
          </w:tcPr>
          <w:p w14:paraId="0363803C" w14:textId="49A2A845" w:rsidR="002A296E" w:rsidRPr="006A6D30" w:rsidRDefault="00AA32E8" w:rsidP="00AE16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240" w:type="dxa"/>
            <w:vAlign w:val="bottom"/>
          </w:tcPr>
          <w:p w14:paraId="1B3B382B" w14:textId="77777777" w:rsidR="002A296E" w:rsidRPr="006A6D30" w:rsidRDefault="002A296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vAlign w:val="bottom"/>
          </w:tcPr>
          <w:p w14:paraId="49E69034" w14:textId="36DFE6EB" w:rsidR="002A296E" w:rsidRPr="006A6D30" w:rsidRDefault="00AA32E8" w:rsidP="00AE16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7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325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090" w:type="dxa"/>
            <w:vAlign w:val="bottom"/>
          </w:tcPr>
          <w:p w14:paraId="2D36F8C7" w14:textId="1B2366DC" w:rsidR="002A296E" w:rsidRPr="006A6D30" w:rsidRDefault="00AA32E8" w:rsidP="00AE16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7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325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60" w:type="dxa"/>
            <w:vAlign w:val="bottom"/>
          </w:tcPr>
          <w:p w14:paraId="30F2B4A0" w14:textId="77777777" w:rsidR="002A296E" w:rsidRPr="006A6D30" w:rsidRDefault="002A296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6A0818CB" w14:textId="4B1EF6AC" w:rsidR="002A296E" w:rsidRPr="006A6D30" w:rsidRDefault="00AA32E8" w:rsidP="00A94CD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831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280" w:type="dxa"/>
            <w:vAlign w:val="bottom"/>
          </w:tcPr>
          <w:p w14:paraId="53AC0633" w14:textId="77777777" w:rsidR="002A296E" w:rsidRPr="006A6D30" w:rsidRDefault="002A296E" w:rsidP="00AE16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0976C64C" w14:textId="1774E94E" w:rsidR="002A296E" w:rsidRPr="006A6D30" w:rsidRDefault="00AA32E8" w:rsidP="00BC20E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831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260" w:type="dxa"/>
            <w:vAlign w:val="bottom"/>
          </w:tcPr>
          <w:p w14:paraId="2CA1F713" w14:textId="77777777" w:rsidR="002A296E" w:rsidRPr="006A6D30" w:rsidRDefault="002A296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5C9066D9" w14:textId="24343C74" w:rsidR="002A296E" w:rsidRPr="006A6D30" w:rsidRDefault="00AA32E8" w:rsidP="00AE16D9">
            <w:pPr>
              <w:pStyle w:val="acctfourfigures"/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  <w:r w:rsidR="00E04C52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126</w:t>
            </w:r>
            <w:r w:rsidR="00E04C52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535</w:t>
            </w:r>
          </w:p>
        </w:tc>
        <w:tc>
          <w:tcPr>
            <w:tcW w:w="260" w:type="dxa"/>
            <w:vAlign w:val="bottom"/>
          </w:tcPr>
          <w:p w14:paraId="2AC66F98" w14:textId="77777777" w:rsidR="002A296E" w:rsidRPr="006A6D30" w:rsidRDefault="002A296E" w:rsidP="00AE16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19B3EF1D" w14:textId="08868A92" w:rsidR="002A296E" w:rsidRPr="006A6D30" w:rsidRDefault="00AA32E8" w:rsidP="00AE16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458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792</w:t>
            </w:r>
          </w:p>
        </w:tc>
        <w:tc>
          <w:tcPr>
            <w:tcW w:w="240" w:type="dxa"/>
            <w:vAlign w:val="bottom"/>
          </w:tcPr>
          <w:p w14:paraId="26E8FDA9" w14:textId="77777777" w:rsidR="002A296E" w:rsidRPr="006A6D30" w:rsidRDefault="002A296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5357F2DE" w14:textId="23C64772" w:rsidR="002A296E" w:rsidRPr="006A6D30" w:rsidRDefault="00AA32E8" w:rsidP="00C63ABC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450</w:t>
            </w:r>
            <w:r w:rsidR="000D5607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40" w:type="dxa"/>
            <w:vAlign w:val="bottom"/>
          </w:tcPr>
          <w:p w14:paraId="700D0A82" w14:textId="77777777" w:rsidR="002A296E" w:rsidRPr="006A6D30" w:rsidRDefault="002A296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3F591197" w14:textId="11A5F4BA" w:rsidR="002A296E" w:rsidRPr="006A6D30" w:rsidRDefault="00AA32E8" w:rsidP="00AE16D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295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</w:tr>
      <w:tr w:rsidR="002A296E" w:rsidRPr="006A6D30" w14:paraId="4AD8A9D8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69266362" w14:textId="77777777" w:rsidR="002A296E" w:rsidRPr="006A6D30" w:rsidRDefault="002A296E" w:rsidP="00991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ผลิตไฟฟ้า</w:t>
            </w:r>
            <w:r w:rsidRPr="006A6D30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</w:t>
            </w:r>
            <w:r w:rsidRPr="006A6D3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นวนคร จำกัด</w:t>
            </w:r>
          </w:p>
        </w:tc>
        <w:tc>
          <w:tcPr>
            <w:tcW w:w="992" w:type="dxa"/>
            <w:vAlign w:val="bottom"/>
          </w:tcPr>
          <w:p w14:paraId="00BFA89B" w14:textId="479484DD" w:rsidR="002A296E" w:rsidRPr="006A6D30" w:rsidRDefault="00AA32E8" w:rsidP="00AE16D9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990" w:type="dxa"/>
            <w:vAlign w:val="bottom"/>
          </w:tcPr>
          <w:p w14:paraId="53B3FB67" w14:textId="20FDCC4F" w:rsidR="002A296E" w:rsidRPr="006A6D30" w:rsidRDefault="00AA32E8" w:rsidP="00AE16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3AC087FE" w14:textId="77777777" w:rsidR="002A296E" w:rsidRPr="006A6D30" w:rsidRDefault="002A296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vAlign w:val="bottom"/>
          </w:tcPr>
          <w:p w14:paraId="072DFDF5" w14:textId="0B1900F2" w:rsidR="002A296E" w:rsidRPr="006A6D30" w:rsidRDefault="00AA32E8" w:rsidP="00A94CD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="00B02AD9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  <w:r w:rsidR="00B02AD9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090" w:type="dxa"/>
            <w:vAlign w:val="bottom"/>
          </w:tcPr>
          <w:p w14:paraId="0A745BF3" w14:textId="108D82D2" w:rsidR="002A296E" w:rsidRPr="006A6D30" w:rsidRDefault="00AA32E8" w:rsidP="00AE16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550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60" w:type="dxa"/>
            <w:vAlign w:val="bottom"/>
          </w:tcPr>
          <w:p w14:paraId="2CF838BE" w14:textId="77777777" w:rsidR="002A296E" w:rsidRPr="006A6D30" w:rsidRDefault="002A296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49A5A518" w14:textId="7A0F69E8" w:rsidR="002A296E" w:rsidRPr="006A6D30" w:rsidRDefault="00AA32E8" w:rsidP="00A94CD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800</w:t>
            </w:r>
            <w:r w:rsidR="001F00C3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80" w:type="dxa"/>
            <w:vAlign w:val="bottom"/>
          </w:tcPr>
          <w:p w14:paraId="72BB5BEA" w14:textId="77777777" w:rsidR="002A296E" w:rsidRPr="006A6D30" w:rsidRDefault="002A296E" w:rsidP="00AE16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18C203D1" w14:textId="308D18E5" w:rsidR="002A296E" w:rsidRPr="006A6D30" w:rsidRDefault="00AA32E8" w:rsidP="00BC20E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620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60" w:type="dxa"/>
            <w:vAlign w:val="bottom"/>
          </w:tcPr>
          <w:p w14:paraId="66191A4D" w14:textId="77777777" w:rsidR="002A296E" w:rsidRPr="006A6D30" w:rsidRDefault="002A296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6C12F0B5" w14:textId="0C8B0F69" w:rsidR="002A296E" w:rsidRPr="006A6D30" w:rsidRDefault="00AA32E8" w:rsidP="00AE16D9">
            <w:pPr>
              <w:pStyle w:val="acctfourfigures"/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916</w:t>
            </w:r>
            <w:r w:rsidR="00E04C52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849</w:t>
            </w:r>
          </w:p>
        </w:tc>
        <w:tc>
          <w:tcPr>
            <w:tcW w:w="260" w:type="dxa"/>
            <w:vAlign w:val="bottom"/>
          </w:tcPr>
          <w:p w14:paraId="2DA94FCF" w14:textId="77777777" w:rsidR="002A296E" w:rsidRPr="006A6D30" w:rsidRDefault="002A296E" w:rsidP="00AE16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53677C02" w14:textId="646DBA51" w:rsidR="002A296E" w:rsidRPr="006A6D30" w:rsidRDefault="00AA32E8" w:rsidP="00AE16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642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791</w:t>
            </w:r>
          </w:p>
        </w:tc>
        <w:tc>
          <w:tcPr>
            <w:tcW w:w="240" w:type="dxa"/>
            <w:vAlign w:val="bottom"/>
          </w:tcPr>
          <w:p w14:paraId="440D4154" w14:textId="77777777" w:rsidR="002A296E" w:rsidRPr="006A6D30" w:rsidRDefault="002A296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4B8FFCDF" w14:textId="77777777" w:rsidR="002A296E" w:rsidRPr="006A6D30" w:rsidRDefault="002A296E" w:rsidP="00C63ABC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6DE4CA2E" w14:textId="77777777" w:rsidR="002A296E" w:rsidRPr="006A6D30" w:rsidRDefault="002A296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7D2D3860" w14:textId="601772BB" w:rsidR="002A296E" w:rsidRPr="006A6D30" w:rsidRDefault="00AA32E8" w:rsidP="00AE16D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highlight w:val="yellow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160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</w:tr>
      <w:tr w:rsidR="002A296E" w:rsidRPr="006A6D30" w14:paraId="3C3CFACD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74F89DC1" w14:textId="77777777" w:rsidR="002A296E" w:rsidRPr="006A6D30" w:rsidRDefault="0099154D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บริษัท ราชบุรีเวอลด์ </w:t>
            </w:r>
            <w:r w:rsidR="002A296E" w:rsidRPr="006A6D3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โคเจนเนอเรชั่น จำกัด</w:t>
            </w:r>
          </w:p>
        </w:tc>
        <w:tc>
          <w:tcPr>
            <w:tcW w:w="992" w:type="dxa"/>
            <w:vAlign w:val="bottom"/>
          </w:tcPr>
          <w:p w14:paraId="00C8F099" w14:textId="120E2056" w:rsidR="002A296E" w:rsidRPr="006A6D30" w:rsidRDefault="00AA32E8" w:rsidP="00CF4E4F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990" w:type="dxa"/>
            <w:vAlign w:val="bottom"/>
          </w:tcPr>
          <w:p w14:paraId="37C2DE3F" w14:textId="3E43366A" w:rsidR="002A296E" w:rsidRPr="006A6D30" w:rsidRDefault="00AA32E8" w:rsidP="00CF4E4F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49D4E75C" w14:textId="77777777" w:rsidR="002A296E" w:rsidRPr="006A6D30" w:rsidRDefault="002A296E" w:rsidP="00CF4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vAlign w:val="bottom"/>
          </w:tcPr>
          <w:p w14:paraId="07BC9CE0" w14:textId="7D8D6ECE" w:rsidR="002A296E" w:rsidRPr="006A6D30" w:rsidRDefault="00AA32E8" w:rsidP="00CF4E4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500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090" w:type="dxa"/>
            <w:vAlign w:val="bottom"/>
          </w:tcPr>
          <w:p w14:paraId="69DAF8CA" w14:textId="0BCD043B" w:rsidR="002A296E" w:rsidRPr="006A6D30" w:rsidRDefault="00AA32E8" w:rsidP="00CF4E4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500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60" w:type="dxa"/>
            <w:vAlign w:val="bottom"/>
          </w:tcPr>
          <w:p w14:paraId="10875F29" w14:textId="77777777" w:rsidR="002A296E" w:rsidRPr="006A6D30" w:rsidRDefault="002A296E" w:rsidP="00CF4E4F">
            <w:pPr>
              <w:pStyle w:val="acctfourfigures"/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  <w:vAlign w:val="bottom"/>
          </w:tcPr>
          <w:p w14:paraId="345A7273" w14:textId="4106C0CD" w:rsidR="002A296E" w:rsidRPr="006A6D30" w:rsidRDefault="00AA32E8" w:rsidP="003A5A0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80" w:type="dxa"/>
            <w:vAlign w:val="bottom"/>
          </w:tcPr>
          <w:p w14:paraId="0CE5755B" w14:textId="77777777" w:rsidR="002A296E" w:rsidRPr="006A6D30" w:rsidRDefault="002A296E" w:rsidP="00CF4E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59D3D3C9" w14:textId="3A77C650" w:rsidR="002A296E" w:rsidRPr="006A6D30" w:rsidRDefault="00AA32E8" w:rsidP="003A5A0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60" w:type="dxa"/>
            <w:vAlign w:val="bottom"/>
          </w:tcPr>
          <w:p w14:paraId="2E70BAE9" w14:textId="77777777" w:rsidR="002A296E" w:rsidRPr="006A6D30" w:rsidRDefault="002A296E" w:rsidP="00CF4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vAlign w:val="bottom"/>
          </w:tcPr>
          <w:p w14:paraId="35BF3DE8" w14:textId="630494F3" w:rsidR="002A296E" w:rsidRPr="006A6D30" w:rsidRDefault="00AA32E8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E04C52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251</w:t>
            </w:r>
            <w:r w:rsidR="00E04C52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831</w:t>
            </w:r>
          </w:p>
        </w:tc>
        <w:tc>
          <w:tcPr>
            <w:tcW w:w="260" w:type="dxa"/>
            <w:vAlign w:val="bottom"/>
          </w:tcPr>
          <w:p w14:paraId="04B6CF24" w14:textId="77777777" w:rsidR="002A296E" w:rsidRPr="006A6D30" w:rsidRDefault="002A296E" w:rsidP="00CF4E4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74355418" w14:textId="4C1ACAE6" w:rsidR="002A296E" w:rsidRPr="006A6D30" w:rsidRDefault="00AA32E8" w:rsidP="003A5A0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254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493</w:t>
            </w:r>
          </w:p>
        </w:tc>
        <w:tc>
          <w:tcPr>
            <w:tcW w:w="240" w:type="dxa"/>
            <w:vAlign w:val="bottom"/>
          </w:tcPr>
          <w:p w14:paraId="3CE80984" w14:textId="77777777" w:rsidR="002A296E" w:rsidRPr="006A6D30" w:rsidRDefault="002A296E" w:rsidP="00CF4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2CC1DCE7" w14:textId="5CBAFF8E" w:rsidR="002A296E" w:rsidRPr="006A6D30" w:rsidRDefault="00AA32E8" w:rsidP="008477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160</w:t>
            </w:r>
            <w:r w:rsidR="000D5607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40" w:type="dxa"/>
            <w:vAlign w:val="bottom"/>
          </w:tcPr>
          <w:p w14:paraId="24445C7E" w14:textId="77777777" w:rsidR="002A296E" w:rsidRPr="006A6D30" w:rsidRDefault="002A296E" w:rsidP="00CF4E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6D9D07B1" w14:textId="4123885A" w:rsidR="002A296E" w:rsidRPr="006A6D30" w:rsidRDefault="00AA32E8" w:rsidP="00CF4E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highlight w:val="yellow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90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</w:tr>
      <w:tr w:rsidR="002A296E" w:rsidRPr="006A6D30" w14:paraId="2AC51885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0A6E5AB9" w14:textId="77777777" w:rsidR="002A296E" w:rsidRPr="006A6D30" w:rsidRDefault="002A296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เบิกไพรโคเจนเนอเรชั่น จำกัด</w:t>
            </w:r>
          </w:p>
        </w:tc>
        <w:tc>
          <w:tcPr>
            <w:tcW w:w="992" w:type="dxa"/>
            <w:vAlign w:val="bottom"/>
          </w:tcPr>
          <w:p w14:paraId="469B334A" w14:textId="4AC145FE" w:rsidR="002A296E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35</w:t>
            </w:r>
          </w:p>
        </w:tc>
        <w:tc>
          <w:tcPr>
            <w:tcW w:w="990" w:type="dxa"/>
            <w:vAlign w:val="bottom"/>
          </w:tcPr>
          <w:p w14:paraId="4B0B6DAE" w14:textId="6832F6BF" w:rsidR="002A296E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35</w:t>
            </w:r>
          </w:p>
        </w:tc>
        <w:tc>
          <w:tcPr>
            <w:tcW w:w="240" w:type="dxa"/>
            <w:vAlign w:val="bottom"/>
          </w:tcPr>
          <w:p w14:paraId="107B9736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vAlign w:val="bottom"/>
          </w:tcPr>
          <w:p w14:paraId="7064B4C7" w14:textId="6F10C9D4" w:rsidR="002A296E" w:rsidRPr="006A6D30" w:rsidRDefault="00AA32E8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331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62781F0A" w14:textId="700BDA40" w:rsidR="002A296E" w:rsidRPr="006A6D30" w:rsidRDefault="00AA32E8" w:rsidP="009F2DD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331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60" w:type="dxa"/>
            <w:vAlign w:val="bottom"/>
          </w:tcPr>
          <w:p w14:paraId="354BC070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3622618E" w14:textId="58BA2F42" w:rsidR="002A296E" w:rsidRPr="006A6D30" w:rsidRDefault="00AA32E8" w:rsidP="003A5A0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465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850</w:t>
            </w:r>
          </w:p>
        </w:tc>
        <w:tc>
          <w:tcPr>
            <w:tcW w:w="280" w:type="dxa"/>
            <w:vAlign w:val="bottom"/>
          </w:tcPr>
          <w:p w14:paraId="60054865" w14:textId="77777777" w:rsidR="002A296E" w:rsidRPr="006A6D30" w:rsidRDefault="002A296E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45B7334B" w14:textId="03D462CA" w:rsidR="002A296E" w:rsidRPr="006A6D30" w:rsidRDefault="00AA32E8" w:rsidP="003A5A0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465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850</w:t>
            </w:r>
          </w:p>
        </w:tc>
        <w:tc>
          <w:tcPr>
            <w:tcW w:w="260" w:type="dxa"/>
            <w:vAlign w:val="bottom"/>
          </w:tcPr>
          <w:p w14:paraId="20378D9A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vAlign w:val="bottom"/>
          </w:tcPr>
          <w:p w14:paraId="0E40201E" w14:textId="46D7520B" w:rsidR="002A296E" w:rsidRPr="006A6D30" w:rsidRDefault="00AA32E8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558</w:t>
            </w:r>
            <w:r w:rsidR="00E04C52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271</w:t>
            </w:r>
          </w:p>
        </w:tc>
        <w:tc>
          <w:tcPr>
            <w:tcW w:w="260" w:type="dxa"/>
            <w:vAlign w:val="bottom"/>
          </w:tcPr>
          <w:p w14:paraId="4D1CEA33" w14:textId="77777777" w:rsidR="002A296E" w:rsidRPr="006A6D30" w:rsidRDefault="002A296E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6951956B" w14:textId="59BC3B55" w:rsidR="002A296E" w:rsidRPr="006A6D30" w:rsidRDefault="00AA32E8" w:rsidP="003A5A0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495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899</w:t>
            </w:r>
          </w:p>
        </w:tc>
        <w:tc>
          <w:tcPr>
            <w:tcW w:w="240" w:type="dxa"/>
            <w:vAlign w:val="bottom"/>
          </w:tcPr>
          <w:p w14:paraId="79DE237A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5A03F7F4" w14:textId="322808F9" w:rsidR="002A296E" w:rsidRPr="006A6D30" w:rsidRDefault="00AA32E8" w:rsidP="00E04C52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23</w:t>
            </w:r>
            <w:r w:rsidR="000D5607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292</w:t>
            </w:r>
          </w:p>
        </w:tc>
        <w:tc>
          <w:tcPr>
            <w:tcW w:w="240" w:type="dxa"/>
            <w:vAlign w:val="bottom"/>
          </w:tcPr>
          <w:p w14:paraId="654C3690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37D613DF" w14:textId="77777777" w:rsidR="002A296E" w:rsidRPr="006A6D30" w:rsidRDefault="002A296E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2A296E" w:rsidRPr="006A6D30" w14:paraId="34FFD9E9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664A7D3B" w14:textId="77777777" w:rsidR="002A296E" w:rsidRPr="006A6D30" w:rsidRDefault="002A296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โซลาร์ต้า จำกัด</w:t>
            </w:r>
          </w:p>
        </w:tc>
        <w:tc>
          <w:tcPr>
            <w:tcW w:w="992" w:type="dxa"/>
            <w:vAlign w:val="bottom"/>
          </w:tcPr>
          <w:p w14:paraId="52B3353F" w14:textId="53687BDD" w:rsidR="002A296E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49</w:t>
            </w:r>
          </w:p>
        </w:tc>
        <w:tc>
          <w:tcPr>
            <w:tcW w:w="990" w:type="dxa"/>
            <w:vAlign w:val="bottom"/>
          </w:tcPr>
          <w:p w14:paraId="400E928B" w14:textId="30DCBA46" w:rsidR="002A296E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49</w:t>
            </w:r>
          </w:p>
        </w:tc>
        <w:tc>
          <w:tcPr>
            <w:tcW w:w="240" w:type="dxa"/>
            <w:vAlign w:val="bottom"/>
          </w:tcPr>
          <w:p w14:paraId="0A18C47A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733637F6" w14:textId="56C381FA" w:rsidR="002A296E" w:rsidRPr="006A6D30" w:rsidRDefault="00AA32E8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100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090" w:type="dxa"/>
            <w:vAlign w:val="bottom"/>
          </w:tcPr>
          <w:p w14:paraId="020DC8B0" w14:textId="4CBD719D" w:rsidR="002A296E" w:rsidRPr="006A6D30" w:rsidRDefault="00AA32E8" w:rsidP="009F2D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100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60" w:type="dxa"/>
            <w:vAlign w:val="bottom"/>
          </w:tcPr>
          <w:p w14:paraId="65D8C633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4838908F" w14:textId="01A5F30B" w:rsidR="002A296E" w:rsidRPr="006A6D30" w:rsidRDefault="00AA32E8" w:rsidP="003A5A0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545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960</w:t>
            </w:r>
          </w:p>
        </w:tc>
        <w:tc>
          <w:tcPr>
            <w:tcW w:w="280" w:type="dxa"/>
            <w:vAlign w:val="bottom"/>
          </w:tcPr>
          <w:p w14:paraId="3D0E9C5C" w14:textId="77777777" w:rsidR="002A296E" w:rsidRPr="006A6D30" w:rsidRDefault="002A296E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74914A2A" w14:textId="2F7FD9A3" w:rsidR="002A296E" w:rsidRPr="006A6D30" w:rsidRDefault="00AA32E8" w:rsidP="003A5A0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545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960</w:t>
            </w:r>
          </w:p>
        </w:tc>
        <w:tc>
          <w:tcPr>
            <w:tcW w:w="260" w:type="dxa"/>
            <w:vAlign w:val="bottom"/>
          </w:tcPr>
          <w:p w14:paraId="04D717CF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vAlign w:val="bottom"/>
          </w:tcPr>
          <w:p w14:paraId="4AB91F10" w14:textId="13F9AAF0" w:rsidR="002A296E" w:rsidRPr="006A6D30" w:rsidRDefault="00AA32E8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E04C52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493</w:t>
            </w:r>
            <w:r w:rsidR="00E04C52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351</w:t>
            </w:r>
          </w:p>
        </w:tc>
        <w:tc>
          <w:tcPr>
            <w:tcW w:w="260" w:type="dxa"/>
            <w:vAlign w:val="bottom"/>
          </w:tcPr>
          <w:p w14:paraId="3AE991DD" w14:textId="77777777" w:rsidR="002A296E" w:rsidRPr="006A6D30" w:rsidRDefault="002A296E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2D8D9817" w14:textId="25D7AE03" w:rsidR="002A296E" w:rsidRPr="006A6D30" w:rsidRDefault="00AA32E8" w:rsidP="003A5A0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475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656</w:t>
            </w:r>
          </w:p>
        </w:tc>
        <w:tc>
          <w:tcPr>
            <w:tcW w:w="240" w:type="dxa"/>
            <w:vAlign w:val="bottom"/>
          </w:tcPr>
          <w:p w14:paraId="2C1064CD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0BF7DA07" w14:textId="29E74F7B" w:rsidR="002A296E" w:rsidRPr="006A6D30" w:rsidRDefault="00AA32E8" w:rsidP="009F2DD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153</w:t>
            </w:r>
            <w:r w:rsidR="00C63ABC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076</w:t>
            </w:r>
          </w:p>
        </w:tc>
        <w:tc>
          <w:tcPr>
            <w:tcW w:w="240" w:type="dxa"/>
            <w:vAlign w:val="bottom"/>
          </w:tcPr>
          <w:p w14:paraId="3E73F1F2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01159B9F" w14:textId="5328B50F" w:rsidR="002A296E" w:rsidRPr="006A6D30" w:rsidRDefault="00AA32E8" w:rsidP="00F319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36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652</w:t>
            </w:r>
          </w:p>
        </w:tc>
      </w:tr>
      <w:tr w:rsidR="002A296E" w:rsidRPr="006A6D30" w14:paraId="23B750C3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56578D7F" w14:textId="77777777" w:rsidR="002A296E" w:rsidRPr="006A6D30" w:rsidRDefault="002A296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</w:t>
            </w:r>
            <w:r w:rsidRPr="006A6D30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</w:t>
            </w:r>
            <w:r w:rsidRPr="006A6D3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สงขลาไบโอ</w:t>
            </w:r>
            <w:r w:rsidRPr="006A6D30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</w:t>
            </w:r>
            <w:r w:rsidRPr="006A6D3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แมส จำกัด</w:t>
            </w:r>
          </w:p>
        </w:tc>
        <w:tc>
          <w:tcPr>
            <w:tcW w:w="992" w:type="dxa"/>
            <w:vAlign w:val="bottom"/>
          </w:tcPr>
          <w:p w14:paraId="77DC1BE9" w14:textId="433961A9" w:rsidR="002A296E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990" w:type="dxa"/>
            <w:vAlign w:val="bottom"/>
          </w:tcPr>
          <w:p w14:paraId="5227A8D6" w14:textId="25779B0A" w:rsidR="002A296E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568508DC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48B1C812" w14:textId="12A18662" w:rsidR="002A296E" w:rsidRPr="006A6D30" w:rsidRDefault="00AA32E8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246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090" w:type="dxa"/>
            <w:vAlign w:val="bottom"/>
          </w:tcPr>
          <w:p w14:paraId="675546CF" w14:textId="60C82EAD" w:rsidR="002A296E" w:rsidRPr="006A6D30" w:rsidRDefault="00AA32E8" w:rsidP="009F2D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246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60" w:type="dxa"/>
            <w:vAlign w:val="bottom"/>
          </w:tcPr>
          <w:p w14:paraId="4D8A5F18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506F0B23" w14:textId="0B22D83F" w:rsidR="002A296E" w:rsidRPr="006A6D30" w:rsidRDefault="00AA32E8" w:rsidP="003A5A0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98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280" w:type="dxa"/>
            <w:vAlign w:val="bottom"/>
          </w:tcPr>
          <w:p w14:paraId="4F0B1B60" w14:textId="77777777" w:rsidR="002A296E" w:rsidRPr="006A6D30" w:rsidRDefault="002A296E" w:rsidP="009F2DD9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60" w:type="dxa"/>
            <w:vAlign w:val="bottom"/>
          </w:tcPr>
          <w:p w14:paraId="78260DA9" w14:textId="5B0C708F" w:rsidR="002A296E" w:rsidRPr="006A6D30" w:rsidRDefault="00AA32E8" w:rsidP="003A5A0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98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260" w:type="dxa"/>
            <w:vAlign w:val="bottom"/>
          </w:tcPr>
          <w:p w14:paraId="66E6F9CA" w14:textId="77777777" w:rsidR="002A296E" w:rsidRPr="006A6D30" w:rsidRDefault="002A296E" w:rsidP="009F2DD9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46099BB7" w14:textId="375D5282" w:rsidR="002A296E" w:rsidRPr="006A6D30" w:rsidRDefault="00AA32E8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174</w:t>
            </w:r>
            <w:r w:rsidR="00E04C52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545</w:t>
            </w:r>
          </w:p>
        </w:tc>
        <w:tc>
          <w:tcPr>
            <w:tcW w:w="260" w:type="dxa"/>
            <w:vAlign w:val="bottom"/>
          </w:tcPr>
          <w:p w14:paraId="79A79371" w14:textId="77777777" w:rsidR="002A296E" w:rsidRPr="006A6D30" w:rsidRDefault="002A296E" w:rsidP="009F2DD9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2CD05FB2" w14:textId="51C03FCD" w:rsidR="002A296E" w:rsidRPr="006A6D30" w:rsidRDefault="00AA32E8" w:rsidP="003A5A0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160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248</w:t>
            </w:r>
          </w:p>
        </w:tc>
        <w:tc>
          <w:tcPr>
            <w:tcW w:w="240" w:type="dxa"/>
            <w:vAlign w:val="bottom"/>
          </w:tcPr>
          <w:p w14:paraId="50F3FD10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3B404101" w14:textId="09E00B3A" w:rsidR="002A296E" w:rsidRPr="006A6D30" w:rsidRDefault="00AA32E8" w:rsidP="009F2DD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16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40" w:type="dxa"/>
            <w:vAlign w:val="bottom"/>
          </w:tcPr>
          <w:p w14:paraId="2B0A964F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50353176" w14:textId="46E50B65" w:rsidR="002A296E" w:rsidRPr="006A6D30" w:rsidRDefault="00AA32E8" w:rsidP="00F319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24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</w:tr>
      <w:tr w:rsidR="002A296E" w:rsidRPr="006A6D30" w14:paraId="550CE24A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4AA21AF6" w14:textId="77777777" w:rsidR="002A296E" w:rsidRPr="006A6D30" w:rsidRDefault="002A296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สงขลาไบโอฟูเอล จำกัด</w:t>
            </w:r>
          </w:p>
        </w:tc>
        <w:tc>
          <w:tcPr>
            <w:tcW w:w="992" w:type="dxa"/>
            <w:vAlign w:val="bottom"/>
          </w:tcPr>
          <w:p w14:paraId="47F12C34" w14:textId="166002C9" w:rsidR="002A296E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990" w:type="dxa"/>
            <w:vAlign w:val="bottom"/>
          </w:tcPr>
          <w:p w14:paraId="0A39A2C2" w14:textId="45AA3653" w:rsidR="002A296E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6025941D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vAlign w:val="bottom"/>
          </w:tcPr>
          <w:p w14:paraId="1CAFF9C0" w14:textId="5D27ED09" w:rsidR="002A296E" w:rsidRPr="006A6D30" w:rsidRDefault="00AA32E8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090" w:type="dxa"/>
            <w:vAlign w:val="bottom"/>
          </w:tcPr>
          <w:p w14:paraId="260CECBB" w14:textId="00C68A2D" w:rsidR="002A296E" w:rsidRPr="006A6D30" w:rsidRDefault="00AA32E8" w:rsidP="009F2D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60" w:type="dxa"/>
            <w:vAlign w:val="bottom"/>
          </w:tcPr>
          <w:p w14:paraId="58E27B54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03A2249B" w14:textId="5D27B102" w:rsidR="002A296E" w:rsidRPr="006A6D30" w:rsidRDefault="00AA32E8" w:rsidP="003A5A0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280" w:type="dxa"/>
            <w:vAlign w:val="bottom"/>
          </w:tcPr>
          <w:p w14:paraId="7E62EEAD" w14:textId="77777777" w:rsidR="002A296E" w:rsidRPr="006A6D30" w:rsidRDefault="002A296E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346B4EAC" w14:textId="67E7DF5B" w:rsidR="002A296E" w:rsidRPr="006A6D30" w:rsidRDefault="00AA32E8" w:rsidP="003A5A0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260" w:type="dxa"/>
            <w:vAlign w:val="bottom"/>
          </w:tcPr>
          <w:p w14:paraId="13B5DEA6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432B48B1" w14:textId="07FC1E00" w:rsidR="002A296E" w:rsidRPr="006A6D30" w:rsidRDefault="00AA32E8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330</w:t>
            </w:r>
          </w:p>
        </w:tc>
        <w:tc>
          <w:tcPr>
            <w:tcW w:w="260" w:type="dxa"/>
            <w:vAlign w:val="bottom"/>
          </w:tcPr>
          <w:p w14:paraId="6E908597" w14:textId="77777777" w:rsidR="002A296E" w:rsidRPr="006A6D30" w:rsidRDefault="002A296E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3961E326" w14:textId="4CF2D618" w:rsidR="002A296E" w:rsidRPr="006A6D30" w:rsidRDefault="00AA32E8" w:rsidP="003A5A0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335</w:t>
            </w:r>
          </w:p>
        </w:tc>
        <w:tc>
          <w:tcPr>
            <w:tcW w:w="240" w:type="dxa"/>
            <w:vAlign w:val="bottom"/>
          </w:tcPr>
          <w:p w14:paraId="7B53F4DB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5EE55D68" w14:textId="77777777" w:rsidR="002A296E" w:rsidRPr="006A6D30" w:rsidRDefault="00A11DAB" w:rsidP="00C63ABC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203D55B2" w14:textId="77777777" w:rsidR="002A296E" w:rsidRPr="006A6D30" w:rsidRDefault="002A296E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6C0D4B41" w14:textId="77777777" w:rsidR="002A296E" w:rsidRPr="006A6D30" w:rsidRDefault="002A296E" w:rsidP="009F2DD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2A296E" w:rsidRPr="006A6D30" w14:paraId="022F83DC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6A521D74" w14:textId="77777777" w:rsidR="002A296E" w:rsidRPr="006A6D30" w:rsidRDefault="002A296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ไฟฟ้าหงสา จำกัด</w:t>
            </w:r>
            <w:r w:rsidRPr="006A6D30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6B40CC8C" w14:textId="0C87B6F3" w:rsidR="002A296E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990" w:type="dxa"/>
            <w:vAlign w:val="bottom"/>
          </w:tcPr>
          <w:p w14:paraId="2FF3F5CB" w14:textId="16AE7EA3" w:rsidR="002A296E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3D294BFB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vAlign w:val="bottom"/>
          </w:tcPr>
          <w:p w14:paraId="7454B0DA" w14:textId="4C13B9AE" w:rsidR="002A296E" w:rsidRPr="006A6D30" w:rsidRDefault="00AA32E8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32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324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715</w:t>
            </w:r>
          </w:p>
        </w:tc>
        <w:tc>
          <w:tcPr>
            <w:tcW w:w="1090" w:type="dxa"/>
            <w:vAlign w:val="bottom"/>
          </w:tcPr>
          <w:p w14:paraId="70117EC6" w14:textId="0F38F801" w:rsidR="002A296E" w:rsidRPr="006A6D30" w:rsidRDefault="00AA32E8" w:rsidP="009F2D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32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324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715</w:t>
            </w:r>
          </w:p>
        </w:tc>
        <w:tc>
          <w:tcPr>
            <w:tcW w:w="260" w:type="dxa"/>
            <w:vAlign w:val="bottom"/>
          </w:tcPr>
          <w:p w14:paraId="6A395B34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356CBBAC" w14:textId="5C16BD59" w:rsidR="002A296E" w:rsidRPr="006A6D30" w:rsidRDefault="00AA32E8" w:rsidP="003A5A0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12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929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886</w:t>
            </w:r>
          </w:p>
        </w:tc>
        <w:tc>
          <w:tcPr>
            <w:tcW w:w="280" w:type="dxa"/>
            <w:vAlign w:val="bottom"/>
          </w:tcPr>
          <w:p w14:paraId="276890E6" w14:textId="77777777" w:rsidR="002A296E" w:rsidRPr="006A6D30" w:rsidRDefault="002A296E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718B921B" w14:textId="1FFBBAC1" w:rsidR="002A296E" w:rsidRPr="006A6D30" w:rsidRDefault="00AA32E8" w:rsidP="003A5A0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12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929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886</w:t>
            </w:r>
          </w:p>
        </w:tc>
        <w:tc>
          <w:tcPr>
            <w:tcW w:w="260" w:type="dxa"/>
            <w:vAlign w:val="bottom"/>
          </w:tcPr>
          <w:p w14:paraId="12710BC0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15DC74A2" w14:textId="63574E11" w:rsidR="002A296E" w:rsidRPr="006A6D30" w:rsidRDefault="00AA32E8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14</w:t>
            </w:r>
            <w:r w:rsidR="00E04C52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558</w:t>
            </w:r>
            <w:r w:rsidR="00E04C52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911</w:t>
            </w:r>
          </w:p>
        </w:tc>
        <w:tc>
          <w:tcPr>
            <w:tcW w:w="260" w:type="dxa"/>
            <w:vAlign w:val="bottom"/>
          </w:tcPr>
          <w:p w14:paraId="457320F3" w14:textId="77777777" w:rsidR="002A296E" w:rsidRPr="006A6D30" w:rsidRDefault="002A296E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6CC3E9A9" w14:textId="06C20476" w:rsidR="002A296E" w:rsidRPr="006A6D30" w:rsidRDefault="00AA32E8" w:rsidP="003A5A0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12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175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183</w:t>
            </w:r>
          </w:p>
        </w:tc>
        <w:tc>
          <w:tcPr>
            <w:tcW w:w="240" w:type="dxa"/>
            <w:vAlign w:val="bottom"/>
          </w:tcPr>
          <w:p w14:paraId="32E7DB00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03C96A57" w14:textId="2723264A" w:rsidR="002A296E" w:rsidRPr="006A6D30" w:rsidRDefault="00AA32E8" w:rsidP="0084776D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361</w:t>
            </w:r>
            <w:r w:rsidR="00C63ABC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530</w:t>
            </w:r>
          </w:p>
        </w:tc>
        <w:tc>
          <w:tcPr>
            <w:tcW w:w="240" w:type="dxa"/>
            <w:vAlign w:val="bottom"/>
          </w:tcPr>
          <w:p w14:paraId="61014F30" w14:textId="77777777" w:rsidR="002A296E" w:rsidRPr="006A6D30" w:rsidRDefault="002A296E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0A47DE80" w14:textId="5A5C0A2A" w:rsidR="002A296E" w:rsidRPr="006A6D30" w:rsidRDefault="00AA32E8" w:rsidP="00F319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209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968</w:t>
            </w:r>
          </w:p>
        </w:tc>
      </w:tr>
      <w:tr w:rsidR="002A296E" w:rsidRPr="006A6D30" w14:paraId="1FC073BD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73E23A9A" w14:textId="77777777" w:rsidR="002A296E" w:rsidRPr="006A6D30" w:rsidRDefault="002A296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พูไฟมายนิ่ง จำกัด</w:t>
            </w:r>
          </w:p>
        </w:tc>
        <w:tc>
          <w:tcPr>
            <w:tcW w:w="992" w:type="dxa"/>
            <w:vAlign w:val="bottom"/>
          </w:tcPr>
          <w:p w14:paraId="48EF222E" w14:textId="14764791" w:rsidR="002A296E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37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990" w:type="dxa"/>
            <w:vAlign w:val="bottom"/>
          </w:tcPr>
          <w:p w14:paraId="18FF0F69" w14:textId="72283CB2" w:rsidR="002A296E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37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240" w:type="dxa"/>
            <w:vAlign w:val="bottom"/>
          </w:tcPr>
          <w:p w14:paraId="0BFEFAAD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4FE375EB" w14:textId="289E086A" w:rsidR="002A296E" w:rsidRPr="006A6D30" w:rsidRDefault="00AA32E8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679</w:t>
            </w:r>
          </w:p>
        </w:tc>
        <w:tc>
          <w:tcPr>
            <w:tcW w:w="1090" w:type="dxa"/>
            <w:vAlign w:val="bottom"/>
          </w:tcPr>
          <w:p w14:paraId="642FA59D" w14:textId="3CA60796" w:rsidR="002A296E" w:rsidRPr="006A6D30" w:rsidRDefault="00AA32E8" w:rsidP="009F2DD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679</w:t>
            </w:r>
          </w:p>
        </w:tc>
        <w:tc>
          <w:tcPr>
            <w:tcW w:w="260" w:type="dxa"/>
            <w:vAlign w:val="bottom"/>
          </w:tcPr>
          <w:p w14:paraId="12F171CC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53A758F4" w14:textId="00674D45" w:rsidR="002A296E" w:rsidRPr="006A6D30" w:rsidRDefault="00AA32E8" w:rsidP="003A5A0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630</w:t>
            </w:r>
          </w:p>
        </w:tc>
        <w:tc>
          <w:tcPr>
            <w:tcW w:w="280" w:type="dxa"/>
            <w:vAlign w:val="bottom"/>
          </w:tcPr>
          <w:p w14:paraId="560C6B2C" w14:textId="77777777" w:rsidR="002A296E" w:rsidRPr="006A6D30" w:rsidRDefault="002A296E" w:rsidP="009F2DD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35784B5B" w14:textId="65278638" w:rsidR="002A296E" w:rsidRPr="006A6D30" w:rsidRDefault="00AA32E8" w:rsidP="003A5A0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630</w:t>
            </w:r>
          </w:p>
        </w:tc>
        <w:tc>
          <w:tcPr>
            <w:tcW w:w="260" w:type="dxa"/>
            <w:vAlign w:val="bottom"/>
          </w:tcPr>
          <w:p w14:paraId="62EFA9C3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vAlign w:val="bottom"/>
          </w:tcPr>
          <w:p w14:paraId="1F509787" w14:textId="21046502" w:rsidR="002A296E" w:rsidRPr="006A6D30" w:rsidRDefault="00AA32E8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86</w:t>
            </w:r>
            <w:r w:rsidR="00E04C52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962</w:t>
            </w:r>
          </w:p>
        </w:tc>
        <w:tc>
          <w:tcPr>
            <w:tcW w:w="260" w:type="dxa"/>
            <w:vAlign w:val="bottom"/>
          </w:tcPr>
          <w:p w14:paraId="71D1C8EB" w14:textId="77777777" w:rsidR="002A296E" w:rsidRPr="006A6D30" w:rsidRDefault="002A296E" w:rsidP="009F2D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1815C607" w14:textId="4E5711AC" w:rsidR="002A296E" w:rsidRPr="006A6D30" w:rsidRDefault="00AA32E8" w:rsidP="003A5A0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162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670</w:t>
            </w:r>
          </w:p>
        </w:tc>
        <w:tc>
          <w:tcPr>
            <w:tcW w:w="240" w:type="dxa"/>
            <w:vAlign w:val="bottom"/>
          </w:tcPr>
          <w:p w14:paraId="165AA854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2EF85152" w14:textId="661663ED" w:rsidR="002A296E" w:rsidRPr="006A6D30" w:rsidRDefault="00AA32E8" w:rsidP="009F2DD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217</w:t>
            </w:r>
            <w:r w:rsidR="00C63ABC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491</w:t>
            </w:r>
          </w:p>
        </w:tc>
        <w:tc>
          <w:tcPr>
            <w:tcW w:w="240" w:type="dxa"/>
            <w:vAlign w:val="bottom"/>
          </w:tcPr>
          <w:p w14:paraId="0754701D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4D5DBA49" w14:textId="6BE1332A" w:rsidR="002A296E" w:rsidRPr="006A6D30" w:rsidRDefault="00AA32E8" w:rsidP="00F319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222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999</w:t>
            </w:r>
          </w:p>
        </w:tc>
      </w:tr>
      <w:tr w:rsidR="002A296E" w:rsidRPr="006A6D30" w14:paraId="4B5516E6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3524DEBF" w14:textId="77777777" w:rsidR="002A296E" w:rsidRPr="006A6D30" w:rsidRDefault="002A296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เอเชีย น้ำประปา จำกัด</w:t>
            </w:r>
          </w:p>
        </w:tc>
        <w:tc>
          <w:tcPr>
            <w:tcW w:w="992" w:type="dxa"/>
            <w:vAlign w:val="bottom"/>
          </w:tcPr>
          <w:p w14:paraId="62820AFE" w14:textId="1CC26377" w:rsidR="002A296E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990" w:type="dxa"/>
            <w:vAlign w:val="bottom"/>
          </w:tcPr>
          <w:p w14:paraId="31ECA8A9" w14:textId="73F7BF79" w:rsidR="002A296E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5F0F34EF" w14:textId="77777777" w:rsidR="002A296E" w:rsidRPr="006A6D30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656E90FC" w14:textId="5852F744" w:rsidR="002A296E" w:rsidRPr="006A6D30" w:rsidRDefault="00AA32E8" w:rsidP="00F3198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365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243</w:t>
            </w:r>
          </w:p>
        </w:tc>
        <w:tc>
          <w:tcPr>
            <w:tcW w:w="1090" w:type="dxa"/>
            <w:vAlign w:val="bottom"/>
          </w:tcPr>
          <w:p w14:paraId="5DBCFD6B" w14:textId="41AEC955" w:rsidR="002A296E" w:rsidRPr="006A6D30" w:rsidRDefault="00AA32E8" w:rsidP="00F3198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365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243</w:t>
            </w:r>
          </w:p>
        </w:tc>
        <w:tc>
          <w:tcPr>
            <w:tcW w:w="260" w:type="dxa"/>
            <w:vAlign w:val="bottom"/>
          </w:tcPr>
          <w:p w14:paraId="3652E4F6" w14:textId="77777777" w:rsidR="002A296E" w:rsidRPr="006A6D30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25268B35" w14:textId="4DA479B0" w:rsidR="002A296E" w:rsidRPr="006A6D30" w:rsidRDefault="00AA32E8" w:rsidP="003A5A0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179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113</w:t>
            </w:r>
          </w:p>
        </w:tc>
        <w:tc>
          <w:tcPr>
            <w:tcW w:w="280" w:type="dxa"/>
            <w:vAlign w:val="bottom"/>
          </w:tcPr>
          <w:p w14:paraId="52B741ED" w14:textId="77777777" w:rsidR="002A296E" w:rsidRPr="006A6D30" w:rsidRDefault="002A296E" w:rsidP="00F3198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5B68FA7C" w14:textId="76E7E7FC" w:rsidR="002A296E" w:rsidRPr="006A6D30" w:rsidRDefault="00AA32E8" w:rsidP="003A5A0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179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113</w:t>
            </w:r>
          </w:p>
        </w:tc>
        <w:tc>
          <w:tcPr>
            <w:tcW w:w="260" w:type="dxa"/>
            <w:vAlign w:val="bottom"/>
          </w:tcPr>
          <w:p w14:paraId="655E5BA2" w14:textId="77777777" w:rsidR="002A296E" w:rsidRPr="006A6D30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vAlign w:val="bottom"/>
          </w:tcPr>
          <w:p w14:paraId="6FEE47F7" w14:textId="73915A50" w:rsidR="002A296E" w:rsidRPr="006A6D30" w:rsidRDefault="00AA32E8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181</w:t>
            </w:r>
            <w:r w:rsidR="00E04C52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810</w:t>
            </w:r>
          </w:p>
        </w:tc>
        <w:tc>
          <w:tcPr>
            <w:tcW w:w="260" w:type="dxa"/>
            <w:vAlign w:val="bottom"/>
          </w:tcPr>
          <w:p w14:paraId="234BC113" w14:textId="77777777" w:rsidR="002A296E" w:rsidRPr="006A6D30" w:rsidRDefault="002A296E" w:rsidP="00F3198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2C3AB093" w14:textId="7F42BB60" w:rsidR="002A296E" w:rsidRPr="006A6D30" w:rsidRDefault="00AA32E8" w:rsidP="003A5A0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179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493</w:t>
            </w:r>
          </w:p>
        </w:tc>
        <w:tc>
          <w:tcPr>
            <w:tcW w:w="240" w:type="dxa"/>
            <w:vAlign w:val="bottom"/>
          </w:tcPr>
          <w:p w14:paraId="6294B37E" w14:textId="77777777" w:rsidR="002A296E" w:rsidRPr="006A6D30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7DB6DC89" w14:textId="77777777" w:rsidR="002A296E" w:rsidRPr="006A6D30" w:rsidRDefault="002A296E" w:rsidP="0084776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6B3765F5" w14:textId="77777777" w:rsidR="002A296E" w:rsidRPr="006A6D30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474F6150" w14:textId="77777777" w:rsidR="002A296E" w:rsidRPr="006A6D30" w:rsidRDefault="002A296E" w:rsidP="00F3198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2A296E" w:rsidRPr="006A6D30" w14:paraId="18650217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1A5C516B" w14:textId="77777777" w:rsidR="002A296E" w:rsidRPr="006A6D30" w:rsidRDefault="002A296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pacing w:val="-6"/>
                <w:sz w:val="26"/>
                <w:szCs w:val="26"/>
              </w:rPr>
              <w:t>PT Medco Ratch Power Riau</w:t>
            </w:r>
          </w:p>
        </w:tc>
        <w:tc>
          <w:tcPr>
            <w:tcW w:w="992" w:type="dxa"/>
            <w:vAlign w:val="bottom"/>
          </w:tcPr>
          <w:p w14:paraId="62AC43DF" w14:textId="3B1424F9" w:rsidR="002A296E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49</w:t>
            </w:r>
          </w:p>
        </w:tc>
        <w:tc>
          <w:tcPr>
            <w:tcW w:w="990" w:type="dxa"/>
            <w:vAlign w:val="bottom"/>
          </w:tcPr>
          <w:p w14:paraId="05B49F3A" w14:textId="0BD7DC73" w:rsidR="002A296E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49</w:t>
            </w:r>
          </w:p>
        </w:tc>
        <w:tc>
          <w:tcPr>
            <w:tcW w:w="240" w:type="dxa"/>
            <w:vAlign w:val="bottom"/>
          </w:tcPr>
          <w:p w14:paraId="7D4D260B" w14:textId="77777777" w:rsidR="002A296E" w:rsidRPr="006A6D30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13B97A1F" w14:textId="57BB69E9" w:rsidR="002A296E" w:rsidRPr="006A6D30" w:rsidRDefault="00AA32E8" w:rsidP="00F3198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674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806</w:t>
            </w:r>
          </w:p>
        </w:tc>
        <w:tc>
          <w:tcPr>
            <w:tcW w:w="1090" w:type="dxa"/>
            <w:vAlign w:val="bottom"/>
          </w:tcPr>
          <w:p w14:paraId="4D8EB022" w14:textId="3826F714" w:rsidR="002A296E" w:rsidRPr="006A6D30" w:rsidRDefault="00AA32E8" w:rsidP="00F3198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204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996</w:t>
            </w:r>
          </w:p>
        </w:tc>
        <w:tc>
          <w:tcPr>
            <w:tcW w:w="260" w:type="dxa"/>
            <w:vAlign w:val="bottom"/>
          </w:tcPr>
          <w:p w14:paraId="7607DD04" w14:textId="77777777" w:rsidR="002A296E" w:rsidRPr="006A6D30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26B6EC66" w14:textId="28502AD1" w:rsidR="002A296E" w:rsidRPr="006A6D30" w:rsidRDefault="00AA32E8" w:rsidP="003A5A0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820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655</w:t>
            </w:r>
          </w:p>
        </w:tc>
        <w:tc>
          <w:tcPr>
            <w:tcW w:w="280" w:type="dxa"/>
            <w:vAlign w:val="bottom"/>
          </w:tcPr>
          <w:p w14:paraId="5297C7F7" w14:textId="77777777" w:rsidR="002A296E" w:rsidRPr="006A6D30" w:rsidRDefault="002A296E" w:rsidP="00F3198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23DF3070" w14:textId="6BE4F988" w:rsidR="002A296E" w:rsidRPr="006A6D30" w:rsidRDefault="00AA32E8" w:rsidP="003A5A0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590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448</w:t>
            </w:r>
          </w:p>
        </w:tc>
        <w:tc>
          <w:tcPr>
            <w:tcW w:w="260" w:type="dxa"/>
            <w:vAlign w:val="bottom"/>
          </w:tcPr>
          <w:p w14:paraId="44520D22" w14:textId="77777777" w:rsidR="002A296E" w:rsidRPr="006A6D30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vAlign w:val="bottom"/>
          </w:tcPr>
          <w:p w14:paraId="1ACEA007" w14:textId="7418F27C" w:rsidR="002A296E" w:rsidRPr="006A6D30" w:rsidRDefault="00AA32E8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966</w:t>
            </w:r>
            <w:r w:rsidR="009E616F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408</w:t>
            </w:r>
          </w:p>
        </w:tc>
        <w:tc>
          <w:tcPr>
            <w:tcW w:w="260" w:type="dxa"/>
            <w:vAlign w:val="bottom"/>
          </w:tcPr>
          <w:p w14:paraId="03DDFBBF" w14:textId="77777777" w:rsidR="002A296E" w:rsidRPr="006A6D30" w:rsidRDefault="002A296E" w:rsidP="00F3198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760F81A2" w14:textId="4549B371" w:rsidR="002A296E" w:rsidRPr="006A6D30" w:rsidRDefault="00AA32E8" w:rsidP="003A5A0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798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656</w:t>
            </w:r>
          </w:p>
        </w:tc>
        <w:tc>
          <w:tcPr>
            <w:tcW w:w="240" w:type="dxa"/>
            <w:vAlign w:val="bottom"/>
          </w:tcPr>
          <w:p w14:paraId="4BED2D58" w14:textId="77777777" w:rsidR="002A296E" w:rsidRPr="006A6D30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64F16ECB" w14:textId="77777777" w:rsidR="002A296E" w:rsidRPr="006A6D30" w:rsidRDefault="002A296E" w:rsidP="0084776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1D345C2E" w14:textId="77777777" w:rsidR="002A296E" w:rsidRPr="006A6D30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7CC122E7" w14:textId="77777777" w:rsidR="002A296E" w:rsidRPr="006A6D30" w:rsidRDefault="002A296E" w:rsidP="00F3198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2A296E" w:rsidRPr="006A6D30" w14:paraId="292C6ED1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760DDDBB" w14:textId="77777777" w:rsidR="002A296E" w:rsidRPr="006A6D30" w:rsidRDefault="002A296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26"/>
                <w:szCs w:val="26"/>
              </w:rPr>
              <w:t>Fareast Renewable Development Pte. Ltd.</w:t>
            </w:r>
          </w:p>
        </w:tc>
        <w:tc>
          <w:tcPr>
            <w:tcW w:w="992" w:type="dxa"/>
            <w:vAlign w:val="bottom"/>
          </w:tcPr>
          <w:p w14:paraId="0D0043AD" w14:textId="19C2111B" w:rsidR="002A296E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990" w:type="dxa"/>
            <w:vAlign w:val="bottom"/>
          </w:tcPr>
          <w:p w14:paraId="5E30F752" w14:textId="1E114010" w:rsidR="002A296E" w:rsidRPr="006A6D30" w:rsidRDefault="00AA32E8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240" w:type="dxa"/>
            <w:vAlign w:val="bottom"/>
          </w:tcPr>
          <w:p w14:paraId="178CFCD4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vAlign w:val="bottom"/>
          </w:tcPr>
          <w:p w14:paraId="16CC040B" w14:textId="238CDC88" w:rsidR="002A296E" w:rsidRPr="006A6D30" w:rsidRDefault="00AA32E8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849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190</w:t>
            </w:r>
          </w:p>
        </w:tc>
        <w:tc>
          <w:tcPr>
            <w:tcW w:w="1090" w:type="dxa"/>
            <w:vAlign w:val="bottom"/>
          </w:tcPr>
          <w:p w14:paraId="2BC3E839" w14:textId="42B8282A" w:rsidR="002A296E" w:rsidRPr="006A6D30" w:rsidRDefault="00AA32E8" w:rsidP="009F2D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849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190</w:t>
            </w:r>
          </w:p>
        </w:tc>
        <w:tc>
          <w:tcPr>
            <w:tcW w:w="260" w:type="dxa"/>
            <w:vAlign w:val="bottom"/>
          </w:tcPr>
          <w:p w14:paraId="15B09E76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33BBE0D8" w14:textId="763E254C" w:rsidR="002A296E" w:rsidRPr="006A6D30" w:rsidRDefault="00AA32E8" w:rsidP="003A5A0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688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569</w:t>
            </w:r>
          </w:p>
        </w:tc>
        <w:tc>
          <w:tcPr>
            <w:tcW w:w="280" w:type="dxa"/>
            <w:vAlign w:val="bottom"/>
          </w:tcPr>
          <w:p w14:paraId="49AD9F5A" w14:textId="77777777" w:rsidR="002A296E" w:rsidRPr="006A6D30" w:rsidRDefault="002A296E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24C71437" w14:textId="641569E6" w:rsidR="002A296E" w:rsidRPr="006A6D30" w:rsidRDefault="00AA32E8" w:rsidP="003A5A0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688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569</w:t>
            </w:r>
          </w:p>
        </w:tc>
        <w:tc>
          <w:tcPr>
            <w:tcW w:w="260" w:type="dxa"/>
            <w:vAlign w:val="bottom"/>
          </w:tcPr>
          <w:p w14:paraId="045F57A1" w14:textId="77777777" w:rsidR="002A296E" w:rsidRPr="006A6D30" w:rsidRDefault="002A296E" w:rsidP="009F2D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58B16034" w14:textId="7BCE4F69" w:rsidR="002A296E" w:rsidRPr="006A6D30" w:rsidRDefault="00AA32E8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="00E04C52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625</w:t>
            </w:r>
            <w:r w:rsidR="00E04C52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602</w:t>
            </w:r>
          </w:p>
        </w:tc>
        <w:tc>
          <w:tcPr>
            <w:tcW w:w="260" w:type="dxa"/>
            <w:vAlign w:val="bottom"/>
          </w:tcPr>
          <w:p w14:paraId="27C484E2" w14:textId="77777777" w:rsidR="002A296E" w:rsidRPr="006A6D30" w:rsidRDefault="002A296E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392A8B59" w14:textId="23347DA3" w:rsidR="002A296E" w:rsidRPr="006A6D30" w:rsidRDefault="00AA32E8" w:rsidP="003A5A0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525</w:t>
            </w:r>
            <w:r w:rsidR="002A296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608</w:t>
            </w:r>
          </w:p>
        </w:tc>
        <w:tc>
          <w:tcPr>
            <w:tcW w:w="240" w:type="dxa"/>
            <w:vAlign w:val="bottom"/>
          </w:tcPr>
          <w:p w14:paraId="3030A67B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556F8BA8" w14:textId="57B812EB" w:rsidR="002A296E" w:rsidRPr="006A6D30" w:rsidRDefault="00AA32E8" w:rsidP="00C63ABC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133</w:t>
            </w:r>
            <w:r w:rsidR="00C63ABC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676</w:t>
            </w:r>
          </w:p>
        </w:tc>
        <w:tc>
          <w:tcPr>
            <w:tcW w:w="240" w:type="dxa"/>
            <w:vAlign w:val="bottom"/>
          </w:tcPr>
          <w:p w14:paraId="334D971B" w14:textId="77777777" w:rsidR="002A296E" w:rsidRPr="006A6D30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42AAAFF0" w14:textId="538799C4" w:rsidR="002A296E" w:rsidRPr="006A6D30" w:rsidRDefault="00AA32E8" w:rsidP="008F398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54</w:t>
            </w:r>
            <w:r w:rsidR="008F398B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760</w:t>
            </w:r>
          </w:p>
        </w:tc>
      </w:tr>
      <w:tr w:rsidR="0099154D" w:rsidRPr="006A6D30" w14:paraId="07F51A81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28A41F98" w14:textId="77777777" w:rsidR="00A94CD7" w:rsidRPr="006A6D30" w:rsidRDefault="00A94CD7" w:rsidP="00A94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pacing w:val="-6"/>
                <w:sz w:val="26"/>
                <w:szCs w:val="26"/>
              </w:rPr>
              <w:t>An Binh Energy and Infrastructure Fund</w:t>
            </w:r>
          </w:p>
        </w:tc>
        <w:tc>
          <w:tcPr>
            <w:tcW w:w="992" w:type="dxa"/>
            <w:vAlign w:val="bottom"/>
          </w:tcPr>
          <w:p w14:paraId="3B5CD1A0" w14:textId="3CB7E614" w:rsidR="00A94CD7" w:rsidRPr="006A6D30" w:rsidRDefault="00AA32E8" w:rsidP="001935AC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49</w:t>
            </w:r>
          </w:p>
        </w:tc>
        <w:tc>
          <w:tcPr>
            <w:tcW w:w="990" w:type="dxa"/>
            <w:vAlign w:val="bottom"/>
          </w:tcPr>
          <w:p w14:paraId="72E2C4EF" w14:textId="77777777" w:rsidR="00A94CD7" w:rsidRPr="006A6D30" w:rsidRDefault="00A94CD7" w:rsidP="001935AC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00A9EE8D" w14:textId="77777777" w:rsidR="00A94CD7" w:rsidRPr="006A6D30" w:rsidRDefault="00A94CD7" w:rsidP="0019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magenta"/>
              </w:rPr>
            </w:pPr>
          </w:p>
        </w:tc>
        <w:tc>
          <w:tcPr>
            <w:tcW w:w="1030" w:type="dxa"/>
            <w:vAlign w:val="bottom"/>
          </w:tcPr>
          <w:p w14:paraId="12315617" w14:textId="53FB36D6" w:rsidR="00A94CD7" w:rsidRPr="006A6D30" w:rsidRDefault="00AA32E8" w:rsidP="001935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</w:t>
            </w:r>
            <w:r w:rsidR="00337A62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906</w:t>
            </w:r>
            <w:r w:rsidR="002A626B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090" w:type="dxa"/>
            <w:vAlign w:val="bottom"/>
          </w:tcPr>
          <w:p w14:paraId="09C0730C" w14:textId="241A6905" w:rsidR="00A94CD7" w:rsidRPr="006A6D30" w:rsidRDefault="005012B9" w:rsidP="005012B9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370A454D" w14:textId="77777777" w:rsidR="00A94CD7" w:rsidRPr="006A6D30" w:rsidRDefault="00A94CD7" w:rsidP="0019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highlight w:val="magenta"/>
              </w:rPr>
            </w:pPr>
          </w:p>
        </w:tc>
        <w:tc>
          <w:tcPr>
            <w:tcW w:w="1010" w:type="dxa"/>
            <w:vAlign w:val="bottom"/>
          </w:tcPr>
          <w:p w14:paraId="20116411" w14:textId="257DD376" w:rsidR="00A94CD7" w:rsidRPr="006A6D30" w:rsidRDefault="00AA32E8" w:rsidP="005012B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="005012B9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454</w:t>
            </w:r>
            <w:r w:rsidR="005012B9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058</w:t>
            </w:r>
          </w:p>
        </w:tc>
        <w:tc>
          <w:tcPr>
            <w:tcW w:w="280" w:type="dxa"/>
            <w:vAlign w:val="bottom"/>
          </w:tcPr>
          <w:p w14:paraId="5638AE1A" w14:textId="77777777" w:rsidR="00A94CD7" w:rsidRPr="006A6D30" w:rsidRDefault="00A94CD7" w:rsidP="001935A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highlight w:val="magenta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577BF1B0" w14:textId="77777777" w:rsidR="00A94CD7" w:rsidRPr="006A6D30" w:rsidRDefault="00A94CD7" w:rsidP="001935AC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magenta"/>
                <w:lang w:val="en-US"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48F3C966" w14:textId="77777777" w:rsidR="00A94CD7" w:rsidRPr="006A6D30" w:rsidRDefault="00A94CD7" w:rsidP="001935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magenta"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4B822D70" w14:textId="55F3707D" w:rsidR="00A94CD7" w:rsidRPr="006A6D30" w:rsidRDefault="00AA32E8" w:rsidP="004760E8">
            <w:pPr>
              <w:pStyle w:val="acctfourfigures"/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="00E04C52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495</w:t>
            </w:r>
            <w:r w:rsidR="00E04C52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111</w:t>
            </w:r>
          </w:p>
        </w:tc>
        <w:tc>
          <w:tcPr>
            <w:tcW w:w="260" w:type="dxa"/>
            <w:vAlign w:val="bottom"/>
          </w:tcPr>
          <w:p w14:paraId="5C16044B" w14:textId="77777777" w:rsidR="00A94CD7" w:rsidRPr="006A6D30" w:rsidRDefault="00A94CD7" w:rsidP="001935A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highlight w:val="magenta"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53AF8C95" w14:textId="77777777" w:rsidR="00A94CD7" w:rsidRPr="006A6D30" w:rsidRDefault="00A94CD7" w:rsidP="001935A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highlight w:val="magenta"/>
                <w:lang w:val="en-US"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10B11A15" w14:textId="77777777" w:rsidR="00A94CD7" w:rsidRPr="006A6D30" w:rsidRDefault="00A94CD7" w:rsidP="0019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highlight w:val="magenta"/>
              </w:rPr>
            </w:pPr>
          </w:p>
        </w:tc>
        <w:tc>
          <w:tcPr>
            <w:tcW w:w="1020" w:type="dxa"/>
            <w:vAlign w:val="bottom"/>
          </w:tcPr>
          <w:p w14:paraId="754244F5" w14:textId="7928FBA2" w:rsidR="00A94CD7" w:rsidRPr="006A6D30" w:rsidRDefault="00E04C52" w:rsidP="00E04C5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0A5C6717" w14:textId="77777777" w:rsidR="00A94CD7" w:rsidRPr="006A6D30" w:rsidRDefault="00A94CD7" w:rsidP="0019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15EB890B" w14:textId="77777777" w:rsidR="00A94CD7" w:rsidRPr="006A6D30" w:rsidRDefault="00A94CD7" w:rsidP="001935A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2A296E" w:rsidRPr="006A6D30" w14:paraId="110CEF46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6106807B" w14:textId="77777777" w:rsidR="002A296E" w:rsidRPr="006A6D30" w:rsidRDefault="002A296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517BE2AC" w14:textId="77777777" w:rsidR="002A296E" w:rsidRPr="006A6D30" w:rsidRDefault="002A296E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8B3C138" w14:textId="77777777" w:rsidR="002A296E" w:rsidRPr="006A6D30" w:rsidRDefault="002A296E" w:rsidP="00F31988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30847ED" w14:textId="77777777" w:rsidR="002A296E" w:rsidRPr="006A6D30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vAlign w:val="bottom"/>
          </w:tcPr>
          <w:p w14:paraId="2FBC2CFC" w14:textId="77777777" w:rsidR="002A296E" w:rsidRPr="006A6D30" w:rsidRDefault="002A296E" w:rsidP="00F3198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611689E0" w14:textId="77777777" w:rsidR="002A296E" w:rsidRPr="006A6D30" w:rsidRDefault="002A296E" w:rsidP="00F3198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38B43768" w14:textId="77777777" w:rsidR="002A296E" w:rsidRPr="006A6D30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E733C" w14:textId="3C29C525" w:rsidR="002A296E" w:rsidRPr="006A6D30" w:rsidRDefault="00AA32E8" w:rsidP="005012B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23</w:t>
            </w:r>
            <w:r w:rsidR="001F00C3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814</w:t>
            </w:r>
            <w:r w:rsidR="005012B9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280" w:type="dxa"/>
            <w:vAlign w:val="bottom"/>
          </w:tcPr>
          <w:p w14:paraId="4957B890" w14:textId="77777777" w:rsidR="002A296E" w:rsidRPr="006A6D30" w:rsidRDefault="002A296E" w:rsidP="00F3198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03837" w14:textId="6F9C8A96" w:rsidR="002A296E" w:rsidRPr="006A6D30" w:rsidRDefault="00AA32E8" w:rsidP="003A5A0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20</w:t>
            </w:r>
            <w:r w:rsidR="002A296E" w:rsidRPr="006A6D30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950</w:t>
            </w:r>
            <w:r w:rsidR="002A296E" w:rsidRPr="006A6D30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506</w:t>
            </w:r>
          </w:p>
        </w:tc>
        <w:tc>
          <w:tcPr>
            <w:tcW w:w="260" w:type="dxa"/>
            <w:vAlign w:val="bottom"/>
          </w:tcPr>
          <w:p w14:paraId="31896FE5" w14:textId="77777777" w:rsidR="002A296E" w:rsidRPr="006A6D30" w:rsidRDefault="002A296E" w:rsidP="00F3198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67CD6" w14:textId="3AF54ED6" w:rsidR="002A296E" w:rsidRPr="006A6D30" w:rsidRDefault="00AA32E8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28</w:t>
            </w:r>
            <w:r w:rsidR="009E616F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436</w:t>
            </w:r>
            <w:r w:rsidR="009E616F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516</w:t>
            </w:r>
          </w:p>
        </w:tc>
        <w:tc>
          <w:tcPr>
            <w:tcW w:w="260" w:type="dxa"/>
            <w:vAlign w:val="bottom"/>
          </w:tcPr>
          <w:p w14:paraId="283FCCA6" w14:textId="77777777" w:rsidR="002A296E" w:rsidRPr="006A6D30" w:rsidRDefault="002A296E" w:rsidP="00F31988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ACAE8" w14:textId="630E4023" w:rsidR="002A296E" w:rsidRPr="006A6D30" w:rsidRDefault="00AA32E8" w:rsidP="003A5A0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23</w:t>
            </w:r>
            <w:r w:rsidR="002A296E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329</w:t>
            </w:r>
            <w:r w:rsidR="002A296E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824</w:t>
            </w:r>
          </w:p>
        </w:tc>
        <w:tc>
          <w:tcPr>
            <w:tcW w:w="240" w:type="dxa"/>
            <w:vAlign w:val="bottom"/>
          </w:tcPr>
          <w:p w14:paraId="7766FA03" w14:textId="77777777" w:rsidR="002A296E" w:rsidRPr="006A6D30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23179" w14:textId="33902FA5" w:rsidR="002A296E" w:rsidRPr="006A6D30" w:rsidRDefault="00AA32E8" w:rsidP="008477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</w:t>
            </w:r>
            <w:r w:rsidR="00C63ABC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515</w:t>
            </w:r>
            <w:r w:rsidR="00C63ABC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065</w:t>
            </w:r>
          </w:p>
        </w:tc>
        <w:tc>
          <w:tcPr>
            <w:tcW w:w="240" w:type="dxa"/>
            <w:vAlign w:val="bottom"/>
          </w:tcPr>
          <w:p w14:paraId="3780D23D" w14:textId="77777777" w:rsidR="002A296E" w:rsidRPr="006A6D30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E3B7C" w14:textId="6E39ACE1" w:rsidR="002A296E" w:rsidRPr="006A6D30" w:rsidRDefault="00AA32E8" w:rsidP="00F319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3</w:t>
            </w:r>
            <w:r w:rsidR="002A296E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093</w:t>
            </w:r>
            <w:r w:rsidR="002A296E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379</w:t>
            </w:r>
          </w:p>
        </w:tc>
      </w:tr>
      <w:tr w:rsidR="002A296E" w:rsidRPr="006A6D30" w14:paraId="4B10ADAE" w14:textId="77777777" w:rsidTr="0099154D">
        <w:trPr>
          <w:trHeight w:val="117"/>
        </w:trPr>
        <w:tc>
          <w:tcPr>
            <w:tcW w:w="3148" w:type="dxa"/>
            <w:vAlign w:val="bottom"/>
          </w:tcPr>
          <w:p w14:paraId="38440122" w14:textId="77777777" w:rsidR="002A296E" w:rsidRPr="006A6D30" w:rsidRDefault="002A296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23EC51BD" w14:textId="77777777" w:rsidR="002A296E" w:rsidRPr="006A6D30" w:rsidRDefault="002A296E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C089813" w14:textId="77777777" w:rsidR="002A296E" w:rsidRPr="006A6D30" w:rsidRDefault="002A296E" w:rsidP="00F31988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0BEF7A1" w14:textId="77777777" w:rsidR="002A296E" w:rsidRPr="006A6D30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vAlign w:val="bottom"/>
          </w:tcPr>
          <w:p w14:paraId="292EB674" w14:textId="77777777" w:rsidR="002A296E" w:rsidRPr="006A6D30" w:rsidRDefault="002A296E" w:rsidP="00F3198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90" w:type="dxa"/>
            <w:vAlign w:val="bottom"/>
          </w:tcPr>
          <w:p w14:paraId="001A4740" w14:textId="77777777" w:rsidR="002A296E" w:rsidRPr="006A6D30" w:rsidRDefault="002A296E" w:rsidP="00F319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0B2C2431" w14:textId="77777777" w:rsidR="002A296E" w:rsidRPr="006A6D30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51949" w14:textId="41CFEC94" w:rsidR="002A296E" w:rsidRPr="006A6D30" w:rsidRDefault="00AA32E8" w:rsidP="005012B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30</w:t>
            </w:r>
            <w:r w:rsidR="002A626B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161</w:t>
            </w:r>
            <w:r w:rsidR="002A626B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028</w:t>
            </w:r>
          </w:p>
        </w:tc>
        <w:tc>
          <w:tcPr>
            <w:tcW w:w="280" w:type="dxa"/>
            <w:vAlign w:val="bottom"/>
          </w:tcPr>
          <w:p w14:paraId="2257D131" w14:textId="77777777" w:rsidR="002A296E" w:rsidRPr="006A6D30" w:rsidRDefault="002A296E" w:rsidP="00F3198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00FA87" w14:textId="5A643B3B" w:rsidR="002A296E" w:rsidRPr="006A6D30" w:rsidRDefault="00AA32E8" w:rsidP="003A5A0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25</w:t>
            </w:r>
            <w:r w:rsidR="002A296E" w:rsidRPr="006A6D30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867</w:t>
            </w:r>
            <w:r w:rsidR="002A296E" w:rsidRPr="006A6D30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009</w:t>
            </w:r>
          </w:p>
        </w:tc>
        <w:tc>
          <w:tcPr>
            <w:tcW w:w="260" w:type="dxa"/>
            <w:vAlign w:val="bottom"/>
          </w:tcPr>
          <w:p w14:paraId="2697C996" w14:textId="77777777" w:rsidR="002A296E" w:rsidRPr="006A6D30" w:rsidRDefault="002A296E" w:rsidP="00F3198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D5057" w14:textId="274F114D" w:rsidR="002A296E" w:rsidRPr="006A6D30" w:rsidRDefault="00AA32E8" w:rsidP="00614992">
            <w:pPr>
              <w:pStyle w:val="acctfourfigures"/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34</w:t>
            </w:r>
            <w:r w:rsidR="009E616F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716</w:t>
            </w:r>
            <w:r w:rsidR="009E616F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692</w:t>
            </w:r>
          </w:p>
        </w:tc>
        <w:tc>
          <w:tcPr>
            <w:tcW w:w="260" w:type="dxa"/>
            <w:vAlign w:val="bottom"/>
          </w:tcPr>
          <w:p w14:paraId="079FF313" w14:textId="77777777" w:rsidR="002A296E" w:rsidRPr="006A6D30" w:rsidRDefault="002A296E" w:rsidP="00F31988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CCEBC" w14:textId="72649A89" w:rsidR="002A296E" w:rsidRPr="006A6D30" w:rsidRDefault="00AA32E8" w:rsidP="003A5A0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28</w:t>
            </w:r>
            <w:r w:rsidR="002A296E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307</w:t>
            </w:r>
            <w:r w:rsidR="002A296E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368</w:t>
            </w:r>
          </w:p>
        </w:tc>
        <w:tc>
          <w:tcPr>
            <w:tcW w:w="240" w:type="dxa"/>
            <w:vAlign w:val="bottom"/>
          </w:tcPr>
          <w:p w14:paraId="1DD3C9EE" w14:textId="77777777" w:rsidR="002A296E" w:rsidRPr="006A6D30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67BD0" w14:textId="6C4740B8" w:rsidR="002A296E" w:rsidRPr="006A6D30" w:rsidRDefault="00AA32E8" w:rsidP="00F3198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</w:t>
            </w:r>
            <w:r w:rsidR="00C63ABC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645</w:t>
            </w:r>
            <w:r w:rsidR="00C63ABC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178</w:t>
            </w:r>
          </w:p>
        </w:tc>
        <w:tc>
          <w:tcPr>
            <w:tcW w:w="240" w:type="dxa"/>
            <w:vAlign w:val="bottom"/>
          </w:tcPr>
          <w:p w14:paraId="6AF8B7EC" w14:textId="77777777" w:rsidR="002A296E" w:rsidRPr="006A6D30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4BF02" w14:textId="6F182ADF" w:rsidR="002A296E" w:rsidRPr="006A6D30" w:rsidRDefault="00AA32E8" w:rsidP="00F319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3</w:t>
            </w:r>
            <w:r w:rsidR="002A296E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283</w:t>
            </w:r>
            <w:r w:rsidR="002A296E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368</w:t>
            </w:r>
          </w:p>
        </w:tc>
      </w:tr>
    </w:tbl>
    <w:p w14:paraId="59E3D303" w14:textId="49568B62" w:rsidR="005015AC" w:rsidRPr="006A6D30" w:rsidRDefault="005015AC" w:rsidP="00C83397">
      <w:pPr>
        <w:pStyle w:val="block"/>
        <w:tabs>
          <w:tab w:val="left" w:pos="90"/>
          <w:tab w:val="left" w:pos="180"/>
        </w:tabs>
        <w:spacing w:after="0" w:line="240" w:lineRule="auto"/>
        <w:ind w:left="0" w:right="-518" w:hanging="90"/>
        <w:jc w:val="thaiDistribute"/>
        <w:rPr>
          <w:rFonts w:ascii="Angsana New" w:hAnsi="Angsana New"/>
          <w:sz w:val="26"/>
          <w:szCs w:val="26"/>
          <w:lang w:val="en-US" w:bidi="th-TH"/>
        </w:rPr>
      </w:pPr>
      <w:r w:rsidRPr="006A6D30">
        <w:rPr>
          <w:rFonts w:ascii="Angsana New" w:hAnsi="Angsana New" w:hint="cs"/>
          <w:sz w:val="26"/>
          <w:szCs w:val="26"/>
          <w:lang w:bidi="th-TH"/>
        </w:rPr>
        <w:t xml:space="preserve">* </w:t>
      </w:r>
      <w:r w:rsidRPr="006A6D30">
        <w:rPr>
          <w:rFonts w:ascii="Angsana New" w:hAnsi="Angsana New" w:hint="cs"/>
          <w:sz w:val="26"/>
          <w:szCs w:val="26"/>
          <w:cs/>
          <w:lang w:bidi="th-TH"/>
        </w:rPr>
        <w:t xml:space="preserve">ดูหมายเหตุข้อ </w:t>
      </w:r>
      <w:r w:rsidR="00AA32E8" w:rsidRPr="00AA32E8">
        <w:rPr>
          <w:rFonts w:ascii="Angsana New" w:hAnsi="Angsana New" w:hint="cs"/>
          <w:sz w:val="26"/>
          <w:szCs w:val="26"/>
          <w:lang w:val="en-US" w:bidi="th-TH"/>
        </w:rPr>
        <w:t>6</w:t>
      </w:r>
    </w:p>
    <w:tbl>
      <w:tblPr>
        <w:tblW w:w="15363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88"/>
        <w:gridCol w:w="812"/>
        <w:gridCol w:w="178"/>
        <w:gridCol w:w="903"/>
        <w:gridCol w:w="178"/>
        <w:gridCol w:w="10"/>
        <w:gridCol w:w="896"/>
        <w:gridCol w:w="201"/>
        <w:gridCol w:w="879"/>
        <w:gridCol w:w="178"/>
        <w:gridCol w:w="891"/>
        <w:gridCol w:w="186"/>
        <w:gridCol w:w="897"/>
        <w:gridCol w:w="183"/>
        <w:gridCol w:w="900"/>
        <w:gridCol w:w="180"/>
        <w:gridCol w:w="900"/>
        <w:gridCol w:w="180"/>
        <w:gridCol w:w="900"/>
        <w:gridCol w:w="180"/>
        <w:gridCol w:w="749"/>
        <w:gridCol w:w="178"/>
        <w:gridCol w:w="846"/>
      </w:tblGrid>
      <w:tr w:rsidR="00F31988" w:rsidRPr="006A6D30" w14:paraId="1DA374EF" w14:textId="77777777" w:rsidTr="00C83397">
        <w:trPr>
          <w:cantSplit/>
        </w:trPr>
        <w:tc>
          <w:tcPr>
            <w:tcW w:w="2970" w:type="dxa"/>
            <w:vAlign w:val="bottom"/>
          </w:tcPr>
          <w:p w14:paraId="1422FC06" w14:textId="77777777" w:rsidR="00F31988" w:rsidRPr="006A6D30" w:rsidRDefault="00F31988" w:rsidP="00282335">
            <w:pPr>
              <w:spacing w:line="340" w:lineRule="exact"/>
              <w:ind w:right="-79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2393" w:type="dxa"/>
            <w:gridSpan w:val="23"/>
            <w:vAlign w:val="bottom"/>
          </w:tcPr>
          <w:p w14:paraId="1D2B352B" w14:textId="77777777" w:rsidR="00F31988" w:rsidRPr="006A6D30" w:rsidRDefault="00F31988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1988" w:rsidRPr="006A6D30" w14:paraId="3DA7BB1B" w14:textId="77777777" w:rsidTr="00C83397">
        <w:trPr>
          <w:cantSplit/>
        </w:trPr>
        <w:tc>
          <w:tcPr>
            <w:tcW w:w="2970" w:type="dxa"/>
            <w:vAlign w:val="bottom"/>
          </w:tcPr>
          <w:p w14:paraId="22C9C526" w14:textId="77777777" w:rsidR="00F31988" w:rsidRPr="006A6D30" w:rsidRDefault="00F31988" w:rsidP="00282335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19D11DB" w14:textId="77777777" w:rsidR="00F31988" w:rsidRPr="006A6D30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78" w:type="dxa"/>
            <w:vAlign w:val="bottom"/>
          </w:tcPr>
          <w:p w14:paraId="71C2CA3C" w14:textId="77777777" w:rsidR="00F31988" w:rsidRPr="006A6D30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7" w:type="dxa"/>
            <w:gridSpan w:val="4"/>
            <w:vAlign w:val="bottom"/>
          </w:tcPr>
          <w:p w14:paraId="58D54B2B" w14:textId="77777777" w:rsidR="00F31988" w:rsidRPr="006A6D30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" w:type="dxa"/>
            <w:vAlign w:val="bottom"/>
          </w:tcPr>
          <w:p w14:paraId="09B195B4" w14:textId="77777777" w:rsidR="00F31988" w:rsidRPr="006A6D30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8" w:type="dxa"/>
            <w:gridSpan w:val="3"/>
            <w:vAlign w:val="bottom"/>
          </w:tcPr>
          <w:p w14:paraId="7CC8CF23" w14:textId="77777777" w:rsidR="00F31988" w:rsidRPr="006A6D30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" w:type="dxa"/>
            <w:vAlign w:val="bottom"/>
          </w:tcPr>
          <w:p w14:paraId="3EBF6D1F" w14:textId="77777777" w:rsidR="00F31988" w:rsidRPr="006A6D30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50CA1E65" w14:textId="77777777" w:rsidR="00F31988" w:rsidRPr="006A6D30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74FCE440" w14:textId="77777777" w:rsidR="00F31988" w:rsidRPr="006A6D30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24CD6A1B" w14:textId="77777777" w:rsidR="00F31988" w:rsidRPr="006A6D30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6C5536" w14:textId="77777777" w:rsidR="00F31988" w:rsidRPr="006A6D30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3" w:type="dxa"/>
            <w:gridSpan w:val="3"/>
            <w:shd w:val="clear" w:color="auto" w:fill="auto"/>
          </w:tcPr>
          <w:p w14:paraId="120DFCCB" w14:textId="77777777" w:rsidR="00F31988" w:rsidRPr="006A6D30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</w:tc>
      </w:tr>
      <w:tr w:rsidR="00F31988" w:rsidRPr="006A6D30" w14:paraId="01D636CE" w14:textId="77777777" w:rsidTr="00C83397">
        <w:trPr>
          <w:cantSplit/>
        </w:trPr>
        <w:tc>
          <w:tcPr>
            <w:tcW w:w="2970" w:type="dxa"/>
            <w:vAlign w:val="bottom"/>
          </w:tcPr>
          <w:p w14:paraId="66C1DFF6" w14:textId="77777777" w:rsidR="00F31988" w:rsidRPr="006A6D30" w:rsidRDefault="00F31988" w:rsidP="00282335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6B9C273" w14:textId="77777777" w:rsidR="00F31988" w:rsidRPr="006A6D30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78" w:type="dxa"/>
            <w:vAlign w:val="bottom"/>
          </w:tcPr>
          <w:p w14:paraId="0F6586B4" w14:textId="77777777" w:rsidR="00F31988" w:rsidRPr="006A6D30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7" w:type="dxa"/>
            <w:gridSpan w:val="4"/>
            <w:vAlign w:val="bottom"/>
          </w:tcPr>
          <w:p w14:paraId="44ED6176" w14:textId="77777777" w:rsidR="00F31988" w:rsidRPr="006A6D30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01" w:type="dxa"/>
            <w:vAlign w:val="bottom"/>
          </w:tcPr>
          <w:p w14:paraId="61C0BCF0" w14:textId="77777777" w:rsidR="00F31988" w:rsidRPr="006A6D30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8" w:type="dxa"/>
            <w:gridSpan w:val="3"/>
            <w:vAlign w:val="bottom"/>
          </w:tcPr>
          <w:p w14:paraId="3A1D318F" w14:textId="77777777" w:rsidR="00F31988" w:rsidRPr="006A6D30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6" w:type="dxa"/>
            <w:vAlign w:val="bottom"/>
          </w:tcPr>
          <w:p w14:paraId="0D0303C8" w14:textId="77777777" w:rsidR="00F31988" w:rsidRPr="006A6D30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47B4D869" w14:textId="77777777" w:rsidR="00F31988" w:rsidRPr="006A6D30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7FDF1C4B" w14:textId="77777777" w:rsidR="00F31988" w:rsidRPr="006A6D30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2D4D5585" w14:textId="77777777" w:rsidR="00F31988" w:rsidRPr="006A6D30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D694EE" w14:textId="77777777" w:rsidR="00F31988" w:rsidRPr="006A6D30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3" w:type="dxa"/>
            <w:gridSpan w:val="3"/>
            <w:shd w:val="clear" w:color="auto" w:fill="auto"/>
            <w:vAlign w:val="bottom"/>
          </w:tcPr>
          <w:p w14:paraId="651C181E" w14:textId="77777777" w:rsidR="00F31988" w:rsidRPr="006A6D30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งวด</w:t>
            </w:r>
            <w:r w:rsidR="00EE0DEA"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เก้า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F31988" w:rsidRPr="006A6D30" w14:paraId="5E5C1952" w14:textId="77777777" w:rsidTr="00C83397">
        <w:trPr>
          <w:cantSplit/>
        </w:trPr>
        <w:tc>
          <w:tcPr>
            <w:tcW w:w="2970" w:type="dxa"/>
            <w:vAlign w:val="bottom"/>
          </w:tcPr>
          <w:p w14:paraId="120132A3" w14:textId="77777777" w:rsidR="00F31988" w:rsidRPr="006A6D30" w:rsidRDefault="00F31988" w:rsidP="00282335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8" w:type="dxa"/>
            <w:vAlign w:val="bottom"/>
          </w:tcPr>
          <w:p w14:paraId="53005ABA" w14:textId="21E2F958" w:rsidR="00F31988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</w:t>
            </w:r>
            <w:r w:rsidR="0089702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812" w:type="dxa"/>
            <w:vAlign w:val="bottom"/>
          </w:tcPr>
          <w:p w14:paraId="4FA5754D" w14:textId="42DC9593" w:rsidR="00F31988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  <w:r w:rsidR="00F31988" w:rsidRPr="006A6D3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  <w:vAlign w:val="bottom"/>
          </w:tcPr>
          <w:p w14:paraId="1991DBBF" w14:textId="77777777" w:rsidR="00F31988" w:rsidRPr="006A6D30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0BA800E3" w14:textId="258296EB" w:rsidR="00F31988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</w:t>
            </w:r>
            <w:r w:rsidR="007E45C9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8" w:type="dxa"/>
            <w:gridSpan w:val="2"/>
            <w:vAlign w:val="bottom"/>
          </w:tcPr>
          <w:p w14:paraId="4736B76A" w14:textId="77777777" w:rsidR="00F31988" w:rsidRPr="006A6D30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6" w:type="dxa"/>
            <w:vAlign w:val="bottom"/>
          </w:tcPr>
          <w:p w14:paraId="19274B21" w14:textId="5F8B7382" w:rsidR="00F31988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  <w:r w:rsidR="00F31988" w:rsidRPr="006A6D3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01" w:type="dxa"/>
            <w:vAlign w:val="bottom"/>
          </w:tcPr>
          <w:p w14:paraId="137A00DD" w14:textId="77777777" w:rsidR="00F31988" w:rsidRPr="006A6D30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4A7FE9E3" w14:textId="0CBE7114" w:rsidR="00F31988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</w:t>
            </w:r>
            <w:r w:rsidR="007E45C9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vAlign w:val="bottom"/>
          </w:tcPr>
          <w:p w14:paraId="283C8DDF" w14:textId="77777777" w:rsidR="00F31988" w:rsidRPr="006A6D30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361B66C6" w14:textId="2D4298F3" w:rsidR="00F31988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  <w:r w:rsidR="00F31988" w:rsidRPr="006A6D3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6" w:type="dxa"/>
            <w:vAlign w:val="bottom"/>
          </w:tcPr>
          <w:p w14:paraId="54428DB3" w14:textId="77777777" w:rsidR="00F31988" w:rsidRPr="006A6D30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842E8B7" w14:textId="63BC342C" w:rsidR="00F31988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</w:t>
            </w:r>
            <w:r w:rsidR="007E45C9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9E68268" w14:textId="77777777" w:rsidR="00F31988" w:rsidRPr="006A6D30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25A605" w14:textId="61311110" w:rsidR="00F31988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  <w:r w:rsidR="00F31988" w:rsidRPr="006A6D3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6E5F10A4" w14:textId="77777777" w:rsidR="00F31988" w:rsidRPr="006A6D30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0E431C" w14:textId="6F8F6120" w:rsidR="00F31988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</w:t>
            </w:r>
            <w:r w:rsidR="007E45C9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3179CA" w14:textId="77777777" w:rsidR="00F31988" w:rsidRPr="006A6D30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1A1472" w14:textId="62CAE33B" w:rsidR="00F31988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  <w:r w:rsidR="00F31988" w:rsidRPr="006A6D3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8F3FFE" w14:textId="77777777" w:rsidR="00F31988" w:rsidRPr="006A6D30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3" w:type="dxa"/>
            <w:gridSpan w:val="3"/>
            <w:shd w:val="clear" w:color="auto" w:fill="auto"/>
            <w:vAlign w:val="bottom"/>
          </w:tcPr>
          <w:p w14:paraId="1C96C04D" w14:textId="64CB1873" w:rsidR="00F31988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</w:t>
            </w:r>
            <w:r w:rsidR="007E45C9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</w:tr>
      <w:tr w:rsidR="00F31988" w:rsidRPr="006A6D30" w14:paraId="33EFC64B" w14:textId="77777777" w:rsidTr="00C83397">
        <w:trPr>
          <w:cantSplit/>
        </w:trPr>
        <w:tc>
          <w:tcPr>
            <w:tcW w:w="2970" w:type="dxa"/>
            <w:vAlign w:val="bottom"/>
          </w:tcPr>
          <w:p w14:paraId="0E444658" w14:textId="77777777" w:rsidR="00F31988" w:rsidRPr="006A6D30" w:rsidRDefault="00F31988" w:rsidP="00282335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8" w:type="dxa"/>
            <w:vAlign w:val="bottom"/>
          </w:tcPr>
          <w:p w14:paraId="6C4B527E" w14:textId="39378686" w:rsidR="00F31988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812" w:type="dxa"/>
            <w:vAlign w:val="bottom"/>
          </w:tcPr>
          <w:p w14:paraId="20A89247" w14:textId="3EE00141" w:rsidR="00F31988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14:paraId="7E0073D9" w14:textId="77777777" w:rsidR="00F31988" w:rsidRPr="006A6D30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726945AA" w14:textId="4AC53307" w:rsidR="00F31988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8" w:type="dxa"/>
            <w:gridSpan w:val="2"/>
            <w:vAlign w:val="bottom"/>
          </w:tcPr>
          <w:p w14:paraId="4BA27215" w14:textId="77777777" w:rsidR="00F31988" w:rsidRPr="006A6D30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6" w:type="dxa"/>
            <w:vAlign w:val="bottom"/>
          </w:tcPr>
          <w:p w14:paraId="31FF7C0D" w14:textId="57DC395E" w:rsidR="00F31988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01" w:type="dxa"/>
            <w:vAlign w:val="bottom"/>
          </w:tcPr>
          <w:p w14:paraId="3146D232" w14:textId="77777777" w:rsidR="00F31988" w:rsidRPr="006A6D30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04FA88FB" w14:textId="0DCF1FF0" w:rsidR="00F31988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1A65BD3C" w14:textId="77777777" w:rsidR="00F31988" w:rsidRPr="006A6D30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4C19552D" w14:textId="17840514" w:rsidR="00F31988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6" w:type="dxa"/>
            <w:vAlign w:val="bottom"/>
          </w:tcPr>
          <w:p w14:paraId="02E589E6" w14:textId="77777777" w:rsidR="00F31988" w:rsidRPr="006A6D30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AE7FB45" w14:textId="70A71EE7" w:rsidR="00F31988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09F612E" w14:textId="77777777" w:rsidR="00F31988" w:rsidRPr="006A6D30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600DC2" w14:textId="43B58501" w:rsidR="00F31988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58FCA29E" w14:textId="77777777" w:rsidR="00F31988" w:rsidRPr="006A6D30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F76AC0" w14:textId="46419584" w:rsidR="00F31988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C74269" w14:textId="77777777" w:rsidR="00F31988" w:rsidRPr="006A6D30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4B76F6" w14:textId="0F5C010C" w:rsidR="00F31988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1F7369" w14:textId="77777777" w:rsidR="00F31988" w:rsidRPr="006A6D30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769B7E40" w14:textId="5397D4A5" w:rsidR="00F31988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4747CC" w14:textId="77777777" w:rsidR="00F31988" w:rsidRPr="006A6D30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79A4257" w14:textId="6FEF95C0" w:rsidR="00F31988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</w:tr>
      <w:tr w:rsidR="00F31988" w:rsidRPr="006A6D30" w14:paraId="2B18ED75" w14:textId="77777777" w:rsidTr="00C83397">
        <w:trPr>
          <w:cantSplit/>
        </w:trPr>
        <w:tc>
          <w:tcPr>
            <w:tcW w:w="2970" w:type="dxa"/>
            <w:vAlign w:val="bottom"/>
          </w:tcPr>
          <w:p w14:paraId="1096F80D" w14:textId="77777777" w:rsidR="00F31988" w:rsidRPr="006A6D30" w:rsidRDefault="00F31988" w:rsidP="00282335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AB6C52C" w14:textId="77777777" w:rsidR="00F31988" w:rsidRPr="006A6D30" w:rsidRDefault="00F31988" w:rsidP="00F45CD9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" w:type="dxa"/>
            <w:vAlign w:val="bottom"/>
          </w:tcPr>
          <w:p w14:paraId="20B6D02D" w14:textId="77777777" w:rsidR="00F31988" w:rsidRPr="006A6D30" w:rsidRDefault="00F31988" w:rsidP="00F45CD9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5" w:type="dxa"/>
            <w:gridSpan w:val="20"/>
            <w:vAlign w:val="bottom"/>
          </w:tcPr>
          <w:p w14:paraId="205D01C0" w14:textId="77777777" w:rsidR="00F31988" w:rsidRPr="006A6D30" w:rsidRDefault="00F31988" w:rsidP="00F45CD9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31988" w:rsidRPr="006A6D30" w14:paraId="7441C854" w14:textId="77777777" w:rsidTr="00C83397">
        <w:trPr>
          <w:cantSplit/>
        </w:trPr>
        <w:tc>
          <w:tcPr>
            <w:tcW w:w="2970" w:type="dxa"/>
            <w:vAlign w:val="bottom"/>
          </w:tcPr>
          <w:p w14:paraId="765A58A6" w14:textId="77777777" w:rsidR="00F31988" w:rsidRPr="006A6D30" w:rsidRDefault="00F31988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88" w:type="dxa"/>
            <w:vAlign w:val="bottom"/>
          </w:tcPr>
          <w:p w14:paraId="0307CC86" w14:textId="77777777" w:rsidR="00F31988" w:rsidRPr="006A6D30" w:rsidRDefault="00F31988" w:rsidP="00F45CD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5D3DD9AA" w14:textId="77777777" w:rsidR="00F31988" w:rsidRPr="006A6D30" w:rsidRDefault="00F31988" w:rsidP="00F45CD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8D43650" w14:textId="77777777" w:rsidR="00F31988" w:rsidRPr="006A6D30" w:rsidRDefault="00F31988" w:rsidP="00F45CD9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70346696" w14:textId="77777777" w:rsidR="00F31988" w:rsidRPr="006A6D30" w:rsidRDefault="00F31988" w:rsidP="00F45CD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5508C4B" w14:textId="77777777" w:rsidR="00F31988" w:rsidRPr="006A6D30" w:rsidRDefault="00F31988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1E22E035" w14:textId="77777777" w:rsidR="00F31988" w:rsidRPr="006A6D30" w:rsidRDefault="00F31988" w:rsidP="00F45CD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1" w:type="dxa"/>
            <w:vAlign w:val="bottom"/>
          </w:tcPr>
          <w:p w14:paraId="3B000541" w14:textId="77777777" w:rsidR="00F31988" w:rsidRPr="006A6D30" w:rsidRDefault="00F31988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0AD66AB4" w14:textId="77777777" w:rsidR="00F31988" w:rsidRPr="006A6D30" w:rsidRDefault="00F31988" w:rsidP="00F45CD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EC837EE" w14:textId="77777777" w:rsidR="00F31988" w:rsidRPr="006A6D30" w:rsidRDefault="00F31988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vAlign w:val="bottom"/>
          </w:tcPr>
          <w:p w14:paraId="42169CAC" w14:textId="77777777" w:rsidR="00F31988" w:rsidRPr="006A6D30" w:rsidRDefault="00F31988" w:rsidP="00F45CD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8854BF2" w14:textId="77777777" w:rsidR="00F31988" w:rsidRPr="006A6D30" w:rsidRDefault="00F31988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CBF7E79" w14:textId="77777777" w:rsidR="00F31988" w:rsidRPr="006A6D30" w:rsidRDefault="00F31988" w:rsidP="00F45CD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963AFAA" w14:textId="77777777" w:rsidR="00F31988" w:rsidRPr="006A6D30" w:rsidRDefault="00F31988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56E015" w14:textId="77777777" w:rsidR="00F31988" w:rsidRPr="006A6D30" w:rsidRDefault="00F31988" w:rsidP="00F45CD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DF3881" w14:textId="77777777" w:rsidR="00F31988" w:rsidRPr="006A6D30" w:rsidRDefault="00F31988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879383" w14:textId="77777777" w:rsidR="00F31988" w:rsidRPr="006A6D30" w:rsidRDefault="00F31988" w:rsidP="00F45CD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330319" w14:textId="77777777" w:rsidR="00F31988" w:rsidRPr="006A6D30" w:rsidRDefault="00F31988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0AAF40" w14:textId="77777777" w:rsidR="00F31988" w:rsidRPr="006A6D30" w:rsidRDefault="00F31988" w:rsidP="00F45CD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F1E392" w14:textId="77777777" w:rsidR="00F31988" w:rsidRPr="006A6D30" w:rsidRDefault="00F31988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4BB43028" w14:textId="77777777" w:rsidR="00F31988" w:rsidRPr="006A6D30" w:rsidRDefault="00F31988" w:rsidP="00F45CD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AA83962" w14:textId="77777777" w:rsidR="00F31988" w:rsidRPr="006A6D30" w:rsidRDefault="00F31988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right="-5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2AE500E" w14:textId="77777777" w:rsidR="00F31988" w:rsidRPr="006A6D30" w:rsidRDefault="00F31988" w:rsidP="00F45CD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10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5E3437" w:rsidRPr="006A6D30" w14:paraId="21C0E6F6" w14:textId="77777777" w:rsidTr="00C83397">
        <w:trPr>
          <w:cantSplit/>
        </w:trPr>
        <w:tc>
          <w:tcPr>
            <w:tcW w:w="2970" w:type="dxa"/>
            <w:vAlign w:val="bottom"/>
          </w:tcPr>
          <w:p w14:paraId="1AAF34E8" w14:textId="77777777" w:rsidR="005E3437" w:rsidRPr="006A6D30" w:rsidRDefault="005E3437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บริษัท เฟิร์ส โคราช วินด์ จำกัด</w:t>
            </w:r>
          </w:p>
        </w:tc>
        <w:tc>
          <w:tcPr>
            <w:tcW w:w="988" w:type="dxa"/>
            <w:vAlign w:val="bottom"/>
          </w:tcPr>
          <w:p w14:paraId="4E8D7289" w14:textId="6D4F468B" w:rsidR="005E3437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812" w:type="dxa"/>
            <w:vAlign w:val="bottom"/>
          </w:tcPr>
          <w:p w14:paraId="236FCBD6" w14:textId="0CF5BFE3" w:rsidR="005E3437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12EB90F5" w14:textId="77777777" w:rsidR="005E3437" w:rsidRPr="006A6D30" w:rsidRDefault="005E3437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7224D407" w14:textId="3E23CC8D" w:rsidR="005E3437" w:rsidRPr="006A6D30" w:rsidRDefault="00AA32E8" w:rsidP="00F3198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5E3437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996</w:t>
            </w:r>
            <w:r w:rsidR="005E3437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020</w:t>
            </w:r>
          </w:p>
        </w:tc>
        <w:tc>
          <w:tcPr>
            <w:tcW w:w="178" w:type="dxa"/>
            <w:vAlign w:val="bottom"/>
          </w:tcPr>
          <w:p w14:paraId="09E70642" w14:textId="77777777" w:rsidR="005E3437" w:rsidRPr="006A6D30" w:rsidRDefault="005E3437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5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7EE7D33C" w14:textId="5C42A175" w:rsidR="005E3437" w:rsidRPr="006A6D30" w:rsidRDefault="00AA32E8" w:rsidP="00F3198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5E3437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996</w:t>
            </w:r>
            <w:r w:rsidR="005E3437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020</w:t>
            </w:r>
          </w:p>
        </w:tc>
        <w:tc>
          <w:tcPr>
            <w:tcW w:w="201" w:type="dxa"/>
            <w:vAlign w:val="bottom"/>
          </w:tcPr>
          <w:p w14:paraId="1E9FAD05" w14:textId="77777777" w:rsidR="005E3437" w:rsidRPr="006A6D30" w:rsidRDefault="005E3437" w:rsidP="00F31988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6EBD54FB" w14:textId="27FD4126" w:rsidR="005E3437" w:rsidRPr="006A6D30" w:rsidRDefault="00AA32E8" w:rsidP="00F3198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399</w:t>
            </w:r>
            <w:r w:rsidR="005E3437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204</w:t>
            </w:r>
          </w:p>
        </w:tc>
        <w:tc>
          <w:tcPr>
            <w:tcW w:w="178" w:type="dxa"/>
            <w:vAlign w:val="bottom"/>
          </w:tcPr>
          <w:p w14:paraId="70721BEA" w14:textId="77777777" w:rsidR="005E3437" w:rsidRPr="006A6D30" w:rsidRDefault="005E3437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64A5CE3A" w14:textId="04F60238" w:rsidR="005E3437" w:rsidRPr="006A6D30" w:rsidRDefault="00AA32E8" w:rsidP="00F3198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399</w:t>
            </w:r>
            <w:r w:rsidR="005E3437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204</w:t>
            </w:r>
          </w:p>
        </w:tc>
        <w:tc>
          <w:tcPr>
            <w:tcW w:w="186" w:type="dxa"/>
            <w:vAlign w:val="bottom"/>
          </w:tcPr>
          <w:p w14:paraId="47E56867" w14:textId="77777777" w:rsidR="005E3437" w:rsidRPr="006A6D30" w:rsidRDefault="005E3437" w:rsidP="00F31988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6E30F62" w14:textId="77777777" w:rsidR="005E3437" w:rsidRPr="006A6D30" w:rsidRDefault="005E3437" w:rsidP="00F319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FD205E3" w14:textId="77777777" w:rsidR="005E3437" w:rsidRPr="006A6D30" w:rsidRDefault="005E3437" w:rsidP="00F31988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387C6E" w14:textId="77777777" w:rsidR="005E3437" w:rsidRPr="006A6D30" w:rsidRDefault="005E3437" w:rsidP="00F319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0A4CD3" w14:textId="77777777" w:rsidR="005E3437" w:rsidRPr="006A6D30" w:rsidRDefault="005E3437" w:rsidP="00F31988">
            <w:pPr>
              <w:tabs>
                <w:tab w:val="decimal" w:pos="735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31EB5B" w14:textId="77B89299" w:rsidR="005E3437" w:rsidRPr="006A6D30" w:rsidRDefault="00AA32E8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399</w:t>
            </w:r>
            <w:r w:rsidR="005E3437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1EDE72" w14:textId="77777777" w:rsidR="005E3437" w:rsidRPr="006A6D30" w:rsidRDefault="005E3437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4893D5" w14:textId="341E900D" w:rsidR="005E3437" w:rsidRPr="006A6D30" w:rsidRDefault="00AA32E8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399</w:t>
            </w:r>
            <w:r w:rsidR="005E3437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5C12BF" w14:textId="77777777" w:rsidR="005E3437" w:rsidRPr="006A6D30" w:rsidRDefault="005E3437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3647DDFD" w14:textId="36B8AD3B" w:rsidR="005E3437" w:rsidRPr="006A6D30" w:rsidRDefault="00AA32E8" w:rsidP="00AB126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</w:t>
            </w:r>
            <w:r w:rsidR="00A7051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E1BFA03" w14:textId="77777777" w:rsidR="005E3437" w:rsidRPr="006A6D30" w:rsidRDefault="005E3437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25353C2" w14:textId="0AA719B1" w:rsidR="005E3437" w:rsidRPr="006A6D30" w:rsidRDefault="00AA32E8" w:rsidP="00BC1B6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</w:t>
            </w:r>
            <w:r w:rsidR="00BC1B6D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395</w:t>
            </w:r>
          </w:p>
        </w:tc>
      </w:tr>
      <w:tr w:rsidR="005E3437" w:rsidRPr="006A6D30" w14:paraId="3CB9B608" w14:textId="77777777" w:rsidTr="00C83397">
        <w:trPr>
          <w:cantSplit/>
        </w:trPr>
        <w:tc>
          <w:tcPr>
            <w:tcW w:w="2970" w:type="dxa"/>
            <w:vAlign w:val="bottom"/>
          </w:tcPr>
          <w:p w14:paraId="006928AA" w14:textId="77777777" w:rsidR="005E3437" w:rsidRPr="006A6D30" w:rsidRDefault="005E3437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บริษัท เค.อาร์.ทู จำกัด</w:t>
            </w:r>
          </w:p>
        </w:tc>
        <w:tc>
          <w:tcPr>
            <w:tcW w:w="988" w:type="dxa"/>
            <w:vAlign w:val="bottom"/>
          </w:tcPr>
          <w:p w14:paraId="5D49A533" w14:textId="489111E7" w:rsidR="005E3437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812" w:type="dxa"/>
            <w:vAlign w:val="bottom"/>
          </w:tcPr>
          <w:p w14:paraId="6D536C25" w14:textId="4951BA7A" w:rsidR="005E3437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3468AEC5" w14:textId="77777777" w:rsidR="005E3437" w:rsidRPr="006A6D30" w:rsidRDefault="005E3437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2F0581A0" w14:textId="434DE57E" w:rsidR="005E3437" w:rsidRPr="006A6D30" w:rsidRDefault="00AA32E8" w:rsidP="00F3198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5E3437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827</w:t>
            </w:r>
            <w:r w:rsidR="005E3437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014AAA99" w14:textId="77777777" w:rsidR="005E3437" w:rsidRPr="006A6D30" w:rsidRDefault="005E3437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87F7066" w14:textId="6053B875" w:rsidR="005E3437" w:rsidRPr="006A6D30" w:rsidRDefault="00AA32E8" w:rsidP="00F3198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5E3437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827</w:t>
            </w:r>
            <w:r w:rsidR="005E3437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01" w:type="dxa"/>
            <w:vAlign w:val="bottom"/>
          </w:tcPr>
          <w:p w14:paraId="3C07B11A" w14:textId="77777777" w:rsidR="005E3437" w:rsidRPr="006A6D30" w:rsidRDefault="005E3437" w:rsidP="00F31988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0E2212B2" w14:textId="093CF088" w:rsidR="005E3437" w:rsidRPr="006A6D30" w:rsidRDefault="00AA32E8" w:rsidP="00F3198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365</w:t>
            </w:r>
            <w:r w:rsidR="005E3437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4C33E32C" w14:textId="77777777" w:rsidR="005E3437" w:rsidRPr="006A6D30" w:rsidRDefault="005E3437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7D9EE4C6" w14:textId="2DBA7DB2" w:rsidR="005E3437" w:rsidRPr="006A6D30" w:rsidRDefault="00AA32E8" w:rsidP="00F3198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365</w:t>
            </w:r>
            <w:r w:rsidR="005E3437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6" w:type="dxa"/>
            <w:vAlign w:val="bottom"/>
          </w:tcPr>
          <w:p w14:paraId="53BB7F4F" w14:textId="77777777" w:rsidR="005E3437" w:rsidRPr="006A6D30" w:rsidRDefault="005E3437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FCB72" w14:textId="77777777" w:rsidR="005E3437" w:rsidRPr="006A6D30" w:rsidRDefault="005E3437" w:rsidP="00F319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7FCB4C7" w14:textId="77777777" w:rsidR="005E3437" w:rsidRPr="006A6D30" w:rsidRDefault="005E3437" w:rsidP="00F31988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FDA0A" w14:textId="77777777" w:rsidR="005E3437" w:rsidRPr="006A6D30" w:rsidRDefault="005E3437" w:rsidP="00F319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4C5765" w14:textId="77777777" w:rsidR="005E3437" w:rsidRPr="006A6D30" w:rsidRDefault="005E3437" w:rsidP="00F31988">
            <w:pPr>
              <w:tabs>
                <w:tab w:val="decimal" w:pos="735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1AC83" w14:textId="2EBBF48C" w:rsidR="005E3437" w:rsidRPr="006A6D30" w:rsidRDefault="00AA32E8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365</w:t>
            </w:r>
            <w:r w:rsidR="005E3437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03E9DF" w14:textId="77777777" w:rsidR="005E3437" w:rsidRPr="006A6D30" w:rsidRDefault="005E3437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FC00A" w14:textId="7D18F744" w:rsidR="005E3437" w:rsidRPr="006A6D30" w:rsidRDefault="00AA32E8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365</w:t>
            </w:r>
            <w:r w:rsidR="005E3437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E72A07" w14:textId="77777777" w:rsidR="005E3437" w:rsidRPr="006A6D30" w:rsidRDefault="005E3437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44C0D" w14:textId="50AE97B0" w:rsidR="005E3437" w:rsidRPr="006A6D30" w:rsidRDefault="00AA32E8" w:rsidP="00AB126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</w:t>
            </w:r>
            <w:r w:rsidR="00A7051E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264BB6" w14:textId="77777777" w:rsidR="005E3437" w:rsidRPr="006A6D30" w:rsidRDefault="005E3437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37FC6" w14:textId="2C571C2A" w:rsidR="005E3437" w:rsidRPr="006A6D30" w:rsidRDefault="00AA32E8" w:rsidP="00BC1B6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</w:t>
            </w:r>
            <w:r w:rsidR="00BC1B6D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598</w:t>
            </w:r>
          </w:p>
        </w:tc>
      </w:tr>
      <w:tr w:rsidR="005E3437" w:rsidRPr="006A6D30" w14:paraId="400F816A" w14:textId="77777777" w:rsidTr="00C83397">
        <w:trPr>
          <w:cantSplit/>
        </w:trPr>
        <w:tc>
          <w:tcPr>
            <w:tcW w:w="2970" w:type="dxa"/>
            <w:vAlign w:val="bottom"/>
          </w:tcPr>
          <w:p w14:paraId="3B892859" w14:textId="77777777" w:rsidR="005E3437" w:rsidRPr="006A6D30" w:rsidRDefault="005E3437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88" w:type="dxa"/>
            <w:vAlign w:val="bottom"/>
          </w:tcPr>
          <w:p w14:paraId="17DDB733" w14:textId="77777777" w:rsidR="005E3437" w:rsidRPr="006A6D30" w:rsidRDefault="005E3437" w:rsidP="00F31988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FC9E357" w14:textId="77777777" w:rsidR="005E3437" w:rsidRPr="006A6D30" w:rsidRDefault="005E3437" w:rsidP="00F31988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F2342D7" w14:textId="77777777" w:rsidR="005E3437" w:rsidRPr="006A6D30" w:rsidRDefault="005E3437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36C821D3" w14:textId="77777777" w:rsidR="005E3437" w:rsidRPr="006A6D30" w:rsidRDefault="005E3437" w:rsidP="00F31988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6C66EE6" w14:textId="77777777" w:rsidR="005E3437" w:rsidRPr="006A6D30" w:rsidRDefault="005E3437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75993FD3" w14:textId="77777777" w:rsidR="005E3437" w:rsidRPr="006A6D30" w:rsidRDefault="005E3437" w:rsidP="00F3198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1" w:type="dxa"/>
            <w:vAlign w:val="bottom"/>
          </w:tcPr>
          <w:p w14:paraId="13326C6E" w14:textId="77777777" w:rsidR="005E3437" w:rsidRPr="006A6D30" w:rsidRDefault="005E3437" w:rsidP="00F31988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6654C" w14:textId="27002CDD" w:rsidR="005E3437" w:rsidRPr="006A6D30" w:rsidRDefault="00AA32E8" w:rsidP="00F3198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764</w:t>
            </w:r>
            <w:r w:rsidR="005E3437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604</w:t>
            </w:r>
          </w:p>
        </w:tc>
        <w:tc>
          <w:tcPr>
            <w:tcW w:w="178" w:type="dxa"/>
            <w:vAlign w:val="bottom"/>
          </w:tcPr>
          <w:p w14:paraId="2918C3F7" w14:textId="77777777" w:rsidR="005E3437" w:rsidRPr="006A6D30" w:rsidRDefault="005E3437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2ACC7" w14:textId="5F789536" w:rsidR="005E3437" w:rsidRPr="006A6D30" w:rsidRDefault="00AA32E8" w:rsidP="00F3198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764</w:t>
            </w:r>
            <w:r w:rsidR="005E3437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604</w:t>
            </w:r>
          </w:p>
        </w:tc>
        <w:tc>
          <w:tcPr>
            <w:tcW w:w="186" w:type="dxa"/>
            <w:vAlign w:val="bottom"/>
          </w:tcPr>
          <w:p w14:paraId="6B4B2429" w14:textId="77777777" w:rsidR="005E3437" w:rsidRPr="006A6D30" w:rsidRDefault="005E3437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B718E1" w14:textId="77777777" w:rsidR="005E3437" w:rsidRPr="006A6D30" w:rsidRDefault="005E3437" w:rsidP="00F319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7423D70" w14:textId="77777777" w:rsidR="005E3437" w:rsidRPr="006A6D30" w:rsidRDefault="005E3437" w:rsidP="00F31988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3BD964" w14:textId="77777777" w:rsidR="005E3437" w:rsidRPr="006A6D30" w:rsidRDefault="005E3437" w:rsidP="00F319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0F93CA" w14:textId="77777777" w:rsidR="005E3437" w:rsidRPr="006A6D30" w:rsidRDefault="005E3437" w:rsidP="00F31988">
            <w:pPr>
              <w:tabs>
                <w:tab w:val="decimal" w:pos="735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58AA4" w14:textId="373BC100" w:rsidR="005E3437" w:rsidRPr="006A6D30" w:rsidRDefault="00AA32E8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764</w:t>
            </w:r>
            <w:r w:rsidR="005E3437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604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C4A2C0" w14:textId="77777777" w:rsidR="005E3437" w:rsidRPr="006A6D30" w:rsidRDefault="005E3437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A46C2E" w14:textId="50223709" w:rsidR="005E3437" w:rsidRPr="006A6D30" w:rsidRDefault="00AA32E8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764</w:t>
            </w:r>
            <w:r w:rsidR="005E3437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604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D6DEAD" w14:textId="77777777" w:rsidR="005E3437" w:rsidRPr="006A6D30" w:rsidRDefault="005E3437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297500" w14:textId="24948462" w:rsidR="005E3437" w:rsidRPr="006A6D30" w:rsidRDefault="00AA32E8" w:rsidP="00AB126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31" w:right="-72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16</w:t>
            </w:r>
            <w:r w:rsidR="00A7051E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200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7A7F41" w14:textId="77777777" w:rsidR="005E3437" w:rsidRPr="006A6D30" w:rsidRDefault="005E3437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70BD00" w14:textId="183395D4" w:rsidR="005E3437" w:rsidRPr="006A6D30" w:rsidRDefault="00AA32E8" w:rsidP="00BC1B6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31" w:right="-72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15</w:t>
            </w:r>
            <w:r w:rsidR="00BC1B6D" w:rsidRPr="006A6D30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993</w:t>
            </w:r>
          </w:p>
        </w:tc>
      </w:tr>
      <w:tr w:rsidR="00F36C63" w:rsidRPr="006A6D30" w14:paraId="4FCB38D7" w14:textId="77777777" w:rsidTr="00C83397">
        <w:trPr>
          <w:cantSplit/>
          <w:trHeight w:hRule="exact" w:val="144"/>
        </w:trPr>
        <w:tc>
          <w:tcPr>
            <w:tcW w:w="2970" w:type="dxa"/>
            <w:vAlign w:val="bottom"/>
          </w:tcPr>
          <w:p w14:paraId="2DE4A63C" w14:textId="77777777" w:rsidR="00F36C63" w:rsidRPr="006A6D30" w:rsidRDefault="00F36C63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8" w:type="dxa"/>
            <w:vAlign w:val="bottom"/>
          </w:tcPr>
          <w:p w14:paraId="37CA26C3" w14:textId="77777777" w:rsidR="00F36C63" w:rsidRPr="006A6D30" w:rsidRDefault="00F36C63" w:rsidP="00F3198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13DCDF2" w14:textId="77777777" w:rsidR="00F36C63" w:rsidRPr="006A6D30" w:rsidRDefault="00F36C63" w:rsidP="00F3198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B12A538" w14:textId="77777777" w:rsidR="00F36C63" w:rsidRPr="006A6D30" w:rsidRDefault="00F36C63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355902D4" w14:textId="77777777" w:rsidR="00F36C63" w:rsidRPr="006A6D30" w:rsidRDefault="00F36C63" w:rsidP="00F31988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2CE3C4F" w14:textId="77777777" w:rsidR="00F36C63" w:rsidRPr="006A6D30" w:rsidRDefault="00F36C63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CEC6C81" w14:textId="77777777" w:rsidR="00F36C63" w:rsidRPr="006A6D30" w:rsidRDefault="00F36C63" w:rsidP="00F3198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050B677C" w14:textId="77777777" w:rsidR="00F36C63" w:rsidRPr="006A6D30" w:rsidRDefault="00F36C63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218DB2A0" w14:textId="77777777" w:rsidR="00F36C63" w:rsidRPr="006A6D30" w:rsidRDefault="00F36C63" w:rsidP="00F319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40A6EE7" w14:textId="77777777" w:rsidR="00F36C63" w:rsidRPr="006A6D30" w:rsidRDefault="00F36C63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2F4D7866" w14:textId="77777777" w:rsidR="00F36C63" w:rsidRPr="006A6D30" w:rsidRDefault="00F36C63" w:rsidP="00F31988">
            <w:pPr>
              <w:pStyle w:val="acctfourfigures"/>
              <w:tabs>
                <w:tab w:val="clear" w:pos="765"/>
                <w:tab w:val="decimal" w:pos="477"/>
                <w:tab w:val="decimal" w:pos="730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A10AAC9" w14:textId="77777777" w:rsidR="00F36C63" w:rsidRPr="006A6D30" w:rsidRDefault="00F36C63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C74B0AA" w14:textId="77777777" w:rsidR="00F36C63" w:rsidRPr="006A6D30" w:rsidRDefault="00F36C63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3AA6D2F" w14:textId="77777777" w:rsidR="00F36C63" w:rsidRPr="006A6D30" w:rsidRDefault="00F36C63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2B6EA0" w14:textId="77777777" w:rsidR="00F36C63" w:rsidRPr="006A6D30" w:rsidRDefault="00F36C63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93FE611" w14:textId="77777777" w:rsidR="00F36C63" w:rsidRPr="006A6D30" w:rsidRDefault="00F36C63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69C9E7" w14:textId="77777777" w:rsidR="00F36C63" w:rsidRPr="006A6D30" w:rsidRDefault="00F36C63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7397CF" w14:textId="77777777" w:rsidR="00F36C63" w:rsidRPr="006A6D30" w:rsidRDefault="00F36C63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93A176" w14:textId="77777777" w:rsidR="00F36C63" w:rsidRPr="006A6D30" w:rsidRDefault="00F36C63" w:rsidP="00F3198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80" w:right="-2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A60DB9" w14:textId="77777777" w:rsidR="00F36C63" w:rsidRPr="006A6D30" w:rsidRDefault="00F36C63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50695496" w14:textId="77777777" w:rsidR="00F36C63" w:rsidRPr="006A6D30" w:rsidRDefault="00F36C63" w:rsidP="00F3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40" w:lineRule="exact"/>
              <w:ind w:left="-131" w:right="-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3DEEB5C" w14:textId="77777777" w:rsidR="00F36C63" w:rsidRPr="006A6D30" w:rsidRDefault="00F36C63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9F825B4" w14:textId="77777777" w:rsidR="00F36C63" w:rsidRPr="006A6D30" w:rsidRDefault="00F36C63" w:rsidP="00F3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40" w:lineRule="exact"/>
              <w:ind w:left="-131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1988" w:rsidRPr="006A6D30" w14:paraId="02B99BDA" w14:textId="77777777" w:rsidTr="00C83397">
        <w:trPr>
          <w:cantSplit/>
        </w:trPr>
        <w:tc>
          <w:tcPr>
            <w:tcW w:w="2970" w:type="dxa"/>
            <w:vAlign w:val="bottom"/>
          </w:tcPr>
          <w:p w14:paraId="425070C3" w14:textId="77777777" w:rsidR="00F31988" w:rsidRPr="006A6D30" w:rsidRDefault="00F31988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88" w:type="dxa"/>
            <w:vAlign w:val="bottom"/>
          </w:tcPr>
          <w:p w14:paraId="2302CED2" w14:textId="77777777" w:rsidR="00F31988" w:rsidRPr="006A6D30" w:rsidRDefault="00F31988" w:rsidP="00F3198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3DC509EF" w14:textId="77777777" w:rsidR="00F31988" w:rsidRPr="006A6D30" w:rsidRDefault="00F31988" w:rsidP="00F3198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B1ADFC7" w14:textId="77777777" w:rsidR="00F31988" w:rsidRPr="006A6D30" w:rsidRDefault="00F31988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6107B9D8" w14:textId="77777777" w:rsidR="00F31988" w:rsidRPr="006A6D30" w:rsidRDefault="00F31988" w:rsidP="00F31988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0718A89" w14:textId="77777777" w:rsidR="00F31988" w:rsidRPr="006A6D30" w:rsidRDefault="00F31988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1EDC4EF0" w14:textId="77777777" w:rsidR="00F31988" w:rsidRPr="006A6D30" w:rsidRDefault="00F31988" w:rsidP="00F3198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04CD0444" w14:textId="77777777" w:rsidR="00F31988" w:rsidRPr="006A6D30" w:rsidRDefault="00F31988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482950B9" w14:textId="77777777" w:rsidR="00F31988" w:rsidRPr="006A6D30" w:rsidRDefault="00F31988" w:rsidP="00F319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40AAB3F" w14:textId="77777777" w:rsidR="00F31988" w:rsidRPr="006A6D30" w:rsidRDefault="00F31988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585896E8" w14:textId="77777777" w:rsidR="00F31988" w:rsidRPr="006A6D30" w:rsidRDefault="00F31988" w:rsidP="00F31988">
            <w:pPr>
              <w:pStyle w:val="acctfourfigures"/>
              <w:tabs>
                <w:tab w:val="clear" w:pos="765"/>
                <w:tab w:val="decimal" w:pos="477"/>
                <w:tab w:val="decimal" w:pos="730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9A22868" w14:textId="77777777" w:rsidR="00F31988" w:rsidRPr="006A6D30" w:rsidRDefault="00F31988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CF50DBA" w14:textId="77777777" w:rsidR="00F31988" w:rsidRPr="006A6D30" w:rsidRDefault="00F31988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01C5A49" w14:textId="77777777" w:rsidR="00F31988" w:rsidRPr="006A6D30" w:rsidRDefault="00F31988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C06175" w14:textId="77777777" w:rsidR="00F31988" w:rsidRPr="006A6D30" w:rsidRDefault="00F31988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167B586" w14:textId="77777777" w:rsidR="00F31988" w:rsidRPr="006A6D30" w:rsidRDefault="00F31988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AB9E6F" w14:textId="77777777" w:rsidR="00F31988" w:rsidRPr="006A6D30" w:rsidRDefault="00F31988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E9F079" w14:textId="77777777" w:rsidR="00F31988" w:rsidRPr="006A6D30" w:rsidRDefault="00F31988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BB3E3A" w14:textId="77777777" w:rsidR="00F31988" w:rsidRPr="006A6D30" w:rsidRDefault="00F31988" w:rsidP="00F3198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80" w:right="-2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4F22F8" w14:textId="77777777" w:rsidR="00F31988" w:rsidRPr="006A6D30" w:rsidRDefault="00F31988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65FD4D26" w14:textId="77777777" w:rsidR="00F31988" w:rsidRPr="006A6D30" w:rsidRDefault="00F31988" w:rsidP="00F3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40" w:lineRule="exact"/>
              <w:ind w:left="-131" w:right="-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1858877" w14:textId="77777777" w:rsidR="00F31988" w:rsidRPr="006A6D30" w:rsidRDefault="00F31988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AD11905" w14:textId="77777777" w:rsidR="00F31988" w:rsidRPr="006A6D30" w:rsidRDefault="00F31988" w:rsidP="00F3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40" w:lineRule="exact"/>
              <w:ind w:left="-131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1988" w:rsidRPr="006A6D30" w14:paraId="3D39A7EE" w14:textId="77777777" w:rsidTr="00C83397">
        <w:trPr>
          <w:cantSplit/>
        </w:trPr>
        <w:tc>
          <w:tcPr>
            <w:tcW w:w="2970" w:type="dxa"/>
            <w:vAlign w:val="bottom"/>
          </w:tcPr>
          <w:p w14:paraId="259CB52A" w14:textId="77777777" w:rsidR="00F31988" w:rsidRPr="006A6D30" w:rsidRDefault="00F31988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บริษัท ชูบุราชบุรี อีเลคทริคเซอร์วิส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988" w:type="dxa"/>
            <w:vAlign w:val="bottom"/>
          </w:tcPr>
          <w:p w14:paraId="07DEE43B" w14:textId="221AFB17" w:rsidR="00F31988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812" w:type="dxa"/>
            <w:vAlign w:val="bottom"/>
          </w:tcPr>
          <w:p w14:paraId="0CE658FE" w14:textId="4CE6A279" w:rsidR="00F31988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178" w:type="dxa"/>
            <w:vAlign w:val="bottom"/>
          </w:tcPr>
          <w:p w14:paraId="7BF0CC88" w14:textId="77777777" w:rsidR="00F31988" w:rsidRPr="006A6D30" w:rsidRDefault="00F31988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5FE36974" w14:textId="13421E65" w:rsidR="00F31988" w:rsidRPr="006A6D30" w:rsidRDefault="00AA32E8" w:rsidP="00F3198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</w:t>
            </w:r>
            <w:r w:rsidR="00F31988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32515E49" w14:textId="77777777" w:rsidR="00F31988" w:rsidRPr="006A6D30" w:rsidRDefault="00F31988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769AD382" w14:textId="6825E23B" w:rsidR="00F31988" w:rsidRPr="006A6D30" w:rsidRDefault="00AA32E8" w:rsidP="00F3198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</w:t>
            </w:r>
            <w:r w:rsidR="00F31988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01" w:type="dxa"/>
            <w:vAlign w:val="bottom"/>
          </w:tcPr>
          <w:p w14:paraId="2CB11CE3" w14:textId="77777777" w:rsidR="00F31988" w:rsidRPr="006A6D30" w:rsidRDefault="00F31988" w:rsidP="00F31988">
            <w:pPr>
              <w:tabs>
                <w:tab w:val="clear" w:pos="907"/>
                <w:tab w:val="decimal" w:pos="735"/>
                <w:tab w:val="decimal" w:pos="919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21ADF148" w14:textId="417ADC94" w:rsidR="00F31988" w:rsidRPr="006A6D30" w:rsidRDefault="00AA32E8" w:rsidP="00F319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</w:t>
            </w:r>
            <w:r w:rsidR="00F31988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290E0F34" w14:textId="77777777" w:rsidR="00F31988" w:rsidRPr="006A6D30" w:rsidRDefault="00F31988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vAlign w:val="bottom"/>
          </w:tcPr>
          <w:p w14:paraId="1B6A12A3" w14:textId="6A74425E" w:rsidR="00F31988" w:rsidRPr="006A6D30" w:rsidRDefault="00AA32E8" w:rsidP="00F319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</w:t>
            </w:r>
            <w:r w:rsidR="00F31988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6" w:type="dxa"/>
            <w:vAlign w:val="bottom"/>
          </w:tcPr>
          <w:p w14:paraId="4F59BB66" w14:textId="77777777" w:rsidR="00F31988" w:rsidRPr="006A6D30" w:rsidRDefault="00F31988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0771D22" w14:textId="77777777" w:rsidR="00F31988" w:rsidRPr="006A6D30" w:rsidRDefault="00F31988" w:rsidP="00F319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4A57C77" w14:textId="77777777" w:rsidR="00F31988" w:rsidRPr="006A6D30" w:rsidRDefault="00F31988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A4B646" w14:textId="77777777" w:rsidR="00F31988" w:rsidRPr="006A6D30" w:rsidRDefault="00F31988" w:rsidP="00F319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F17B7E" w14:textId="77777777" w:rsidR="00F31988" w:rsidRPr="006A6D30" w:rsidRDefault="00F31988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1B3F01" w14:textId="1FE6CD80" w:rsidR="00F31988" w:rsidRPr="006A6D30" w:rsidRDefault="00AA32E8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</w:t>
            </w:r>
            <w:r w:rsidR="00F31988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4CE5FA" w14:textId="77777777" w:rsidR="00F31988" w:rsidRPr="006A6D30" w:rsidRDefault="00F31988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1F6EC8" w14:textId="18F035A3" w:rsidR="00F31988" w:rsidRPr="006A6D30" w:rsidRDefault="00AA32E8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</w:t>
            </w:r>
            <w:r w:rsidR="00F31988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E9A2A7" w14:textId="77777777" w:rsidR="00F31988" w:rsidRPr="006A6D30" w:rsidRDefault="00F31988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2A11E31F" w14:textId="06A324EC" w:rsidR="00F31988" w:rsidRPr="006A6D30" w:rsidRDefault="00AA32E8" w:rsidP="00AB126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B42D8E2" w14:textId="77777777" w:rsidR="00F31988" w:rsidRPr="006A6D30" w:rsidRDefault="00F31988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E87078E" w14:textId="1457E7EB" w:rsidR="00F31988" w:rsidRPr="006A6D30" w:rsidRDefault="00AA32E8" w:rsidP="00F31988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178" w:right="-7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</w:t>
            </w:r>
            <w:r w:rsidR="00F31988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</w:tr>
      <w:tr w:rsidR="00031F89" w:rsidRPr="006A6D30" w14:paraId="3E495633" w14:textId="77777777" w:rsidTr="00C83397">
        <w:trPr>
          <w:cantSplit/>
          <w:trHeight w:val="299"/>
        </w:trPr>
        <w:tc>
          <w:tcPr>
            <w:tcW w:w="2970" w:type="dxa"/>
            <w:vAlign w:val="bottom"/>
          </w:tcPr>
          <w:p w14:paraId="67EC2B07" w14:textId="77777777" w:rsidR="00031F89" w:rsidRPr="006A6D30" w:rsidRDefault="00031F89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  <w:tab w:val="left" w:pos="210"/>
                <w:tab w:val="left" w:pos="375"/>
              </w:tabs>
              <w:ind w:right="-70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บริษัท เซาท์อีสท์ เอเชีย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เอนเนอร์จี จำกัด</w:t>
            </w:r>
          </w:p>
        </w:tc>
        <w:tc>
          <w:tcPr>
            <w:tcW w:w="988" w:type="dxa"/>
            <w:vAlign w:val="bottom"/>
          </w:tcPr>
          <w:p w14:paraId="6A3B9604" w14:textId="2B3DA5C6" w:rsidR="00031F89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33</w:t>
            </w:r>
            <w:r w:rsidR="00031F89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812" w:type="dxa"/>
            <w:vAlign w:val="bottom"/>
          </w:tcPr>
          <w:p w14:paraId="0AF6F591" w14:textId="50BBD3ED" w:rsidR="00031F89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33</w:t>
            </w:r>
            <w:r w:rsidR="00031F89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178" w:type="dxa"/>
            <w:vAlign w:val="bottom"/>
          </w:tcPr>
          <w:p w14:paraId="3F37748C" w14:textId="77777777" w:rsidR="00031F89" w:rsidRPr="006A6D30" w:rsidRDefault="00031F89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4D7EF387" w14:textId="45150DDF" w:rsidR="00031F89" w:rsidRPr="006A6D30" w:rsidRDefault="00AA32E8" w:rsidP="00F3198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</w:t>
            </w:r>
            <w:r w:rsidR="00031F89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606</w:t>
            </w:r>
            <w:r w:rsidR="00031F89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750</w:t>
            </w:r>
          </w:p>
        </w:tc>
        <w:tc>
          <w:tcPr>
            <w:tcW w:w="178" w:type="dxa"/>
            <w:vAlign w:val="bottom"/>
          </w:tcPr>
          <w:p w14:paraId="1A5165A0" w14:textId="77777777" w:rsidR="00031F89" w:rsidRPr="006A6D30" w:rsidRDefault="00031F89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3FB46DF6" w14:textId="56E08716" w:rsidR="00031F89" w:rsidRPr="006A6D30" w:rsidRDefault="00AA32E8" w:rsidP="00F3198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</w:t>
            </w:r>
            <w:r w:rsidR="00031F89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606</w:t>
            </w:r>
            <w:r w:rsidR="00031F89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750</w:t>
            </w:r>
          </w:p>
        </w:tc>
        <w:tc>
          <w:tcPr>
            <w:tcW w:w="201" w:type="dxa"/>
            <w:vAlign w:val="bottom"/>
          </w:tcPr>
          <w:p w14:paraId="07EB511C" w14:textId="77777777" w:rsidR="00031F89" w:rsidRPr="006A6D30" w:rsidRDefault="00031F89" w:rsidP="00F31988">
            <w:pPr>
              <w:tabs>
                <w:tab w:val="clear" w:pos="907"/>
                <w:tab w:val="decimal" w:pos="735"/>
                <w:tab w:val="decimal" w:pos="919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6993515F" w14:textId="4ECE8D1B" w:rsidR="00031F89" w:rsidRPr="006A6D30" w:rsidRDefault="00AA32E8" w:rsidP="00F319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="00031F89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202</w:t>
            </w:r>
            <w:r w:rsidR="00031F89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78" w:type="dxa"/>
            <w:vAlign w:val="bottom"/>
          </w:tcPr>
          <w:p w14:paraId="53A59E2D" w14:textId="77777777" w:rsidR="00031F89" w:rsidRPr="006A6D30" w:rsidRDefault="00031F89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13B1F712" w14:textId="04448FB4" w:rsidR="00031F89" w:rsidRPr="006A6D30" w:rsidRDefault="00AA32E8" w:rsidP="00F319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="00031F89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202</w:t>
            </w:r>
            <w:r w:rsidR="00031F89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6" w:type="dxa"/>
            <w:vAlign w:val="bottom"/>
          </w:tcPr>
          <w:p w14:paraId="2D603566" w14:textId="77777777" w:rsidR="00031F89" w:rsidRPr="006A6D30" w:rsidRDefault="00031F89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EED44F2" w14:textId="77777777" w:rsidR="00031F89" w:rsidRPr="006A6D30" w:rsidRDefault="00031F89" w:rsidP="00F319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F7AEF46" w14:textId="77777777" w:rsidR="00031F89" w:rsidRPr="006A6D30" w:rsidRDefault="00031F89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3A37D5" w14:textId="77777777" w:rsidR="00031F89" w:rsidRPr="006A6D30" w:rsidRDefault="00031F89" w:rsidP="00F319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7CB354" w14:textId="77777777" w:rsidR="00031F89" w:rsidRPr="006A6D30" w:rsidRDefault="00031F89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F88C42" w14:textId="052D91D3" w:rsidR="00031F89" w:rsidRPr="006A6D30" w:rsidRDefault="00AA32E8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="00031F89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202</w:t>
            </w:r>
            <w:r w:rsidR="00031F89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29ABA6" w14:textId="77777777" w:rsidR="00031F89" w:rsidRPr="006A6D30" w:rsidRDefault="00031F89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AAD9D2" w14:textId="70C6F6B2" w:rsidR="00031F89" w:rsidRPr="006A6D30" w:rsidRDefault="00AA32E8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="00031F89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202</w:t>
            </w:r>
            <w:r w:rsidR="00031F89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7310F2" w14:textId="77777777" w:rsidR="00031F89" w:rsidRPr="006A6D30" w:rsidRDefault="00031F89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155E14F2" w14:textId="22F8D212" w:rsidR="00031F89" w:rsidRPr="006A6D30" w:rsidRDefault="00AA32E8" w:rsidP="00AB126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110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113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56334C" w14:textId="77777777" w:rsidR="00031F89" w:rsidRPr="006A6D30" w:rsidRDefault="00031F89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6FACAF7" w14:textId="4F58AFF7" w:rsidR="00031F89" w:rsidRPr="006A6D30" w:rsidRDefault="00AA32E8" w:rsidP="00BC1B6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184</w:t>
            </w:r>
            <w:r w:rsidR="00BC1B6D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989</w:t>
            </w:r>
          </w:p>
        </w:tc>
      </w:tr>
      <w:tr w:rsidR="00B87DBD" w:rsidRPr="006A6D30" w14:paraId="40E0EA43" w14:textId="77777777" w:rsidTr="00C83397">
        <w:trPr>
          <w:cantSplit/>
          <w:trHeight w:val="299"/>
        </w:trPr>
        <w:tc>
          <w:tcPr>
            <w:tcW w:w="2970" w:type="dxa"/>
            <w:vAlign w:val="bottom"/>
          </w:tcPr>
          <w:p w14:paraId="1E7CAEA8" w14:textId="77777777" w:rsidR="00B87DBD" w:rsidRPr="006A6D30" w:rsidRDefault="00B87DBD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สมาร์ท อินฟราเนท จำกัด</w:t>
            </w:r>
          </w:p>
        </w:tc>
        <w:tc>
          <w:tcPr>
            <w:tcW w:w="988" w:type="dxa"/>
            <w:vAlign w:val="bottom"/>
          </w:tcPr>
          <w:p w14:paraId="30452B7D" w14:textId="51FB262D" w:rsidR="00B87DBD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51</w:t>
            </w:r>
          </w:p>
        </w:tc>
        <w:tc>
          <w:tcPr>
            <w:tcW w:w="812" w:type="dxa"/>
            <w:vAlign w:val="bottom"/>
          </w:tcPr>
          <w:p w14:paraId="68A226AF" w14:textId="7E23640B" w:rsidR="00B87DBD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51</w:t>
            </w:r>
          </w:p>
        </w:tc>
        <w:tc>
          <w:tcPr>
            <w:tcW w:w="178" w:type="dxa"/>
            <w:vAlign w:val="bottom"/>
          </w:tcPr>
          <w:p w14:paraId="2FB30455" w14:textId="77777777" w:rsidR="00B87DBD" w:rsidRPr="006A6D30" w:rsidRDefault="00B87DBD" w:rsidP="00F31988">
            <w:pPr>
              <w:tabs>
                <w:tab w:val="clear" w:pos="454"/>
              </w:tabs>
              <w:spacing w:line="340" w:lineRule="exact"/>
              <w:ind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01B9F4EB" w14:textId="2E2F08C6" w:rsidR="00B87DBD" w:rsidRPr="006A6D30" w:rsidRDefault="00AA32E8" w:rsidP="00F31988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550</w:t>
            </w:r>
            <w:r w:rsidR="00436687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55F58C26" w14:textId="77777777" w:rsidR="00B87DBD" w:rsidRPr="006A6D30" w:rsidRDefault="00B87DBD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80E7129" w14:textId="5BE1D96D" w:rsidR="00B87DBD" w:rsidRPr="006A6D30" w:rsidRDefault="00AA32E8" w:rsidP="00F3198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01" w:type="dxa"/>
            <w:vAlign w:val="bottom"/>
          </w:tcPr>
          <w:p w14:paraId="6D181D30" w14:textId="77777777" w:rsidR="00B87DBD" w:rsidRPr="006A6D30" w:rsidRDefault="00B87DBD" w:rsidP="00F3198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5124BED6" w14:textId="75393BD3" w:rsidR="00B87DBD" w:rsidRPr="006A6D30" w:rsidRDefault="00AA32E8" w:rsidP="00F319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280</w:t>
            </w:r>
            <w:r w:rsidR="00436687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78" w:type="dxa"/>
            <w:vAlign w:val="bottom"/>
          </w:tcPr>
          <w:p w14:paraId="09B9F016" w14:textId="77777777" w:rsidR="00B87DBD" w:rsidRPr="006A6D30" w:rsidRDefault="00B87DBD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vAlign w:val="bottom"/>
          </w:tcPr>
          <w:p w14:paraId="3D3C3563" w14:textId="5682E2DF" w:rsidR="00B87DBD" w:rsidRPr="006A6D30" w:rsidRDefault="00AA32E8" w:rsidP="00F319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186" w:type="dxa"/>
            <w:vAlign w:val="bottom"/>
          </w:tcPr>
          <w:p w14:paraId="49D8F60C" w14:textId="77777777" w:rsidR="00B87DBD" w:rsidRPr="006A6D30" w:rsidRDefault="00B87DBD" w:rsidP="00F3198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3641775" w14:textId="77777777" w:rsidR="00B87DBD" w:rsidRPr="006A6D30" w:rsidRDefault="00B87DBD" w:rsidP="00F319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1E4A8F6" w14:textId="77777777" w:rsidR="00B87DBD" w:rsidRPr="006A6D30" w:rsidRDefault="00B87DBD" w:rsidP="00F3198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32CDD1" w14:textId="77777777" w:rsidR="00B87DBD" w:rsidRPr="006A6D30" w:rsidRDefault="00B87DBD" w:rsidP="00F319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0EACB5" w14:textId="77777777" w:rsidR="00B87DBD" w:rsidRPr="006A6D30" w:rsidRDefault="00B87DBD" w:rsidP="00F3198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04772A" w14:textId="674D13C9" w:rsidR="00B87DBD" w:rsidRPr="006A6D30" w:rsidRDefault="00AA32E8" w:rsidP="0043668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280</w:t>
            </w:r>
            <w:r w:rsidR="00436687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5C772E" w14:textId="77777777" w:rsidR="00B87DBD" w:rsidRPr="006A6D30" w:rsidRDefault="00B87DBD" w:rsidP="00F3198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54C8EC" w14:textId="7AAAC46B" w:rsidR="00B87DBD" w:rsidRPr="006A6D30" w:rsidRDefault="00AA32E8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ACDBD4" w14:textId="77777777" w:rsidR="00B87DBD" w:rsidRPr="006A6D30" w:rsidRDefault="00B87DBD" w:rsidP="00F3198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2B7A228B" w14:textId="77777777" w:rsidR="00B87DBD" w:rsidRPr="006A6D30" w:rsidRDefault="00B87DBD" w:rsidP="00AB1266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8BEFC3" w14:textId="77777777" w:rsidR="00B87DBD" w:rsidRPr="006A6D30" w:rsidRDefault="00B87DBD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E79C756" w14:textId="77777777" w:rsidR="00B87DBD" w:rsidRPr="006A6D30" w:rsidRDefault="00B87DBD" w:rsidP="00F31988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B87DBD" w:rsidRPr="006A6D30" w14:paraId="75B164CD" w14:textId="77777777" w:rsidTr="00C83397">
        <w:trPr>
          <w:cantSplit/>
          <w:trHeight w:val="299"/>
        </w:trPr>
        <w:tc>
          <w:tcPr>
            <w:tcW w:w="2970" w:type="dxa"/>
            <w:shd w:val="clear" w:color="auto" w:fill="auto"/>
            <w:vAlign w:val="bottom"/>
          </w:tcPr>
          <w:p w14:paraId="0F87D2C7" w14:textId="77777777" w:rsidR="00B87DBD" w:rsidRPr="006A6D30" w:rsidRDefault="00B87DBD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ติงส์ ออน เน็ต จำกัด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68ADC5E0" w14:textId="5FA63715" w:rsidR="00B87DBD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35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6D8D1B4F" w14:textId="2C5CD74E" w:rsidR="00B87DBD" w:rsidRPr="006A6D30" w:rsidRDefault="00AA32E8" w:rsidP="00F3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5D85FB" w14:textId="77777777" w:rsidR="00B87DBD" w:rsidRPr="006A6D30" w:rsidRDefault="00B87DBD" w:rsidP="00F31988">
            <w:pPr>
              <w:tabs>
                <w:tab w:val="clear" w:pos="454"/>
              </w:tabs>
              <w:spacing w:line="340" w:lineRule="exact"/>
              <w:ind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3E9D7C1" w14:textId="4F563FF8" w:rsidR="00B87DBD" w:rsidRPr="006A6D30" w:rsidRDefault="00AA32E8" w:rsidP="00F31988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133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0704B1" w14:textId="77777777" w:rsidR="00B87DBD" w:rsidRPr="006A6D30" w:rsidRDefault="00B87DBD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shd w:val="clear" w:color="auto" w:fill="auto"/>
            <w:vAlign w:val="bottom"/>
          </w:tcPr>
          <w:p w14:paraId="414BE4A0" w14:textId="61561FA6" w:rsidR="00B87DBD" w:rsidRPr="006A6D30" w:rsidRDefault="00AA32E8" w:rsidP="00F3198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133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01" w:type="dxa"/>
            <w:shd w:val="clear" w:color="auto" w:fill="auto"/>
            <w:vAlign w:val="bottom"/>
          </w:tcPr>
          <w:p w14:paraId="178E9E60" w14:textId="77777777" w:rsidR="00B87DBD" w:rsidRPr="006A6D30" w:rsidRDefault="00B87DBD" w:rsidP="00F3198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55E90F4" w14:textId="54A8FD6C" w:rsidR="00B87DBD" w:rsidRPr="006A6D30" w:rsidRDefault="00AA32E8" w:rsidP="00F31988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180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EBD6CE" w14:textId="77777777" w:rsidR="00B87DBD" w:rsidRPr="006A6D30" w:rsidRDefault="00B87DBD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D9C6179" w14:textId="71B23A06" w:rsidR="00B87DBD" w:rsidRPr="006A6D30" w:rsidRDefault="00AA32E8" w:rsidP="00F319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180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018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354211F" w14:textId="77777777" w:rsidR="00B87DBD" w:rsidRPr="006A6D30" w:rsidRDefault="00B87DBD" w:rsidP="00F3198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D8764A7" w14:textId="77777777" w:rsidR="00B87DBD" w:rsidRPr="006A6D30" w:rsidRDefault="00B87DBD" w:rsidP="00F319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E2D0B98" w14:textId="77777777" w:rsidR="00B87DBD" w:rsidRPr="006A6D30" w:rsidRDefault="00B87DBD" w:rsidP="00F3198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22B782" w14:textId="77777777" w:rsidR="00B87DBD" w:rsidRPr="006A6D30" w:rsidRDefault="00B87DBD" w:rsidP="00F319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E6E8A5" w14:textId="77777777" w:rsidR="00B87DBD" w:rsidRPr="006A6D30" w:rsidRDefault="00B87DBD" w:rsidP="00F3198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77C36E" w14:textId="5E8D7712" w:rsidR="00B87DBD" w:rsidRPr="006A6D30" w:rsidRDefault="00AA32E8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180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91235C" w14:textId="77777777" w:rsidR="00B87DBD" w:rsidRPr="006A6D30" w:rsidRDefault="00B87DBD" w:rsidP="00F3198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065670" w14:textId="16F15CB3" w:rsidR="00B87DBD" w:rsidRPr="006A6D30" w:rsidRDefault="00AA32E8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180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2EF49C" w14:textId="77777777" w:rsidR="00B87DBD" w:rsidRPr="006A6D30" w:rsidRDefault="00B87DBD" w:rsidP="00F3198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526ACA0E" w14:textId="77777777" w:rsidR="00B87DBD" w:rsidRPr="006A6D30" w:rsidRDefault="00B87DBD" w:rsidP="003820DB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5D65C91" w14:textId="77777777" w:rsidR="00B87DBD" w:rsidRPr="006A6D30" w:rsidRDefault="00B87DBD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BAA0C93" w14:textId="77777777" w:rsidR="00B87DBD" w:rsidRPr="006A6D30" w:rsidRDefault="00B87DBD" w:rsidP="00F31988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B87DBD" w:rsidRPr="006A6D30" w14:paraId="68166B76" w14:textId="77777777" w:rsidTr="00C83397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317500FD" w14:textId="77777777" w:rsidR="00B87DBD" w:rsidRPr="006A6D30" w:rsidRDefault="00B87DBD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หินกองเพาเวอร์โฮลดิ้ง จำกัด</w:t>
            </w:r>
            <w:r w:rsidRPr="006A6D30">
              <w:rPr>
                <w:rFonts w:ascii="Angsana New" w:hAnsi="Angsana New" w:hint="cs"/>
                <w:spacing w:val="-6"/>
                <w:sz w:val="26"/>
                <w:szCs w:val="26"/>
              </w:rPr>
              <w:t>*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0B3AEC4" w14:textId="5EEBAE99" w:rsidR="00B87DBD" w:rsidRPr="006A6D30" w:rsidRDefault="00AA32E8" w:rsidP="00D408C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51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384492A2" w14:textId="77777777" w:rsidR="00B87DBD" w:rsidRPr="006A6D30" w:rsidRDefault="00B87DBD" w:rsidP="00D408C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BA2D64" w14:textId="77777777" w:rsidR="00B87DBD" w:rsidRPr="006A6D30" w:rsidRDefault="00B87DBD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66C1551" w14:textId="20B1C3A8" w:rsidR="00B87DBD" w:rsidRPr="006A6D30" w:rsidRDefault="00AA32E8" w:rsidP="00D408C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305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7AA2E8" w14:textId="77777777" w:rsidR="00B87DBD" w:rsidRPr="006A6D30" w:rsidRDefault="00B87DBD" w:rsidP="00D408CB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906" w:type="dxa"/>
            <w:gridSpan w:val="2"/>
            <w:shd w:val="clear" w:color="auto" w:fill="auto"/>
            <w:vAlign w:val="bottom"/>
          </w:tcPr>
          <w:p w14:paraId="5AC8A05B" w14:textId="77777777" w:rsidR="00B87DBD" w:rsidRPr="006A6D30" w:rsidRDefault="00B87DBD" w:rsidP="003A5A0D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1" w:type="dxa"/>
            <w:shd w:val="clear" w:color="auto" w:fill="auto"/>
            <w:vAlign w:val="bottom"/>
          </w:tcPr>
          <w:p w14:paraId="5DBCA97C" w14:textId="77777777" w:rsidR="00B87DBD" w:rsidRPr="006A6D30" w:rsidRDefault="00B87DBD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9BEDF80" w14:textId="3108309A" w:rsidR="00B87DBD" w:rsidRPr="006A6D30" w:rsidRDefault="00AA32E8" w:rsidP="00D408CB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155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652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910918" w14:textId="77777777" w:rsidR="00B87DBD" w:rsidRPr="006A6D30" w:rsidRDefault="00B87DBD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9169E28" w14:textId="77777777" w:rsidR="00B87DBD" w:rsidRPr="006A6D30" w:rsidRDefault="00B87DBD" w:rsidP="00DC0C5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3BE4677" w14:textId="77777777" w:rsidR="00B87DBD" w:rsidRPr="006A6D30" w:rsidRDefault="00B87DBD" w:rsidP="00D408C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5A20638" w14:textId="77777777" w:rsidR="00B87DBD" w:rsidRPr="006A6D30" w:rsidRDefault="00B87DBD" w:rsidP="00D408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3D554A8" w14:textId="77777777" w:rsidR="00B87DBD" w:rsidRPr="006A6D30" w:rsidRDefault="00B87DBD" w:rsidP="00D408CB">
            <w:pPr>
              <w:tabs>
                <w:tab w:val="clear" w:pos="454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1D815B" w14:textId="77777777" w:rsidR="00B87DBD" w:rsidRPr="006A6D30" w:rsidRDefault="00B87DBD" w:rsidP="00D408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F84F1B" w14:textId="77777777" w:rsidR="00B87DBD" w:rsidRPr="006A6D30" w:rsidRDefault="00B87DBD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FFB0DA" w14:textId="24107E8D" w:rsidR="00B87DBD" w:rsidRPr="006A6D30" w:rsidRDefault="00AA32E8" w:rsidP="00D408CB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155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306035" w14:textId="77777777" w:rsidR="00B87DBD" w:rsidRPr="006A6D30" w:rsidRDefault="00B87DBD" w:rsidP="00D408C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E78FE4" w14:textId="77777777" w:rsidR="00B87DBD" w:rsidRPr="006A6D30" w:rsidRDefault="00B87DBD" w:rsidP="00DC0C5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881856" w14:textId="77777777" w:rsidR="00B87DBD" w:rsidRPr="006A6D30" w:rsidRDefault="00B87DBD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76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341A747C" w14:textId="77777777" w:rsidR="00B87DBD" w:rsidRPr="006A6D30" w:rsidRDefault="00B87DBD" w:rsidP="00D408CB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5F37955" w14:textId="77777777" w:rsidR="00B87DBD" w:rsidRPr="006A6D30" w:rsidRDefault="00B87DBD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882AC3D" w14:textId="77777777" w:rsidR="00B87DBD" w:rsidRPr="006A6D30" w:rsidRDefault="00B87DBD" w:rsidP="00D408CB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B87DBD" w:rsidRPr="006A6D30" w14:paraId="20CC7BB5" w14:textId="77777777" w:rsidTr="00C83397">
        <w:trPr>
          <w:cantSplit/>
        </w:trPr>
        <w:tc>
          <w:tcPr>
            <w:tcW w:w="2970" w:type="dxa"/>
            <w:vAlign w:val="bottom"/>
          </w:tcPr>
          <w:p w14:paraId="3F257CC3" w14:textId="77777777" w:rsidR="00B87DBD" w:rsidRPr="006A6D30" w:rsidRDefault="00B87DBD" w:rsidP="00501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อาร์ อี เอ็น โคราช เอนเนอร์ยี่ จำกัด</w:t>
            </w:r>
          </w:p>
        </w:tc>
        <w:tc>
          <w:tcPr>
            <w:tcW w:w="988" w:type="dxa"/>
            <w:vAlign w:val="bottom"/>
          </w:tcPr>
          <w:p w14:paraId="1C301816" w14:textId="2460E98C" w:rsidR="00B87DBD" w:rsidRPr="006A6D30" w:rsidRDefault="00AA32E8" w:rsidP="005015AC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812" w:type="dxa"/>
            <w:vAlign w:val="bottom"/>
          </w:tcPr>
          <w:p w14:paraId="7C18D643" w14:textId="77777777" w:rsidR="00B87DBD" w:rsidRPr="006A6D30" w:rsidRDefault="00B87DBD" w:rsidP="005015AC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FE0B31C" w14:textId="77777777" w:rsidR="00B87DBD" w:rsidRPr="006A6D30" w:rsidRDefault="00B87DBD" w:rsidP="00501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4A44333B" w14:textId="0AEA111F" w:rsidR="00B87DBD" w:rsidRPr="006A6D30" w:rsidRDefault="00AA32E8" w:rsidP="005015AC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750</w:t>
            </w:r>
          </w:p>
        </w:tc>
        <w:tc>
          <w:tcPr>
            <w:tcW w:w="178" w:type="dxa"/>
            <w:vAlign w:val="bottom"/>
          </w:tcPr>
          <w:p w14:paraId="356E3427" w14:textId="77777777" w:rsidR="00B87DBD" w:rsidRPr="006A6D30" w:rsidRDefault="00B87DBD" w:rsidP="00501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5FD38E36" w14:textId="77777777" w:rsidR="00B87DBD" w:rsidRPr="006A6D30" w:rsidRDefault="00B87DBD" w:rsidP="005015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1" w:type="dxa"/>
            <w:vAlign w:val="bottom"/>
          </w:tcPr>
          <w:p w14:paraId="5203A9D9" w14:textId="77777777" w:rsidR="00B87DBD" w:rsidRPr="006A6D30" w:rsidRDefault="00B87DBD" w:rsidP="00501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7197C9D0" w14:textId="51C75974" w:rsidR="00B87DBD" w:rsidRPr="006A6D30" w:rsidRDefault="00AA32E8" w:rsidP="005015A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178" w:type="dxa"/>
            <w:vAlign w:val="bottom"/>
          </w:tcPr>
          <w:p w14:paraId="6726248D" w14:textId="77777777" w:rsidR="00B87DBD" w:rsidRPr="006A6D30" w:rsidRDefault="00B87DBD" w:rsidP="00501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3D5515F5" w14:textId="77777777" w:rsidR="00B87DBD" w:rsidRPr="006A6D30" w:rsidRDefault="00B87DBD" w:rsidP="005015A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04381E97" w14:textId="77777777" w:rsidR="00B87DBD" w:rsidRPr="006A6D30" w:rsidRDefault="00B87DBD" w:rsidP="005015A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7FA3E60" w14:textId="77777777" w:rsidR="00B87DBD" w:rsidRPr="006A6D30" w:rsidRDefault="00B87DBD" w:rsidP="005015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637D991" w14:textId="77777777" w:rsidR="00B87DBD" w:rsidRPr="006A6D30" w:rsidRDefault="00B87DBD" w:rsidP="005015AC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A270B5" w14:textId="77777777" w:rsidR="00B87DBD" w:rsidRPr="006A6D30" w:rsidRDefault="00B87DBD" w:rsidP="005015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CAB235" w14:textId="77777777" w:rsidR="00B87DBD" w:rsidRPr="006A6D30" w:rsidRDefault="00B87DBD" w:rsidP="00501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238F05" w14:textId="39F34CD3" w:rsidR="00B87DBD" w:rsidRPr="006A6D30" w:rsidRDefault="00AA32E8" w:rsidP="005015AC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327EB8" w14:textId="77777777" w:rsidR="00B87DBD" w:rsidRPr="006A6D30" w:rsidRDefault="00B87DBD" w:rsidP="005015A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3432C2" w14:textId="77777777" w:rsidR="00B87DBD" w:rsidRPr="006A6D30" w:rsidRDefault="00B87DBD" w:rsidP="005015A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8C151D" w14:textId="77777777" w:rsidR="00B87DBD" w:rsidRPr="006A6D30" w:rsidRDefault="00B87DBD" w:rsidP="00501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76"/>
              </w:tabs>
              <w:spacing w:after="0"/>
              <w:ind w:left="-79" w:right="-15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3D12F52B" w14:textId="77777777" w:rsidR="00B87DBD" w:rsidRPr="006A6D30" w:rsidRDefault="00B87DBD" w:rsidP="005015A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544160" w14:textId="77777777" w:rsidR="00B87DBD" w:rsidRPr="006A6D30" w:rsidRDefault="00B87DBD" w:rsidP="00501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A5CAFAF" w14:textId="77777777" w:rsidR="00B87DBD" w:rsidRPr="006A6D30" w:rsidRDefault="00B87DBD" w:rsidP="005015A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B87DBD" w:rsidRPr="006A6D30" w14:paraId="7390AE4F" w14:textId="77777777" w:rsidTr="00C83397">
        <w:trPr>
          <w:cantSplit/>
        </w:trPr>
        <w:tc>
          <w:tcPr>
            <w:tcW w:w="2970" w:type="dxa"/>
            <w:vAlign w:val="bottom"/>
          </w:tcPr>
          <w:p w14:paraId="5FB28BE5" w14:textId="77777777" w:rsidR="00B87DBD" w:rsidRPr="006A6D30" w:rsidRDefault="00B87DBD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988" w:type="dxa"/>
            <w:vAlign w:val="bottom"/>
          </w:tcPr>
          <w:p w14:paraId="5FADB26C" w14:textId="08F51965" w:rsidR="00B87DBD" w:rsidRPr="006A6D30" w:rsidRDefault="00AA32E8" w:rsidP="00D408C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812" w:type="dxa"/>
            <w:vAlign w:val="bottom"/>
          </w:tcPr>
          <w:p w14:paraId="25A2B818" w14:textId="365E5EE0" w:rsidR="00B87DBD" w:rsidRPr="006A6D30" w:rsidRDefault="00AA32E8" w:rsidP="00D408C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78" w:type="dxa"/>
            <w:vAlign w:val="bottom"/>
          </w:tcPr>
          <w:p w14:paraId="6E7D48E8" w14:textId="77777777" w:rsidR="00B87DBD" w:rsidRPr="006A6D30" w:rsidRDefault="00B87DBD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5762E477" w14:textId="231296C0" w:rsidR="00B87DBD" w:rsidRPr="006A6D30" w:rsidRDefault="00AA32E8" w:rsidP="00D408CB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094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900</w:t>
            </w:r>
          </w:p>
        </w:tc>
        <w:tc>
          <w:tcPr>
            <w:tcW w:w="178" w:type="dxa"/>
            <w:vAlign w:val="bottom"/>
          </w:tcPr>
          <w:p w14:paraId="07E3908F" w14:textId="77777777" w:rsidR="00B87DBD" w:rsidRPr="006A6D30" w:rsidRDefault="00B87DBD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02D83EF" w14:textId="1081CC4F" w:rsidR="00B87DBD" w:rsidRPr="006A6D30" w:rsidRDefault="00AA32E8" w:rsidP="00D408CB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094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900</w:t>
            </w:r>
          </w:p>
        </w:tc>
        <w:tc>
          <w:tcPr>
            <w:tcW w:w="201" w:type="dxa"/>
            <w:vAlign w:val="bottom"/>
          </w:tcPr>
          <w:p w14:paraId="2D2B3454" w14:textId="77777777" w:rsidR="00B87DBD" w:rsidRPr="006A6D30" w:rsidRDefault="00B87DBD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6D833F72" w14:textId="11A4034D" w:rsidR="00B87DBD" w:rsidRPr="006A6D30" w:rsidRDefault="00AA32E8" w:rsidP="00D408C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523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725</w:t>
            </w:r>
          </w:p>
        </w:tc>
        <w:tc>
          <w:tcPr>
            <w:tcW w:w="178" w:type="dxa"/>
            <w:vAlign w:val="bottom"/>
          </w:tcPr>
          <w:p w14:paraId="5F25FCD0" w14:textId="77777777" w:rsidR="00B87DBD" w:rsidRPr="006A6D30" w:rsidRDefault="00B87DBD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4F608FE7" w14:textId="3C5BAA65" w:rsidR="00B87DBD" w:rsidRPr="006A6D30" w:rsidRDefault="00AA32E8" w:rsidP="00D408C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523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725</w:t>
            </w:r>
          </w:p>
        </w:tc>
        <w:tc>
          <w:tcPr>
            <w:tcW w:w="186" w:type="dxa"/>
            <w:vAlign w:val="bottom"/>
          </w:tcPr>
          <w:p w14:paraId="467D70AD" w14:textId="77777777" w:rsidR="00B87DBD" w:rsidRPr="006A6D30" w:rsidRDefault="00B87DBD" w:rsidP="00D408C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5587BEE" w14:textId="77777777" w:rsidR="00B87DBD" w:rsidRPr="006A6D30" w:rsidRDefault="00B87DBD" w:rsidP="00D408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E97468F" w14:textId="77777777" w:rsidR="00B87DBD" w:rsidRPr="006A6D30" w:rsidRDefault="00B87DBD" w:rsidP="00D408CB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7AA168" w14:textId="77777777" w:rsidR="00B87DBD" w:rsidRPr="006A6D30" w:rsidRDefault="00B87DBD" w:rsidP="00D408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78EFB3C" w14:textId="77777777" w:rsidR="00B87DBD" w:rsidRPr="006A6D30" w:rsidRDefault="00B87DBD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48E837" w14:textId="7F935714" w:rsidR="00B87DBD" w:rsidRPr="006A6D30" w:rsidRDefault="00AA32E8" w:rsidP="00D408C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523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725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016164" w14:textId="77777777" w:rsidR="00B87DBD" w:rsidRPr="006A6D30" w:rsidRDefault="00B87DBD" w:rsidP="00D408C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022A3E" w14:textId="2A2E854B" w:rsidR="00B87DBD" w:rsidRPr="006A6D30" w:rsidRDefault="00AA32E8" w:rsidP="00D408CB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523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725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1B8289" w14:textId="77777777" w:rsidR="00B87DBD" w:rsidRPr="006A6D30" w:rsidRDefault="00B87DBD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76"/>
              </w:tabs>
              <w:spacing w:after="0"/>
              <w:ind w:left="-79" w:right="-15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7B6B9EE7" w14:textId="77777777" w:rsidR="00B87DBD" w:rsidRPr="006A6D30" w:rsidRDefault="00B87DBD" w:rsidP="00D408CB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ABBFBA7" w14:textId="77777777" w:rsidR="00B87DBD" w:rsidRPr="006A6D30" w:rsidRDefault="00B87DBD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8B219B2" w14:textId="77777777" w:rsidR="00B87DBD" w:rsidRPr="006A6D30" w:rsidRDefault="00B87DBD" w:rsidP="00D408CB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B87DBD" w:rsidRPr="006A6D30" w14:paraId="630D3354" w14:textId="77777777" w:rsidTr="00C83397">
        <w:trPr>
          <w:cantSplit/>
        </w:trPr>
        <w:tc>
          <w:tcPr>
            <w:tcW w:w="2970" w:type="dxa"/>
          </w:tcPr>
          <w:p w14:paraId="107BF514" w14:textId="77777777" w:rsidR="00B87DBD" w:rsidRPr="006A6D30" w:rsidRDefault="00B87DBD" w:rsidP="00501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NEXIF RATCH ENERGY SINGAPORE </w:t>
            </w:r>
          </w:p>
        </w:tc>
        <w:tc>
          <w:tcPr>
            <w:tcW w:w="988" w:type="dxa"/>
            <w:vAlign w:val="bottom"/>
          </w:tcPr>
          <w:p w14:paraId="7E75B4C9" w14:textId="77777777" w:rsidR="00B87DBD" w:rsidRPr="006A6D30" w:rsidRDefault="00B87DBD" w:rsidP="005015A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04A58FE3" w14:textId="77777777" w:rsidR="00B87DBD" w:rsidRPr="006A6D30" w:rsidRDefault="00B87DBD" w:rsidP="005015A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E8DBD85" w14:textId="77777777" w:rsidR="00B87DBD" w:rsidRPr="006A6D30" w:rsidRDefault="00B87DBD" w:rsidP="005015A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7EAC9125" w14:textId="77777777" w:rsidR="00B87DBD" w:rsidRPr="006A6D30" w:rsidRDefault="00B87DBD" w:rsidP="005015AC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D4945FB" w14:textId="77777777" w:rsidR="00B87DBD" w:rsidRPr="006A6D30" w:rsidRDefault="00B87DBD" w:rsidP="00501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3F0E8CAB" w14:textId="77777777" w:rsidR="00B87DBD" w:rsidRPr="006A6D30" w:rsidRDefault="00B87DBD" w:rsidP="005015AC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1" w:type="dxa"/>
            <w:vAlign w:val="bottom"/>
          </w:tcPr>
          <w:p w14:paraId="2C3757D6" w14:textId="77777777" w:rsidR="00B87DBD" w:rsidRPr="006A6D30" w:rsidRDefault="00B87DBD" w:rsidP="005015AC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62316CCE" w14:textId="77777777" w:rsidR="00B87DBD" w:rsidRPr="006A6D30" w:rsidRDefault="00B87DBD" w:rsidP="005015A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D28004B" w14:textId="77777777" w:rsidR="00B87DBD" w:rsidRPr="006A6D30" w:rsidRDefault="00B87DBD" w:rsidP="00501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229FEE7A" w14:textId="77777777" w:rsidR="00B87DBD" w:rsidRPr="006A6D30" w:rsidRDefault="00B87DBD" w:rsidP="005015A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6C8C7EC2" w14:textId="77777777" w:rsidR="00B87DBD" w:rsidRPr="006A6D30" w:rsidRDefault="00B87DBD" w:rsidP="005015A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4E7BA68" w14:textId="77777777" w:rsidR="00B87DBD" w:rsidRPr="006A6D30" w:rsidRDefault="00B87DBD" w:rsidP="005015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8E71135" w14:textId="77777777" w:rsidR="00B87DBD" w:rsidRPr="006A6D30" w:rsidRDefault="00B87DBD" w:rsidP="005015A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8BE789" w14:textId="77777777" w:rsidR="00B87DBD" w:rsidRPr="006A6D30" w:rsidRDefault="00B87DBD" w:rsidP="005015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3E3EF8" w14:textId="77777777" w:rsidR="00B87DBD" w:rsidRPr="006A6D30" w:rsidRDefault="00B87DBD" w:rsidP="005015A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02A5E2" w14:textId="77777777" w:rsidR="00B87DBD" w:rsidRPr="006A6D30" w:rsidRDefault="00B87DBD" w:rsidP="005015AC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A29742" w14:textId="77777777" w:rsidR="00B87DBD" w:rsidRPr="006A6D30" w:rsidRDefault="00B87DBD" w:rsidP="005015A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9195BF" w14:textId="77777777" w:rsidR="00B87DBD" w:rsidRPr="006A6D30" w:rsidRDefault="00B87DBD" w:rsidP="005015AC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2A80E6" w14:textId="77777777" w:rsidR="00B87DBD" w:rsidRPr="006A6D30" w:rsidRDefault="00B87DBD" w:rsidP="005015A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419FE074" w14:textId="77777777" w:rsidR="00B87DBD" w:rsidRPr="006A6D30" w:rsidRDefault="00B87DBD" w:rsidP="005015A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D72A75F" w14:textId="77777777" w:rsidR="00B87DBD" w:rsidRPr="006A6D30" w:rsidRDefault="00B87DBD" w:rsidP="00501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28BAA33" w14:textId="77777777" w:rsidR="00B87DBD" w:rsidRPr="006A6D30" w:rsidRDefault="00B87DBD" w:rsidP="005015AC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131" w:right="-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B87DBD" w:rsidRPr="006A6D30" w14:paraId="5530B05A" w14:textId="77777777" w:rsidTr="00C83397">
        <w:trPr>
          <w:cantSplit/>
        </w:trPr>
        <w:tc>
          <w:tcPr>
            <w:tcW w:w="2970" w:type="dxa"/>
          </w:tcPr>
          <w:p w14:paraId="0C76FE54" w14:textId="77777777" w:rsidR="00B87DBD" w:rsidRPr="006A6D30" w:rsidRDefault="00B87DBD" w:rsidP="00501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  PTE. LTD.</w:t>
            </w:r>
          </w:p>
        </w:tc>
        <w:tc>
          <w:tcPr>
            <w:tcW w:w="988" w:type="dxa"/>
            <w:vAlign w:val="bottom"/>
          </w:tcPr>
          <w:p w14:paraId="4C0783B4" w14:textId="14A8A1E7" w:rsidR="00B87DBD" w:rsidRPr="006A6D30" w:rsidRDefault="00AA32E8" w:rsidP="0067246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49</w:t>
            </w:r>
          </w:p>
        </w:tc>
        <w:tc>
          <w:tcPr>
            <w:tcW w:w="812" w:type="dxa"/>
            <w:vAlign w:val="bottom"/>
          </w:tcPr>
          <w:p w14:paraId="57546A27" w14:textId="77777777" w:rsidR="00B87DBD" w:rsidRPr="006A6D30" w:rsidRDefault="00B87DBD" w:rsidP="005015AC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C794B3C" w14:textId="77777777" w:rsidR="00B87DBD" w:rsidRPr="006A6D30" w:rsidRDefault="00B87DBD" w:rsidP="005015A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34481A4F" w14:textId="3231297B" w:rsidR="00B87DBD" w:rsidRPr="006A6D30" w:rsidRDefault="00AA32E8" w:rsidP="005015AC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136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876</w:t>
            </w:r>
          </w:p>
        </w:tc>
        <w:tc>
          <w:tcPr>
            <w:tcW w:w="178" w:type="dxa"/>
            <w:vAlign w:val="bottom"/>
          </w:tcPr>
          <w:p w14:paraId="4D26168D" w14:textId="77777777" w:rsidR="00B87DBD" w:rsidRPr="006A6D30" w:rsidRDefault="00B87DBD" w:rsidP="00501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93BEE7F" w14:textId="77777777" w:rsidR="00B87DBD" w:rsidRPr="006A6D30" w:rsidRDefault="00B87DBD" w:rsidP="005015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1" w:type="dxa"/>
            <w:vAlign w:val="bottom"/>
          </w:tcPr>
          <w:p w14:paraId="1B395EB9" w14:textId="77777777" w:rsidR="00B87DBD" w:rsidRPr="006A6D30" w:rsidRDefault="00B87DBD" w:rsidP="005015AC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02F397DB" w14:textId="58CC3C65" w:rsidR="00B87DBD" w:rsidRPr="006A6D30" w:rsidRDefault="00AA32E8" w:rsidP="005015A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983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812</w:t>
            </w:r>
          </w:p>
        </w:tc>
        <w:tc>
          <w:tcPr>
            <w:tcW w:w="178" w:type="dxa"/>
            <w:vAlign w:val="bottom"/>
          </w:tcPr>
          <w:p w14:paraId="56156C52" w14:textId="77777777" w:rsidR="00B87DBD" w:rsidRPr="006A6D30" w:rsidRDefault="00B87DBD" w:rsidP="00501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0EE975BD" w14:textId="77777777" w:rsidR="00B87DBD" w:rsidRPr="006A6D30" w:rsidRDefault="00B87DBD" w:rsidP="005015A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2D568603" w14:textId="77777777" w:rsidR="00B87DBD" w:rsidRPr="006A6D30" w:rsidRDefault="00B87DBD" w:rsidP="005015A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FFD53" w14:textId="77777777" w:rsidR="00B87DBD" w:rsidRPr="006A6D30" w:rsidRDefault="00B87DBD" w:rsidP="005015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C8649FE" w14:textId="77777777" w:rsidR="00B87DBD" w:rsidRPr="006A6D30" w:rsidRDefault="00B87DBD" w:rsidP="005015A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18465" w14:textId="77777777" w:rsidR="00B87DBD" w:rsidRPr="006A6D30" w:rsidRDefault="00B87DBD" w:rsidP="005015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D0D87A" w14:textId="77777777" w:rsidR="00B87DBD" w:rsidRPr="006A6D30" w:rsidRDefault="00B87DBD" w:rsidP="005015A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DAC98" w14:textId="62940178" w:rsidR="00B87DBD" w:rsidRPr="006A6D30" w:rsidRDefault="00AA32E8" w:rsidP="005015AC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983</w:t>
            </w:r>
            <w:r w:rsidR="00B87DBD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812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A308C0" w14:textId="77777777" w:rsidR="00B87DBD" w:rsidRPr="006A6D30" w:rsidRDefault="00B87DBD" w:rsidP="005015A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39D2C" w14:textId="77777777" w:rsidR="00B87DBD" w:rsidRPr="006A6D30" w:rsidRDefault="00B87DBD" w:rsidP="005015A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015848" w14:textId="77777777" w:rsidR="00B87DBD" w:rsidRPr="006A6D30" w:rsidRDefault="00B87DBD" w:rsidP="005015A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49DF3" w14:textId="77777777" w:rsidR="00B87DBD" w:rsidRPr="006A6D30" w:rsidRDefault="00B87DBD" w:rsidP="00AB1266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4C13F3" w14:textId="77777777" w:rsidR="00B87DBD" w:rsidRPr="006A6D30" w:rsidRDefault="00B87DBD" w:rsidP="00501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60C3F" w14:textId="77777777" w:rsidR="00B87DBD" w:rsidRPr="006A6D30" w:rsidRDefault="00B87DBD" w:rsidP="005015A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D408CB" w:rsidRPr="006A6D30" w14:paraId="6E7EB28F" w14:textId="77777777" w:rsidTr="00C83397">
        <w:trPr>
          <w:cantSplit/>
        </w:trPr>
        <w:tc>
          <w:tcPr>
            <w:tcW w:w="2970" w:type="dxa"/>
            <w:vAlign w:val="bottom"/>
          </w:tcPr>
          <w:p w14:paraId="47EA5E96" w14:textId="77777777" w:rsidR="00D408CB" w:rsidRPr="006A6D30" w:rsidRDefault="00D408CB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88" w:type="dxa"/>
            <w:vAlign w:val="bottom"/>
          </w:tcPr>
          <w:p w14:paraId="053B7DEF" w14:textId="77777777" w:rsidR="00D408CB" w:rsidRPr="006A6D30" w:rsidRDefault="00D408CB" w:rsidP="00D408CB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565ADA58" w14:textId="77777777" w:rsidR="00D408CB" w:rsidRPr="006A6D30" w:rsidRDefault="00D408CB" w:rsidP="00D408CB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677355C" w14:textId="77777777" w:rsidR="00D408CB" w:rsidRPr="006A6D30" w:rsidRDefault="00D408CB" w:rsidP="00D408CB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564710FE" w14:textId="77777777" w:rsidR="00D408CB" w:rsidRPr="006A6D30" w:rsidRDefault="00D408CB" w:rsidP="00D408C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F63C2CD" w14:textId="77777777" w:rsidR="00D408CB" w:rsidRPr="006A6D30" w:rsidRDefault="00D408CB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31352D35" w14:textId="77777777" w:rsidR="00D408CB" w:rsidRPr="006A6D30" w:rsidRDefault="00D408CB" w:rsidP="00D408C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01" w:type="dxa"/>
            <w:vAlign w:val="bottom"/>
          </w:tcPr>
          <w:p w14:paraId="6014121C" w14:textId="77777777" w:rsidR="00D408CB" w:rsidRPr="006A6D30" w:rsidRDefault="00D408CB" w:rsidP="00D408CB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79D6D" w14:textId="29ABE7C6" w:rsidR="00D408CB" w:rsidRPr="006A6D30" w:rsidRDefault="00AA32E8" w:rsidP="00D408C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6</w:t>
            </w:r>
            <w:r w:rsidR="00436687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346</w:t>
            </w:r>
            <w:r w:rsidR="00436687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257</w:t>
            </w:r>
          </w:p>
        </w:tc>
        <w:tc>
          <w:tcPr>
            <w:tcW w:w="178" w:type="dxa"/>
            <w:vAlign w:val="bottom"/>
          </w:tcPr>
          <w:p w14:paraId="282F55F6" w14:textId="77777777" w:rsidR="00D408CB" w:rsidRPr="006A6D30" w:rsidRDefault="00D408CB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17F7B" w14:textId="77026E67" w:rsidR="00D408CB" w:rsidRPr="006A6D30" w:rsidRDefault="00AA32E8" w:rsidP="00D408C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4</w:t>
            </w:r>
            <w:r w:rsidR="00D408CB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916</w:t>
            </w:r>
            <w:r w:rsidR="00D408CB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503</w:t>
            </w:r>
          </w:p>
        </w:tc>
        <w:tc>
          <w:tcPr>
            <w:tcW w:w="186" w:type="dxa"/>
            <w:vAlign w:val="bottom"/>
          </w:tcPr>
          <w:p w14:paraId="4384659A" w14:textId="77777777" w:rsidR="00D408CB" w:rsidRPr="006A6D30" w:rsidRDefault="00D408CB" w:rsidP="00D408C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3AAF91" w14:textId="77777777" w:rsidR="00D408CB" w:rsidRPr="006A6D30" w:rsidRDefault="00D408CB" w:rsidP="00D408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B6E39B8" w14:textId="77777777" w:rsidR="00D408CB" w:rsidRPr="006A6D30" w:rsidRDefault="00D408CB" w:rsidP="00D408C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94532" w14:textId="77777777" w:rsidR="00D408CB" w:rsidRPr="006A6D30" w:rsidRDefault="00D408CB" w:rsidP="00D408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D08B05" w14:textId="77777777" w:rsidR="00D408CB" w:rsidRPr="006A6D30" w:rsidRDefault="00D408CB" w:rsidP="00D408C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722265" w14:textId="406B8EF1" w:rsidR="00D408CB" w:rsidRPr="006A6D30" w:rsidRDefault="00AA32E8" w:rsidP="00D408C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6</w:t>
            </w:r>
            <w:r w:rsidR="00436687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346</w:t>
            </w:r>
            <w:r w:rsidR="00436687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257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9E65E3" w14:textId="77777777" w:rsidR="00D408CB" w:rsidRPr="006A6D30" w:rsidRDefault="00D408CB" w:rsidP="00D408C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B7B691" w14:textId="77F23A75" w:rsidR="00D408CB" w:rsidRPr="006A6D30" w:rsidRDefault="00AA32E8" w:rsidP="00D408C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4</w:t>
            </w:r>
            <w:r w:rsidR="00D408CB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916</w:t>
            </w:r>
            <w:r w:rsidR="00D408CB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503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E3B151" w14:textId="77777777" w:rsidR="00D408CB" w:rsidRPr="006A6D30" w:rsidRDefault="00D408CB" w:rsidP="00D408C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1645B2" w14:textId="7F048ACF" w:rsidR="00D408CB" w:rsidRPr="006A6D30" w:rsidRDefault="00AA32E8" w:rsidP="00436687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31" w:right="-70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130</w:t>
            </w:r>
            <w:r w:rsidR="00B87DBD" w:rsidRPr="006A6D30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113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7C8C43" w14:textId="77777777" w:rsidR="00D408CB" w:rsidRPr="006A6D30" w:rsidRDefault="00D408CB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1DD4F0" w14:textId="3B9D8BFB" w:rsidR="00D408CB" w:rsidRPr="006A6D30" w:rsidRDefault="00AA32E8" w:rsidP="00D408CB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131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189</w:t>
            </w:r>
            <w:r w:rsidR="00BC1B6D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989</w:t>
            </w:r>
          </w:p>
        </w:tc>
      </w:tr>
    </w:tbl>
    <w:p w14:paraId="0D94FAB5" w14:textId="31EBBC59" w:rsidR="00813A50" w:rsidRPr="006A6D30" w:rsidRDefault="00813A50" w:rsidP="00C83397">
      <w:pPr>
        <w:pStyle w:val="block"/>
        <w:tabs>
          <w:tab w:val="left" w:pos="90"/>
          <w:tab w:val="left" w:pos="180"/>
        </w:tabs>
        <w:spacing w:after="0" w:line="240" w:lineRule="auto"/>
        <w:ind w:left="0" w:right="-518" w:hanging="90"/>
        <w:jc w:val="thaiDistribute"/>
        <w:rPr>
          <w:rFonts w:ascii="Angsana New" w:hAnsi="Angsana New"/>
          <w:sz w:val="26"/>
          <w:szCs w:val="26"/>
          <w:lang w:val="en-US" w:bidi="th-TH"/>
        </w:rPr>
      </w:pPr>
      <w:r w:rsidRPr="006A6D30">
        <w:rPr>
          <w:rFonts w:ascii="Angsana New" w:hAnsi="Angsana New" w:hint="cs"/>
          <w:sz w:val="26"/>
          <w:szCs w:val="26"/>
          <w:lang w:bidi="th-TH"/>
        </w:rPr>
        <w:t xml:space="preserve">* </w:t>
      </w:r>
      <w:r w:rsidRPr="006A6D30">
        <w:rPr>
          <w:rFonts w:ascii="Angsana New" w:hAnsi="Angsana New" w:hint="cs"/>
          <w:sz w:val="26"/>
          <w:szCs w:val="26"/>
          <w:cs/>
          <w:lang w:bidi="th-TH"/>
        </w:rPr>
        <w:t xml:space="preserve">ดูหมายเหตุข้อ </w:t>
      </w:r>
      <w:r w:rsidR="00AA32E8" w:rsidRPr="00AA32E8">
        <w:rPr>
          <w:rFonts w:ascii="Angsana New" w:hAnsi="Angsana New" w:hint="cs"/>
          <w:sz w:val="26"/>
          <w:szCs w:val="26"/>
          <w:lang w:val="en-US" w:bidi="th-TH"/>
        </w:rPr>
        <w:t>6</w:t>
      </w:r>
    </w:p>
    <w:p w14:paraId="2762B4D1" w14:textId="77777777" w:rsidR="005015AC" w:rsidRPr="006A6D30" w:rsidRDefault="005015AC" w:rsidP="00E56092">
      <w:pPr>
        <w:pStyle w:val="block"/>
        <w:tabs>
          <w:tab w:val="left" w:pos="90"/>
        </w:tabs>
        <w:spacing w:after="0" w:line="240" w:lineRule="auto"/>
        <w:ind w:left="90" w:right="-518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10BF7F35" w14:textId="77777777" w:rsidR="0099154D" w:rsidRPr="006A6D30" w:rsidRDefault="0099154D" w:rsidP="00E56092">
      <w:pPr>
        <w:pStyle w:val="block"/>
        <w:tabs>
          <w:tab w:val="left" w:pos="90"/>
        </w:tabs>
        <w:spacing w:after="0" w:line="240" w:lineRule="auto"/>
        <w:ind w:left="90" w:right="-518"/>
        <w:jc w:val="thaiDistribute"/>
        <w:rPr>
          <w:rFonts w:ascii="Angsana New" w:hAnsi="Angsana New"/>
          <w:sz w:val="26"/>
          <w:szCs w:val="26"/>
          <w:lang w:val="en-US" w:bidi="th-TH"/>
        </w:rPr>
        <w:sectPr w:rsidR="0099154D" w:rsidRPr="006A6D30" w:rsidSect="00A0370B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D7FE075" w14:textId="77777777" w:rsidR="005015AC" w:rsidRPr="006A6D30" w:rsidRDefault="005015AC" w:rsidP="007C4F94">
      <w:pPr>
        <w:pStyle w:val="block"/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  <w:cs/>
          <w:lang w:val="th-TH" w:bidi="th-TH"/>
        </w:rPr>
      </w:pPr>
      <w:r w:rsidRPr="006A6D30">
        <w:rPr>
          <w:rFonts w:ascii="Angsana New" w:hAnsi="Angsana New" w:hint="cs"/>
          <w:sz w:val="30"/>
          <w:szCs w:val="30"/>
          <w:cs/>
          <w:lang w:val="th-TH" w:bidi="th-TH"/>
        </w:rPr>
        <w:lastRenderedPageBreak/>
        <w:t>กลุ่มบริษัทและบริษัทไม่มีเงินลงทุนในบริษัทร่วมและการร่วมค้าซึ่งจดทะเบียนในตลาดหลักทรัพย์ ดังนั้นจึงไม่มี</w:t>
      </w:r>
      <w:r w:rsidR="00813A50" w:rsidRPr="006A6D30">
        <w:rPr>
          <w:rFonts w:ascii="Angsana New" w:hAnsi="Angsana New" w:hint="cs"/>
          <w:sz w:val="30"/>
          <w:szCs w:val="30"/>
          <w:cs/>
          <w:lang w:val="th-TH" w:bidi="th-TH"/>
        </w:rPr>
        <w:br/>
      </w:r>
      <w:r w:rsidRPr="006A6D30">
        <w:rPr>
          <w:rFonts w:ascii="Angsana New" w:hAnsi="Angsana New" w:hint="cs"/>
          <w:sz w:val="30"/>
          <w:szCs w:val="30"/>
          <w:cs/>
          <w:lang w:val="th-TH" w:bidi="th-TH"/>
        </w:rPr>
        <w:t>ราคาที่เปิดเผยต่อสาธารณชน</w:t>
      </w:r>
    </w:p>
    <w:p w14:paraId="4DD2B7ED" w14:textId="77777777" w:rsidR="005015AC" w:rsidRPr="006A6D30" w:rsidRDefault="005015AC" w:rsidP="007A4198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27E6ED9E" w14:textId="77777777" w:rsidR="00354E78" w:rsidRPr="006A6D30" w:rsidRDefault="00354E78" w:rsidP="00354E78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เงินลงทุนในโครงการโรงไฟฟ้าในจังหวัดระยอง</w:t>
      </w:r>
    </w:p>
    <w:p w14:paraId="61369D2A" w14:textId="77777777" w:rsidR="00354E78" w:rsidRPr="006A6D30" w:rsidRDefault="00354E78" w:rsidP="00354E78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07383B23" w14:textId="0A734139" w:rsidR="00354E78" w:rsidRPr="006A6D30" w:rsidRDefault="00354E78" w:rsidP="00354E78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12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มีนาคม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บริษัทได้ลงนามสัญญาซื้อขายหุ้นเพื่อซื้อหุ้นสามัญ NER Singapore Pte. Ltd. ในสัดส่วน</w:t>
      </w:r>
      <w:r w:rsidR="006945EE"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การลงทุน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ร้อยละ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49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จาก Nexif Energy Thailand B.V. ซึ่งเป็นผู้ถือหุ้นเดิม เพื่อลงทุนในโครงการโรงไฟฟ้าผู้ผลิตไฟฟ้ารายเล็ก เน็กส์ซิฟ เอ็นเนอร์จี ระยอง ต่อมาเมื่อวันที่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13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เมษายน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บริษัทได้ชำระค่าหุ้นสามัญแก่ผู้ถือหุ้นเดิมและชำระค่าหุ้นเพิ่มทุนตามสัดส่วนการลงทุนร้อยละ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49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เป็นจำนวน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เงิน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29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>.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95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ล้านเหรียญสหรัฐอเมริกา หรือ</w:t>
      </w:r>
      <w:r w:rsidRPr="006A6D30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 xml:space="preserve">เทียบเท่า </w:t>
      </w:r>
      <w:r w:rsidR="00AA32E8" w:rsidRPr="00AA32E8">
        <w:rPr>
          <w:rFonts w:ascii="Angsana New" w:hAnsi="Angsana New" w:hint="cs"/>
          <w:snapToGrid w:val="0"/>
          <w:spacing w:val="-6"/>
          <w:sz w:val="30"/>
          <w:szCs w:val="30"/>
          <w:lang w:eastAsia="th-TH"/>
        </w:rPr>
        <w:t>983</w:t>
      </w:r>
      <w:r w:rsidRPr="006A6D30">
        <w:rPr>
          <w:rFonts w:ascii="Angsana New" w:hAnsi="Angsana New" w:hint="cs"/>
          <w:snapToGrid w:val="0"/>
          <w:spacing w:val="-6"/>
          <w:sz w:val="30"/>
          <w:szCs w:val="30"/>
          <w:lang w:eastAsia="th-TH"/>
        </w:rPr>
        <w:t>.</w:t>
      </w:r>
      <w:r w:rsidR="00AA32E8" w:rsidRPr="00AA32E8">
        <w:rPr>
          <w:rFonts w:ascii="Angsana New" w:hAnsi="Angsana New" w:hint="cs"/>
          <w:snapToGrid w:val="0"/>
          <w:spacing w:val="-6"/>
          <w:sz w:val="30"/>
          <w:szCs w:val="30"/>
          <w:lang w:eastAsia="th-TH"/>
        </w:rPr>
        <w:t>81</w:t>
      </w:r>
      <w:r w:rsidRPr="006A6D30">
        <w:rPr>
          <w:rFonts w:ascii="Angsana New" w:hAnsi="Angsana New" w:hint="cs"/>
          <w:snapToGrid w:val="0"/>
          <w:spacing w:val="-6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>ล้านบาท</w:t>
      </w:r>
      <w:r w:rsidRPr="006A6D30">
        <w:rPr>
          <w:rFonts w:ascii="Angsana New" w:hAnsi="Angsana New" w:hint="cs"/>
          <w:snapToGrid w:val="0"/>
          <w:spacing w:val="-6"/>
          <w:sz w:val="30"/>
          <w:szCs w:val="30"/>
          <w:lang w:eastAsia="th-TH"/>
        </w:rPr>
        <w:t xml:space="preserve"> </w:t>
      </w:r>
      <w:r w:rsidR="004903E1" w:rsidRPr="006A6D30">
        <w:rPr>
          <w:rFonts w:ascii="Angsana New" w:hAnsi="Angsana New" w:hint="cs"/>
          <w:snapToGrid w:val="0"/>
          <w:spacing w:val="-6"/>
          <w:sz w:val="30"/>
          <w:szCs w:val="30"/>
          <w:cs/>
          <w:lang w:val="th-TH" w:eastAsia="th-TH"/>
        </w:rPr>
        <w:t>โครงการ</w:t>
      </w:r>
      <w:r w:rsidRPr="006A6D30">
        <w:rPr>
          <w:rFonts w:ascii="Angsana New" w:hAnsi="Angsana New" w:hint="cs"/>
          <w:snapToGrid w:val="0"/>
          <w:spacing w:val="-6"/>
          <w:sz w:val="30"/>
          <w:szCs w:val="30"/>
          <w:cs/>
          <w:lang w:val="th-TH" w:eastAsia="th-TH"/>
        </w:rPr>
        <w:t xml:space="preserve">ดังกล่าวเป็นโรงไฟฟ้าประเภทสัญญา Firm ระบบ Cogeneration ขนาดกำลังการผลิต </w:t>
      </w:r>
      <w:r w:rsidR="00AA32E8" w:rsidRPr="00AA32E8">
        <w:rPr>
          <w:rFonts w:ascii="Angsana New" w:hAnsi="Angsana New" w:hint="cs"/>
          <w:snapToGrid w:val="0"/>
          <w:spacing w:val="-6"/>
          <w:sz w:val="30"/>
          <w:szCs w:val="30"/>
          <w:lang w:eastAsia="th-TH"/>
        </w:rPr>
        <w:t>92</w:t>
      </w:r>
      <w:r w:rsidRPr="006A6D30">
        <w:rPr>
          <w:rFonts w:ascii="Angsana New" w:hAnsi="Angsana New" w:hint="cs"/>
          <w:snapToGrid w:val="0"/>
          <w:spacing w:val="-6"/>
          <w:sz w:val="30"/>
          <w:szCs w:val="30"/>
          <w:cs/>
          <w:lang w:val="th-TH" w:eastAsia="th-TH"/>
        </w:rPr>
        <w:t xml:space="preserve"> เมกะวัตต์ ดำเนินการโดยบริษัท เน็กส์ซิฟ เอ็นเนอร์จี ระยอง จำกัด ซึ่งเป็นบริษัทย่อยของ NER Singapore Pte. Ltd.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D2249F"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br/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มีสัญญาซื้อขายไฟฟ้ากับการไฟฟ้าฝ่ายผลิตแห่งประเทศไทย</w:t>
      </w:r>
      <w:r w:rsidR="006945EE"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เป็นระยะเวลา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</w:t>
      </w:r>
      <w:r w:rsidR="006945EE"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ปี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โครงการดังกล่าวมีกำหนดเดินเครื่องเชิงพาณิชย์ภายในเดือนเมษายน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2565</w:t>
      </w:r>
    </w:p>
    <w:p w14:paraId="13417041" w14:textId="77777777" w:rsidR="00354E78" w:rsidRPr="006A6D30" w:rsidRDefault="00354E78" w:rsidP="00354E78">
      <w:pPr>
        <w:ind w:left="540"/>
        <w:jc w:val="thaiDistribute"/>
        <w:rPr>
          <w:rFonts w:ascii="Angsana New" w:hAnsi="Angsana New"/>
          <w:snapToGrid w:val="0"/>
          <w:sz w:val="30"/>
          <w:szCs w:val="30"/>
          <w:highlight w:val="cyan"/>
          <w:cs/>
          <w:lang w:val="th-TH" w:eastAsia="th-TH"/>
        </w:rPr>
      </w:pPr>
    </w:p>
    <w:p w14:paraId="507C2C7A" w14:textId="2EA72933" w:rsidR="00354E78" w:rsidRPr="006A6D30" w:rsidRDefault="006945EE" w:rsidP="00354E78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ต่อมา</w:t>
      </w:r>
      <w:r w:rsidR="00354E78"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27</w:t>
      </w:r>
      <w:r w:rsidR="00354E78"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="00354E78"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เมษายน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="00354E78"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354E78"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>NER Singapore Pte. Ltd.</w:t>
      </w:r>
      <w:r w:rsidR="00354E78"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ได้เปลี่ยนชื่อบริษัทเป็น </w:t>
      </w:r>
      <w:r w:rsidR="00354E78"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>NEXIF RATCH ENERGY SINGAPORE PTE. LTD.</w:t>
      </w:r>
      <w:r w:rsidR="00354E78"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และเมื่อวันที่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5</w:t>
      </w:r>
      <w:r w:rsidR="00354E78"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="00354E78"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พฤษภาคม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="00354E78"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="00354E78"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 เน็กส์ซิฟ เอ็นเนอร์จี ระยอง จำกัด ได้เปลี่ยนชื่อบริษัทเป็น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="00354E78"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 เน็กส์ซิฟ ราช เอ็นเนอร์จี ระยอง จำกัด</w:t>
      </w:r>
    </w:p>
    <w:p w14:paraId="46C32D5F" w14:textId="77777777" w:rsidR="00354E78" w:rsidRPr="006A6D30" w:rsidRDefault="00354E78" w:rsidP="005015AC">
      <w:pPr>
        <w:pStyle w:val="block"/>
        <w:spacing w:after="0" w:line="240" w:lineRule="auto"/>
        <w:ind w:left="540" w:right="-518"/>
        <w:jc w:val="thaiDistribute"/>
        <w:rPr>
          <w:rFonts w:ascii="Angsana New" w:hAnsi="Angsana New"/>
          <w:sz w:val="30"/>
          <w:szCs w:val="30"/>
          <w:highlight w:val="cyan"/>
          <w:cs/>
          <w:lang w:val="th-TH" w:bidi="th-TH"/>
        </w:rPr>
      </w:pPr>
    </w:p>
    <w:p w14:paraId="48B06250" w14:textId="77777777" w:rsidR="00354E78" w:rsidRPr="006A6D30" w:rsidRDefault="00354E78" w:rsidP="00354E78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เงินลงทุนในโครงการโรงไฟฟ้าในจังหวัดนครราชสีมา</w:t>
      </w:r>
    </w:p>
    <w:p w14:paraId="31B877DF" w14:textId="77777777" w:rsidR="00354E78" w:rsidRPr="006A6D30" w:rsidRDefault="00354E78" w:rsidP="00354E7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CDB7391" w14:textId="1CB6AAFB" w:rsidR="00CB35AE" w:rsidRPr="006A6D30" w:rsidRDefault="00354E78" w:rsidP="00CB35A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A32E8" w:rsidRPr="00AA32E8">
        <w:rPr>
          <w:rFonts w:ascii="Angsana New" w:hAnsi="Angsana New" w:hint="cs"/>
          <w:sz w:val="30"/>
          <w:szCs w:val="30"/>
        </w:rPr>
        <w:t>27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  <w:cs/>
        </w:rPr>
        <w:t xml:space="preserve"> บริษัทได้ลงนามในสัญญาระหว่างผู้ถือหุ้นกับบริษัท</w:t>
      </w:r>
      <w:r w:rsidR="006945EE" w:rsidRPr="006A6D30">
        <w:rPr>
          <w:rFonts w:ascii="Angsana New" w:hAnsi="Angsana New" w:hint="cs"/>
          <w:sz w:val="30"/>
          <w:szCs w:val="30"/>
          <w:cs/>
        </w:rPr>
        <w:t>ใน</w:t>
      </w:r>
      <w:r w:rsidR="00813A50" w:rsidRPr="006A6D30">
        <w:rPr>
          <w:rFonts w:ascii="Angsana New" w:hAnsi="Angsana New" w:hint="cs"/>
          <w:sz w:val="30"/>
          <w:szCs w:val="30"/>
          <w:cs/>
        </w:rPr>
        <w:t>ป</w:t>
      </w:r>
      <w:r w:rsidR="006945EE" w:rsidRPr="006A6D30">
        <w:rPr>
          <w:rFonts w:ascii="Angsana New" w:hAnsi="Angsana New" w:hint="cs"/>
          <w:sz w:val="30"/>
          <w:szCs w:val="30"/>
          <w:cs/>
        </w:rPr>
        <w:t xml:space="preserve">ระเทศสองแห่ง </w:t>
      </w:r>
      <w:r w:rsidRPr="006A6D30">
        <w:rPr>
          <w:rFonts w:ascii="Angsana New" w:hAnsi="Angsana New" w:hint="cs"/>
          <w:sz w:val="30"/>
          <w:szCs w:val="30"/>
          <w:cs/>
        </w:rPr>
        <w:t xml:space="preserve">เพื่อร่วมพัฒนาโครงการโรงไฟฟ้าในจังหวัดนครราชสีมา </w:t>
      </w:r>
      <w:r w:rsidR="006945EE" w:rsidRPr="006A6D30">
        <w:rPr>
          <w:rFonts w:ascii="Angsana New" w:hAnsi="Angsana New" w:hint="cs"/>
          <w:sz w:val="30"/>
          <w:szCs w:val="30"/>
          <w:cs/>
        </w:rPr>
        <w:t xml:space="preserve">โดยบริษัทมีสัดส่วนการลงทุนร้อยละ </w:t>
      </w:r>
      <w:r w:rsidR="00AA32E8" w:rsidRPr="00AA32E8">
        <w:rPr>
          <w:rFonts w:ascii="Angsana New" w:hAnsi="Angsana New" w:hint="cs"/>
          <w:sz w:val="30"/>
          <w:szCs w:val="30"/>
        </w:rPr>
        <w:t>40</w:t>
      </w:r>
      <w:r w:rsidR="006945EE"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AA32E8" w:rsidRPr="00AA32E8">
        <w:rPr>
          <w:rFonts w:ascii="Angsana New" w:hAnsi="Angsana New" w:hint="cs"/>
          <w:sz w:val="30"/>
          <w:szCs w:val="30"/>
        </w:rPr>
        <w:t>21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บริษัทพร้อมผู้ถือหุ้นอีก </w:t>
      </w:r>
      <w:r w:rsidR="00AA32E8" w:rsidRPr="00AA32E8">
        <w:rPr>
          <w:rFonts w:ascii="Angsana New" w:hAnsi="Angsana New" w:hint="cs"/>
          <w:sz w:val="30"/>
          <w:szCs w:val="30"/>
        </w:rPr>
        <w:t>2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ราย ได้ดำเนินการจดทะเบียนจัดตั้งบริษัทร่วมทุนชื่อ </w:t>
      </w:r>
      <w:r w:rsidRPr="006A6D30">
        <w:rPr>
          <w:rFonts w:ascii="Angsana New" w:hAnsi="Angsana New" w:hint="cs"/>
          <w:sz w:val="30"/>
          <w:szCs w:val="30"/>
        </w:rPr>
        <w:t>“</w:t>
      </w:r>
      <w:r w:rsidRPr="006A6D30">
        <w:rPr>
          <w:rFonts w:ascii="Angsana New" w:hAnsi="Angsana New" w:hint="cs"/>
          <w:sz w:val="30"/>
          <w:szCs w:val="30"/>
          <w:cs/>
        </w:rPr>
        <w:t xml:space="preserve">บริษัท อาร์ อี เอ็น โคราช </w:t>
      </w:r>
      <w:r w:rsidR="00AB1266" w:rsidRPr="006A6D30">
        <w:rPr>
          <w:rFonts w:ascii="Angsana New" w:hAnsi="Angsana New" w:hint="cs"/>
          <w:sz w:val="30"/>
          <w:szCs w:val="30"/>
          <w:cs/>
        </w:rPr>
        <w:br/>
      </w:r>
      <w:r w:rsidRPr="006A6D30">
        <w:rPr>
          <w:rFonts w:ascii="Angsana New" w:hAnsi="Angsana New" w:hint="cs"/>
          <w:sz w:val="30"/>
          <w:szCs w:val="30"/>
          <w:cs/>
        </w:rPr>
        <w:t>เอนเนอร์ยี่ จำกัด</w:t>
      </w:r>
      <w:r w:rsidRPr="006A6D30">
        <w:rPr>
          <w:rFonts w:ascii="Angsana New" w:hAnsi="Angsana New" w:hint="cs"/>
          <w:sz w:val="30"/>
          <w:szCs w:val="30"/>
        </w:rPr>
        <w:t xml:space="preserve">” </w:t>
      </w:r>
      <w:r w:rsidRPr="006A6D30">
        <w:rPr>
          <w:rFonts w:ascii="Angsana New" w:hAnsi="Angsana New" w:hint="cs"/>
          <w:sz w:val="30"/>
          <w:szCs w:val="30"/>
          <w:cs/>
        </w:rPr>
        <w:t xml:space="preserve">โดยมีทุนจดทะเบียน </w:t>
      </w:r>
      <w:r w:rsidR="00AA32E8" w:rsidRPr="00AA32E8">
        <w:rPr>
          <w:rFonts w:ascii="Angsana New" w:hAnsi="Angsana New" w:hint="cs"/>
          <w:sz w:val="30"/>
          <w:szCs w:val="30"/>
        </w:rPr>
        <w:t>1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A6D30">
        <w:rPr>
          <w:rFonts w:ascii="Angsana New" w:hAnsi="Angsana New" w:hint="cs"/>
          <w:i/>
          <w:iCs/>
          <w:sz w:val="30"/>
          <w:szCs w:val="30"/>
          <w:cs/>
        </w:rPr>
        <w:t xml:space="preserve">(แบ่งเป็นหุ้นสามัญจำนวน </w:t>
      </w:r>
      <w:r w:rsidR="00AA32E8" w:rsidRPr="00AA32E8">
        <w:rPr>
          <w:rFonts w:ascii="Angsana New" w:hAnsi="Angsana New" w:hint="cs"/>
          <w:i/>
          <w:iCs/>
          <w:sz w:val="30"/>
          <w:szCs w:val="30"/>
        </w:rPr>
        <w:t>0</w:t>
      </w:r>
      <w:r w:rsidR="00FD0E93" w:rsidRPr="006A6D30">
        <w:rPr>
          <w:rFonts w:ascii="Angsana New" w:hAnsi="Angsana New" w:hint="cs"/>
          <w:i/>
          <w:iCs/>
          <w:sz w:val="30"/>
          <w:szCs w:val="30"/>
        </w:rPr>
        <w:t>.</w:t>
      </w:r>
      <w:r w:rsidR="00AA32E8" w:rsidRPr="00AA32E8">
        <w:rPr>
          <w:rFonts w:ascii="Angsana New" w:hAnsi="Angsana New" w:hint="cs"/>
          <w:i/>
          <w:iCs/>
          <w:sz w:val="30"/>
          <w:szCs w:val="30"/>
        </w:rPr>
        <w:t>1</w:t>
      </w:r>
      <w:r w:rsidRPr="006A6D3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D0E93" w:rsidRPr="006A6D30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 w:rsidRPr="006A6D30">
        <w:rPr>
          <w:rFonts w:ascii="Angsana New" w:hAnsi="Angsana New" w:hint="cs"/>
          <w:i/>
          <w:iCs/>
          <w:sz w:val="30"/>
          <w:szCs w:val="30"/>
          <w:cs/>
        </w:rPr>
        <w:t>หุ้น มีมูลค่า</w:t>
      </w:r>
      <w:r w:rsidR="00B057ED" w:rsidRPr="006A6D30">
        <w:rPr>
          <w:rFonts w:ascii="Angsana New" w:hAnsi="Angsana New" w:hint="cs"/>
          <w:i/>
          <w:iCs/>
          <w:sz w:val="30"/>
          <w:szCs w:val="30"/>
          <w:cs/>
        </w:rPr>
        <w:t>หุ้น</w:t>
      </w:r>
      <w:r w:rsidRPr="006A6D30">
        <w:rPr>
          <w:rFonts w:ascii="Angsana New" w:hAnsi="Angsana New" w:hint="cs"/>
          <w:i/>
          <w:iCs/>
          <w:sz w:val="30"/>
          <w:szCs w:val="30"/>
          <w:cs/>
        </w:rPr>
        <w:t xml:space="preserve">ที่ตราไว้หุ้นละ </w:t>
      </w:r>
      <w:r w:rsidR="00AA32E8" w:rsidRPr="00AA32E8">
        <w:rPr>
          <w:rFonts w:ascii="Angsana New" w:hAnsi="Angsana New" w:hint="cs"/>
          <w:i/>
          <w:iCs/>
          <w:sz w:val="30"/>
          <w:szCs w:val="30"/>
        </w:rPr>
        <w:t>10</w:t>
      </w:r>
      <w:r w:rsidR="004E50BC" w:rsidRPr="006A6D30">
        <w:rPr>
          <w:rFonts w:ascii="Angsana New" w:hAnsi="Angsana New" w:hint="cs"/>
          <w:i/>
          <w:iCs/>
          <w:sz w:val="30"/>
          <w:szCs w:val="30"/>
          <w:cs/>
        </w:rPr>
        <w:t xml:space="preserve"> บาท</w:t>
      </w:r>
      <w:r w:rsidRPr="006A6D30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Pr="006A6D30">
        <w:rPr>
          <w:rFonts w:ascii="Angsana New" w:hAnsi="Angsana New" w:hint="cs"/>
          <w:sz w:val="30"/>
          <w:szCs w:val="30"/>
          <w:cs/>
        </w:rPr>
        <w:t>โดยเรียกชำระค่าหุ้</w:t>
      </w:r>
      <w:r w:rsidR="00F83236" w:rsidRPr="006A6D30">
        <w:rPr>
          <w:rFonts w:ascii="Angsana New" w:hAnsi="Angsana New" w:hint="cs"/>
          <w:sz w:val="30"/>
          <w:szCs w:val="30"/>
          <w:cs/>
        </w:rPr>
        <w:t>นแล้ว</w:t>
      </w:r>
      <w:r w:rsidRPr="006A6D30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AA32E8" w:rsidRPr="00AA32E8">
        <w:rPr>
          <w:rFonts w:ascii="Angsana New" w:hAnsi="Angsana New" w:hint="cs"/>
          <w:sz w:val="30"/>
          <w:szCs w:val="30"/>
        </w:rPr>
        <w:t>25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ของทุนจดทะเบียน </w:t>
      </w:r>
      <w:r w:rsidR="00F83236" w:rsidRPr="006A6D30">
        <w:rPr>
          <w:rFonts w:ascii="Angsana New" w:hAnsi="Angsana New" w:hint="cs"/>
          <w:sz w:val="30"/>
          <w:szCs w:val="30"/>
          <w:cs/>
        </w:rPr>
        <w:t xml:space="preserve">และบริษัทได้ชำระค่าหุ้นดังกล่าวตามสัดส่วนการลงทุนร้อยละ </w:t>
      </w:r>
      <w:r w:rsidR="00AA32E8" w:rsidRPr="00AA32E8">
        <w:rPr>
          <w:rFonts w:ascii="Angsana New" w:hAnsi="Angsana New" w:hint="cs"/>
          <w:sz w:val="30"/>
          <w:szCs w:val="30"/>
        </w:rPr>
        <w:t>40</w:t>
      </w:r>
      <w:r w:rsidR="00F83236" w:rsidRPr="006A6D30">
        <w:rPr>
          <w:rFonts w:ascii="Angsana New" w:hAnsi="Angsana New" w:hint="cs"/>
          <w:sz w:val="30"/>
          <w:szCs w:val="30"/>
        </w:rPr>
        <w:t xml:space="preserve"> </w:t>
      </w:r>
      <w:r w:rsidR="00F83236" w:rsidRPr="006A6D30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AA32E8" w:rsidRPr="00AA32E8">
        <w:rPr>
          <w:rFonts w:ascii="Angsana New" w:hAnsi="Angsana New" w:hint="cs"/>
          <w:sz w:val="30"/>
          <w:szCs w:val="30"/>
        </w:rPr>
        <w:t>0</w:t>
      </w:r>
      <w:r w:rsidR="00F83236"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1</w:t>
      </w:r>
      <w:r w:rsidR="00F83236" w:rsidRPr="006A6D30">
        <w:rPr>
          <w:rFonts w:ascii="Angsana New" w:hAnsi="Angsana New" w:hint="cs"/>
          <w:sz w:val="30"/>
          <w:szCs w:val="30"/>
        </w:rPr>
        <w:t xml:space="preserve"> </w:t>
      </w:r>
      <w:r w:rsidR="00F83236" w:rsidRPr="006A6D3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4903E1" w:rsidRPr="006A6D30">
        <w:rPr>
          <w:rFonts w:ascii="Angsana New" w:hAnsi="Angsana New" w:hint="cs"/>
          <w:sz w:val="30"/>
          <w:szCs w:val="30"/>
          <w:cs/>
        </w:rPr>
        <w:t>โครงการ</w:t>
      </w:r>
      <w:r w:rsidR="00F22EF6" w:rsidRPr="006A6D30">
        <w:rPr>
          <w:rFonts w:ascii="Angsana New" w:hAnsi="Angsana New" w:hint="cs"/>
          <w:sz w:val="30"/>
          <w:szCs w:val="30"/>
          <w:cs/>
        </w:rPr>
        <w:t xml:space="preserve">ดังกล่าวเป็นโรงไฟฟ้าประเภท </w:t>
      </w:r>
      <w:r w:rsidR="00F22EF6" w:rsidRPr="006A6D30">
        <w:rPr>
          <w:rFonts w:ascii="Angsana New" w:hAnsi="Angsana New" w:hint="cs"/>
          <w:sz w:val="30"/>
          <w:szCs w:val="30"/>
        </w:rPr>
        <w:t xml:space="preserve">Independence Power Supply </w:t>
      </w:r>
      <w:r w:rsidR="00F22EF6" w:rsidRPr="006A6D30">
        <w:rPr>
          <w:rFonts w:ascii="Angsana New" w:hAnsi="Angsana New" w:hint="cs"/>
          <w:sz w:val="30"/>
          <w:szCs w:val="30"/>
          <w:cs/>
        </w:rPr>
        <w:t xml:space="preserve">ระบบ </w:t>
      </w:r>
      <w:r w:rsidR="00F22EF6" w:rsidRPr="006A6D30">
        <w:rPr>
          <w:rFonts w:ascii="Angsana New" w:hAnsi="Angsana New" w:hint="cs"/>
          <w:sz w:val="30"/>
          <w:szCs w:val="30"/>
        </w:rPr>
        <w:t xml:space="preserve">Cogeneration </w:t>
      </w:r>
      <w:r w:rsidR="00F22EF6" w:rsidRPr="006A6D30">
        <w:rPr>
          <w:rFonts w:ascii="Angsana New" w:hAnsi="Angsana New" w:hint="cs"/>
          <w:sz w:val="30"/>
          <w:szCs w:val="30"/>
          <w:cs/>
        </w:rPr>
        <w:t xml:space="preserve">ขนาดกำลังการผลิต </w:t>
      </w:r>
      <w:r w:rsidR="00AA32E8" w:rsidRPr="00AA32E8">
        <w:rPr>
          <w:rFonts w:ascii="Angsana New" w:hAnsi="Angsana New" w:hint="cs"/>
          <w:sz w:val="30"/>
          <w:szCs w:val="30"/>
        </w:rPr>
        <w:t>40</w:t>
      </w:r>
      <w:r w:rsidR="00F22EF6" w:rsidRPr="006A6D30">
        <w:rPr>
          <w:rFonts w:ascii="Angsana New" w:hAnsi="Angsana New" w:hint="cs"/>
          <w:sz w:val="30"/>
          <w:szCs w:val="30"/>
          <w:cs/>
        </w:rPr>
        <w:t xml:space="preserve"> เมกะวัตต์ ตั้งอยู่ในเขตประกอบการอุตสา</w:t>
      </w:r>
      <w:r w:rsidR="00CD3EDE" w:rsidRPr="006A6D30">
        <w:rPr>
          <w:rFonts w:ascii="Angsana New" w:hAnsi="Angsana New" w:hint="cs"/>
          <w:sz w:val="30"/>
          <w:szCs w:val="30"/>
          <w:cs/>
        </w:rPr>
        <w:t>หกรรม</w:t>
      </w:r>
      <w:r w:rsidR="00F22EF6" w:rsidRPr="006A6D30">
        <w:rPr>
          <w:rFonts w:ascii="Angsana New" w:hAnsi="Angsana New" w:hint="cs"/>
          <w:sz w:val="30"/>
          <w:szCs w:val="30"/>
          <w:cs/>
        </w:rPr>
        <w:t>นวนคร จังหวัดนครราชสีมา โดยจะจำหน่ายไฟฟ้าและไอน้ำให้กับกลุ่มลูกค้าอุตสา</w:t>
      </w:r>
      <w:r w:rsidR="00983E18" w:rsidRPr="006A6D30">
        <w:rPr>
          <w:rFonts w:ascii="Angsana New" w:hAnsi="Angsana New" w:hint="cs"/>
          <w:sz w:val="30"/>
          <w:szCs w:val="30"/>
          <w:cs/>
        </w:rPr>
        <w:t xml:space="preserve">หกรรม </w:t>
      </w:r>
      <w:r w:rsidR="00F22EF6" w:rsidRPr="006A6D30">
        <w:rPr>
          <w:rFonts w:ascii="Angsana New" w:hAnsi="Angsana New" w:hint="cs"/>
          <w:sz w:val="30"/>
          <w:szCs w:val="30"/>
          <w:cs/>
        </w:rPr>
        <w:t xml:space="preserve">โครงการดังกล่าวมีกำหนดเดินเครื่องเชิงพาณิชย์ภายในเดือนกรกฎาคม </w:t>
      </w:r>
      <w:r w:rsidR="00AA32E8" w:rsidRPr="00AA32E8">
        <w:rPr>
          <w:rFonts w:ascii="Angsana New" w:hAnsi="Angsana New" w:hint="cs"/>
          <w:sz w:val="30"/>
          <w:szCs w:val="30"/>
        </w:rPr>
        <w:t>2566</w:t>
      </w:r>
    </w:p>
    <w:p w14:paraId="59ED3513" w14:textId="77777777" w:rsidR="00813A50" w:rsidRPr="006A6D30" w:rsidRDefault="00813A50" w:rsidP="00CB35AE">
      <w:pPr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7C1A0AF7" w14:textId="77777777" w:rsidR="00332D42" w:rsidRPr="006A6D30" w:rsidRDefault="00332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magenta"/>
          <w:cs/>
        </w:rPr>
      </w:pPr>
      <w:r w:rsidRPr="006A6D30">
        <w:rPr>
          <w:rFonts w:ascii="Angsana New" w:hAnsi="Angsana New" w:hint="cs"/>
          <w:sz w:val="30"/>
          <w:szCs w:val="30"/>
          <w:highlight w:val="magenta"/>
          <w:cs/>
        </w:rPr>
        <w:br w:type="page"/>
      </w:r>
    </w:p>
    <w:p w14:paraId="0E23A99C" w14:textId="367B4598" w:rsidR="00332D42" w:rsidRPr="006A6D30" w:rsidRDefault="00332D42" w:rsidP="00332D42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8" w:name="_Hlk55775651"/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เงินลงทุนในโครงการด้านพลังงานและโครงสร้างพื้นฐาน</w:t>
      </w:r>
      <w:r w:rsidR="001303CF"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</w:t>
      </w:r>
      <w:r w:rsidR="000817BC"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ประเทศ</w:t>
      </w:r>
      <w:r w:rsidR="001303CF"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เวียดนาม</w:t>
      </w:r>
    </w:p>
    <w:bookmarkEnd w:id="8"/>
    <w:p w14:paraId="092E6D2A" w14:textId="77777777" w:rsidR="00332D42" w:rsidRPr="006A6D30" w:rsidRDefault="00332D42" w:rsidP="008245F3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7D398EC3" w14:textId="656BB55F" w:rsidR="001303CF" w:rsidRPr="006A6D30" w:rsidRDefault="00332D42" w:rsidP="000817BC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A32E8" w:rsidRPr="00AA32E8">
        <w:rPr>
          <w:rFonts w:ascii="Angsana New" w:hAnsi="Angsana New" w:hint="cs"/>
          <w:sz w:val="30"/>
          <w:szCs w:val="30"/>
        </w:rPr>
        <w:t>15</w:t>
      </w:r>
      <w:r w:rsidRPr="006A6D30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  <w:cs/>
        </w:rPr>
        <w:t xml:space="preserve"> บริษัท อาร์เอช อินเตอร์เนชั่นแนล (สิงคโปร์) คอร์ปอเรชั่น จำกัด (</w:t>
      </w:r>
      <w:r w:rsidRPr="006A6D30">
        <w:rPr>
          <w:rFonts w:ascii="Angsana New" w:hAnsi="Angsana New" w:hint="cs"/>
          <w:sz w:val="30"/>
          <w:szCs w:val="30"/>
        </w:rPr>
        <w:t>“RHIS”)</w:t>
      </w:r>
      <w:r w:rsidRPr="006A6D30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ซึ่งเป็นบริษัทย่อยทางอ้อม ได้ลงนามสัญญาหลัก (</w:t>
      </w:r>
      <w:r w:rsidRPr="006A6D30">
        <w:rPr>
          <w:rFonts w:ascii="Angsana New" w:hAnsi="Angsana New" w:hint="cs"/>
          <w:sz w:val="30"/>
          <w:szCs w:val="30"/>
        </w:rPr>
        <w:t>Definitive</w:t>
      </w:r>
      <w:r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Pr="006A6D30">
        <w:rPr>
          <w:rFonts w:ascii="Angsana New" w:hAnsi="Angsana New" w:hint="cs"/>
          <w:sz w:val="30"/>
          <w:szCs w:val="30"/>
        </w:rPr>
        <w:t>Agreements)</w:t>
      </w:r>
      <w:r w:rsidRPr="006A6D30">
        <w:rPr>
          <w:rFonts w:ascii="Angsana New" w:hAnsi="Angsana New" w:hint="cs"/>
          <w:sz w:val="30"/>
          <w:szCs w:val="30"/>
          <w:cs/>
        </w:rPr>
        <w:t xml:space="preserve"> ที่เกี่ยวข้องกับการเป็นหุ้นส่วนกับ </w:t>
      </w:r>
      <w:r w:rsidRPr="006A6D30">
        <w:rPr>
          <w:rFonts w:ascii="Angsana New" w:hAnsi="Angsana New" w:hint="cs"/>
          <w:sz w:val="30"/>
          <w:szCs w:val="30"/>
        </w:rPr>
        <w:t xml:space="preserve">Geleximco </w:t>
      </w:r>
      <w:r w:rsidRPr="006A6D30">
        <w:rPr>
          <w:rFonts w:ascii="Angsana New" w:hAnsi="Angsana New" w:hint="cs"/>
          <w:spacing w:val="-2"/>
          <w:sz w:val="30"/>
          <w:szCs w:val="30"/>
        </w:rPr>
        <w:t>Group Joint Stock Company (“Geleximco”)</w:t>
      </w:r>
      <w:r w:rsidRPr="006A6D3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bookmarkStart w:id="9" w:name="_Hlk55775660"/>
      <w:r w:rsidRPr="006A6D30">
        <w:rPr>
          <w:rFonts w:ascii="Angsana New" w:hAnsi="Angsana New" w:hint="cs"/>
          <w:spacing w:val="-2"/>
          <w:sz w:val="30"/>
          <w:szCs w:val="30"/>
          <w:cs/>
        </w:rPr>
        <w:t xml:space="preserve">ภายหลังจากบรรลุเงื่อนไขบังคับที่ระบุในสัญญานี้ </w:t>
      </w:r>
      <w:bookmarkEnd w:id="9"/>
      <w:r w:rsidRPr="006A6D30">
        <w:rPr>
          <w:rFonts w:ascii="Angsana New" w:hAnsi="Angsana New" w:hint="cs"/>
          <w:spacing w:val="-2"/>
          <w:sz w:val="30"/>
          <w:szCs w:val="30"/>
        </w:rPr>
        <w:t>RHIS</w:t>
      </w:r>
      <w:r w:rsidRPr="006A6D30">
        <w:rPr>
          <w:rFonts w:ascii="Angsana New" w:hAnsi="Angsana New" w:hint="cs"/>
          <w:spacing w:val="-2"/>
          <w:sz w:val="30"/>
          <w:szCs w:val="30"/>
          <w:cs/>
        </w:rPr>
        <w:t xml:space="preserve"> กับ</w:t>
      </w:r>
      <w:r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Pr="006A6D30">
        <w:rPr>
          <w:rFonts w:ascii="Angsana New" w:hAnsi="Angsana New" w:hint="cs"/>
          <w:sz w:val="30"/>
          <w:szCs w:val="30"/>
        </w:rPr>
        <w:t>Geleximco</w:t>
      </w:r>
      <w:r w:rsidRPr="006A6D30">
        <w:rPr>
          <w:rFonts w:ascii="Angsana New" w:hAnsi="Angsana New" w:hint="cs"/>
          <w:sz w:val="30"/>
          <w:szCs w:val="30"/>
          <w:cs/>
        </w:rPr>
        <w:t xml:space="preserve"> จะร่วมลงทุนในกองทุน </w:t>
      </w:r>
      <w:r w:rsidRPr="006A6D30">
        <w:rPr>
          <w:rFonts w:ascii="Angsana New" w:hAnsi="Angsana New" w:hint="cs"/>
          <w:sz w:val="30"/>
          <w:szCs w:val="30"/>
        </w:rPr>
        <w:t>An Binh Energy</w:t>
      </w:r>
      <w:r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Pr="006A6D30">
        <w:rPr>
          <w:rFonts w:ascii="Angsana New" w:hAnsi="Angsana New" w:hint="cs"/>
          <w:sz w:val="30"/>
          <w:szCs w:val="30"/>
        </w:rPr>
        <w:t>and Infrastructure Fund (“ABEIF”)</w:t>
      </w:r>
      <w:r w:rsidRPr="006A6D30">
        <w:rPr>
          <w:rFonts w:ascii="Angsana New" w:hAnsi="Angsana New" w:hint="cs"/>
          <w:sz w:val="30"/>
          <w:szCs w:val="30"/>
          <w:cs/>
        </w:rPr>
        <w:t xml:space="preserve"> ซึ่งเป็นกองทุนเวียดนามที่มุ่งเน้นลงทุนในธุรกิจด้านพลังงานและโครงสร้างพื้นฐานใน</w:t>
      </w:r>
      <w:r w:rsidR="000817BC" w:rsidRPr="006A6D30">
        <w:rPr>
          <w:rFonts w:ascii="Angsana New" w:hAnsi="Angsana New" w:hint="cs"/>
          <w:sz w:val="30"/>
          <w:szCs w:val="30"/>
          <w:cs/>
        </w:rPr>
        <w:t>ประเทศ</w:t>
      </w:r>
      <w:r w:rsidRPr="006A6D30">
        <w:rPr>
          <w:rFonts w:ascii="Angsana New" w:hAnsi="Angsana New" w:hint="cs"/>
          <w:sz w:val="30"/>
          <w:szCs w:val="30"/>
          <w:cs/>
        </w:rPr>
        <w:t xml:space="preserve">เวียดนาม </w:t>
      </w:r>
      <w:bookmarkStart w:id="10" w:name="_Hlk55775680"/>
      <w:r w:rsidR="00137CC8" w:rsidRPr="006A6D30">
        <w:rPr>
          <w:rFonts w:ascii="Angsana New" w:hAnsi="Angsana New" w:hint="cs"/>
          <w:sz w:val="30"/>
          <w:szCs w:val="30"/>
          <w:cs/>
        </w:rPr>
        <w:t>ต่อมาเมื่อวันที่</w:t>
      </w:r>
      <w:r w:rsidR="000817BC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18</w:t>
      </w:r>
      <w:r w:rsidR="004E4C9E" w:rsidRPr="006A6D30">
        <w:rPr>
          <w:rFonts w:ascii="Angsana New" w:hAnsi="Angsana New" w:hint="cs"/>
          <w:sz w:val="30"/>
          <w:szCs w:val="30"/>
        </w:rPr>
        <w:t xml:space="preserve"> </w:t>
      </w:r>
      <w:r w:rsidR="004E4C9E" w:rsidRPr="006A6D30">
        <w:rPr>
          <w:rFonts w:ascii="Angsana New" w:hAnsi="Angsana New" w:hint="cs"/>
          <w:sz w:val="30"/>
          <w:szCs w:val="30"/>
          <w:cs/>
        </w:rPr>
        <w:t>สิงหาคม</w:t>
      </w:r>
      <w:r w:rsidR="00137CC8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="00137CC8" w:rsidRPr="006A6D30">
        <w:rPr>
          <w:rFonts w:ascii="Angsana New" w:hAnsi="Angsana New" w:hint="cs"/>
          <w:sz w:val="30"/>
          <w:szCs w:val="30"/>
        </w:rPr>
        <w:t xml:space="preserve"> </w:t>
      </w:r>
      <w:bookmarkStart w:id="11" w:name="_Hlk55775710"/>
      <w:bookmarkEnd w:id="10"/>
      <w:r w:rsidR="00137CC8" w:rsidRPr="006A6D30">
        <w:rPr>
          <w:rFonts w:ascii="Angsana New" w:hAnsi="Angsana New" w:hint="cs"/>
          <w:sz w:val="30"/>
          <w:szCs w:val="30"/>
          <w:cs/>
        </w:rPr>
        <w:t>บริษัท</w:t>
      </w:r>
      <w:r w:rsidR="001303CF" w:rsidRPr="006A6D30">
        <w:rPr>
          <w:rFonts w:ascii="Angsana New" w:hAnsi="Angsana New" w:hint="cs"/>
          <w:sz w:val="30"/>
          <w:szCs w:val="30"/>
          <w:cs/>
        </w:rPr>
        <w:t>ย่อย</w:t>
      </w:r>
      <w:r w:rsidR="00137CC8" w:rsidRPr="006A6D30">
        <w:rPr>
          <w:rFonts w:ascii="Angsana New" w:hAnsi="Angsana New" w:hint="cs"/>
          <w:sz w:val="30"/>
          <w:szCs w:val="30"/>
          <w:cs/>
        </w:rPr>
        <w:t>ได้ชำระ</w:t>
      </w:r>
      <w:bookmarkEnd w:id="11"/>
      <w:r w:rsidR="001D5B05" w:rsidRPr="006A6D30">
        <w:rPr>
          <w:rFonts w:ascii="Angsana New" w:hAnsi="Angsana New" w:hint="cs"/>
          <w:sz w:val="30"/>
          <w:szCs w:val="30"/>
          <w:cs/>
        </w:rPr>
        <w:t>ค่าหุ้น</w:t>
      </w:r>
      <w:r w:rsidR="00137CC8" w:rsidRPr="006A6D30">
        <w:rPr>
          <w:rFonts w:ascii="Angsana New" w:hAnsi="Angsana New" w:hint="cs"/>
          <w:sz w:val="30"/>
          <w:szCs w:val="30"/>
          <w:cs/>
        </w:rPr>
        <w:t xml:space="preserve">ตามสัดส่วนการลงทุนร้อยละ </w:t>
      </w:r>
      <w:r w:rsidR="00AA32E8" w:rsidRPr="00AA32E8">
        <w:rPr>
          <w:rFonts w:ascii="Angsana New" w:hAnsi="Angsana New" w:hint="cs"/>
          <w:sz w:val="30"/>
          <w:szCs w:val="30"/>
        </w:rPr>
        <w:t>49</w:t>
      </w:r>
      <w:r w:rsidR="00137CC8"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ของทุนจดทะเบียนของกองทุน </w:t>
      </w:r>
      <w:r w:rsidRPr="006A6D30">
        <w:rPr>
          <w:rFonts w:ascii="Angsana New" w:hAnsi="Angsana New" w:hint="cs"/>
          <w:sz w:val="30"/>
          <w:szCs w:val="30"/>
        </w:rPr>
        <w:t xml:space="preserve">ABEIF </w:t>
      </w:r>
      <w:r w:rsidR="00137CC8" w:rsidRPr="006A6D30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AA32E8" w:rsidRPr="00AA32E8">
        <w:rPr>
          <w:rFonts w:ascii="Angsana New" w:hAnsi="Angsana New" w:hint="cs"/>
          <w:sz w:val="30"/>
          <w:szCs w:val="30"/>
        </w:rPr>
        <w:t>78</w:t>
      </w:r>
      <w:r w:rsidR="00137CC8"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51</w:t>
      </w:r>
      <w:r w:rsidR="00B50665" w:rsidRPr="006A6D30">
        <w:rPr>
          <w:rFonts w:ascii="Angsana New" w:hAnsi="Angsana New" w:hint="cs"/>
          <w:sz w:val="30"/>
          <w:szCs w:val="30"/>
        </w:rPr>
        <w:br/>
      </w:r>
      <w:r w:rsidRPr="006A6D30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หรือเทียบเท่า </w:t>
      </w:r>
      <w:r w:rsidR="00AA32E8" w:rsidRPr="00AA32E8">
        <w:rPr>
          <w:rFonts w:ascii="Angsana New" w:hAnsi="Angsana New" w:hint="cs"/>
          <w:sz w:val="30"/>
          <w:szCs w:val="30"/>
        </w:rPr>
        <w:t>2</w:t>
      </w:r>
      <w:r w:rsidR="00F91402" w:rsidRPr="006A6D30">
        <w:rPr>
          <w:rFonts w:ascii="Angsana New" w:hAnsi="Angsana New" w:hint="cs"/>
          <w:sz w:val="30"/>
          <w:szCs w:val="30"/>
        </w:rPr>
        <w:t>,</w:t>
      </w:r>
      <w:r w:rsidR="00AA32E8" w:rsidRPr="00AA32E8">
        <w:rPr>
          <w:rFonts w:ascii="Angsana New" w:hAnsi="Angsana New" w:hint="cs"/>
          <w:sz w:val="30"/>
          <w:szCs w:val="30"/>
        </w:rPr>
        <w:t>454</w:t>
      </w:r>
      <w:r w:rsidR="00F91402"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06</w:t>
      </w:r>
      <w:r w:rsidRPr="006A6D30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7EF8D54A" w14:textId="77777777" w:rsidR="001303CF" w:rsidRPr="006A6D30" w:rsidRDefault="001303CF" w:rsidP="00F30742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6E61A250" w14:textId="6E96A62F" w:rsidR="00F30742" w:rsidRPr="006A6D30" w:rsidRDefault="00F30742" w:rsidP="00F30742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12" w:name="_Hlk55775735"/>
      <w:r w:rsidRPr="006A6D3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A32E8" w:rsidRPr="00AA32E8">
        <w:rPr>
          <w:rFonts w:ascii="Angsana New" w:hAnsi="Angsana New" w:hint="cs"/>
          <w:sz w:val="30"/>
          <w:szCs w:val="30"/>
        </w:rPr>
        <w:t>21</w:t>
      </w:r>
      <w:r w:rsidR="004E4C9E" w:rsidRPr="006A6D30">
        <w:rPr>
          <w:rFonts w:ascii="Angsana New" w:hAnsi="Angsana New" w:hint="cs"/>
          <w:sz w:val="30"/>
          <w:szCs w:val="30"/>
        </w:rPr>
        <w:t xml:space="preserve"> </w:t>
      </w:r>
      <w:r w:rsidR="004E4C9E" w:rsidRPr="006A6D30">
        <w:rPr>
          <w:rFonts w:ascii="Angsana New" w:hAnsi="Angsana New" w:hint="cs"/>
          <w:sz w:val="30"/>
          <w:szCs w:val="30"/>
          <w:cs/>
        </w:rPr>
        <w:t>กรกฎาคม</w:t>
      </w:r>
      <w:r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bookmarkEnd w:id="12"/>
      <w:r w:rsidRPr="006A6D30">
        <w:rPr>
          <w:rFonts w:ascii="Angsana New" w:hAnsi="Angsana New" w:hint="cs"/>
          <w:sz w:val="30"/>
          <w:szCs w:val="30"/>
          <w:cs/>
        </w:rPr>
        <w:t>บริษัทย่อย</w:t>
      </w:r>
      <w:r w:rsidR="001303CF" w:rsidRPr="006A6D30">
        <w:rPr>
          <w:rFonts w:ascii="Angsana New" w:hAnsi="Angsana New" w:hint="cs"/>
          <w:sz w:val="30"/>
          <w:szCs w:val="30"/>
          <w:cs/>
        </w:rPr>
        <w:t>ดังกล่าว</w:t>
      </w:r>
      <w:r w:rsidRPr="006A6D30">
        <w:rPr>
          <w:rFonts w:ascii="Angsana New" w:hAnsi="Angsana New" w:hint="cs"/>
          <w:sz w:val="30"/>
          <w:szCs w:val="30"/>
          <w:cs/>
        </w:rPr>
        <w:t xml:space="preserve">ได้ให้เงินกู้ยืมแก่ </w:t>
      </w:r>
      <w:r w:rsidRPr="006A6D30">
        <w:rPr>
          <w:rFonts w:ascii="Angsana New" w:hAnsi="Angsana New" w:hint="cs"/>
          <w:sz w:val="30"/>
          <w:szCs w:val="30"/>
        </w:rPr>
        <w:t>Geleximco</w:t>
      </w:r>
      <w:r w:rsidRPr="006A6D30">
        <w:rPr>
          <w:rFonts w:ascii="Angsana New" w:hAnsi="Angsana New" w:hint="cs"/>
          <w:sz w:val="30"/>
          <w:szCs w:val="30"/>
          <w:cs/>
        </w:rPr>
        <w:t xml:space="preserve"> ตามสัญญาเงินกู้ลงวันที่ </w:t>
      </w:r>
      <w:r w:rsidR="00AA32E8" w:rsidRPr="00AA32E8">
        <w:rPr>
          <w:rFonts w:ascii="Angsana New" w:hAnsi="Angsana New" w:hint="cs"/>
          <w:sz w:val="30"/>
          <w:szCs w:val="30"/>
        </w:rPr>
        <w:t>2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AA32E8" w:rsidRPr="00AA32E8">
        <w:rPr>
          <w:rFonts w:ascii="Angsana New" w:hAnsi="Angsana New" w:hint="cs"/>
          <w:sz w:val="30"/>
          <w:szCs w:val="30"/>
        </w:rPr>
        <w:t>80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โดยมีอัตราดอกเบี้ยอ้างอิงจาก </w:t>
      </w:r>
      <w:r w:rsidRPr="006A6D30">
        <w:rPr>
          <w:rFonts w:ascii="Angsana New" w:hAnsi="Angsana New" w:hint="cs"/>
          <w:sz w:val="30"/>
          <w:szCs w:val="30"/>
        </w:rPr>
        <w:t xml:space="preserve">London Interbank Offered Rate </w:t>
      </w:r>
      <w:bookmarkStart w:id="13" w:name="_Hlk55775892"/>
      <w:r w:rsidRPr="006A6D30">
        <w:rPr>
          <w:rFonts w:ascii="Angsana New" w:hAnsi="Angsana New" w:hint="cs"/>
          <w:sz w:val="30"/>
          <w:szCs w:val="30"/>
        </w:rPr>
        <w:t xml:space="preserve">(LIBOR) </w:t>
      </w:r>
      <w:r w:rsidR="00AA32E8" w:rsidRPr="00AA32E8">
        <w:rPr>
          <w:rFonts w:ascii="Angsana New" w:hAnsi="Angsana New" w:hint="cs"/>
          <w:sz w:val="30"/>
          <w:szCs w:val="30"/>
        </w:rPr>
        <w:t>6</w:t>
      </w:r>
      <w:r w:rsidRPr="006A6D30">
        <w:rPr>
          <w:rFonts w:ascii="Angsana New" w:hAnsi="Angsana New" w:hint="cs"/>
          <w:sz w:val="30"/>
          <w:szCs w:val="30"/>
          <w:cs/>
        </w:rPr>
        <w:t xml:space="preserve"> เดือน </w:t>
      </w:r>
      <w:bookmarkEnd w:id="13"/>
      <w:r w:rsidRPr="006A6D30">
        <w:rPr>
          <w:rFonts w:ascii="Angsana New" w:hAnsi="Angsana New" w:hint="cs"/>
          <w:sz w:val="30"/>
          <w:szCs w:val="30"/>
          <w:cs/>
        </w:rPr>
        <w:t>บวกด้วยอัตราร้อยละคงที่ต่อปี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มีกำหนดชำระคืนเงินต้นภายใน </w:t>
      </w:r>
      <w:r w:rsidR="00AA32E8" w:rsidRPr="00AA32E8">
        <w:rPr>
          <w:rFonts w:ascii="Angsana New" w:hAnsi="Angsana New" w:hint="cs"/>
          <w:sz w:val="30"/>
          <w:szCs w:val="30"/>
        </w:rPr>
        <w:t>8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ปี </w:t>
      </w:r>
      <w:r w:rsidR="004E4C9E" w:rsidRPr="006A6D30">
        <w:rPr>
          <w:rFonts w:ascii="Angsana New" w:hAnsi="Angsana New" w:hint="cs"/>
          <w:sz w:val="30"/>
          <w:szCs w:val="30"/>
          <w:cs/>
        </w:rPr>
        <w:t xml:space="preserve">นับจากวันที่เบิกเงินกู้งวดแรก </w:t>
      </w:r>
      <w:r w:rsidR="00CF729A" w:rsidRPr="006A6D30">
        <w:rPr>
          <w:rFonts w:ascii="Angsana New" w:hAnsi="Angsana New" w:hint="cs"/>
          <w:sz w:val="30"/>
          <w:szCs w:val="30"/>
          <w:cs/>
        </w:rPr>
        <w:t>โดยจะ</w:t>
      </w:r>
      <w:r w:rsidRPr="006A6D30">
        <w:rPr>
          <w:rFonts w:ascii="Angsana New" w:hAnsi="Angsana New" w:hint="cs"/>
          <w:sz w:val="30"/>
          <w:szCs w:val="30"/>
          <w:cs/>
        </w:rPr>
        <w:t>เริ่ม</w:t>
      </w:r>
      <w:r w:rsidR="004E4C9E" w:rsidRPr="006A6D30">
        <w:rPr>
          <w:rFonts w:ascii="Angsana New" w:hAnsi="Angsana New" w:hint="cs"/>
          <w:sz w:val="30"/>
          <w:szCs w:val="30"/>
          <w:cs/>
        </w:rPr>
        <w:t>จ่ายชำระงวดแรกในเดือน</w:t>
      </w:r>
      <w:r w:rsidRPr="006A6D3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AA32E8" w:rsidRPr="00AA32E8">
        <w:rPr>
          <w:rFonts w:ascii="Angsana New" w:hAnsi="Angsana New" w:hint="cs"/>
          <w:sz w:val="30"/>
          <w:szCs w:val="30"/>
        </w:rPr>
        <w:t>2566</w:t>
      </w:r>
      <w:r w:rsidRPr="006A6D30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AA32E8" w:rsidRPr="00AA32E8">
        <w:rPr>
          <w:rFonts w:ascii="Angsana New" w:hAnsi="Angsana New" w:hint="cs"/>
          <w:spacing w:val="-2"/>
          <w:sz w:val="30"/>
          <w:szCs w:val="30"/>
        </w:rPr>
        <w:t>30</w:t>
      </w:r>
      <w:r w:rsidR="001303CF" w:rsidRPr="006A6D3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1303CF" w:rsidRPr="006A6D30"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="00AA32E8" w:rsidRPr="00AA32E8">
        <w:rPr>
          <w:rFonts w:ascii="Angsana New" w:hAnsi="Angsana New" w:hint="cs"/>
          <w:spacing w:val="-2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="004E4C9E" w:rsidRPr="006A6D30">
        <w:rPr>
          <w:rFonts w:ascii="Angsana New" w:hAnsi="Angsana New" w:hint="cs"/>
          <w:sz w:val="30"/>
          <w:szCs w:val="30"/>
          <w:cs/>
        </w:rPr>
        <w:t>บริษัทย่อย</w:t>
      </w:r>
      <w:r w:rsidRPr="006A6D30">
        <w:rPr>
          <w:rFonts w:ascii="Angsana New" w:hAnsi="Angsana New" w:hint="cs"/>
          <w:sz w:val="30"/>
          <w:szCs w:val="30"/>
          <w:cs/>
        </w:rPr>
        <w:t>มีเงินให้กู้ยืมคงเหลือแก่บริษัทดังกล่าว เป็นจำนวนเงิน</w:t>
      </w:r>
      <w:r w:rsidR="000370D3" w:rsidRPr="006A6D30">
        <w:rPr>
          <w:rFonts w:ascii="Angsana New" w:hAnsi="Angsana New" w:hint="cs"/>
          <w:sz w:val="30"/>
          <w:szCs w:val="30"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80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ล้านเหรียญสหรัฐอเมริกา หรือเทียบเท่า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</w:t>
      </w:r>
      <w:r w:rsidRPr="006A6D30">
        <w:rPr>
          <w:rFonts w:ascii="Angsana New" w:hAnsi="Angsana New" w:hint="cs"/>
          <w:sz w:val="30"/>
          <w:szCs w:val="30"/>
        </w:rPr>
        <w:t>,</w:t>
      </w:r>
      <w:r w:rsidR="00AA32E8" w:rsidRPr="00AA32E8">
        <w:rPr>
          <w:rFonts w:ascii="Angsana New" w:hAnsi="Angsana New" w:hint="cs"/>
          <w:sz w:val="30"/>
          <w:szCs w:val="30"/>
        </w:rPr>
        <w:t>512</w:t>
      </w:r>
      <w:r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61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ล้านบาท</w:t>
      </w:r>
    </w:p>
    <w:p w14:paraId="101A8B35" w14:textId="5C6A55E2" w:rsidR="00332D42" w:rsidRPr="006A6D30" w:rsidRDefault="00332D42" w:rsidP="00CB35AE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1AB39EB5" w14:textId="77777777" w:rsidR="00332D42" w:rsidRPr="00A92347" w:rsidRDefault="00332D42" w:rsidP="00332D42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A6D30">
        <w:rPr>
          <w:rFonts w:ascii="Angsana New" w:hAnsi="Angsana New" w:hint="cs"/>
          <w:sz w:val="30"/>
          <w:szCs w:val="30"/>
          <w:cs/>
          <w:lang w:val="en-US" w:bidi="th-TH"/>
        </w:rPr>
        <w:t>ผู้บริหารได้แต่งตั้งผู้ประเมินราคาอิสระเพื่อทำการประเมินมูลค่ายุติธรรม</w:t>
      </w:r>
      <w:r w:rsidRPr="00A92347">
        <w:rPr>
          <w:rFonts w:ascii="Angsana New" w:hAnsi="Angsana New" w:hint="cs"/>
          <w:sz w:val="30"/>
          <w:szCs w:val="30"/>
          <w:cs/>
          <w:lang w:val="en-US" w:bidi="th-TH"/>
        </w:rPr>
        <w:t>ของธุรกิจ อย่างไรก็ดี ณ วันที่งบการเงินรวมนี้ได้รับการอนุมัติ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14:paraId="77DC4B5C" w14:textId="77777777" w:rsidR="00BC0943" w:rsidRPr="00A92347" w:rsidRDefault="00BC0943" w:rsidP="00F30742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5943FECF" w14:textId="0118A10A" w:rsidR="00BC0943" w:rsidRPr="006A6D30" w:rsidRDefault="00BC0943" w:rsidP="00BC094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A92347">
        <w:rPr>
          <w:rFonts w:ascii="Angsana New" w:hAnsi="Angsana New" w:hint="cs"/>
          <w:sz w:val="30"/>
          <w:szCs w:val="30"/>
          <w:cs/>
          <w:lang w:val="en-US" w:bidi="th-TH"/>
        </w:rPr>
        <w:t xml:space="preserve">ตามมาตรฐานการรายงานทางการเงิน ฉบับที่ </w:t>
      </w:r>
      <w:r w:rsidR="00AA32E8" w:rsidRPr="00A92347">
        <w:rPr>
          <w:rFonts w:ascii="Angsana New" w:hAnsi="Angsana New" w:hint="cs"/>
          <w:sz w:val="30"/>
          <w:szCs w:val="30"/>
          <w:lang w:val="en-US" w:bidi="th-TH"/>
        </w:rPr>
        <w:t>3</w:t>
      </w:r>
      <w:r w:rsidRPr="00A92347">
        <w:rPr>
          <w:rFonts w:ascii="Angsana New" w:hAnsi="Angsana New" w:hint="cs"/>
          <w:sz w:val="30"/>
          <w:szCs w:val="30"/>
          <w:cs/>
          <w:lang w:val="en-US" w:bidi="th-TH"/>
        </w:rPr>
        <w:t xml:space="preserve"> ผู้บริหารต้องประมาณการมูลค่ายุติธรรมของธุรกิจที่ซื้อมา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</w:t>
      </w:r>
    </w:p>
    <w:p w14:paraId="55EBE94A" w14:textId="77777777" w:rsidR="00F30742" w:rsidRPr="006A6D30" w:rsidRDefault="00F30742" w:rsidP="004101CF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47F542D2" w14:textId="4215B5CA" w:rsidR="004101CF" w:rsidRPr="006A6D30" w:rsidRDefault="004101CF" w:rsidP="004101CF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การเรียกชำระค่าหุ้นเพิ่มทุนของบริษัท หินกองเพาเวอร์โฮลดิ้ง จำกัด</w:t>
      </w:r>
    </w:p>
    <w:p w14:paraId="27115C2A" w14:textId="77777777" w:rsidR="004101CF" w:rsidRPr="006A6D30" w:rsidRDefault="004101CF" w:rsidP="004101CF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600983FC" w14:textId="4DE6D7DC" w:rsidR="004101CF" w:rsidRPr="006A6D30" w:rsidRDefault="004101CF" w:rsidP="004101C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ในการประชุมสามัญผู้ถือหุ้นของบริษัท หินกองเพาเวอร์โฮลดิ้ง จำกัด ซึ่งเป็นการร่วมค้าทางตรง เมื่อวันที่ </w:t>
      </w:r>
      <w:r w:rsidRPr="006A6D30">
        <w:rPr>
          <w:rFonts w:ascii="Angsana New" w:hAnsi="Angsana New" w:hint="cs"/>
          <w:sz w:val="30"/>
          <w:szCs w:val="30"/>
        </w:rPr>
        <w:br/>
      </w:r>
      <w:r w:rsidR="00AA32E8" w:rsidRPr="00AA32E8">
        <w:rPr>
          <w:rFonts w:ascii="Angsana New" w:hAnsi="Angsana New" w:hint="cs"/>
          <w:sz w:val="30"/>
          <w:szCs w:val="30"/>
        </w:rPr>
        <w:t>28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ผู้ถือหุ้นมีมติอนุมัติให้เพิ่มทุนจดทะเบียนของบริษัทจาก </w:t>
      </w:r>
      <w:r w:rsidR="00AA32E8" w:rsidRPr="00AA32E8">
        <w:rPr>
          <w:rFonts w:ascii="Angsana New" w:hAnsi="Angsana New" w:hint="cs"/>
          <w:sz w:val="30"/>
          <w:szCs w:val="30"/>
        </w:rPr>
        <w:t>4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A6D30">
        <w:rPr>
          <w:rFonts w:ascii="Angsana New" w:hAnsi="Angsana New" w:hint="cs"/>
          <w:i/>
          <w:iCs/>
          <w:sz w:val="30"/>
          <w:szCs w:val="30"/>
        </w:rPr>
        <w:t>(</w:t>
      </w:r>
      <w:r w:rsidRPr="006A6D30">
        <w:rPr>
          <w:rFonts w:ascii="Angsana New" w:hAnsi="Angsana New" w:hint="cs"/>
          <w:i/>
          <w:iCs/>
          <w:sz w:val="30"/>
          <w:szCs w:val="30"/>
          <w:cs/>
        </w:rPr>
        <w:t>แบ่งเป็นหุ้นสามัญจำนวน</w:t>
      </w:r>
      <w:r w:rsidR="00985708" w:rsidRPr="006A6D30">
        <w:rPr>
          <w:rFonts w:ascii="Angsana New" w:hAnsi="Angsana New" w:hint="cs"/>
          <w:i/>
          <w:iCs/>
          <w:sz w:val="30"/>
          <w:szCs w:val="30"/>
          <w:cs/>
        </w:rPr>
        <w:br/>
      </w:r>
      <w:r w:rsidR="00AA32E8" w:rsidRPr="00AA32E8">
        <w:rPr>
          <w:rFonts w:ascii="Angsana New" w:hAnsi="Angsana New" w:hint="cs"/>
          <w:i/>
          <w:iCs/>
          <w:sz w:val="30"/>
          <w:szCs w:val="30"/>
        </w:rPr>
        <w:t>0</w:t>
      </w:r>
      <w:r w:rsidRPr="006A6D30">
        <w:rPr>
          <w:rFonts w:ascii="Angsana New" w:hAnsi="Angsana New" w:hint="cs"/>
          <w:i/>
          <w:iCs/>
          <w:sz w:val="30"/>
          <w:szCs w:val="30"/>
        </w:rPr>
        <w:t>.</w:t>
      </w:r>
      <w:r w:rsidR="00AA32E8" w:rsidRPr="00AA32E8">
        <w:rPr>
          <w:rFonts w:ascii="Angsana New" w:hAnsi="Angsana New" w:hint="cs"/>
          <w:i/>
          <w:iCs/>
          <w:sz w:val="30"/>
          <w:szCs w:val="30"/>
        </w:rPr>
        <w:t>4</w:t>
      </w:r>
      <w:r w:rsidRPr="006A6D3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6A6D30">
        <w:rPr>
          <w:rFonts w:ascii="Angsana New" w:hAnsi="Angsana New" w:hint="cs"/>
          <w:i/>
          <w:iCs/>
          <w:sz w:val="30"/>
          <w:szCs w:val="30"/>
          <w:cs/>
        </w:rPr>
        <w:t>ล้านหุ้น มีมูลค่าหุ้นที่ตราไว้หุ้นละ</w:t>
      </w:r>
      <w:r w:rsidRPr="006A6D3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AA32E8" w:rsidRPr="00AA32E8">
        <w:rPr>
          <w:rFonts w:ascii="Angsana New" w:hAnsi="Angsana New" w:hint="cs"/>
          <w:i/>
          <w:iCs/>
          <w:sz w:val="30"/>
          <w:szCs w:val="30"/>
        </w:rPr>
        <w:t>10</w:t>
      </w:r>
      <w:r w:rsidRPr="006A6D3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6A6D30">
        <w:rPr>
          <w:rFonts w:ascii="Angsana New" w:hAnsi="Angsana New" w:hint="cs"/>
          <w:i/>
          <w:iCs/>
          <w:sz w:val="30"/>
          <w:szCs w:val="30"/>
          <w:cs/>
        </w:rPr>
        <w:t>บาท)</w:t>
      </w:r>
      <w:r w:rsidRPr="006A6D30">
        <w:rPr>
          <w:rFonts w:ascii="Angsana New" w:hAnsi="Angsana New" w:hint="cs"/>
          <w:sz w:val="30"/>
          <w:szCs w:val="30"/>
          <w:cs/>
        </w:rPr>
        <w:t xml:space="preserve"> เป็น </w:t>
      </w:r>
      <w:r w:rsidR="00AA32E8" w:rsidRPr="00AA32E8">
        <w:rPr>
          <w:rFonts w:ascii="Angsana New" w:hAnsi="Angsana New" w:hint="cs"/>
          <w:sz w:val="30"/>
          <w:szCs w:val="30"/>
        </w:rPr>
        <w:t>1</w:t>
      </w:r>
      <w:r w:rsidRPr="006A6D30">
        <w:rPr>
          <w:rFonts w:ascii="Angsana New" w:hAnsi="Angsana New" w:hint="cs"/>
          <w:sz w:val="30"/>
          <w:szCs w:val="30"/>
        </w:rPr>
        <w:t>,</w:t>
      </w:r>
      <w:r w:rsidR="00AA32E8" w:rsidRPr="00AA32E8">
        <w:rPr>
          <w:rFonts w:ascii="Angsana New" w:hAnsi="Angsana New" w:hint="cs"/>
          <w:sz w:val="30"/>
          <w:szCs w:val="30"/>
        </w:rPr>
        <w:t>204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A6D30">
        <w:rPr>
          <w:rFonts w:ascii="Angsana New" w:hAnsi="Angsana New" w:hint="cs"/>
          <w:i/>
          <w:iCs/>
          <w:sz w:val="30"/>
          <w:szCs w:val="30"/>
        </w:rPr>
        <w:t>(</w:t>
      </w:r>
      <w:r w:rsidRPr="006A6D30">
        <w:rPr>
          <w:rFonts w:ascii="Angsana New" w:hAnsi="Angsana New" w:hint="cs"/>
          <w:i/>
          <w:iCs/>
          <w:sz w:val="30"/>
          <w:szCs w:val="30"/>
          <w:cs/>
        </w:rPr>
        <w:t xml:space="preserve">แบ่งเป็นหุ้นสามัญจำนวน </w:t>
      </w:r>
      <w:r w:rsidR="00AA32E8" w:rsidRPr="00AA32E8">
        <w:rPr>
          <w:rFonts w:ascii="Angsana New" w:hAnsi="Angsana New" w:hint="cs"/>
          <w:i/>
          <w:iCs/>
          <w:sz w:val="30"/>
          <w:szCs w:val="30"/>
        </w:rPr>
        <w:t>120</w:t>
      </w:r>
      <w:r w:rsidRPr="006A6D30">
        <w:rPr>
          <w:rFonts w:ascii="Angsana New" w:hAnsi="Angsana New" w:hint="cs"/>
          <w:i/>
          <w:iCs/>
          <w:sz w:val="30"/>
          <w:szCs w:val="30"/>
        </w:rPr>
        <w:t>.</w:t>
      </w:r>
      <w:r w:rsidR="00AA32E8" w:rsidRPr="00AA32E8">
        <w:rPr>
          <w:rFonts w:ascii="Angsana New" w:hAnsi="Angsana New" w:hint="cs"/>
          <w:i/>
          <w:iCs/>
          <w:sz w:val="30"/>
          <w:szCs w:val="30"/>
        </w:rPr>
        <w:t>4</w:t>
      </w:r>
      <w:r w:rsidRPr="006A6D3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6A6D30">
        <w:rPr>
          <w:rFonts w:ascii="Angsana New" w:hAnsi="Angsana New" w:hint="cs"/>
          <w:i/>
          <w:iCs/>
          <w:sz w:val="30"/>
          <w:szCs w:val="30"/>
          <w:cs/>
        </w:rPr>
        <w:t xml:space="preserve">ล้านหุ้น </w:t>
      </w:r>
      <w:r w:rsidRPr="006A6D30">
        <w:rPr>
          <w:rFonts w:ascii="Angsana New" w:hAnsi="Angsana New" w:hint="cs"/>
          <w:i/>
          <w:iCs/>
          <w:sz w:val="30"/>
          <w:szCs w:val="30"/>
          <w:cs/>
        </w:rPr>
        <w:br/>
        <w:t>มีมูลค่าหุ้นที่ตราไว้หุ้นละ</w:t>
      </w:r>
      <w:r w:rsidRPr="006A6D3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AA32E8" w:rsidRPr="00AA32E8">
        <w:rPr>
          <w:rFonts w:ascii="Angsana New" w:hAnsi="Angsana New" w:hint="cs"/>
          <w:i/>
          <w:iCs/>
          <w:sz w:val="30"/>
          <w:szCs w:val="30"/>
        </w:rPr>
        <w:t>10</w:t>
      </w:r>
      <w:r w:rsidRPr="006A6D3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6A6D30">
        <w:rPr>
          <w:rFonts w:ascii="Angsana New" w:hAnsi="Angsana New" w:hint="cs"/>
          <w:i/>
          <w:iCs/>
          <w:sz w:val="30"/>
          <w:szCs w:val="30"/>
          <w:cs/>
        </w:rPr>
        <w:t>บาท)</w:t>
      </w:r>
      <w:r w:rsidRPr="006A6D30">
        <w:rPr>
          <w:rFonts w:ascii="Angsana New" w:hAnsi="Angsana New" w:hint="cs"/>
          <w:sz w:val="30"/>
          <w:szCs w:val="30"/>
          <w:cs/>
        </w:rPr>
        <w:t xml:space="preserve"> โดยการออกหุ้นสามัญใหม่จำนวน </w:t>
      </w:r>
      <w:r w:rsidR="00AA32E8" w:rsidRPr="00AA32E8">
        <w:rPr>
          <w:rFonts w:ascii="Angsana New" w:hAnsi="Angsana New" w:hint="cs"/>
          <w:sz w:val="30"/>
          <w:szCs w:val="30"/>
        </w:rPr>
        <w:t>120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ล้านหุ้น มีมูลค่าหุ้นที่ตราไว้หุ้นละ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br/>
      </w:r>
      <w:r w:rsidR="00AA32E8" w:rsidRPr="00AA32E8">
        <w:rPr>
          <w:rFonts w:ascii="Angsana New" w:hAnsi="Angsana New" w:hint="cs"/>
          <w:sz w:val="30"/>
          <w:szCs w:val="30"/>
        </w:rPr>
        <w:t>10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บาท และเรียกชำระค่าหุ้นเพิ่มทุนร้อยละ </w:t>
      </w:r>
      <w:r w:rsidR="00AA32E8" w:rsidRPr="00AA32E8">
        <w:rPr>
          <w:rFonts w:ascii="Angsana New" w:hAnsi="Angsana New" w:hint="cs"/>
          <w:sz w:val="30"/>
          <w:szCs w:val="30"/>
        </w:rPr>
        <w:t>25</w:t>
      </w:r>
      <w:r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1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ของทุนจดทะเบียนที่เพิ่ม ต่อมาเมื่อวันที่ </w:t>
      </w:r>
      <w:r w:rsidR="00AA32E8" w:rsidRPr="00AA32E8">
        <w:rPr>
          <w:rFonts w:ascii="Angsana New" w:hAnsi="Angsana New" w:hint="cs"/>
          <w:sz w:val="30"/>
          <w:szCs w:val="30"/>
        </w:rPr>
        <w:t>30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="00CF729A" w:rsidRPr="006A6D30">
        <w:rPr>
          <w:rFonts w:ascii="Angsana New" w:hAnsi="Angsana New" w:hint="cs"/>
          <w:sz w:val="30"/>
          <w:szCs w:val="30"/>
          <w:cs/>
        </w:rPr>
        <w:br/>
      </w:r>
      <w:r w:rsidRPr="006A6D30">
        <w:rPr>
          <w:rFonts w:ascii="Angsana New" w:hAnsi="Angsana New" w:hint="cs"/>
          <w:sz w:val="30"/>
          <w:szCs w:val="30"/>
          <w:cs/>
        </w:rPr>
        <w:t xml:space="preserve">บริษัทได้ชำระค่าหุ้นเพิ่มทุนดังกล่าวตามสัดส่วนการลงทุนร้อยละ </w:t>
      </w:r>
      <w:r w:rsidR="00AA32E8" w:rsidRPr="00AA32E8">
        <w:rPr>
          <w:rFonts w:ascii="Angsana New" w:hAnsi="Angsana New" w:hint="cs"/>
          <w:sz w:val="30"/>
          <w:szCs w:val="30"/>
        </w:rPr>
        <w:t>51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AA32E8" w:rsidRPr="00AA32E8">
        <w:rPr>
          <w:rFonts w:ascii="Angsana New" w:hAnsi="Angsana New" w:hint="cs"/>
          <w:sz w:val="30"/>
          <w:szCs w:val="30"/>
        </w:rPr>
        <w:t>153</w:t>
      </w:r>
      <w:r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61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ล้านบาท</w:t>
      </w:r>
    </w:p>
    <w:p w14:paraId="3228C59B" w14:textId="77777777" w:rsidR="00476767" w:rsidRPr="006A6D30" w:rsidRDefault="00476767" w:rsidP="0047676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การเรียกชำระค่าหุ้นเพิ่มทุนของบริษัท อาร์ อี เอ็น โคราช เอนเนอร์ยี่ จำกัด</w:t>
      </w:r>
    </w:p>
    <w:p w14:paraId="61319988" w14:textId="77777777" w:rsidR="00476767" w:rsidRPr="006A6D30" w:rsidRDefault="00476767" w:rsidP="00A94ED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6DBE886" w14:textId="574096C3" w:rsidR="00CB35AE" w:rsidRPr="006A6D30" w:rsidRDefault="00F83236" w:rsidP="00A94E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>ใ</w:t>
      </w:r>
      <w:r w:rsidR="00A94EDE" w:rsidRPr="006A6D30">
        <w:rPr>
          <w:rFonts w:ascii="Angsana New" w:hAnsi="Angsana New" w:hint="cs"/>
          <w:sz w:val="30"/>
          <w:szCs w:val="30"/>
          <w:cs/>
        </w:rPr>
        <w:t>นการประชุมวิสามัญผู้ถือหุ้นของบริษัท อาร์ อี เอ็น โคราช เอนเนอร์ยี่ จำกัด ซึ่งเป็นการร่วมค้าทางตรง</w:t>
      </w:r>
      <w:r w:rsidRPr="006A6D30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="000F2808" w:rsidRPr="006A6D30">
        <w:rPr>
          <w:rFonts w:ascii="Angsana New" w:hAnsi="Angsana New" w:hint="cs"/>
          <w:sz w:val="30"/>
          <w:szCs w:val="30"/>
        </w:rPr>
        <w:br/>
      </w:r>
      <w:r w:rsidR="00AA32E8" w:rsidRPr="00AA32E8">
        <w:rPr>
          <w:rFonts w:ascii="Angsana New" w:hAnsi="Angsana New" w:hint="cs"/>
          <w:sz w:val="30"/>
          <w:szCs w:val="30"/>
        </w:rPr>
        <w:t>30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="00476767" w:rsidRPr="006A6D30">
        <w:rPr>
          <w:rFonts w:ascii="Angsana New" w:hAnsi="Angsana New" w:hint="cs"/>
          <w:sz w:val="30"/>
          <w:szCs w:val="30"/>
          <w:cs/>
        </w:rPr>
        <w:t>มิถุนายน</w:t>
      </w:r>
      <w:r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="00A94EDE" w:rsidRPr="006A6D30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ผู้ถือหุ้นมีมติอนุมัติให้เพิ่มทุนจดทะเบียนของบริษัทจาก </w:t>
      </w:r>
      <w:r w:rsidR="00AA32E8" w:rsidRPr="00AA32E8">
        <w:rPr>
          <w:rFonts w:ascii="Angsana New" w:hAnsi="Angsana New" w:hint="cs"/>
          <w:sz w:val="30"/>
          <w:szCs w:val="30"/>
        </w:rPr>
        <w:t>1</w:t>
      </w:r>
      <w:r w:rsidR="00A94EDE" w:rsidRPr="006A6D30">
        <w:rPr>
          <w:rFonts w:ascii="Angsana New" w:hAnsi="Angsana New" w:hint="cs"/>
          <w:sz w:val="30"/>
          <w:szCs w:val="30"/>
        </w:rPr>
        <w:t xml:space="preserve"> </w:t>
      </w:r>
      <w:r w:rsidR="00A94EDE" w:rsidRPr="006A6D3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A94EDE" w:rsidRPr="006A6D30">
        <w:rPr>
          <w:rFonts w:ascii="Angsana New" w:hAnsi="Angsana New" w:hint="cs"/>
          <w:i/>
          <w:iCs/>
          <w:sz w:val="30"/>
          <w:szCs w:val="30"/>
          <w:cs/>
        </w:rPr>
        <w:t xml:space="preserve">(แบ่งเป็นหุ้นสามัญจำนวน </w:t>
      </w:r>
      <w:r w:rsidR="00AA32E8" w:rsidRPr="00AA32E8">
        <w:rPr>
          <w:rFonts w:ascii="Angsana New" w:hAnsi="Angsana New" w:hint="cs"/>
          <w:i/>
          <w:iCs/>
          <w:sz w:val="30"/>
          <w:szCs w:val="30"/>
        </w:rPr>
        <w:t>0</w:t>
      </w:r>
      <w:r w:rsidR="00A94EDE" w:rsidRPr="006A6D30">
        <w:rPr>
          <w:rFonts w:ascii="Angsana New" w:hAnsi="Angsana New" w:hint="cs"/>
          <w:i/>
          <w:iCs/>
          <w:sz w:val="30"/>
          <w:szCs w:val="30"/>
        </w:rPr>
        <w:t>.</w:t>
      </w:r>
      <w:r w:rsidR="00AA32E8" w:rsidRPr="00AA32E8">
        <w:rPr>
          <w:rFonts w:ascii="Angsana New" w:hAnsi="Angsana New" w:hint="cs"/>
          <w:i/>
          <w:iCs/>
          <w:sz w:val="30"/>
          <w:szCs w:val="30"/>
        </w:rPr>
        <w:t>1</w:t>
      </w:r>
      <w:r w:rsidR="00A94EDE" w:rsidRPr="006A6D3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A94EDE" w:rsidRPr="006A6D30">
        <w:rPr>
          <w:rFonts w:ascii="Angsana New" w:hAnsi="Angsana New" w:hint="cs"/>
          <w:i/>
          <w:iCs/>
          <w:sz w:val="30"/>
          <w:szCs w:val="30"/>
          <w:cs/>
        </w:rPr>
        <w:t xml:space="preserve">ล้านหุ้น มีมูลค่าหุ้นที่ตราไว้หุ้นละ </w:t>
      </w:r>
      <w:r w:rsidR="00AA32E8" w:rsidRPr="00AA32E8">
        <w:rPr>
          <w:rFonts w:ascii="Angsana New" w:hAnsi="Angsana New" w:hint="cs"/>
          <w:i/>
          <w:iCs/>
          <w:sz w:val="30"/>
          <w:szCs w:val="30"/>
        </w:rPr>
        <w:t>10</w:t>
      </w:r>
      <w:r w:rsidR="00A94EDE" w:rsidRPr="006A6D3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A94EDE" w:rsidRPr="006A6D30">
        <w:rPr>
          <w:rFonts w:ascii="Angsana New" w:hAnsi="Angsana New" w:hint="cs"/>
          <w:i/>
          <w:iCs/>
          <w:sz w:val="30"/>
          <w:szCs w:val="30"/>
          <w:cs/>
        </w:rPr>
        <w:t>บาท)</w:t>
      </w:r>
      <w:r w:rsidR="00A94EDE" w:rsidRPr="006A6D30">
        <w:rPr>
          <w:rFonts w:ascii="Angsana New" w:hAnsi="Angsana New" w:hint="cs"/>
          <w:sz w:val="30"/>
          <w:szCs w:val="30"/>
          <w:cs/>
        </w:rPr>
        <w:t xml:space="preserve"> เป็น </w:t>
      </w:r>
      <w:r w:rsidR="00AA32E8" w:rsidRPr="00AA32E8">
        <w:rPr>
          <w:rFonts w:ascii="Angsana New" w:hAnsi="Angsana New" w:hint="cs"/>
          <w:sz w:val="30"/>
          <w:szCs w:val="30"/>
        </w:rPr>
        <w:t>100</w:t>
      </w:r>
      <w:r w:rsidR="00A94EDE" w:rsidRPr="006A6D30">
        <w:rPr>
          <w:rFonts w:ascii="Angsana New" w:hAnsi="Angsana New" w:hint="cs"/>
          <w:sz w:val="30"/>
          <w:szCs w:val="30"/>
        </w:rPr>
        <w:t xml:space="preserve"> </w:t>
      </w:r>
      <w:r w:rsidR="00A94EDE" w:rsidRPr="006A6D3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A94EDE" w:rsidRPr="006A6D30">
        <w:rPr>
          <w:rFonts w:ascii="Angsana New" w:hAnsi="Angsana New" w:hint="cs"/>
          <w:i/>
          <w:iCs/>
          <w:sz w:val="30"/>
          <w:szCs w:val="30"/>
          <w:cs/>
        </w:rPr>
        <w:t xml:space="preserve">(แบ่งเป็นหุ้นสามัญจำนวน </w:t>
      </w:r>
      <w:r w:rsidR="00AA32E8" w:rsidRPr="00AA32E8">
        <w:rPr>
          <w:rFonts w:ascii="Angsana New" w:hAnsi="Angsana New" w:hint="cs"/>
          <w:i/>
          <w:iCs/>
          <w:sz w:val="30"/>
          <w:szCs w:val="30"/>
        </w:rPr>
        <w:t>10</w:t>
      </w:r>
      <w:r w:rsidR="00A94EDE" w:rsidRPr="006A6D3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A94EDE" w:rsidRPr="006A6D30">
        <w:rPr>
          <w:rFonts w:ascii="Angsana New" w:hAnsi="Angsana New" w:hint="cs"/>
          <w:i/>
          <w:iCs/>
          <w:sz w:val="30"/>
          <w:szCs w:val="30"/>
          <w:cs/>
        </w:rPr>
        <w:t xml:space="preserve">ล้านหุ้น มีมูลค่าหุ้นที่ตราไว้หุ้นละ </w:t>
      </w:r>
      <w:r w:rsidR="00AA32E8" w:rsidRPr="00AA32E8">
        <w:rPr>
          <w:rFonts w:ascii="Angsana New" w:hAnsi="Angsana New" w:hint="cs"/>
          <w:i/>
          <w:iCs/>
          <w:sz w:val="30"/>
          <w:szCs w:val="30"/>
        </w:rPr>
        <w:t>10</w:t>
      </w:r>
      <w:r w:rsidR="00A94EDE" w:rsidRPr="006A6D3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A94EDE" w:rsidRPr="006A6D30">
        <w:rPr>
          <w:rFonts w:ascii="Angsana New" w:hAnsi="Angsana New" w:hint="cs"/>
          <w:i/>
          <w:iCs/>
          <w:sz w:val="30"/>
          <w:szCs w:val="30"/>
          <w:cs/>
        </w:rPr>
        <w:t>บาท)</w:t>
      </w:r>
      <w:r w:rsidR="00A94EDE" w:rsidRPr="006A6D30">
        <w:rPr>
          <w:rFonts w:ascii="Angsana New" w:hAnsi="Angsana New" w:hint="cs"/>
          <w:sz w:val="30"/>
          <w:szCs w:val="30"/>
          <w:cs/>
        </w:rPr>
        <w:t xml:space="preserve"> โดยการออกหุ้นสามัญใหม่จำนวน </w:t>
      </w:r>
      <w:r w:rsidR="00AA32E8" w:rsidRPr="00AA32E8">
        <w:rPr>
          <w:rFonts w:ascii="Angsana New" w:hAnsi="Angsana New" w:hint="cs"/>
          <w:sz w:val="30"/>
          <w:szCs w:val="30"/>
        </w:rPr>
        <w:t>9</w:t>
      </w:r>
      <w:r w:rsidR="00985708"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9</w:t>
      </w:r>
      <w:r w:rsidR="00A94EDE" w:rsidRPr="006A6D30">
        <w:rPr>
          <w:rFonts w:ascii="Angsana New" w:hAnsi="Angsana New" w:hint="cs"/>
          <w:sz w:val="30"/>
          <w:szCs w:val="30"/>
        </w:rPr>
        <w:t xml:space="preserve"> </w:t>
      </w:r>
      <w:r w:rsidR="00A94EDE" w:rsidRPr="006A6D30">
        <w:rPr>
          <w:rFonts w:ascii="Angsana New" w:hAnsi="Angsana New" w:hint="cs"/>
          <w:sz w:val="30"/>
          <w:szCs w:val="30"/>
          <w:cs/>
        </w:rPr>
        <w:t xml:space="preserve">ล้านหุ้น มีมูลค่าหุ้นที่ตราไว้หุ้นละ </w:t>
      </w:r>
      <w:r w:rsidR="00AA32E8" w:rsidRPr="00AA32E8">
        <w:rPr>
          <w:rFonts w:ascii="Angsana New" w:hAnsi="Angsana New" w:hint="cs"/>
          <w:sz w:val="30"/>
          <w:szCs w:val="30"/>
        </w:rPr>
        <w:t>10</w:t>
      </w:r>
      <w:r w:rsidR="00A94EDE" w:rsidRPr="006A6D30">
        <w:rPr>
          <w:rFonts w:ascii="Angsana New" w:hAnsi="Angsana New" w:hint="cs"/>
          <w:sz w:val="30"/>
          <w:szCs w:val="30"/>
        </w:rPr>
        <w:t xml:space="preserve"> </w:t>
      </w:r>
      <w:r w:rsidR="00A94EDE" w:rsidRPr="006A6D30">
        <w:rPr>
          <w:rFonts w:ascii="Angsana New" w:hAnsi="Angsana New" w:hint="cs"/>
          <w:sz w:val="30"/>
          <w:szCs w:val="30"/>
          <w:cs/>
        </w:rPr>
        <w:t xml:space="preserve">บาท </w:t>
      </w:r>
      <w:r w:rsidR="007A4198" w:rsidRPr="006A6D30">
        <w:rPr>
          <w:rFonts w:ascii="Angsana New" w:hAnsi="Angsana New" w:hint="cs"/>
          <w:sz w:val="30"/>
          <w:szCs w:val="30"/>
        </w:rPr>
        <w:br/>
      </w:r>
      <w:r w:rsidR="00A94EDE" w:rsidRPr="006A6D30">
        <w:rPr>
          <w:rFonts w:ascii="Angsana New" w:hAnsi="Angsana New" w:hint="cs"/>
          <w:sz w:val="30"/>
          <w:szCs w:val="30"/>
          <w:cs/>
        </w:rPr>
        <w:t xml:space="preserve">การร่วมค้าดังกล่าวได้เรียกชำระค่าหุ้นสามัญเดิมส่วนที่เหลืออีกร้อยละ </w:t>
      </w:r>
      <w:r w:rsidR="00AA32E8" w:rsidRPr="00AA32E8">
        <w:rPr>
          <w:rFonts w:ascii="Angsana New" w:hAnsi="Angsana New" w:hint="cs"/>
          <w:sz w:val="30"/>
          <w:szCs w:val="30"/>
        </w:rPr>
        <w:t>75</w:t>
      </w:r>
      <w:r w:rsidR="00A94EDE" w:rsidRPr="006A6D30">
        <w:rPr>
          <w:rFonts w:ascii="Angsana New" w:hAnsi="Angsana New" w:hint="cs"/>
          <w:sz w:val="30"/>
          <w:szCs w:val="30"/>
        </w:rPr>
        <w:t xml:space="preserve"> </w:t>
      </w:r>
      <w:r w:rsidR="00A94EDE" w:rsidRPr="006A6D30">
        <w:rPr>
          <w:rFonts w:ascii="Angsana New" w:hAnsi="Angsana New" w:hint="cs"/>
          <w:sz w:val="30"/>
          <w:szCs w:val="30"/>
          <w:cs/>
        </w:rPr>
        <w:t xml:space="preserve">และเรียกชำระค่าหุ้นเพิ่มทุนร้อยละ </w:t>
      </w:r>
      <w:r w:rsidR="00AA32E8" w:rsidRPr="00AA32E8">
        <w:rPr>
          <w:rFonts w:ascii="Angsana New" w:hAnsi="Angsana New" w:hint="cs"/>
          <w:sz w:val="30"/>
          <w:szCs w:val="30"/>
        </w:rPr>
        <w:t>25</w:t>
      </w:r>
      <w:r w:rsidR="00A94EDE" w:rsidRPr="006A6D30">
        <w:rPr>
          <w:rFonts w:ascii="Angsana New" w:hAnsi="Angsana New" w:hint="cs"/>
          <w:sz w:val="30"/>
          <w:szCs w:val="30"/>
        </w:rPr>
        <w:t xml:space="preserve"> </w:t>
      </w:r>
      <w:r w:rsidR="00A94EDE" w:rsidRPr="006A6D30">
        <w:rPr>
          <w:rFonts w:ascii="Angsana New" w:hAnsi="Angsana New" w:hint="cs"/>
          <w:sz w:val="30"/>
          <w:szCs w:val="30"/>
          <w:cs/>
        </w:rPr>
        <w:t xml:space="preserve">ของทุนจดทะเบียนที่เพิ่ม </w:t>
      </w:r>
      <w:r w:rsidRPr="006A6D30">
        <w:rPr>
          <w:rFonts w:ascii="Angsana New" w:hAnsi="Angsana New" w:hint="cs"/>
          <w:sz w:val="30"/>
          <w:szCs w:val="30"/>
          <w:cs/>
        </w:rPr>
        <w:t>โดย</w:t>
      </w:r>
      <w:r w:rsidR="00A94EDE" w:rsidRPr="006A6D30">
        <w:rPr>
          <w:rFonts w:ascii="Angsana New" w:hAnsi="Angsana New" w:hint="cs"/>
          <w:sz w:val="30"/>
          <w:szCs w:val="30"/>
          <w:cs/>
        </w:rPr>
        <w:t xml:space="preserve">บริษัทได้ชำระค่าหุ้นสามัญเดิมและค่าหุ้นสามัญเพิ่มทุนตามสัดส่วนการลงทุนร้อยละ </w:t>
      </w:r>
      <w:r w:rsidR="00AA32E8" w:rsidRPr="00AA32E8">
        <w:rPr>
          <w:rFonts w:ascii="Angsana New" w:hAnsi="Angsana New" w:hint="cs"/>
          <w:sz w:val="30"/>
          <w:szCs w:val="30"/>
        </w:rPr>
        <w:t>40</w:t>
      </w:r>
      <w:r w:rsidR="00A94EDE" w:rsidRPr="006A6D30">
        <w:rPr>
          <w:rFonts w:ascii="Angsana New" w:hAnsi="Angsana New" w:hint="cs"/>
          <w:sz w:val="30"/>
          <w:szCs w:val="30"/>
        </w:rPr>
        <w:t xml:space="preserve"> </w:t>
      </w:r>
      <w:r w:rsidR="00A94EDE" w:rsidRPr="006A6D30">
        <w:rPr>
          <w:rFonts w:ascii="Angsana New" w:hAnsi="Angsana New" w:hint="cs"/>
          <w:sz w:val="30"/>
          <w:szCs w:val="30"/>
          <w:cs/>
        </w:rPr>
        <w:t xml:space="preserve">เป็นจำนวนเงินรวม </w:t>
      </w:r>
      <w:r w:rsidR="00AA32E8" w:rsidRPr="00AA32E8">
        <w:rPr>
          <w:rFonts w:ascii="Angsana New" w:hAnsi="Angsana New" w:hint="cs"/>
          <w:sz w:val="30"/>
          <w:szCs w:val="30"/>
        </w:rPr>
        <w:t>10</w:t>
      </w:r>
      <w:r w:rsidR="00A94EDE"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30</w:t>
      </w:r>
      <w:r w:rsidR="00A94EDE" w:rsidRPr="006A6D30">
        <w:rPr>
          <w:rFonts w:ascii="Angsana New" w:hAnsi="Angsana New" w:hint="cs"/>
          <w:sz w:val="30"/>
          <w:szCs w:val="30"/>
        </w:rPr>
        <w:t xml:space="preserve"> </w:t>
      </w:r>
      <w:r w:rsidR="00A94EDE" w:rsidRPr="006A6D30">
        <w:rPr>
          <w:rFonts w:ascii="Angsana New" w:hAnsi="Angsana New" w:hint="cs"/>
          <w:sz w:val="30"/>
          <w:szCs w:val="30"/>
          <w:cs/>
        </w:rPr>
        <w:t>ล้านบาท</w:t>
      </w:r>
    </w:p>
    <w:p w14:paraId="7D7428A7" w14:textId="77777777" w:rsidR="00476767" w:rsidRPr="006A6D30" w:rsidRDefault="00476767" w:rsidP="00813A5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C4895E9" w14:textId="4CA2242D" w:rsidR="00476767" w:rsidRPr="006A6D30" w:rsidRDefault="00476767" w:rsidP="00476767">
      <w:pPr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  <w:r w:rsidRPr="006A6D30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การเรียกชำระค่าหุ้นเพิ่มทุนของบริษัท สมาร์ท อินฟราเนท จำกัด</w:t>
      </w:r>
    </w:p>
    <w:p w14:paraId="37AC069A" w14:textId="77777777" w:rsidR="00476767" w:rsidRPr="006A6D30" w:rsidRDefault="00476767" w:rsidP="00476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14:paraId="5D861EA1" w14:textId="3D117AB8" w:rsidR="00476767" w:rsidRPr="006A6D30" w:rsidRDefault="00476767" w:rsidP="00476767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ในการประชุมวิสามัญผู้ถือหุ้นของบริษัท สมาร์ท อินฟราเนท จำกัด ซึ่งเป็นการร่วมค้าทางตรง เมื่อวันที่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มิถุนายน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ผู้ถือหุ้นมีมติอนุมัติให้เพิ่มทุนจดทะเบียนของบริษัทจาก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ล้านบาท </w:t>
      </w:r>
      <w:r w:rsidRPr="006A6D30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(แบ่งเป็นหุ้นสามัญจำนวน </w:t>
      </w:r>
      <w:r w:rsidR="00AA32E8" w:rsidRPr="00AA32E8">
        <w:rPr>
          <w:rFonts w:ascii="Angsana New" w:hAnsi="Angsana New" w:hint="cs"/>
          <w:i/>
          <w:iCs/>
          <w:snapToGrid w:val="0"/>
          <w:sz w:val="30"/>
          <w:szCs w:val="30"/>
          <w:lang w:eastAsia="th-TH"/>
        </w:rPr>
        <w:t>0</w:t>
      </w:r>
      <w:r w:rsidRPr="006A6D30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.</w:t>
      </w:r>
      <w:r w:rsidR="00AA32E8" w:rsidRPr="00AA32E8">
        <w:rPr>
          <w:rFonts w:ascii="Angsana New" w:hAnsi="Angsana New" w:hint="cs"/>
          <w:i/>
          <w:iCs/>
          <w:snapToGrid w:val="0"/>
          <w:sz w:val="30"/>
          <w:szCs w:val="30"/>
          <w:lang w:eastAsia="th-TH"/>
        </w:rPr>
        <w:t>1</w:t>
      </w:r>
      <w:r w:rsidRPr="006A6D30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 ล้านหุ้น</w:t>
      </w:r>
      <w:r w:rsidRPr="006A6D30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br/>
        <w:t xml:space="preserve">มีมูลค่าหุ้นที่ตราไว้หุ้นละ </w:t>
      </w:r>
      <w:r w:rsidR="00AA32E8" w:rsidRPr="00AA32E8">
        <w:rPr>
          <w:rFonts w:ascii="Angsana New" w:hAnsi="Angsana New" w:hint="cs"/>
          <w:i/>
          <w:iCs/>
          <w:snapToGrid w:val="0"/>
          <w:sz w:val="30"/>
          <w:szCs w:val="30"/>
          <w:lang w:eastAsia="th-TH"/>
        </w:rPr>
        <w:t>10</w:t>
      </w:r>
      <w:r w:rsidRPr="006A6D30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 บาท)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เป็น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550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ล้านบาท </w:t>
      </w:r>
      <w:r w:rsidRPr="006A6D30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(แบ่งเป็นหุ้นสามัญจำนวน </w:t>
      </w:r>
      <w:r w:rsidR="00AA32E8" w:rsidRPr="00AA32E8">
        <w:rPr>
          <w:rFonts w:ascii="Angsana New" w:hAnsi="Angsana New" w:hint="cs"/>
          <w:i/>
          <w:iCs/>
          <w:snapToGrid w:val="0"/>
          <w:sz w:val="30"/>
          <w:szCs w:val="30"/>
          <w:lang w:eastAsia="th-TH"/>
        </w:rPr>
        <w:t>55</w:t>
      </w:r>
      <w:r w:rsidRPr="006A6D30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 ล้านหุ้น มีมูลค่าหุ้นที่ตราไว้หุ้นละ </w:t>
      </w:r>
      <w:r w:rsidR="00AA32E8" w:rsidRPr="00AA32E8">
        <w:rPr>
          <w:rFonts w:ascii="Angsana New" w:hAnsi="Angsana New" w:hint="cs"/>
          <w:i/>
          <w:iCs/>
          <w:snapToGrid w:val="0"/>
          <w:sz w:val="30"/>
          <w:szCs w:val="30"/>
          <w:lang w:eastAsia="th-TH"/>
        </w:rPr>
        <w:t>10</w:t>
      </w:r>
      <w:r w:rsidRPr="006A6D30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 บาท)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โดยการออกหุ้นสามัญใหม่จำนวน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54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>.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90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ล้านหุ้น มีมูลค่าหุ้นที่ตราไว้หุ้นละ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10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บาท ต่อมาเมื่อวันที่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br/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29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กรกฎาคม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บริษัทได้ชำระค่าหุ้นเพิ่มทุนดังกล่าวตามสัดส่วนการลงทุนร้อยละ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51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เป็นจำนวนเงิน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279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.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99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ล้านบาท</w:t>
      </w:r>
    </w:p>
    <w:p w14:paraId="1989E62B" w14:textId="5A4FC1B5" w:rsidR="004E4C9E" w:rsidRPr="006A6D30" w:rsidRDefault="004E4C9E" w:rsidP="00476767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90FF31A" w14:textId="3727109E" w:rsidR="004E4C9E" w:rsidRPr="006A6D30" w:rsidRDefault="004E4C9E" w:rsidP="00AC1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การเรียกชำระค่าหุ้นเพิ่มทุนของบริษัท ผลิตไฟฟ้า นวนคร จำกัด</w:t>
      </w:r>
    </w:p>
    <w:p w14:paraId="70B560FA" w14:textId="77777777" w:rsidR="00AC126A" w:rsidRPr="006A6D30" w:rsidRDefault="00AC126A" w:rsidP="00AC1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3EE046A" w14:textId="05D50394" w:rsidR="004E4C9E" w:rsidRPr="006A6D30" w:rsidRDefault="004E4C9E" w:rsidP="00AC1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ในการประชุมสามัญผู้ถือหุ้นของบริษัท ผลิตไฟฟ้า นวนคร จำกัด ซึ่งเป็นการร่วมค้าทางอ้อม เมื่อวันที่ </w:t>
      </w:r>
      <w:r w:rsidR="00AA32E8" w:rsidRPr="00AA32E8">
        <w:rPr>
          <w:rFonts w:ascii="Angsana New" w:hAnsi="Angsana New" w:hint="cs"/>
          <w:sz w:val="30"/>
          <w:szCs w:val="30"/>
        </w:rPr>
        <w:t>27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="00AC126A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ผู้ถือหุ้นมีมติอนุมัติให้เพิ่มทุนจดทะเบียนของบริษัทจาก </w:t>
      </w:r>
      <w:r w:rsidR="00AA32E8" w:rsidRPr="00AA32E8">
        <w:rPr>
          <w:rFonts w:ascii="Angsana New" w:hAnsi="Angsana New" w:hint="cs"/>
          <w:sz w:val="30"/>
          <w:szCs w:val="30"/>
        </w:rPr>
        <w:t>1</w:t>
      </w:r>
      <w:r w:rsidRPr="006A6D30">
        <w:rPr>
          <w:rFonts w:ascii="Angsana New" w:hAnsi="Angsana New" w:hint="cs"/>
          <w:sz w:val="30"/>
          <w:szCs w:val="30"/>
        </w:rPr>
        <w:t>,</w:t>
      </w:r>
      <w:r w:rsidR="00AA32E8" w:rsidRPr="00AA32E8">
        <w:rPr>
          <w:rFonts w:ascii="Angsana New" w:hAnsi="Angsana New" w:hint="cs"/>
          <w:sz w:val="30"/>
          <w:szCs w:val="30"/>
        </w:rPr>
        <w:t>550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ล้านบาท (</w:t>
      </w:r>
      <w:r w:rsidRPr="006A6D30">
        <w:rPr>
          <w:rFonts w:ascii="Angsana New" w:hAnsi="Angsana New" w:hint="cs"/>
          <w:i/>
          <w:iCs/>
          <w:sz w:val="30"/>
          <w:szCs w:val="30"/>
          <w:cs/>
        </w:rPr>
        <w:t>แบ่งเป็นหุ้นสามัญจำนวน</w:t>
      </w:r>
      <w:r w:rsidRPr="006A6D3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AA32E8" w:rsidRPr="00AA32E8">
        <w:rPr>
          <w:rFonts w:ascii="Angsana New" w:hAnsi="Angsana New" w:hint="cs"/>
          <w:i/>
          <w:iCs/>
          <w:sz w:val="30"/>
          <w:szCs w:val="30"/>
        </w:rPr>
        <w:t>155</w:t>
      </w:r>
      <w:r w:rsidRPr="006A6D3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4209DD">
        <w:rPr>
          <w:rFonts w:ascii="Angsana New" w:hAnsi="Angsana New"/>
          <w:i/>
          <w:iCs/>
          <w:sz w:val="30"/>
          <w:szCs w:val="30"/>
          <w:cs/>
        </w:rPr>
        <w:br/>
      </w:r>
      <w:r w:rsidRPr="006A6D30">
        <w:rPr>
          <w:rFonts w:ascii="Angsana New" w:hAnsi="Angsana New" w:hint="cs"/>
          <w:i/>
          <w:iCs/>
          <w:sz w:val="30"/>
          <w:szCs w:val="30"/>
          <w:cs/>
        </w:rPr>
        <w:t>ล้านหุ้น</w:t>
      </w:r>
      <w:r w:rsidR="00CF729A" w:rsidRPr="006A6D3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6A6D30">
        <w:rPr>
          <w:rFonts w:ascii="Angsana New" w:hAnsi="Angsana New" w:hint="cs"/>
          <w:i/>
          <w:iCs/>
          <w:sz w:val="30"/>
          <w:szCs w:val="30"/>
          <w:cs/>
        </w:rPr>
        <w:t xml:space="preserve">มีมูลค่าหุ้นที่ตราไว้หุ้นละ </w:t>
      </w:r>
      <w:r w:rsidR="00AA32E8" w:rsidRPr="00AA32E8">
        <w:rPr>
          <w:rFonts w:ascii="Angsana New" w:hAnsi="Angsana New" w:hint="cs"/>
          <w:i/>
          <w:iCs/>
          <w:sz w:val="30"/>
          <w:szCs w:val="30"/>
        </w:rPr>
        <w:t>10</w:t>
      </w:r>
      <w:r w:rsidRPr="006A6D3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6A6D30">
        <w:rPr>
          <w:rFonts w:ascii="Angsana New" w:hAnsi="Angsana New" w:hint="cs"/>
          <w:i/>
          <w:iCs/>
          <w:sz w:val="30"/>
          <w:szCs w:val="30"/>
          <w:cs/>
        </w:rPr>
        <w:t>บาท</w:t>
      </w:r>
      <w:r w:rsidRPr="006A6D30">
        <w:rPr>
          <w:rFonts w:ascii="Angsana New" w:hAnsi="Angsana New" w:hint="cs"/>
          <w:sz w:val="30"/>
          <w:szCs w:val="30"/>
        </w:rPr>
        <w:t xml:space="preserve">) </w:t>
      </w:r>
      <w:r w:rsidRPr="006A6D30">
        <w:rPr>
          <w:rFonts w:ascii="Angsana New" w:hAnsi="Angsana New" w:hint="cs"/>
          <w:sz w:val="30"/>
          <w:szCs w:val="30"/>
          <w:cs/>
        </w:rPr>
        <w:t xml:space="preserve">เป็น </w:t>
      </w:r>
      <w:r w:rsidR="00AA32E8" w:rsidRPr="00AA32E8">
        <w:rPr>
          <w:rFonts w:ascii="Angsana New" w:hAnsi="Angsana New" w:hint="cs"/>
          <w:sz w:val="30"/>
          <w:szCs w:val="30"/>
        </w:rPr>
        <w:t>2</w:t>
      </w:r>
      <w:r w:rsidRPr="006A6D30">
        <w:rPr>
          <w:rFonts w:ascii="Angsana New" w:hAnsi="Angsana New" w:hint="cs"/>
          <w:sz w:val="30"/>
          <w:szCs w:val="30"/>
        </w:rPr>
        <w:t>,</w:t>
      </w:r>
      <w:r w:rsidR="00AA32E8" w:rsidRPr="00AA32E8">
        <w:rPr>
          <w:rFonts w:ascii="Angsana New" w:hAnsi="Angsana New" w:hint="cs"/>
          <w:sz w:val="30"/>
          <w:szCs w:val="30"/>
        </w:rPr>
        <w:t>000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ล้านบาท (</w:t>
      </w:r>
      <w:r w:rsidRPr="006A6D30">
        <w:rPr>
          <w:rFonts w:ascii="Angsana New" w:hAnsi="Angsana New" w:hint="cs"/>
          <w:i/>
          <w:iCs/>
          <w:sz w:val="30"/>
          <w:szCs w:val="30"/>
          <w:cs/>
        </w:rPr>
        <w:t>แบ่งเป็นหุ้นสามัญจำนวน</w:t>
      </w:r>
      <w:r w:rsidRPr="006A6D3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AA32E8" w:rsidRPr="00AA32E8">
        <w:rPr>
          <w:rFonts w:ascii="Angsana New" w:hAnsi="Angsana New" w:hint="cs"/>
          <w:i/>
          <w:iCs/>
          <w:sz w:val="30"/>
          <w:szCs w:val="30"/>
        </w:rPr>
        <w:t>200</w:t>
      </w:r>
      <w:r w:rsidRPr="006A6D3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6A6D30">
        <w:rPr>
          <w:rFonts w:ascii="Angsana New" w:hAnsi="Angsana New" w:hint="cs"/>
          <w:i/>
          <w:iCs/>
          <w:sz w:val="30"/>
          <w:szCs w:val="30"/>
          <w:cs/>
        </w:rPr>
        <w:t xml:space="preserve">ล้านหุ้น มีมูลค่าหุ้นที่ตราไว้หุ้นละ </w:t>
      </w:r>
      <w:r w:rsidR="00AA32E8" w:rsidRPr="00AA32E8">
        <w:rPr>
          <w:rFonts w:ascii="Angsana New" w:hAnsi="Angsana New" w:hint="cs"/>
          <w:i/>
          <w:iCs/>
          <w:sz w:val="30"/>
          <w:szCs w:val="30"/>
        </w:rPr>
        <w:t>10</w:t>
      </w:r>
      <w:r w:rsidRPr="006A6D3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6A6D30">
        <w:rPr>
          <w:rFonts w:ascii="Angsana New" w:hAnsi="Angsana New" w:hint="cs"/>
          <w:i/>
          <w:iCs/>
          <w:sz w:val="30"/>
          <w:szCs w:val="30"/>
          <w:cs/>
        </w:rPr>
        <w:t>บาท</w:t>
      </w:r>
      <w:r w:rsidRPr="006A6D30">
        <w:rPr>
          <w:rFonts w:ascii="Angsana New" w:hAnsi="Angsana New" w:hint="cs"/>
          <w:sz w:val="30"/>
          <w:szCs w:val="30"/>
        </w:rPr>
        <w:t xml:space="preserve">) </w:t>
      </w:r>
      <w:r w:rsidRPr="006A6D30">
        <w:rPr>
          <w:rFonts w:ascii="Angsana New" w:hAnsi="Angsana New" w:hint="cs"/>
          <w:sz w:val="30"/>
          <w:szCs w:val="30"/>
          <w:cs/>
        </w:rPr>
        <w:t xml:space="preserve">โดยการออกหุ้นสามัญใหม่จำนวน </w:t>
      </w:r>
      <w:r w:rsidR="00AA32E8" w:rsidRPr="00AA32E8">
        <w:rPr>
          <w:rFonts w:ascii="Angsana New" w:hAnsi="Angsana New" w:hint="cs"/>
          <w:sz w:val="30"/>
          <w:szCs w:val="30"/>
        </w:rPr>
        <w:t>45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ล้านหุ้น มีมูลค่าหุ้นที่ตราไว้หุ้นละ </w:t>
      </w:r>
      <w:r w:rsidR="00AA32E8" w:rsidRPr="00AA32E8">
        <w:rPr>
          <w:rFonts w:ascii="Angsana New" w:hAnsi="Angsana New" w:hint="cs"/>
          <w:sz w:val="30"/>
          <w:szCs w:val="30"/>
        </w:rPr>
        <w:t>10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บาท และเรียกชำระค่าหุ้นเพิ่มทุนร้อยละ </w:t>
      </w:r>
      <w:r w:rsidR="00AA32E8" w:rsidRPr="00AA32E8">
        <w:rPr>
          <w:rFonts w:ascii="Angsana New" w:hAnsi="Angsana New" w:hint="cs"/>
          <w:sz w:val="30"/>
          <w:szCs w:val="30"/>
        </w:rPr>
        <w:t>100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ของทุนจดทะเบียนที่เพิ่ม ต่อมาเมื่อวันที่ </w:t>
      </w:r>
      <w:r w:rsidR="00AA32E8" w:rsidRPr="00AA32E8">
        <w:rPr>
          <w:rFonts w:ascii="Angsana New" w:hAnsi="Angsana New" w:hint="cs"/>
          <w:sz w:val="30"/>
          <w:szCs w:val="30"/>
        </w:rPr>
        <w:t>8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="00AC126A" w:rsidRPr="006A6D30">
        <w:rPr>
          <w:rFonts w:ascii="Angsana New" w:hAnsi="Angsana New" w:hint="cs"/>
          <w:sz w:val="30"/>
          <w:szCs w:val="30"/>
          <w:cs/>
        </w:rPr>
        <w:t>กลุ่ม</w:t>
      </w:r>
      <w:r w:rsidRPr="006A6D30">
        <w:rPr>
          <w:rFonts w:ascii="Angsana New" w:hAnsi="Angsana New" w:hint="cs"/>
          <w:sz w:val="30"/>
          <w:szCs w:val="30"/>
          <w:cs/>
        </w:rPr>
        <w:t xml:space="preserve">บริษัทได้ชำระค่าหุ้นเพิ่มทุนดังกล่าว ตามสัดส่วนการลงทุนร้อยละ </w:t>
      </w:r>
      <w:r w:rsidR="00AA32E8" w:rsidRPr="00AA32E8">
        <w:rPr>
          <w:rFonts w:ascii="Angsana New" w:hAnsi="Angsana New" w:hint="cs"/>
          <w:sz w:val="30"/>
          <w:szCs w:val="30"/>
        </w:rPr>
        <w:t>40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AA32E8" w:rsidRPr="00AA32E8">
        <w:rPr>
          <w:rFonts w:ascii="Angsana New" w:hAnsi="Angsana New" w:hint="cs"/>
          <w:sz w:val="30"/>
          <w:szCs w:val="30"/>
        </w:rPr>
        <w:t>180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ล้านบาท</w:t>
      </w:r>
    </w:p>
    <w:p w14:paraId="40C72A09" w14:textId="790B4CE7" w:rsidR="004E4C9E" w:rsidRPr="006A6D30" w:rsidRDefault="004E4C9E" w:rsidP="00476767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24F8813" w14:textId="77777777" w:rsidR="00866161" w:rsidRPr="006A6D30" w:rsidRDefault="00866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highlight w:val="yellow"/>
          <w:cs/>
        </w:rPr>
      </w:pPr>
      <w:r w:rsidRPr="006A6D30">
        <w:rPr>
          <w:rFonts w:ascii="Angsana New" w:hAnsi="Angsana New" w:hint="cs"/>
          <w:b/>
          <w:bCs/>
          <w:i/>
          <w:iCs/>
          <w:sz w:val="30"/>
          <w:szCs w:val="30"/>
          <w:highlight w:val="yellow"/>
          <w:cs/>
        </w:rPr>
        <w:br w:type="page"/>
      </w:r>
    </w:p>
    <w:p w14:paraId="5A8659DC" w14:textId="1A93FE94" w:rsidR="00AC126A" w:rsidRPr="006A6D30" w:rsidRDefault="00AC126A" w:rsidP="00AC1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การเรียกชำระค่าหุ้นเพิ่มทุนของ </w:t>
      </w:r>
      <w:bookmarkStart w:id="14" w:name="_Hlk55776689"/>
      <w:r w:rsidRPr="006A6D30">
        <w:rPr>
          <w:rFonts w:ascii="Angsana New" w:hAnsi="Angsana New" w:hint="cs"/>
          <w:b/>
          <w:bCs/>
          <w:i/>
          <w:iCs/>
          <w:sz w:val="30"/>
          <w:szCs w:val="30"/>
        </w:rPr>
        <w:t>Yandin WF Holdings Pty Ltd</w:t>
      </w:r>
      <w:bookmarkEnd w:id="14"/>
    </w:p>
    <w:p w14:paraId="6AFEC234" w14:textId="77777777" w:rsidR="00DF5932" w:rsidRPr="006A6D30" w:rsidRDefault="00DF5932" w:rsidP="00DF5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832142C" w14:textId="122E7E54" w:rsidR="00AC126A" w:rsidRPr="006A6D30" w:rsidRDefault="00386F47" w:rsidP="00A23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6A6D30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A2344E" w:rsidRPr="006A6D30">
        <w:rPr>
          <w:rFonts w:ascii="Angsana New" w:hAnsi="Angsana New" w:hint="cs"/>
          <w:sz w:val="30"/>
          <w:szCs w:val="30"/>
          <w:cs/>
          <w:lang w:val="th-TH"/>
        </w:rPr>
        <w:t>ระหว่าง</w:t>
      </w:r>
      <w:r w:rsidRPr="006A6D30">
        <w:rPr>
          <w:rFonts w:ascii="Angsana New" w:hAnsi="Angsana New" w:hint="cs"/>
          <w:sz w:val="30"/>
          <w:szCs w:val="30"/>
          <w:cs/>
          <w:lang w:val="th-TH"/>
        </w:rPr>
        <w:t xml:space="preserve">ปี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="00DF5932" w:rsidRPr="006A6D30">
        <w:rPr>
          <w:rFonts w:ascii="Angsana New" w:hAnsi="Angsana New" w:hint="cs"/>
          <w:sz w:val="30"/>
          <w:szCs w:val="30"/>
          <w:cs/>
          <w:lang w:val="th-TH"/>
        </w:rPr>
        <w:t xml:space="preserve"> บริษัท ราช-ออสเตรเลีย คอร์ปอเรชั่น จำกัด ซึ่งเป็นบริษัทย่อยทางอ้อม ได้จ่ายชำระค่าหุ้นเพิ่มทุนให้แก่</w:t>
      </w:r>
      <w:r w:rsidR="00A2344E" w:rsidRPr="006A6D3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F5932" w:rsidRPr="006A6D30">
        <w:rPr>
          <w:rFonts w:ascii="Angsana New" w:hAnsi="Angsana New" w:hint="cs"/>
          <w:sz w:val="30"/>
          <w:szCs w:val="30"/>
          <w:cs/>
          <w:lang w:val="th-TH"/>
        </w:rPr>
        <w:t>Yandin WF Holdings Pty Ltd ซึ่งเป็นบริษัท</w:t>
      </w:r>
      <w:r w:rsidR="00A2344E" w:rsidRPr="006A6D30">
        <w:rPr>
          <w:rFonts w:ascii="Angsana New" w:hAnsi="Angsana New" w:hint="cs"/>
          <w:sz w:val="30"/>
          <w:szCs w:val="30"/>
          <w:cs/>
          <w:lang w:val="th-TH"/>
        </w:rPr>
        <w:t>ร่วม</w:t>
      </w:r>
      <w:r w:rsidR="00DF5932" w:rsidRPr="006A6D30">
        <w:rPr>
          <w:rFonts w:ascii="Angsana New" w:hAnsi="Angsana New" w:hint="cs"/>
          <w:sz w:val="30"/>
          <w:szCs w:val="30"/>
          <w:cs/>
          <w:lang w:val="th-TH"/>
        </w:rPr>
        <w:t>ของบริษัทย่อยทางอ้อมดังกล่าว ตามสัดส่วนการลงทุน</w:t>
      </w:r>
      <w:r w:rsidR="004209DD">
        <w:rPr>
          <w:rFonts w:ascii="Angsana New" w:hAnsi="Angsana New"/>
          <w:sz w:val="30"/>
          <w:szCs w:val="30"/>
          <w:cs/>
          <w:lang w:val="th-TH"/>
        </w:rPr>
        <w:br/>
      </w:r>
      <w:r w:rsidR="00DF5932" w:rsidRPr="006A6D30">
        <w:rPr>
          <w:rFonts w:ascii="Angsana New" w:hAnsi="Angsana New" w:hint="cs"/>
          <w:sz w:val="30"/>
          <w:szCs w:val="30"/>
          <w:cs/>
          <w:lang w:val="th-TH"/>
        </w:rPr>
        <w:t xml:space="preserve">ร้อยละ </w:t>
      </w:r>
      <w:r w:rsidR="00AA32E8" w:rsidRPr="00AA32E8">
        <w:rPr>
          <w:rFonts w:ascii="Angsana New" w:hAnsi="Angsana New" w:hint="cs"/>
          <w:sz w:val="30"/>
          <w:szCs w:val="30"/>
        </w:rPr>
        <w:t>70</w:t>
      </w:r>
      <w:r w:rsidR="00DF5932" w:rsidRPr="006A6D30">
        <w:rPr>
          <w:rFonts w:ascii="Angsana New" w:hAnsi="Angsana New" w:hint="cs"/>
          <w:sz w:val="30"/>
          <w:szCs w:val="30"/>
          <w:cs/>
          <w:lang w:val="th-TH"/>
        </w:rPr>
        <w:t xml:space="preserve"> เป็นจำนวนเงิน </w:t>
      </w:r>
      <w:r w:rsidR="00AA32E8" w:rsidRPr="00AA32E8">
        <w:rPr>
          <w:rFonts w:ascii="Angsana New" w:hAnsi="Angsana New" w:hint="cs"/>
          <w:sz w:val="30"/>
          <w:szCs w:val="30"/>
        </w:rPr>
        <w:t>32</w:t>
      </w:r>
      <w:r w:rsidR="00DF5932" w:rsidRPr="006A6D30">
        <w:rPr>
          <w:rFonts w:ascii="Angsana New" w:hAnsi="Angsana New" w:hint="cs"/>
          <w:sz w:val="30"/>
          <w:szCs w:val="30"/>
          <w:cs/>
          <w:lang w:val="th-TH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56</w:t>
      </w:r>
      <w:r w:rsidR="00DF5932" w:rsidRPr="006A6D30">
        <w:rPr>
          <w:rFonts w:ascii="Angsana New" w:hAnsi="Angsana New" w:hint="cs"/>
          <w:sz w:val="30"/>
          <w:szCs w:val="30"/>
          <w:cs/>
          <w:lang w:val="th-TH"/>
        </w:rPr>
        <w:t xml:space="preserve"> ล้านเหรียญออสเตรเลีย หรือเทียบเท่า </w:t>
      </w:r>
      <w:r w:rsidR="00AA32E8" w:rsidRPr="00AA32E8">
        <w:rPr>
          <w:rFonts w:ascii="Angsana New" w:hAnsi="Angsana New" w:hint="cs"/>
          <w:sz w:val="30"/>
          <w:szCs w:val="30"/>
        </w:rPr>
        <w:t>739</w:t>
      </w:r>
      <w:r w:rsidR="00DF5932" w:rsidRPr="006A6D30">
        <w:rPr>
          <w:rFonts w:ascii="Angsana New" w:hAnsi="Angsana New" w:hint="cs"/>
          <w:sz w:val="30"/>
          <w:szCs w:val="30"/>
          <w:cs/>
          <w:lang w:val="th-TH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64</w:t>
      </w:r>
      <w:r w:rsidR="00DF5932" w:rsidRPr="006A6D30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</w:t>
      </w:r>
    </w:p>
    <w:p w14:paraId="70E12232" w14:textId="77777777" w:rsidR="00866161" w:rsidRPr="006A6D30" w:rsidRDefault="00866161" w:rsidP="00866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D0E7A89" w14:textId="10F47968" w:rsidR="00D57700" w:rsidRPr="006A6D30" w:rsidRDefault="00D57700" w:rsidP="00D57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การจ่ายชำระค่า</w:t>
      </w:r>
      <w:r w:rsidR="00D64B2F"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</w:t>
      </w:r>
    </w:p>
    <w:p w14:paraId="3F7FB64E" w14:textId="77777777" w:rsidR="00D57700" w:rsidRPr="006A6D30" w:rsidRDefault="00D57700" w:rsidP="00D57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rtl/>
          <w:cs/>
          <w:lang w:val="th-TH" w:bidi="ar-SA"/>
        </w:rPr>
      </w:pPr>
    </w:p>
    <w:p w14:paraId="2181B4B1" w14:textId="5CC6DF40" w:rsidR="00D57700" w:rsidRPr="006A6D30" w:rsidRDefault="00D57700" w:rsidP="004E4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6A6D30">
        <w:rPr>
          <w:rFonts w:ascii="Angsana New" w:hAnsi="Angsana New" w:hint="cs"/>
          <w:sz w:val="30"/>
          <w:szCs w:val="30"/>
          <w:cs/>
          <w:lang w:val="th-TH"/>
        </w:rPr>
        <w:t>ในระหว่าง</w:t>
      </w:r>
      <w:r w:rsidR="000271C5" w:rsidRPr="006A6D30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EE0DEA" w:rsidRPr="006A6D30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="000271C5" w:rsidRPr="006A6D30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6A6D30">
        <w:rPr>
          <w:rFonts w:ascii="Angsana New" w:hAnsi="Angsana New" w:hint="cs"/>
          <w:sz w:val="30"/>
          <w:szCs w:val="30"/>
          <w:cs/>
          <w:lang w:val="th-TH"/>
        </w:rPr>
        <w:t xml:space="preserve">สิ้นสุดวันที่ </w:t>
      </w:r>
      <w:r w:rsidR="00AA32E8" w:rsidRPr="00AA32E8">
        <w:rPr>
          <w:rFonts w:ascii="Angsana New" w:hAnsi="Angsana New" w:hint="cs"/>
          <w:sz w:val="30"/>
          <w:szCs w:val="30"/>
        </w:rPr>
        <w:t>30</w:t>
      </w:r>
      <w:r w:rsidR="007E45C9" w:rsidRPr="006A6D30">
        <w:rPr>
          <w:rFonts w:ascii="Angsana New" w:hAnsi="Angsana New" w:hint="cs"/>
          <w:sz w:val="30"/>
          <w:szCs w:val="30"/>
        </w:rPr>
        <w:t xml:space="preserve"> </w:t>
      </w:r>
      <w:r w:rsidR="00EE0DEA" w:rsidRPr="006A6D30">
        <w:rPr>
          <w:rFonts w:ascii="Angsana New" w:hAnsi="Angsana New" w:hint="cs"/>
          <w:sz w:val="30"/>
          <w:szCs w:val="30"/>
          <w:cs/>
        </w:rPr>
        <w:t>กันยายน</w:t>
      </w:r>
      <w:r w:rsidR="00126C68" w:rsidRPr="006A6D3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41144" w:rsidRPr="006A6D30">
        <w:rPr>
          <w:rFonts w:ascii="Angsana New" w:hAnsi="Angsana New" w:hint="cs"/>
          <w:sz w:val="30"/>
          <w:szCs w:val="30"/>
          <w:cs/>
          <w:lang w:val="th-TH"/>
        </w:rPr>
        <w:t>บริษัทร่วมและ</w:t>
      </w:r>
      <w:r w:rsidR="00F45CD9" w:rsidRPr="006A6D30">
        <w:rPr>
          <w:rFonts w:ascii="Angsana New" w:hAnsi="Angsana New" w:hint="cs"/>
          <w:sz w:val="30"/>
          <w:szCs w:val="30"/>
          <w:cs/>
          <w:lang w:val="th-TH"/>
        </w:rPr>
        <w:t>การร่วมค้าได้เรียกชำระค่าหุ้น</w:t>
      </w:r>
      <w:r w:rsidR="004E4C9E" w:rsidRPr="006A6D3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45CD9" w:rsidRPr="006A6D30">
        <w:rPr>
          <w:rFonts w:ascii="Angsana New" w:hAnsi="Angsana New" w:hint="cs"/>
          <w:sz w:val="30"/>
          <w:szCs w:val="30"/>
          <w:cs/>
          <w:lang w:val="th-TH"/>
        </w:rPr>
        <w:t>โดยกลุ่มบริษัทได้จ่ายชำระค่าหุ้นดังกล่าวตามสัดส่วนการลงทุน ดังนี้</w:t>
      </w:r>
    </w:p>
    <w:p w14:paraId="07FDA26D" w14:textId="77777777" w:rsidR="00D57700" w:rsidRPr="006A6D30" w:rsidRDefault="00D57700" w:rsidP="00D57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highlight w:val="cyan"/>
          <w:cs/>
          <w:lang w:val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3510"/>
        <w:gridCol w:w="1440"/>
      </w:tblGrid>
      <w:tr w:rsidR="00F813C9" w:rsidRPr="006A6D30" w14:paraId="500B5E6F" w14:textId="77777777" w:rsidTr="0067767A">
        <w:trPr>
          <w:tblHeader/>
        </w:trPr>
        <w:tc>
          <w:tcPr>
            <w:tcW w:w="4230" w:type="dxa"/>
          </w:tcPr>
          <w:p w14:paraId="284CE4F3" w14:textId="77777777" w:rsidR="00D57700" w:rsidRPr="006A6D30" w:rsidRDefault="00D57700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510" w:type="dxa"/>
          </w:tcPr>
          <w:p w14:paraId="28F7FE58" w14:textId="77777777" w:rsidR="00D57700" w:rsidRPr="006A6D30" w:rsidRDefault="00D57700" w:rsidP="002774C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440" w:type="dxa"/>
          </w:tcPr>
          <w:p w14:paraId="4CE5350F" w14:textId="77777777" w:rsidR="00D57700" w:rsidRPr="006A6D30" w:rsidRDefault="00D57700" w:rsidP="00277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08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จำนวนเงิน</w:t>
            </w:r>
          </w:p>
          <w:p w14:paraId="1031580B" w14:textId="77777777" w:rsidR="00D57700" w:rsidRPr="006A6D30" w:rsidRDefault="00D57700" w:rsidP="00277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08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Pr="006A6D30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 w:rsidRPr="006A6D30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273E22" w:rsidRPr="006A6D30" w14:paraId="2802AD7F" w14:textId="77777777" w:rsidTr="00F74604">
        <w:tc>
          <w:tcPr>
            <w:tcW w:w="4230" w:type="dxa"/>
            <w:shd w:val="clear" w:color="auto" w:fill="auto"/>
          </w:tcPr>
          <w:p w14:paraId="5FC12837" w14:textId="77777777" w:rsidR="00273E22" w:rsidRPr="006A6D30" w:rsidRDefault="00273E22" w:rsidP="00F7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3510" w:type="dxa"/>
            <w:shd w:val="clear" w:color="auto" w:fill="auto"/>
          </w:tcPr>
          <w:p w14:paraId="1030A78A" w14:textId="77777777" w:rsidR="00273E22" w:rsidRPr="006A6D30" w:rsidRDefault="00273E22" w:rsidP="00F74604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5981FA4" w14:textId="77777777" w:rsidR="00273E22" w:rsidRPr="006A6D30" w:rsidRDefault="00273E22" w:rsidP="00F7460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65"/>
              <w:jc w:val="right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</w:p>
        </w:tc>
      </w:tr>
      <w:tr w:rsidR="00273E22" w:rsidRPr="006A6D30" w14:paraId="27E093AA" w14:textId="77777777" w:rsidTr="00F74604">
        <w:tc>
          <w:tcPr>
            <w:tcW w:w="4230" w:type="dxa"/>
            <w:shd w:val="clear" w:color="auto" w:fill="auto"/>
            <w:vAlign w:val="bottom"/>
          </w:tcPr>
          <w:p w14:paraId="09C6AF97" w14:textId="77777777" w:rsidR="00273E22" w:rsidRPr="006A6D30" w:rsidRDefault="00273E22" w:rsidP="00F7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Yandin WF Holdings Pty Ltd</w:t>
            </w:r>
          </w:p>
        </w:tc>
        <w:tc>
          <w:tcPr>
            <w:tcW w:w="3510" w:type="dxa"/>
            <w:shd w:val="clear" w:color="auto" w:fill="auto"/>
          </w:tcPr>
          <w:p w14:paraId="264AEE27" w14:textId="77777777" w:rsidR="00273E22" w:rsidRPr="006A6D30" w:rsidRDefault="00273E22" w:rsidP="00F74604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shd w:val="clear" w:color="auto" w:fill="auto"/>
          </w:tcPr>
          <w:p w14:paraId="239F0DC9" w14:textId="50F0073C" w:rsidR="00273E22" w:rsidRPr="006A6D30" w:rsidRDefault="00AA32E8" w:rsidP="00F7460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65"/>
              <w:jc w:val="right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pacing w:val="2"/>
                <w:sz w:val="30"/>
                <w:szCs w:val="30"/>
                <w:lang w:val="en-US" w:bidi="th-TH"/>
              </w:rPr>
              <w:t>739</w:t>
            </w:r>
            <w:r w:rsidR="00273E22" w:rsidRPr="006A6D30">
              <w:rPr>
                <w:rFonts w:ascii="Angsana New" w:hAnsi="Angsana New" w:hint="cs"/>
                <w:spacing w:val="2"/>
                <w:sz w:val="30"/>
                <w:szCs w:val="30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pacing w:val="2"/>
                <w:sz w:val="30"/>
                <w:szCs w:val="30"/>
                <w:lang w:val="en-US" w:bidi="th-TH"/>
              </w:rPr>
              <w:t>64</w:t>
            </w:r>
          </w:p>
        </w:tc>
      </w:tr>
      <w:tr w:rsidR="00273E22" w:rsidRPr="006A6D30" w14:paraId="07282F34" w14:textId="77777777" w:rsidTr="0067767A">
        <w:tc>
          <w:tcPr>
            <w:tcW w:w="4230" w:type="dxa"/>
            <w:shd w:val="clear" w:color="auto" w:fill="auto"/>
          </w:tcPr>
          <w:p w14:paraId="70A7BD6A" w14:textId="77777777" w:rsidR="00273E22" w:rsidRPr="006A6D30" w:rsidRDefault="00273E22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shd w:val="clear" w:color="auto" w:fill="auto"/>
          </w:tcPr>
          <w:p w14:paraId="6E1A8E08" w14:textId="77777777" w:rsidR="00273E22" w:rsidRPr="006A6D30" w:rsidRDefault="00273E22" w:rsidP="002774C4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BC7B2EF" w14:textId="77777777" w:rsidR="00273E22" w:rsidRPr="006A6D30" w:rsidRDefault="00273E22" w:rsidP="00277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right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354E78" w:rsidRPr="006A6D30" w14:paraId="45AB0C52" w14:textId="77777777" w:rsidTr="0067767A">
        <w:tc>
          <w:tcPr>
            <w:tcW w:w="4230" w:type="dxa"/>
            <w:shd w:val="clear" w:color="auto" w:fill="auto"/>
          </w:tcPr>
          <w:p w14:paraId="5F32AA41" w14:textId="77777777" w:rsidR="00354E78" w:rsidRPr="006A6D30" w:rsidRDefault="00354E7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3510" w:type="dxa"/>
            <w:shd w:val="clear" w:color="auto" w:fill="auto"/>
          </w:tcPr>
          <w:p w14:paraId="35BA68F7" w14:textId="77777777" w:rsidR="00354E78" w:rsidRPr="006A6D30" w:rsidRDefault="00354E78" w:rsidP="002774C4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B598E0B" w14:textId="77777777" w:rsidR="00354E78" w:rsidRPr="006A6D30" w:rsidRDefault="00354E78" w:rsidP="00277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right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476767" w:rsidRPr="006A6D30" w14:paraId="42BF648C" w14:textId="77777777" w:rsidTr="0067767A">
        <w:tc>
          <w:tcPr>
            <w:tcW w:w="4230" w:type="dxa"/>
            <w:shd w:val="clear" w:color="auto" w:fill="auto"/>
          </w:tcPr>
          <w:p w14:paraId="4E0474D6" w14:textId="77777777" w:rsidR="00476767" w:rsidRPr="006A6D30" w:rsidRDefault="00476767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 อินฟราเนท จำกัด</w:t>
            </w:r>
          </w:p>
        </w:tc>
        <w:tc>
          <w:tcPr>
            <w:tcW w:w="3510" w:type="dxa"/>
            <w:shd w:val="clear" w:color="auto" w:fill="auto"/>
          </w:tcPr>
          <w:p w14:paraId="1C0327C9" w14:textId="753328AF" w:rsidR="00476767" w:rsidRPr="006A6D30" w:rsidRDefault="00476767" w:rsidP="002774C4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</w:t>
            </w:r>
            <w:r w:rsidR="004E4C9E" w:rsidRPr="006A6D30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440" w:type="dxa"/>
            <w:shd w:val="clear" w:color="auto" w:fill="auto"/>
          </w:tcPr>
          <w:p w14:paraId="401A0F07" w14:textId="19E37918" w:rsidR="00476767" w:rsidRPr="006A6D30" w:rsidRDefault="00AA32E8" w:rsidP="007A419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65"/>
              <w:jc w:val="right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pacing w:val="2"/>
                <w:sz w:val="30"/>
                <w:szCs w:val="30"/>
                <w:lang w:val="en-US" w:bidi="th-TH"/>
              </w:rPr>
              <w:t>279</w:t>
            </w:r>
            <w:r w:rsidR="005D48F4" w:rsidRPr="006A6D30">
              <w:rPr>
                <w:rFonts w:ascii="Angsana New" w:hAnsi="Angsana New" w:hint="cs"/>
                <w:spacing w:val="2"/>
                <w:sz w:val="30"/>
                <w:szCs w:val="30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pacing w:val="2"/>
                <w:sz w:val="30"/>
                <w:szCs w:val="30"/>
                <w:lang w:val="en-US" w:bidi="th-TH"/>
              </w:rPr>
              <w:t>99</w:t>
            </w:r>
          </w:p>
        </w:tc>
      </w:tr>
      <w:tr w:rsidR="00354E78" w:rsidRPr="006A6D30" w14:paraId="04600FB1" w14:textId="77777777" w:rsidTr="0067767A">
        <w:tc>
          <w:tcPr>
            <w:tcW w:w="4230" w:type="dxa"/>
            <w:shd w:val="clear" w:color="auto" w:fill="auto"/>
          </w:tcPr>
          <w:p w14:paraId="43812301" w14:textId="77777777" w:rsidR="00354E78" w:rsidRPr="006A6D30" w:rsidRDefault="00354E7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หินกองเพาเวอร์โฮลดิ้ง จำกัด</w:t>
            </w:r>
          </w:p>
        </w:tc>
        <w:tc>
          <w:tcPr>
            <w:tcW w:w="3510" w:type="dxa"/>
            <w:shd w:val="clear" w:color="auto" w:fill="auto"/>
          </w:tcPr>
          <w:p w14:paraId="4C28B687" w14:textId="66C0F2F8" w:rsidR="00354E78" w:rsidRPr="006A6D30" w:rsidRDefault="004E4C9E" w:rsidP="002774C4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shd w:val="clear" w:color="auto" w:fill="auto"/>
          </w:tcPr>
          <w:p w14:paraId="50EF38BA" w14:textId="091C2244" w:rsidR="00354E78" w:rsidRPr="006A6D30" w:rsidRDefault="00AA32E8" w:rsidP="007A419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65"/>
              <w:jc w:val="right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pacing w:val="2"/>
                <w:sz w:val="30"/>
                <w:szCs w:val="30"/>
                <w:lang w:val="en-US" w:bidi="th-TH"/>
              </w:rPr>
              <w:t>153</w:t>
            </w:r>
            <w:r w:rsidR="0096494D" w:rsidRPr="006A6D30">
              <w:rPr>
                <w:rFonts w:ascii="Angsana New" w:hAnsi="Angsana New" w:hint="cs"/>
                <w:spacing w:val="2"/>
                <w:sz w:val="30"/>
                <w:szCs w:val="30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pacing w:val="2"/>
                <w:sz w:val="30"/>
                <w:szCs w:val="30"/>
                <w:lang w:val="en-US" w:bidi="th-TH"/>
              </w:rPr>
              <w:t>61</w:t>
            </w:r>
          </w:p>
        </w:tc>
      </w:tr>
      <w:tr w:rsidR="00354E78" w:rsidRPr="006A6D30" w14:paraId="7AF62AAC" w14:textId="77777777" w:rsidTr="0067767A">
        <w:tc>
          <w:tcPr>
            <w:tcW w:w="4230" w:type="dxa"/>
            <w:shd w:val="clear" w:color="auto" w:fill="auto"/>
          </w:tcPr>
          <w:p w14:paraId="74469DCA" w14:textId="77777777" w:rsidR="00354E78" w:rsidRPr="006A6D30" w:rsidRDefault="00354E7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อาร์ อี เอ็น โคราช เอนเนอร์ยี่ จำกัด</w:t>
            </w:r>
          </w:p>
        </w:tc>
        <w:tc>
          <w:tcPr>
            <w:tcW w:w="3510" w:type="dxa"/>
            <w:shd w:val="clear" w:color="auto" w:fill="auto"/>
          </w:tcPr>
          <w:p w14:paraId="542039D4" w14:textId="19B31BF1" w:rsidR="00354E78" w:rsidRPr="006A6D30" w:rsidRDefault="004E4C9E" w:rsidP="002774C4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shd w:val="clear" w:color="auto" w:fill="auto"/>
          </w:tcPr>
          <w:p w14:paraId="73576622" w14:textId="601D46E5" w:rsidR="00354E78" w:rsidRPr="006A6D30" w:rsidRDefault="00AA32E8" w:rsidP="007A419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65"/>
              <w:jc w:val="right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pacing w:val="2"/>
                <w:sz w:val="30"/>
                <w:szCs w:val="30"/>
                <w:lang w:val="en-US" w:bidi="th-TH"/>
              </w:rPr>
              <w:t>10</w:t>
            </w:r>
            <w:r w:rsidR="0096494D" w:rsidRPr="006A6D30">
              <w:rPr>
                <w:rFonts w:ascii="Angsana New" w:hAnsi="Angsana New" w:hint="cs"/>
                <w:spacing w:val="2"/>
                <w:sz w:val="30"/>
                <w:szCs w:val="30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pacing w:val="2"/>
                <w:sz w:val="30"/>
                <w:szCs w:val="30"/>
                <w:lang w:val="en-US" w:bidi="th-TH"/>
              </w:rPr>
              <w:t>30</w:t>
            </w:r>
          </w:p>
        </w:tc>
      </w:tr>
      <w:tr w:rsidR="00354E78" w:rsidRPr="006A6D30" w14:paraId="56FA3A38" w14:textId="77777777" w:rsidTr="0067767A">
        <w:tc>
          <w:tcPr>
            <w:tcW w:w="4230" w:type="dxa"/>
            <w:shd w:val="clear" w:color="auto" w:fill="auto"/>
          </w:tcPr>
          <w:p w14:paraId="50D0004B" w14:textId="77777777" w:rsidR="00354E78" w:rsidRPr="006A6D30" w:rsidRDefault="00354E7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NEXIF RATCH ENERGY SINGAPORE</w:t>
            </w:r>
          </w:p>
        </w:tc>
        <w:tc>
          <w:tcPr>
            <w:tcW w:w="3510" w:type="dxa"/>
            <w:shd w:val="clear" w:color="auto" w:fill="auto"/>
          </w:tcPr>
          <w:p w14:paraId="56A8282B" w14:textId="77777777" w:rsidR="00354E78" w:rsidRPr="006A6D30" w:rsidRDefault="00354E78" w:rsidP="0035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C19DB2E" w14:textId="77777777" w:rsidR="00354E78" w:rsidRPr="006A6D30" w:rsidRDefault="00354E78" w:rsidP="007A419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65"/>
              <w:jc w:val="right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</w:p>
        </w:tc>
      </w:tr>
      <w:tr w:rsidR="00354E78" w:rsidRPr="006A6D30" w14:paraId="59E84C9C" w14:textId="77777777" w:rsidTr="0067767A">
        <w:tc>
          <w:tcPr>
            <w:tcW w:w="4230" w:type="dxa"/>
            <w:shd w:val="clear" w:color="auto" w:fill="auto"/>
          </w:tcPr>
          <w:p w14:paraId="58984D42" w14:textId="761DE971" w:rsidR="00354E78" w:rsidRPr="006A6D30" w:rsidRDefault="00354E78" w:rsidP="000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046D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PTE. LTD.</w:t>
            </w:r>
          </w:p>
        </w:tc>
        <w:tc>
          <w:tcPr>
            <w:tcW w:w="3510" w:type="dxa"/>
            <w:shd w:val="clear" w:color="auto" w:fill="auto"/>
          </w:tcPr>
          <w:p w14:paraId="65D8D1CA" w14:textId="41CAB1EE" w:rsidR="00354E78" w:rsidRPr="006A6D30" w:rsidRDefault="0096494D" w:rsidP="002774C4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1440" w:type="dxa"/>
            <w:shd w:val="clear" w:color="auto" w:fill="auto"/>
          </w:tcPr>
          <w:p w14:paraId="49F5130A" w14:textId="677E9E17" w:rsidR="00354E78" w:rsidRPr="006A6D30" w:rsidRDefault="00AA32E8" w:rsidP="007A419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65"/>
              <w:jc w:val="right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pacing w:val="2"/>
                <w:sz w:val="30"/>
                <w:szCs w:val="30"/>
                <w:lang w:val="en-US" w:bidi="th-TH"/>
              </w:rPr>
              <w:t>983</w:t>
            </w:r>
            <w:r w:rsidR="0096494D" w:rsidRPr="006A6D30">
              <w:rPr>
                <w:rFonts w:ascii="Angsana New" w:hAnsi="Angsana New" w:hint="cs"/>
                <w:spacing w:val="2"/>
                <w:sz w:val="30"/>
                <w:szCs w:val="30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pacing w:val="2"/>
                <w:sz w:val="30"/>
                <w:szCs w:val="30"/>
                <w:lang w:val="en-US" w:bidi="th-TH"/>
              </w:rPr>
              <w:t>81</w:t>
            </w:r>
          </w:p>
        </w:tc>
      </w:tr>
      <w:tr w:rsidR="004E4C9E" w:rsidRPr="006A6D30" w14:paraId="41E5EA2F" w14:textId="77777777" w:rsidTr="0067767A">
        <w:tc>
          <w:tcPr>
            <w:tcW w:w="4230" w:type="dxa"/>
            <w:shd w:val="clear" w:color="auto" w:fill="auto"/>
          </w:tcPr>
          <w:p w14:paraId="29EE8471" w14:textId="77777777" w:rsidR="004E4C9E" w:rsidRPr="006A6D30" w:rsidRDefault="004E4C9E" w:rsidP="004E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shd w:val="clear" w:color="auto" w:fill="auto"/>
          </w:tcPr>
          <w:p w14:paraId="3E5B9A6C" w14:textId="77777777" w:rsidR="004E4C9E" w:rsidRPr="006A6D30" w:rsidRDefault="004E4C9E" w:rsidP="004E4C9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B4003FD" w14:textId="77777777" w:rsidR="004E4C9E" w:rsidRPr="006A6D30" w:rsidRDefault="004E4C9E" w:rsidP="004E4C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65"/>
              <w:jc w:val="right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</w:p>
        </w:tc>
      </w:tr>
      <w:tr w:rsidR="004E4C9E" w:rsidRPr="006A6D30" w14:paraId="4E49EA42" w14:textId="77777777" w:rsidTr="0067767A">
        <w:tc>
          <w:tcPr>
            <w:tcW w:w="4230" w:type="dxa"/>
            <w:shd w:val="clear" w:color="auto" w:fill="auto"/>
          </w:tcPr>
          <w:p w14:paraId="3FCFDEAE" w14:textId="77777777" w:rsidR="004E4C9E" w:rsidRPr="006A6D30" w:rsidRDefault="004E4C9E" w:rsidP="004E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3510" w:type="dxa"/>
            <w:shd w:val="clear" w:color="auto" w:fill="auto"/>
          </w:tcPr>
          <w:p w14:paraId="249E832B" w14:textId="77777777" w:rsidR="004E4C9E" w:rsidRPr="006A6D30" w:rsidRDefault="004E4C9E" w:rsidP="004E4C9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01AC6CF" w14:textId="77777777" w:rsidR="004E4C9E" w:rsidRPr="006A6D30" w:rsidRDefault="004E4C9E" w:rsidP="004E4C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65"/>
              <w:jc w:val="right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</w:p>
        </w:tc>
      </w:tr>
      <w:tr w:rsidR="004E4C9E" w:rsidRPr="006A6D30" w14:paraId="42DD393E" w14:textId="77777777" w:rsidTr="0067767A">
        <w:tc>
          <w:tcPr>
            <w:tcW w:w="4230" w:type="dxa"/>
            <w:shd w:val="clear" w:color="auto" w:fill="auto"/>
          </w:tcPr>
          <w:p w14:paraId="121A2C14" w14:textId="71C039B4" w:rsidR="004E4C9E" w:rsidRPr="006A6D30" w:rsidRDefault="004E4C9E" w:rsidP="004E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3510" w:type="dxa"/>
            <w:shd w:val="clear" w:color="auto" w:fill="auto"/>
          </w:tcPr>
          <w:p w14:paraId="1119B20B" w14:textId="2FBF5821" w:rsidR="004E4C9E" w:rsidRPr="006A6D30" w:rsidRDefault="004E4C9E" w:rsidP="004E4C9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shd w:val="clear" w:color="auto" w:fill="auto"/>
          </w:tcPr>
          <w:p w14:paraId="21CFFB02" w14:textId="109E88B9" w:rsidR="004E4C9E" w:rsidRPr="006A6D30" w:rsidRDefault="00AA32E8" w:rsidP="004E4C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65"/>
              <w:jc w:val="right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pacing w:val="2"/>
                <w:sz w:val="30"/>
                <w:szCs w:val="30"/>
                <w:lang w:val="en-US" w:bidi="th-TH"/>
              </w:rPr>
              <w:t>180</w:t>
            </w:r>
            <w:r w:rsidR="004E4C9E" w:rsidRPr="006A6D30">
              <w:rPr>
                <w:rFonts w:ascii="Angsana New" w:hAnsi="Angsana New" w:hint="cs"/>
                <w:spacing w:val="2"/>
                <w:sz w:val="30"/>
                <w:szCs w:val="30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pacing w:val="2"/>
                <w:sz w:val="30"/>
                <w:szCs w:val="30"/>
                <w:lang w:val="en-US" w:bidi="th-TH"/>
              </w:rPr>
              <w:t>00</w:t>
            </w:r>
          </w:p>
        </w:tc>
      </w:tr>
      <w:tr w:rsidR="004E4C9E" w:rsidRPr="006A6D30" w14:paraId="6EA8240C" w14:textId="77777777" w:rsidTr="0067767A">
        <w:tc>
          <w:tcPr>
            <w:tcW w:w="4230" w:type="dxa"/>
            <w:shd w:val="clear" w:color="auto" w:fill="auto"/>
          </w:tcPr>
          <w:p w14:paraId="04ACD7F2" w14:textId="77777777" w:rsidR="004E4C9E" w:rsidRPr="006A6D30" w:rsidRDefault="004E4C9E" w:rsidP="004E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PT Medco Ratch Power Riau</w:t>
            </w:r>
          </w:p>
        </w:tc>
        <w:tc>
          <w:tcPr>
            <w:tcW w:w="3510" w:type="dxa"/>
            <w:shd w:val="clear" w:color="auto" w:fill="auto"/>
          </w:tcPr>
          <w:p w14:paraId="75E51CF4" w14:textId="58FD842E" w:rsidR="004E4C9E" w:rsidRPr="006A6D30" w:rsidRDefault="004E4C9E" w:rsidP="004E4C9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</w:t>
            </w:r>
            <w:r w:rsidR="005205C8" w:rsidRPr="006A6D30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เติม</w:t>
            </w:r>
          </w:p>
        </w:tc>
        <w:tc>
          <w:tcPr>
            <w:tcW w:w="1440" w:type="dxa"/>
            <w:shd w:val="clear" w:color="auto" w:fill="auto"/>
          </w:tcPr>
          <w:p w14:paraId="7194A5C3" w14:textId="51962CA0" w:rsidR="004E4C9E" w:rsidRPr="006A6D30" w:rsidRDefault="00AA32E8" w:rsidP="004E4C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65"/>
              <w:jc w:val="right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pacing w:val="2"/>
                <w:sz w:val="30"/>
                <w:szCs w:val="30"/>
                <w:lang w:val="en-US" w:bidi="th-TH"/>
              </w:rPr>
              <w:t>230</w:t>
            </w:r>
            <w:r w:rsidR="004E4C9E" w:rsidRPr="006A6D30">
              <w:rPr>
                <w:rFonts w:ascii="Angsana New" w:hAnsi="Angsana New" w:hint="cs"/>
                <w:spacing w:val="2"/>
                <w:sz w:val="30"/>
                <w:szCs w:val="30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pacing w:val="2"/>
                <w:sz w:val="30"/>
                <w:szCs w:val="30"/>
                <w:lang w:val="en-US" w:bidi="th-TH"/>
              </w:rPr>
              <w:t>21</w:t>
            </w:r>
          </w:p>
        </w:tc>
      </w:tr>
      <w:tr w:rsidR="004E4C9E" w:rsidRPr="006A6D30" w14:paraId="7B52C52A" w14:textId="77777777" w:rsidTr="0067767A">
        <w:tc>
          <w:tcPr>
            <w:tcW w:w="4230" w:type="dxa"/>
            <w:shd w:val="clear" w:color="auto" w:fill="auto"/>
          </w:tcPr>
          <w:p w14:paraId="019E6C89" w14:textId="678A8C26" w:rsidR="004E4C9E" w:rsidRPr="006A6D30" w:rsidRDefault="004E4C9E" w:rsidP="004E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An Binh Energy and Infrastructure Fund</w:t>
            </w:r>
          </w:p>
        </w:tc>
        <w:tc>
          <w:tcPr>
            <w:tcW w:w="3510" w:type="dxa"/>
            <w:shd w:val="clear" w:color="auto" w:fill="auto"/>
          </w:tcPr>
          <w:p w14:paraId="35B665DD" w14:textId="5498E086" w:rsidR="004E4C9E" w:rsidRPr="006A6D30" w:rsidRDefault="004E4C9E" w:rsidP="004E4C9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1440" w:type="dxa"/>
            <w:shd w:val="clear" w:color="auto" w:fill="auto"/>
          </w:tcPr>
          <w:p w14:paraId="316E9B91" w14:textId="22A0FA0F" w:rsidR="004E4C9E" w:rsidRPr="006A6D30" w:rsidRDefault="00AA32E8" w:rsidP="004E4C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65"/>
              <w:jc w:val="right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pacing w:val="2"/>
                <w:sz w:val="30"/>
                <w:szCs w:val="30"/>
                <w:lang w:val="en-US" w:bidi="th-TH"/>
              </w:rPr>
              <w:t>2</w:t>
            </w:r>
            <w:r w:rsidR="004E4C9E" w:rsidRPr="006A6D30">
              <w:rPr>
                <w:rFonts w:ascii="Angsana New" w:hAnsi="Angsana New" w:hint="cs"/>
                <w:spacing w:val="2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pacing w:val="2"/>
                <w:sz w:val="30"/>
                <w:szCs w:val="30"/>
                <w:lang w:val="en-US" w:bidi="th-TH"/>
              </w:rPr>
              <w:t>454</w:t>
            </w:r>
            <w:r w:rsidR="004E4C9E" w:rsidRPr="006A6D30">
              <w:rPr>
                <w:rFonts w:ascii="Angsana New" w:hAnsi="Angsana New" w:hint="cs"/>
                <w:spacing w:val="2"/>
                <w:sz w:val="30"/>
                <w:szCs w:val="30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pacing w:val="2"/>
                <w:sz w:val="30"/>
                <w:szCs w:val="30"/>
                <w:lang w:val="en-US" w:bidi="th-TH"/>
              </w:rPr>
              <w:t>06</w:t>
            </w:r>
          </w:p>
        </w:tc>
      </w:tr>
    </w:tbl>
    <w:p w14:paraId="1662F410" w14:textId="35F99E70" w:rsidR="00C0309A" w:rsidRPr="006A6D30" w:rsidRDefault="00C0309A" w:rsidP="00BC0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43FFA84" w14:textId="77777777" w:rsidR="00C0309A" w:rsidRPr="006A6D30" w:rsidRDefault="00C03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6A6D30">
        <w:rPr>
          <w:rFonts w:ascii="Angsana New" w:hAnsi="Angsana New" w:hint="cs"/>
          <w:sz w:val="30"/>
          <w:szCs w:val="30"/>
          <w:cs/>
        </w:rPr>
        <w:br w:type="page"/>
      </w:r>
    </w:p>
    <w:p w14:paraId="6D39D4E3" w14:textId="77777777" w:rsidR="00D625E7" w:rsidRPr="006A6D30" w:rsidRDefault="0088136D" w:rsidP="005B07D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A6D30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5EA908D1" w14:textId="77777777" w:rsidR="00620080" w:rsidRPr="006A6D30" w:rsidRDefault="00620080" w:rsidP="0038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32"/>
        <w:gridCol w:w="1170"/>
        <w:gridCol w:w="1440"/>
        <w:gridCol w:w="270"/>
        <w:gridCol w:w="1442"/>
      </w:tblGrid>
      <w:tr w:rsidR="00F813C9" w:rsidRPr="006A6D30" w14:paraId="6E3F2E3E" w14:textId="77777777" w:rsidTr="0076459D">
        <w:tc>
          <w:tcPr>
            <w:tcW w:w="4932" w:type="dxa"/>
            <w:shd w:val="clear" w:color="auto" w:fill="auto"/>
            <w:vAlign w:val="bottom"/>
          </w:tcPr>
          <w:p w14:paraId="15C4199D" w14:textId="77777777" w:rsidR="00620080" w:rsidRPr="006A6D30" w:rsidRDefault="00620080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174DCA" w14:textId="77777777" w:rsidR="00620080" w:rsidRPr="006A6D30" w:rsidRDefault="00620080" w:rsidP="00072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152" w:type="dxa"/>
            <w:gridSpan w:val="3"/>
            <w:vAlign w:val="bottom"/>
          </w:tcPr>
          <w:p w14:paraId="5C10093C" w14:textId="77777777" w:rsidR="00620080" w:rsidRPr="006A6D30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A6D30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F813C9" w:rsidRPr="006A6D30" w14:paraId="7E9D7FD4" w14:textId="77777777" w:rsidTr="0076459D">
        <w:tc>
          <w:tcPr>
            <w:tcW w:w="4932" w:type="dxa"/>
            <w:shd w:val="clear" w:color="auto" w:fill="auto"/>
            <w:vAlign w:val="bottom"/>
          </w:tcPr>
          <w:p w14:paraId="08DDEC80" w14:textId="33F7DDFC" w:rsidR="00620080" w:rsidRPr="006A6D30" w:rsidRDefault="009D1D0C" w:rsidP="00FD5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</w:t>
            </w:r>
            <w:r w:rsidR="000A0F72" w:rsidRPr="006A6D3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หรับ</w:t>
            </w:r>
            <w:r w:rsidR="000271C5" w:rsidRPr="006A6D3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งวด</w:t>
            </w:r>
            <w:r w:rsidR="00EE0DEA" w:rsidRPr="006A6D3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0271C5" w:rsidRPr="006A6D3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0A0F72" w:rsidRPr="006A6D3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AA32E8" w:rsidRPr="00AA32E8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30</w:t>
            </w:r>
            <w:r w:rsidR="007E45C9" w:rsidRPr="006A6D30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44C6943C" w14:textId="77777777" w:rsidR="00620080" w:rsidRPr="006A6D30" w:rsidRDefault="00620080" w:rsidP="00072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31A24F" w14:textId="36D10626" w:rsidR="00620080" w:rsidRPr="006A6D30" w:rsidRDefault="00AA32E8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2C6261" w14:textId="77777777" w:rsidR="00620080" w:rsidRPr="006A6D30" w:rsidRDefault="00620080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19C6E720" w14:textId="06F301E9" w:rsidR="00620080" w:rsidRPr="006A6D30" w:rsidRDefault="00AA32E8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F813C9" w:rsidRPr="006A6D30" w14:paraId="16FF3CCE" w14:textId="77777777" w:rsidTr="0076459D">
        <w:tc>
          <w:tcPr>
            <w:tcW w:w="4932" w:type="dxa"/>
            <w:shd w:val="clear" w:color="auto" w:fill="auto"/>
            <w:vAlign w:val="bottom"/>
          </w:tcPr>
          <w:p w14:paraId="7B3DD39C" w14:textId="77777777" w:rsidR="00620080" w:rsidRPr="006A6D30" w:rsidRDefault="00620080" w:rsidP="005B0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2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EC0195" w14:textId="77777777" w:rsidR="00620080" w:rsidRPr="006A6D30" w:rsidRDefault="00620080" w:rsidP="00072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152" w:type="dxa"/>
            <w:gridSpan w:val="3"/>
            <w:shd w:val="clear" w:color="auto" w:fill="auto"/>
            <w:vAlign w:val="bottom"/>
          </w:tcPr>
          <w:p w14:paraId="320578FC" w14:textId="77777777" w:rsidR="00620080" w:rsidRPr="006A6D30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5CD9" w:rsidRPr="006A6D30" w14:paraId="7F94FE34" w14:textId="77777777" w:rsidTr="0076459D">
        <w:tc>
          <w:tcPr>
            <w:tcW w:w="4932" w:type="dxa"/>
            <w:vAlign w:val="bottom"/>
          </w:tcPr>
          <w:p w14:paraId="58CC7BD5" w14:textId="6F0A1240" w:rsidR="00F45CD9" w:rsidRPr="006A6D30" w:rsidRDefault="00F45CD9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37B781C8" w14:textId="77777777" w:rsidR="00F45CD9" w:rsidRPr="006A6D30" w:rsidRDefault="00F45CD9" w:rsidP="00072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5FAA29C" w14:textId="548561B1" w:rsidR="00F45CD9" w:rsidRPr="006A6D30" w:rsidRDefault="00AA32E8" w:rsidP="00F45CD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42</w:t>
            </w:r>
            <w:r w:rsidR="00F45CD9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560</w:t>
            </w:r>
            <w:r w:rsidR="00F45CD9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70" w:type="dxa"/>
            <w:vAlign w:val="bottom"/>
          </w:tcPr>
          <w:p w14:paraId="4B3D030D" w14:textId="77777777" w:rsidR="00F45CD9" w:rsidRPr="006A6D30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7EAAF564" w14:textId="7E9C48B0" w:rsidR="00F45CD9" w:rsidRPr="006A6D30" w:rsidRDefault="00AA32E8" w:rsidP="00F45CD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</w:t>
            </w:r>
            <w:r w:rsidR="00F45CD9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690</w:t>
            </w:r>
            <w:r w:rsidR="00F45CD9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558</w:t>
            </w:r>
          </w:p>
        </w:tc>
      </w:tr>
      <w:tr w:rsidR="00E56092" w:rsidRPr="006A6D30" w14:paraId="2161E34A" w14:textId="77777777" w:rsidTr="0076459D">
        <w:tc>
          <w:tcPr>
            <w:tcW w:w="4932" w:type="dxa"/>
            <w:vAlign w:val="bottom"/>
          </w:tcPr>
          <w:p w14:paraId="11E8FAEB" w14:textId="77777777" w:rsidR="00E56092" w:rsidRPr="006A6D30" w:rsidRDefault="00E56092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1170" w:type="dxa"/>
            <w:vAlign w:val="bottom"/>
          </w:tcPr>
          <w:p w14:paraId="31EEBDBF" w14:textId="77777777" w:rsidR="00E56092" w:rsidRPr="006A6D30" w:rsidRDefault="00E56092" w:rsidP="00072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F220F4" w14:textId="57DA3EC2" w:rsidR="00E56092" w:rsidRPr="006A6D30" w:rsidRDefault="00AA32E8" w:rsidP="00F8600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F86005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150</w:t>
            </w:r>
            <w:r w:rsidR="00F86005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19E6FEF1" w14:textId="77777777" w:rsidR="00E56092" w:rsidRPr="006A6D30" w:rsidRDefault="00E56092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4DCF3645" w14:textId="135A30EA" w:rsidR="00E56092" w:rsidRPr="006A6D30" w:rsidRDefault="00AA32E8" w:rsidP="00F45CD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E56092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</w:p>
        </w:tc>
      </w:tr>
      <w:tr w:rsidR="00F93D66" w:rsidRPr="006A6D30" w14:paraId="0B10E6EB" w14:textId="77777777" w:rsidTr="0076459D">
        <w:tc>
          <w:tcPr>
            <w:tcW w:w="4932" w:type="dxa"/>
            <w:vAlign w:val="bottom"/>
          </w:tcPr>
          <w:p w14:paraId="435948C7" w14:textId="77777777" w:rsidR="00F93D66" w:rsidRPr="006A6D30" w:rsidRDefault="00F93D66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170" w:type="dxa"/>
            <w:vAlign w:val="bottom"/>
          </w:tcPr>
          <w:p w14:paraId="5349CB4A" w14:textId="77777777" w:rsidR="00F93D66" w:rsidRPr="006A6D30" w:rsidRDefault="00F93D66" w:rsidP="0038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108BD48" w14:textId="53799371" w:rsidR="00F93D66" w:rsidRPr="006A6D30" w:rsidRDefault="00F93D66" w:rsidP="005D6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left="-108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960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7526678" w14:textId="77777777" w:rsidR="00F93D66" w:rsidRPr="006A6D30" w:rsidRDefault="00F93D66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0F31F857" w14:textId="77777777" w:rsidR="00F93D66" w:rsidRPr="006A6D30" w:rsidRDefault="0000229C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93D66" w:rsidRPr="006A6D30" w14:paraId="2425E6E7" w14:textId="77777777" w:rsidTr="0076459D">
        <w:tc>
          <w:tcPr>
            <w:tcW w:w="4932" w:type="dxa"/>
            <w:vAlign w:val="bottom"/>
          </w:tcPr>
          <w:p w14:paraId="22777986" w14:textId="77777777" w:rsidR="00777DFF" w:rsidRPr="006A6D30" w:rsidRDefault="00777DFF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ส่วนได้เสียของการร่วมค้าที่ยังคงอยู่ในกลุ่มบริษัท ณ วันที่</w:t>
            </w:r>
          </w:p>
          <w:p w14:paraId="5C7DCD57" w14:textId="336682D2" w:rsidR="00F93D66" w:rsidRPr="006A6D30" w:rsidRDefault="00777DFF" w:rsidP="00764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="00056934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สูญเสียอำนาจการควบคุม</w:t>
            </w:r>
          </w:p>
        </w:tc>
        <w:tc>
          <w:tcPr>
            <w:tcW w:w="1170" w:type="dxa"/>
            <w:vAlign w:val="bottom"/>
          </w:tcPr>
          <w:p w14:paraId="613B5D44" w14:textId="77777777" w:rsidR="00F93D66" w:rsidRPr="006A6D30" w:rsidRDefault="00F93D66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D75F1AA" w14:textId="2C9A2AA6" w:rsidR="00F93D66" w:rsidRPr="006A6D30" w:rsidRDefault="00F93D66" w:rsidP="00F23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left="-108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040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0C4D92D" w14:textId="77777777" w:rsidR="00F93D66" w:rsidRPr="006A6D30" w:rsidRDefault="00F93D66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4ACC8C0F" w14:textId="77777777" w:rsidR="00F93D66" w:rsidRPr="006A6D30" w:rsidRDefault="00F93D66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93D66" w:rsidRPr="006A6D30" w14:paraId="22B5FED2" w14:textId="77777777" w:rsidTr="0076459D">
        <w:tc>
          <w:tcPr>
            <w:tcW w:w="4932" w:type="dxa"/>
            <w:vAlign w:val="bottom"/>
          </w:tcPr>
          <w:p w14:paraId="5D180262" w14:textId="6D6F99FC" w:rsidR="00F93D66" w:rsidRPr="006A6D30" w:rsidRDefault="00F93D66" w:rsidP="00FD503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A32E8"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="007E45C9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7D205AF7" w14:textId="77777777" w:rsidR="00F93D66" w:rsidRPr="006A6D30" w:rsidRDefault="00F93D66" w:rsidP="00072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EAF1D" w14:textId="2A4C6C0D" w:rsidR="00F93D66" w:rsidRPr="006A6D30" w:rsidRDefault="00AA32E8" w:rsidP="0073477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48</w:t>
            </w:r>
            <w:r w:rsidR="00F86005" w:rsidRPr="006A6D3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706</w:t>
            </w:r>
            <w:r w:rsidR="00F86005" w:rsidRPr="006A6D3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70" w:type="dxa"/>
            <w:vAlign w:val="bottom"/>
          </w:tcPr>
          <w:p w14:paraId="2EA0CF44" w14:textId="77777777" w:rsidR="00F93D66" w:rsidRPr="006A6D30" w:rsidRDefault="00F93D66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C3479" w14:textId="5DCB0009" w:rsidR="00F93D66" w:rsidRPr="006A6D30" w:rsidRDefault="00AA32E8" w:rsidP="00F45CD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40</w:t>
            </w:r>
            <w:r w:rsidR="00F93D66" w:rsidRPr="006A6D3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694</w:t>
            </w:r>
            <w:r w:rsidR="00F93D66" w:rsidRPr="006A6D3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558</w:t>
            </w:r>
          </w:p>
        </w:tc>
      </w:tr>
    </w:tbl>
    <w:p w14:paraId="3AFD713E" w14:textId="77777777" w:rsidR="0062030F" w:rsidRPr="006A6D30" w:rsidRDefault="0062030F" w:rsidP="006200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27EE1EC8" w14:textId="77777777" w:rsidR="00F02FFF" w:rsidRPr="006A6D30" w:rsidRDefault="00F02FFF" w:rsidP="006200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751FAE87" w14:textId="77777777" w:rsidR="00AD27D2" w:rsidRPr="006A6D30" w:rsidRDefault="00AD27D2" w:rsidP="00881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AD27D2" w:rsidRPr="006A6D30" w:rsidSect="00620AA0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B776302" w14:textId="7789B6C9" w:rsidR="005A3A79" w:rsidRPr="006A6D30" w:rsidRDefault="005A3A79" w:rsidP="00453FDC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8"/>
          <w:szCs w:val="28"/>
          <w:lang w:bidi="th-TH"/>
        </w:rPr>
      </w:pPr>
      <w:r w:rsidRPr="006A6D30">
        <w:rPr>
          <w:rFonts w:ascii="Angsana New" w:hAnsi="Angsana New" w:hint="cs"/>
          <w:sz w:val="28"/>
          <w:szCs w:val="28"/>
          <w:cs/>
          <w:lang w:bidi="th-TH"/>
        </w:rPr>
        <w:lastRenderedPageBreak/>
        <w:t xml:space="preserve">เงินลงทุนในบริษัทย่อย ณ วันที่ </w:t>
      </w:r>
      <w:r w:rsidR="00AA32E8" w:rsidRPr="00AA32E8">
        <w:rPr>
          <w:rFonts w:ascii="Angsana New" w:hAnsi="Angsana New" w:hint="cs"/>
          <w:sz w:val="28"/>
          <w:szCs w:val="28"/>
          <w:lang w:val="en-US" w:bidi="th-TH"/>
        </w:rPr>
        <w:t>30</w:t>
      </w:r>
      <w:r w:rsidR="007E45C9" w:rsidRPr="006A6D30">
        <w:rPr>
          <w:rFonts w:ascii="Angsana New" w:hAnsi="Angsana New" w:hint="cs"/>
          <w:sz w:val="28"/>
          <w:szCs w:val="28"/>
          <w:lang w:val="en-US" w:bidi="th-TH"/>
        </w:rPr>
        <w:t xml:space="preserve"> </w:t>
      </w:r>
      <w:r w:rsidR="00EE0DEA" w:rsidRPr="006A6D30">
        <w:rPr>
          <w:rFonts w:ascii="Angsana New" w:hAnsi="Angsana New" w:hint="cs"/>
          <w:sz w:val="28"/>
          <w:szCs w:val="28"/>
          <w:cs/>
          <w:lang w:val="en-US" w:bidi="th-TH"/>
        </w:rPr>
        <w:t>กันยายน</w:t>
      </w:r>
      <w:r w:rsidR="00126C68" w:rsidRPr="006A6D30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AA32E8" w:rsidRPr="00AA32E8">
        <w:rPr>
          <w:rFonts w:ascii="Angsana New" w:hAnsi="Angsana New" w:hint="cs"/>
          <w:sz w:val="28"/>
          <w:szCs w:val="28"/>
          <w:lang w:val="en-US" w:bidi="th-TH"/>
        </w:rPr>
        <w:t>2563</w:t>
      </w:r>
      <w:r w:rsidR="00C72F2E" w:rsidRPr="006A6D30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6826BF" w:rsidRPr="006A6D30">
        <w:rPr>
          <w:rFonts w:ascii="Angsana New" w:hAnsi="Angsana New" w:hint="cs"/>
          <w:sz w:val="28"/>
          <w:szCs w:val="28"/>
          <w:cs/>
          <w:lang w:val="en-US" w:bidi="th-TH"/>
        </w:rPr>
        <w:t xml:space="preserve">และ </w:t>
      </w:r>
      <w:r w:rsidR="00AA32E8" w:rsidRPr="00AA32E8">
        <w:rPr>
          <w:rFonts w:ascii="Angsana New" w:hAnsi="Angsana New" w:hint="cs"/>
          <w:sz w:val="28"/>
          <w:szCs w:val="28"/>
          <w:lang w:val="en-US" w:bidi="th-TH"/>
        </w:rPr>
        <w:t>31</w:t>
      </w:r>
      <w:r w:rsidRPr="006A6D30">
        <w:rPr>
          <w:rFonts w:ascii="Angsana New" w:hAnsi="Angsana New" w:hint="cs"/>
          <w:sz w:val="28"/>
          <w:szCs w:val="28"/>
          <w:lang w:val="en-US" w:bidi="th-TH"/>
        </w:rPr>
        <w:t xml:space="preserve"> </w:t>
      </w:r>
      <w:r w:rsidRPr="006A6D30">
        <w:rPr>
          <w:rFonts w:ascii="Angsana New" w:hAnsi="Angsana New" w:hint="cs"/>
          <w:sz w:val="28"/>
          <w:szCs w:val="28"/>
          <w:cs/>
          <w:lang w:val="en-US" w:bidi="th-TH"/>
        </w:rPr>
        <w:t xml:space="preserve">ธันวาคม </w:t>
      </w:r>
      <w:r w:rsidR="00AA32E8" w:rsidRPr="00AA32E8">
        <w:rPr>
          <w:rFonts w:ascii="Angsana New" w:hAnsi="Angsana New" w:hint="cs"/>
          <w:sz w:val="28"/>
          <w:szCs w:val="28"/>
          <w:lang w:val="en-US" w:bidi="th-TH"/>
        </w:rPr>
        <w:t>2562</w:t>
      </w:r>
      <w:r w:rsidR="00C72F2E" w:rsidRPr="006A6D30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="006C24FD" w:rsidRPr="006A6D30">
        <w:rPr>
          <w:rFonts w:ascii="Angsana New" w:hAnsi="Angsana New" w:hint="cs"/>
          <w:sz w:val="28"/>
          <w:szCs w:val="28"/>
          <w:cs/>
          <w:lang w:bidi="th-TH"/>
        </w:rPr>
        <w:t>และ</w:t>
      </w:r>
      <w:r w:rsidR="006A3BFF" w:rsidRPr="006A6D30">
        <w:rPr>
          <w:rFonts w:ascii="Angsana New" w:hAnsi="Angsana New" w:hint="cs"/>
          <w:sz w:val="28"/>
          <w:szCs w:val="28"/>
          <w:cs/>
          <w:lang w:bidi="th-TH"/>
        </w:rPr>
        <w:t>เงินปันผล</w:t>
      </w:r>
      <w:r w:rsidR="007A7737" w:rsidRPr="006A6D30">
        <w:rPr>
          <w:rFonts w:ascii="Angsana New" w:hAnsi="Angsana New" w:hint="cs"/>
          <w:sz w:val="28"/>
          <w:szCs w:val="28"/>
          <w:cs/>
          <w:lang w:bidi="th-TH"/>
        </w:rPr>
        <w:t>รับ</w:t>
      </w:r>
      <w:r w:rsidR="006C24FD" w:rsidRPr="006A6D30">
        <w:rPr>
          <w:rFonts w:ascii="Angsana New" w:hAnsi="Angsana New" w:hint="cs"/>
          <w:sz w:val="28"/>
          <w:szCs w:val="28"/>
          <w:cs/>
          <w:lang w:bidi="th-TH"/>
        </w:rPr>
        <w:t>จากเงินลงทุนสำหรับ</w:t>
      </w:r>
      <w:r w:rsidR="000271C5" w:rsidRPr="006A6D30">
        <w:rPr>
          <w:rFonts w:ascii="Angsana New" w:hAnsi="Angsana New" w:hint="cs"/>
          <w:sz w:val="28"/>
          <w:szCs w:val="28"/>
          <w:cs/>
          <w:lang w:bidi="th-TH"/>
        </w:rPr>
        <w:t>งวด</w:t>
      </w:r>
      <w:r w:rsidR="00EE0DEA" w:rsidRPr="006A6D30">
        <w:rPr>
          <w:rFonts w:ascii="Angsana New" w:hAnsi="Angsana New" w:hint="cs"/>
          <w:sz w:val="28"/>
          <w:szCs w:val="28"/>
          <w:cs/>
          <w:lang w:bidi="th-TH"/>
        </w:rPr>
        <w:t>เก้า</w:t>
      </w:r>
      <w:r w:rsidR="000271C5" w:rsidRPr="006A6D30">
        <w:rPr>
          <w:rFonts w:ascii="Angsana New" w:hAnsi="Angsana New" w:hint="cs"/>
          <w:sz w:val="28"/>
          <w:szCs w:val="28"/>
          <w:cs/>
          <w:lang w:bidi="th-TH"/>
        </w:rPr>
        <w:t>เดือน</w:t>
      </w:r>
      <w:r w:rsidR="006C24FD" w:rsidRPr="006A6D30">
        <w:rPr>
          <w:rFonts w:ascii="Angsana New" w:hAnsi="Angsana New" w:hint="cs"/>
          <w:sz w:val="28"/>
          <w:szCs w:val="28"/>
          <w:cs/>
          <w:lang w:bidi="th-TH"/>
        </w:rPr>
        <w:t xml:space="preserve">สิ้นสุดวันที่ </w:t>
      </w:r>
      <w:r w:rsidR="00AA32E8" w:rsidRPr="00AA32E8">
        <w:rPr>
          <w:rFonts w:ascii="Angsana New" w:hAnsi="Angsana New" w:hint="cs"/>
          <w:sz w:val="28"/>
          <w:szCs w:val="28"/>
          <w:lang w:val="en-US" w:bidi="th-TH"/>
        </w:rPr>
        <w:t>30</w:t>
      </w:r>
      <w:r w:rsidR="007E45C9" w:rsidRPr="006A6D30">
        <w:rPr>
          <w:rFonts w:ascii="Angsana New" w:hAnsi="Angsana New" w:hint="cs"/>
          <w:sz w:val="28"/>
          <w:szCs w:val="28"/>
          <w:lang w:val="en-US" w:bidi="th-TH"/>
        </w:rPr>
        <w:t xml:space="preserve"> </w:t>
      </w:r>
      <w:r w:rsidR="00EE0DEA" w:rsidRPr="006A6D30">
        <w:rPr>
          <w:rFonts w:ascii="Angsana New" w:hAnsi="Angsana New" w:hint="cs"/>
          <w:sz w:val="28"/>
          <w:szCs w:val="28"/>
          <w:cs/>
          <w:lang w:val="en-US" w:bidi="th-TH"/>
        </w:rPr>
        <w:t>กันยายน</w:t>
      </w:r>
      <w:r w:rsidR="00C97110" w:rsidRPr="006A6D30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6C24FD" w:rsidRPr="006A6D30">
        <w:rPr>
          <w:rFonts w:ascii="Angsana New" w:hAnsi="Angsana New" w:hint="cs"/>
          <w:sz w:val="28"/>
          <w:szCs w:val="28"/>
          <w:cs/>
          <w:lang w:bidi="th-TH"/>
        </w:rPr>
        <w:t>มีดังนี้</w:t>
      </w:r>
    </w:p>
    <w:p w14:paraId="0E1E2835" w14:textId="77777777" w:rsidR="00C72F2E" w:rsidRPr="006A6D30" w:rsidRDefault="00C72F2E" w:rsidP="006A24D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8"/>
          <w:szCs w:val="28"/>
          <w:lang w:bidi="th-TH"/>
        </w:rPr>
      </w:pPr>
    </w:p>
    <w:tbl>
      <w:tblPr>
        <w:tblW w:w="1549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07"/>
        <w:gridCol w:w="900"/>
        <w:gridCol w:w="180"/>
        <w:gridCol w:w="897"/>
        <w:gridCol w:w="183"/>
        <w:gridCol w:w="900"/>
        <w:gridCol w:w="180"/>
        <w:gridCol w:w="900"/>
        <w:gridCol w:w="180"/>
        <w:gridCol w:w="911"/>
        <w:gridCol w:w="180"/>
        <w:gridCol w:w="900"/>
        <w:gridCol w:w="183"/>
        <w:gridCol w:w="900"/>
        <w:gridCol w:w="180"/>
        <w:gridCol w:w="900"/>
        <w:gridCol w:w="180"/>
        <w:gridCol w:w="988"/>
        <w:gridCol w:w="182"/>
        <w:gridCol w:w="990"/>
        <w:gridCol w:w="180"/>
        <w:gridCol w:w="900"/>
        <w:gridCol w:w="180"/>
        <w:gridCol w:w="909"/>
      </w:tblGrid>
      <w:tr w:rsidR="00D4797E" w:rsidRPr="006A6D30" w14:paraId="22B4943A" w14:textId="77777777" w:rsidTr="00952BD1">
        <w:trPr>
          <w:cantSplit/>
          <w:trHeight w:val="341"/>
        </w:trPr>
        <w:tc>
          <w:tcPr>
            <w:tcW w:w="2507" w:type="dxa"/>
            <w:vAlign w:val="bottom"/>
          </w:tcPr>
          <w:p w14:paraId="35F942FC" w14:textId="77777777" w:rsidR="00D4797E" w:rsidRPr="006A6D30" w:rsidRDefault="00D4797E" w:rsidP="00F45CD9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3" w:type="dxa"/>
            <w:gridSpan w:val="23"/>
          </w:tcPr>
          <w:p w14:paraId="368B8D32" w14:textId="77777777" w:rsidR="00D4797E" w:rsidRPr="006A6D30" w:rsidRDefault="00D4797E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797E" w:rsidRPr="006A6D30" w14:paraId="401560B9" w14:textId="77777777" w:rsidTr="00952BD1">
        <w:trPr>
          <w:cantSplit/>
          <w:trHeight w:val="341"/>
        </w:trPr>
        <w:tc>
          <w:tcPr>
            <w:tcW w:w="2507" w:type="dxa"/>
            <w:vAlign w:val="bottom"/>
          </w:tcPr>
          <w:p w14:paraId="04A73F7A" w14:textId="77777777" w:rsidR="00D4797E" w:rsidRPr="006A6D30" w:rsidRDefault="00D4797E" w:rsidP="00F45CD9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7" w:type="dxa"/>
            <w:gridSpan w:val="3"/>
          </w:tcPr>
          <w:p w14:paraId="1F3AECF6" w14:textId="77777777" w:rsidR="00D4797E" w:rsidRPr="006A6D30" w:rsidRDefault="00D4797E" w:rsidP="00F45CD9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183" w:type="dxa"/>
            <w:vAlign w:val="bottom"/>
          </w:tcPr>
          <w:p w14:paraId="32A15157" w14:textId="77777777" w:rsidR="00D4797E" w:rsidRPr="006A6D30" w:rsidRDefault="00D4797E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1BA4461" w14:textId="77777777" w:rsidR="00D4797E" w:rsidRPr="006A6D30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11DE2BE9" w14:textId="77777777" w:rsidR="00D4797E" w:rsidRPr="006A6D30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1" w:type="dxa"/>
            <w:gridSpan w:val="3"/>
            <w:vAlign w:val="bottom"/>
          </w:tcPr>
          <w:p w14:paraId="13474810" w14:textId="77777777" w:rsidR="00D4797E" w:rsidRPr="006A6D30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" w:type="dxa"/>
            <w:vAlign w:val="bottom"/>
          </w:tcPr>
          <w:p w14:paraId="30A44D0E" w14:textId="77777777" w:rsidR="00D4797E" w:rsidRPr="006A6D30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2A2CD141" w14:textId="77777777" w:rsidR="00D4797E" w:rsidRPr="006A6D30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146462D0" w14:textId="77777777" w:rsidR="00D4797E" w:rsidRPr="006A6D30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6A2F81E1" w14:textId="77777777" w:rsidR="00D4797E" w:rsidRPr="006A6D30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96770B" w14:textId="77777777" w:rsidR="00D4797E" w:rsidRPr="006A6D30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  <w:gridSpan w:val="3"/>
            <w:shd w:val="clear" w:color="auto" w:fill="auto"/>
            <w:vAlign w:val="bottom"/>
          </w:tcPr>
          <w:p w14:paraId="1661C6D4" w14:textId="77777777" w:rsidR="00D4797E" w:rsidRPr="006A6D30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เงินปันผลรับสำหรับ</w:t>
            </w:r>
          </w:p>
        </w:tc>
      </w:tr>
      <w:tr w:rsidR="00D4797E" w:rsidRPr="006A6D30" w14:paraId="09CE9703" w14:textId="77777777" w:rsidTr="00952BD1">
        <w:trPr>
          <w:cantSplit/>
          <w:trHeight w:val="341"/>
        </w:trPr>
        <w:tc>
          <w:tcPr>
            <w:tcW w:w="2507" w:type="dxa"/>
            <w:vAlign w:val="bottom"/>
          </w:tcPr>
          <w:p w14:paraId="0F2C6B68" w14:textId="77777777" w:rsidR="00D4797E" w:rsidRPr="006A6D30" w:rsidRDefault="00D4797E" w:rsidP="00F45CD9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7" w:type="dxa"/>
            <w:gridSpan w:val="3"/>
          </w:tcPr>
          <w:p w14:paraId="36213239" w14:textId="77777777" w:rsidR="00D4797E" w:rsidRPr="006A6D30" w:rsidRDefault="00D4797E" w:rsidP="00F45CD9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83" w:type="dxa"/>
            <w:vAlign w:val="bottom"/>
          </w:tcPr>
          <w:p w14:paraId="32908C73" w14:textId="77777777" w:rsidR="00D4797E" w:rsidRPr="006A6D30" w:rsidRDefault="00D4797E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E68E626" w14:textId="77777777" w:rsidR="00D4797E" w:rsidRPr="006A6D30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49523FDB" w14:textId="77777777" w:rsidR="00D4797E" w:rsidRPr="006A6D30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1" w:type="dxa"/>
            <w:gridSpan w:val="3"/>
            <w:vAlign w:val="bottom"/>
          </w:tcPr>
          <w:p w14:paraId="73689EBB" w14:textId="77777777" w:rsidR="00D4797E" w:rsidRPr="006A6D30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3" w:type="dxa"/>
            <w:vAlign w:val="bottom"/>
          </w:tcPr>
          <w:p w14:paraId="0F9E5489" w14:textId="77777777" w:rsidR="00D4797E" w:rsidRPr="006A6D30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481DD520" w14:textId="77777777" w:rsidR="00D4797E" w:rsidRPr="006A6D30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3B85FFCC" w14:textId="77777777" w:rsidR="00D4797E" w:rsidRPr="006A6D30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1EB3006A" w14:textId="77777777" w:rsidR="00D4797E" w:rsidRPr="006A6D30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6A6D3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A6D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A6D3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A6D3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23AB0A" w14:textId="77777777" w:rsidR="00D4797E" w:rsidRPr="006A6D30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  <w:gridSpan w:val="3"/>
            <w:shd w:val="clear" w:color="auto" w:fill="auto"/>
            <w:vAlign w:val="bottom"/>
          </w:tcPr>
          <w:p w14:paraId="776571E0" w14:textId="77777777" w:rsidR="00D4797E" w:rsidRPr="006A6D30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EE0DEA" w:rsidRPr="006A6D30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A6D30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7A206F" w:rsidRPr="006A6D30" w14:paraId="0A7FED0A" w14:textId="77777777" w:rsidTr="00952BD1">
        <w:trPr>
          <w:cantSplit/>
          <w:trHeight w:val="354"/>
        </w:trPr>
        <w:tc>
          <w:tcPr>
            <w:tcW w:w="2507" w:type="dxa"/>
            <w:vAlign w:val="bottom"/>
          </w:tcPr>
          <w:p w14:paraId="558412A6" w14:textId="77777777" w:rsidR="007C4F94" w:rsidRPr="006A6D30" w:rsidRDefault="007C4F94" w:rsidP="00F45CD9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6CC4BDC" w14:textId="74961B55" w:rsidR="007C4F94" w:rsidRPr="006A6D30" w:rsidRDefault="00AA32E8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32E8">
              <w:rPr>
                <w:rFonts w:ascii="Angsana New" w:hAnsi="Angsana New" w:hint="cs"/>
                <w:sz w:val="28"/>
                <w:szCs w:val="28"/>
              </w:rPr>
              <w:t>30</w:t>
            </w:r>
            <w:r w:rsidR="007C4F94" w:rsidRPr="006A6D3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</w:tcPr>
          <w:p w14:paraId="268723CB" w14:textId="77777777" w:rsidR="007C4F94" w:rsidRPr="006A6D30" w:rsidRDefault="007C4F94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2974F9AA" w14:textId="430038E1" w:rsidR="007C4F94" w:rsidRPr="006A6D30" w:rsidRDefault="00AA32E8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32E8">
              <w:rPr>
                <w:rFonts w:ascii="Angsana New" w:hAnsi="Angsana New" w:hint="cs"/>
                <w:sz w:val="28"/>
                <w:szCs w:val="28"/>
              </w:rPr>
              <w:t>31</w:t>
            </w:r>
            <w:r w:rsidR="007C4F94" w:rsidRPr="006A6D3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3" w:type="dxa"/>
            <w:vAlign w:val="bottom"/>
          </w:tcPr>
          <w:p w14:paraId="079ABD36" w14:textId="77777777" w:rsidR="007C4F94" w:rsidRPr="006A6D30" w:rsidRDefault="007C4F94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6597AE9" w14:textId="72F1EF19" w:rsidR="007C4F94" w:rsidRPr="006A6D30" w:rsidRDefault="00AA32E8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32E8">
              <w:rPr>
                <w:rFonts w:ascii="Angsana New" w:hAnsi="Angsana New" w:hint="cs"/>
                <w:sz w:val="28"/>
                <w:szCs w:val="28"/>
              </w:rPr>
              <w:t>30</w:t>
            </w:r>
            <w:r w:rsidR="007C4F94" w:rsidRPr="006A6D3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41CD229F" w14:textId="77777777" w:rsidR="007C4F94" w:rsidRPr="006A6D30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5B60FC4" w14:textId="16B5FCE5" w:rsidR="007C4F94" w:rsidRPr="006A6D30" w:rsidRDefault="00AA32E8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32E8">
              <w:rPr>
                <w:rFonts w:ascii="Angsana New" w:hAnsi="Angsana New" w:hint="cs"/>
                <w:sz w:val="28"/>
                <w:szCs w:val="28"/>
              </w:rPr>
              <w:t>31</w:t>
            </w:r>
            <w:r w:rsidR="007C4F94" w:rsidRPr="006A6D3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6487C285" w14:textId="77777777" w:rsidR="007C4F94" w:rsidRPr="006A6D30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73E4CF2" w14:textId="2CFABCAE" w:rsidR="007C4F94" w:rsidRPr="006A6D30" w:rsidRDefault="00AA32E8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32E8">
              <w:rPr>
                <w:rFonts w:ascii="Angsana New" w:hAnsi="Angsana New" w:hint="cs"/>
                <w:sz w:val="28"/>
                <w:szCs w:val="28"/>
              </w:rPr>
              <w:t>30</w:t>
            </w:r>
            <w:r w:rsidR="007C4F94" w:rsidRPr="006A6D3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3C1AB795" w14:textId="77777777" w:rsidR="007C4F94" w:rsidRPr="006A6D30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8019689" w14:textId="6C339122" w:rsidR="007C4F94" w:rsidRPr="006A6D30" w:rsidRDefault="00AA32E8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32E8">
              <w:rPr>
                <w:rFonts w:ascii="Angsana New" w:hAnsi="Angsana New" w:hint="cs"/>
                <w:sz w:val="28"/>
                <w:szCs w:val="28"/>
              </w:rPr>
              <w:t>31</w:t>
            </w:r>
            <w:r w:rsidR="007C4F94" w:rsidRPr="006A6D3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3" w:type="dxa"/>
            <w:vAlign w:val="bottom"/>
          </w:tcPr>
          <w:p w14:paraId="1FF8E395" w14:textId="77777777" w:rsidR="007C4F94" w:rsidRPr="006A6D30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3F8E7E" w14:textId="51B5799C" w:rsidR="007C4F94" w:rsidRPr="006A6D30" w:rsidRDefault="00AA32E8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32E8">
              <w:rPr>
                <w:rFonts w:ascii="Angsana New" w:hAnsi="Angsana New" w:hint="cs"/>
                <w:sz w:val="28"/>
                <w:szCs w:val="28"/>
              </w:rPr>
              <w:t>30</w:t>
            </w:r>
            <w:r w:rsidR="007C4F94" w:rsidRPr="006A6D3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634A3690" w14:textId="77777777" w:rsidR="007C4F94" w:rsidRPr="006A6D30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11C1465" w14:textId="43EF8125" w:rsidR="007C4F94" w:rsidRPr="006A6D30" w:rsidRDefault="00AA32E8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32E8">
              <w:rPr>
                <w:rFonts w:ascii="Angsana New" w:hAnsi="Angsana New" w:hint="cs"/>
                <w:sz w:val="28"/>
                <w:szCs w:val="28"/>
              </w:rPr>
              <w:t>31</w:t>
            </w:r>
            <w:r w:rsidR="007C4F94" w:rsidRPr="006A6D3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1D47379E" w14:textId="77777777" w:rsidR="007C4F94" w:rsidRPr="006A6D30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502D6278" w14:textId="14F66B5B" w:rsidR="007C4F94" w:rsidRPr="006A6D30" w:rsidRDefault="00AA32E8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32E8">
              <w:rPr>
                <w:rFonts w:ascii="Angsana New" w:hAnsi="Angsana New" w:hint="cs"/>
                <w:sz w:val="28"/>
                <w:szCs w:val="28"/>
              </w:rPr>
              <w:t>30</w:t>
            </w:r>
            <w:r w:rsidR="007C4F94" w:rsidRPr="006A6D3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2" w:type="dxa"/>
            <w:vAlign w:val="bottom"/>
          </w:tcPr>
          <w:p w14:paraId="782766AA" w14:textId="77777777" w:rsidR="007C4F94" w:rsidRPr="006A6D30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A9A7621" w14:textId="1596276F" w:rsidR="007C4F94" w:rsidRPr="006A6D30" w:rsidRDefault="00AA32E8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32E8">
              <w:rPr>
                <w:rFonts w:ascii="Angsana New" w:hAnsi="Angsana New" w:hint="cs"/>
                <w:sz w:val="28"/>
                <w:szCs w:val="28"/>
              </w:rPr>
              <w:t>31</w:t>
            </w:r>
            <w:r w:rsidR="007C4F94" w:rsidRPr="006A6D3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B298E5" w14:textId="77777777" w:rsidR="007C4F94" w:rsidRPr="006A6D30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  <w:gridSpan w:val="3"/>
            <w:vAlign w:val="bottom"/>
          </w:tcPr>
          <w:p w14:paraId="08A058EB" w14:textId="37435D15" w:rsidR="007C4F94" w:rsidRPr="006A6D30" w:rsidRDefault="00AA32E8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32E8">
              <w:rPr>
                <w:rFonts w:ascii="Angsana New" w:hAnsi="Angsana New" w:hint="cs"/>
                <w:sz w:val="28"/>
                <w:szCs w:val="28"/>
              </w:rPr>
              <w:t>30</w:t>
            </w:r>
            <w:r w:rsidR="007C4F94" w:rsidRPr="006A6D3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EE0DEA" w:rsidRPr="006A6D3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A206F" w:rsidRPr="006A6D30" w14:paraId="49F18F3E" w14:textId="77777777" w:rsidTr="00952BD1">
        <w:trPr>
          <w:cantSplit/>
          <w:trHeight w:val="341"/>
        </w:trPr>
        <w:tc>
          <w:tcPr>
            <w:tcW w:w="2507" w:type="dxa"/>
            <w:vAlign w:val="bottom"/>
          </w:tcPr>
          <w:p w14:paraId="68B55EEA" w14:textId="77777777" w:rsidR="007C4F94" w:rsidRPr="006A6D30" w:rsidRDefault="007C4F94" w:rsidP="00F45CD9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1071F63" w14:textId="31D19A47" w:rsidR="007C4F94" w:rsidRPr="006A6D30" w:rsidRDefault="00AA32E8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32E8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594BCD6A" w14:textId="77777777" w:rsidR="007C4F94" w:rsidRPr="006A6D30" w:rsidRDefault="007C4F94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4C143B0A" w14:textId="318AEB02" w:rsidR="007C4F94" w:rsidRPr="006A6D30" w:rsidRDefault="00AA32E8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32E8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83" w:type="dxa"/>
            <w:vAlign w:val="bottom"/>
          </w:tcPr>
          <w:p w14:paraId="3F29DF2D" w14:textId="77777777" w:rsidR="007C4F94" w:rsidRPr="006A6D30" w:rsidRDefault="007C4F94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4639471" w14:textId="2A953A94" w:rsidR="007C4F94" w:rsidRPr="006A6D30" w:rsidRDefault="00AA32E8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32E8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3B429DC0" w14:textId="77777777" w:rsidR="007C4F94" w:rsidRPr="006A6D30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5AA9B68" w14:textId="06AB519C" w:rsidR="007C4F94" w:rsidRPr="006A6D30" w:rsidRDefault="00AA32E8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32E8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14:paraId="7D189149" w14:textId="77777777" w:rsidR="007C4F94" w:rsidRPr="006A6D30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28A99AD" w14:textId="7AA30762" w:rsidR="007C4F94" w:rsidRPr="006A6D30" w:rsidRDefault="00AA32E8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32E8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0A365AF1" w14:textId="77777777" w:rsidR="007C4F94" w:rsidRPr="006A6D30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24B81E7" w14:textId="703A38C0" w:rsidR="007C4F94" w:rsidRPr="006A6D30" w:rsidRDefault="00AA32E8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32E8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83" w:type="dxa"/>
            <w:vAlign w:val="bottom"/>
          </w:tcPr>
          <w:p w14:paraId="05C35729" w14:textId="77777777" w:rsidR="007C4F94" w:rsidRPr="006A6D30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F36403" w14:textId="0DB28B14" w:rsidR="007C4F94" w:rsidRPr="006A6D30" w:rsidRDefault="00AA32E8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32E8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61508FB2" w14:textId="77777777" w:rsidR="007C4F94" w:rsidRPr="006A6D30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AA579E0" w14:textId="0B4235C2" w:rsidR="007C4F94" w:rsidRPr="006A6D30" w:rsidRDefault="00AA32E8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32E8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14:paraId="69417AE3" w14:textId="77777777" w:rsidR="007C4F94" w:rsidRPr="006A6D30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1014419E" w14:textId="71E3575A" w:rsidR="007C4F94" w:rsidRPr="006A6D30" w:rsidRDefault="00AA32E8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32E8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82" w:type="dxa"/>
            <w:vAlign w:val="bottom"/>
          </w:tcPr>
          <w:p w14:paraId="7425F421" w14:textId="77777777" w:rsidR="007C4F94" w:rsidRPr="006A6D30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F139CDB" w14:textId="09A975A7" w:rsidR="007C4F94" w:rsidRPr="006A6D30" w:rsidRDefault="00AA32E8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32E8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757BF6" w14:textId="77777777" w:rsidR="007C4F94" w:rsidRPr="006A6D30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2176B0" w14:textId="0F6BD99F" w:rsidR="007C4F94" w:rsidRPr="006A6D30" w:rsidRDefault="00AA32E8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32E8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0AD3347A" w14:textId="77777777" w:rsidR="007C4F94" w:rsidRPr="006A6D30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9" w:type="dxa"/>
            <w:vAlign w:val="bottom"/>
          </w:tcPr>
          <w:p w14:paraId="6390ED6E" w14:textId="08E21852" w:rsidR="007C4F94" w:rsidRPr="006A6D30" w:rsidRDefault="00AA32E8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32E8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D4797E" w:rsidRPr="006A6D30" w14:paraId="708B3F47" w14:textId="77777777" w:rsidTr="00952BD1">
        <w:trPr>
          <w:cantSplit/>
          <w:trHeight w:val="341"/>
        </w:trPr>
        <w:tc>
          <w:tcPr>
            <w:tcW w:w="2507" w:type="dxa"/>
            <w:vAlign w:val="bottom"/>
          </w:tcPr>
          <w:p w14:paraId="53112825" w14:textId="77777777" w:rsidR="00D4797E" w:rsidRPr="006A6D30" w:rsidRDefault="00D4797E" w:rsidP="00F45CD9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7" w:type="dxa"/>
            <w:gridSpan w:val="3"/>
          </w:tcPr>
          <w:p w14:paraId="543DFF7D" w14:textId="77777777" w:rsidR="00D4797E" w:rsidRPr="006A6D30" w:rsidRDefault="00D4797E" w:rsidP="00F45CD9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A6D3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3" w:type="dxa"/>
            <w:vAlign w:val="bottom"/>
          </w:tcPr>
          <w:p w14:paraId="697F3566" w14:textId="77777777" w:rsidR="00D4797E" w:rsidRPr="006A6D30" w:rsidRDefault="00D4797E" w:rsidP="00F45CD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3" w:type="dxa"/>
            <w:gridSpan w:val="19"/>
            <w:vAlign w:val="bottom"/>
          </w:tcPr>
          <w:p w14:paraId="503085D6" w14:textId="77777777" w:rsidR="00D4797E" w:rsidRPr="006A6D30" w:rsidRDefault="00D4797E" w:rsidP="00F45CD9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A6D3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459D" w:rsidRPr="006A6D30" w14:paraId="77D7E0FA" w14:textId="77777777" w:rsidTr="00952BD1">
        <w:trPr>
          <w:cantSplit/>
          <w:trHeight w:val="379"/>
        </w:trPr>
        <w:tc>
          <w:tcPr>
            <w:tcW w:w="2507" w:type="dxa"/>
            <w:vAlign w:val="bottom"/>
          </w:tcPr>
          <w:p w14:paraId="4DE3DAE4" w14:textId="50984449" w:rsidR="0076459D" w:rsidRPr="006A6D30" w:rsidRDefault="0076459D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14:paraId="395131B9" w14:textId="77777777" w:rsidR="0076459D" w:rsidRPr="00AA32E8" w:rsidRDefault="0076459D" w:rsidP="00F45CD9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AED5853" w14:textId="77777777" w:rsidR="0076459D" w:rsidRPr="006A6D30" w:rsidRDefault="0076459D" w:rsidP="00F45CD9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7E626B59" w14:textId="77777777" w:rsidR="0076459D" w:rsidRPr="00AA32E8" w:rsidRDefault="0076459D" w:rsidP="00F45CD9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0BD37A2" w14:textId="77777777" w:rsidR="0076459D" w:rsidRPr="006A6D30" w:rsidRDefault="0076459D" w:rsidP="00F45CD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0C16E6" w14:textId="77777777" w:rsidR="0076459D" w:rsidRPr="00AA32E8" w:rsidRDefault="0076459D" w:rsidP="00F45CD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D72F3F" w14:textId="77777777" w:rsidR="0076459D" w:rsidRPr="006A6D30" w:rsidRDefault="0076459D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3C7ED9" w14:textId="77777777" w:rsidR="0076459D" w:rsidRPr="00AA32E8" w:rsidRDefault="0076459D" w:rsidP="00F45CD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5DB0116" w14:textId="77777777" w:rsidR="0076459D" w:rsidRPr="006A6D30" w:rsidRDefault="0076459D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DC54996" w14:textId="77777777" w:rsidR="0076459D" w:rsidRPr="00AA32E8" w:rsidRDefault="0076459D" w:rsidP="00F45CD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A4D9DB" w14:textId="77777777" w:rsidR="0076459D" w:rsidRPr="006A6D30" w:rsidRDefault="0076459D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4682A5" w14:textId="77777777" w:rsidR="0076459D" w:rsidRPr="00AA32E8" w:rsidRDefault="0076459D" w:rsidP="00F45CD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530ED6D9" w14:textId="77777777" w:rsidR="0076459D" w:rsidRPr="006A6D30" w:rsidRDefault="0076459D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5513AD" w14:textId="77777777" w:rsidR="0076459D" w:rsidRPr="006A6D30" w:rsidRDefault="0076459D" w:rsidP="00F45CD9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E0D3AE" w14:textId="77777777" w:rsidR="0076459D" w:rsidRPr="006A6D30" w:rsidRDefault="0076459D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256932" w14:textId="77777777" w:rsidR="0076459D" w:rsidRPr="006A6D30" w:rsidRDefault="0076459D" w:rsidP="00F45CD9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341525E" w14:textId="77777777" w:rsidR="0076459D" w:rsidRPr="006A6D30" w:rsidRDefault="0076459D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C01CA9F" w14:textId="77777777" w:rsidR="0076459D" w:rsidRPr="00AA32E8" w:rsidRDefault="0076459D" w:rsidP="00F45CD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BC713DF" w14:textId="77777777" w:rsidR="0076459D" w:rsidRPr="006A6D30" w:rsidRDefault="0076459D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52313F" w14:textId="77777777" w:rsidR="0076459D" w:rsidRPr="00AA32E8" w:rsidRDefault="0076459D" w:rsidP="003A5A0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38128D" w14:textId="77777777" w:rsidR="0076459D" w:rsidRPr="006A6D30" w:rsidRDefault="0076459D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2CB52B" w14:textId="77777777" w:rsidR="0076459D" w:rsidRPr="00AA32E8" w:rsidRDefault="0076459D" w:rsidP="00F35A9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2EF588" w14:textId="77777777" w:rsidR="0076459D" w:rsidRPr="006A6D30" w:rsidRDefault="0076459D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78E441E" w14:textId="77777777" w:rsidR="0076459D" w:rsidRPr="00AA32E8" w:rsidRDefault="0076459D" w:rsidP="00F45CD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A206F" w:rsidRPr="006A6D30" w14:paraId="00F1FEB1" w14:textId="77777777" w:rsidTr="00952BD1">
        <w:trPr>
          <w:cantSplit/>
          <w:trHeight w:val="379"/>
        </w:trPr>
        <w:tc>
          <w:tcPr>
            <w:tcW w:w="2507" w:type="dxa"/>
            <w:vAlign w:val="bottom"/>
          </w:tcPr>
          <w:p w14:paraId="40C240EB" w14:textId="77777777" w:rsidR="007C4F94" w:rsidRPr="006A6D30" w:rsidRDefault="007C4F94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</w:rPr>
              <w:t>บริษัท ผลิตไฟฟ้าราชบุรี จำกัด</w:t>
            </w:r>
          </w:p>
        </w:tc>
        <w:tc>
          <w:tcPr>
            <w:tcW w:w="900" w:type="dxa"/>
            <w:vAlign w:val="bottom"/>
          </w:tcPr>
          <w:p w14:paraId="7741613E" w14:textId="4A4CE667" w:rsidR="007C4F94" w:rsidRPr="006A6D30" w:rsidRDefault="00AA32E8" w:rsidP="00F45CD9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.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223C7A9E" w14:textId="77777777" w:rsidR="007C4F94" w:rsidRPr="006A6D30" w:rsidRDefault="007C4F94" w:rsidP="00F45CD9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0538B2E1" w14:textId="54F37BFD" w:rsidR="007C4F94" w:rsidRPr="006A6D30" w:rsidRDefault="00AA32E8" w:rsidP="00F45CD9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.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3" w:type="dxa"/>
            <w:vAlign w:val="bottom"/>
          </w:tcPr>
          <w:p w14:paraId="6B330D0B" w14:textId="77777777" w:rsidR="007C4F94" w:rsidRPr="006A6D30" w:rsidRDefault="007C4F94" w:rsidP="00F45CD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0885EC0" w14:textId="4169EBB2" w:rsidR="007C4F94" w:rsidRPr="006A6D30" w:rsidRDefault="00AA32E8" w:rsidP="00F45CD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21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900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AA7BA0D" w14:textId="77777777" w:rsidR="007C4F94" w:rsidRPr="006A6D30" w:rsidRDefault="007C4F94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995771" w14:textId="39B21B6A" w:rsidR="007C4F94" w:rsidRPr="006A6D30" w:rsidRDefault="00AA32E8" w:rsidP="00F45CD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21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900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38BC7845" w14:textId="77777777" w:rsidR="007C4F94" w:rsidRPr="006A6D30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15ED066" w14:textId="296F190A" w:rsidR="007C4F94" w:rsidRPr="006A6D30" w:rsidRDefault="00AA32E8" w:rsidP="00F45CD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21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900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1D6DB106" w14:textId="77777777" w:rsidR="007C4F94" w:rsidRPr="006A6D30" w:rsidRDefault="007C4F94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42CF019" w14:textId="41B45DBD" w:rsidR="007C4F94" w:rsidRPr="006A6D30" w:rsidRDefault="00AA32E8" w:rsidP="00F45CD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21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900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3" w:type="dxa"/>
            <w:vAlign w:val="bottom"/>
          </w:tcPr>
          <w:p w14:paraId="1B03BC69" w14:textId="77777777" w:rsidR="007C4F94" w:rsidRPr="006A6D30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5FCD00" w14:textId="77777777" w:rsidR="007C4F94" w:rsidRPr="006A6D30" w:rsidRDefault="007C4F94" w:rsidP="00F45CD9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48766D" w14:textId="77777777" w:rsidR="007C4F94" w:rsidRPr="006A6D30" w:rsidRDefault="007C4F94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F4367F" w14:textId="77777777" w:rsidR="007C4F94" w:rsidRPr="006A6D30" w:rsidRDefault="007C4F94" w:rsidP="00F45CD9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DB8C91" w14:textId="77777777" w:rsidR="007C4F94" w:rsidRPr="006A6D30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5AC55C4" w14:textId="38770A8D" w:rsidR="007C4F94" w:rsidRPr="006A6D30" w:rsidRDefault="00AA32E8" w:rsidP="00F45CD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21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900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F6317CA" w14:textId="77777777" w:rsidR="007C4F94" w:rsidRPr="006A6D30" w:rsidRDefault="007C4F94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94AD8D" w14:textId="2CE75E7D" w:rsidR="007C4F94" w:rsidRPr="006A6D30" w:rsidRDefault="00AA32E8" w:rsidP="003A5A0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21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900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D2B5CB" w14:textId="77777777" w:rsidR="007C4F94" w:rsidRPr="006A6D30" w:rsidRDefault="007C4F94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94EFBB" w14:textId="0BE35E4E" w:rsidR="007C4F94" w:rsidRPr="006A6D30" w:rsidRDefault="00AA32E8" w:rsidP="00F35A9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D95B0B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587</w:t>
            </w:r>
            <w:r w:rsidR="00D95B0B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BDC19D" w14:textId="77777777" w:rsidR="007C4F94" w:rsidRPr="006A6D30" w:rsidRDefault="007C4F94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5B94DFF" w14:textId="4EB83598" w:rsidR="007C4F94" w:rsidRPr="006A6D30" w:rsidRDefault="00AA32E8" w:rsidP="00F45CD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274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341</w:t>
            </w:r>
          </w:p>
        </w:tc>
      </w:tr>
      <w:tr w:rsidR="007A206F" w:rsidRPr="006A6D30" w14:paraId="08097571" w14:textId="77777777" w:rsidTr="00952BD1">
        <w:trPr>
          <w:cantSplit/>
          <w:trHeight w:val="379"/>
        </w:trPr>
        <w:tc>
          <w:tcPr>
            <w:tcW w:w="2507" w:type="dxa"/>
            <w:vAlign w:val="bottom"/>
          </w:tcPr>
          <w:p w14:paraId="5EC4719D" w14:textId="77777777" w:rsidR="007C4F94" w:rsidRPr="006A6D30" w:rsidRDefault="007C4F94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</w:rPr>
              <w:t>บริษัท ราชบุรีพลังงาน จำกัด</w:t>
            </w:r>
          </w:p>
        </w:tc>
        <w:tc>
          <w:tcPr>
            <w:tcW w:w="900" w:type="dxa"/>
            <w:vAlign w:val="bottom"/>
          </w:tcPr>
          <w:p w14:paraId="31477F69" w14:textId="46E080F4" w:rsidR="007C4F94" w:rsidRPr="006A6D30" w:rsidRDefault="00AA32E8" w:rsidP="00F45CD9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1EEFA940" w14:textId="77777777" w:rsidR="007C4F94" w:rsidRPr="006A6D30" w:rsidRDefault="007C4F94" w:rsidP="00F45CD9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6B3CC860" w14:textId="06D3D995" w:rsidR="007C4F94" w:rsidRPr="006A6D30" w:rsidRDefault="00AA32E8" w:rsidP="00F45CD9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3" w:type="dxa"/>
            <w:vAlign w:val="bottom"/>
          </w:tcPr>
          <w:p w14:paraId="15DFF9B2" w14:textId="77777777" w:rsidR="007C4F94" w:rsidRPr="006A6D30" w:rsidRDefault="007C4F94" w:rsidP="00F45CD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7AEE04" w14:textId="78DE41E0" w:rsidR="007C4F94" w:rsidRPr="006A6D30" w:rsidRDefault="00AA32E8" w:rsidP="00F45CD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640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309ECD1" w14:textId="77777777" w:rsidR="007C4F94" w:rsidRPr="006A6D30" w:rsidRDefault="007C4F94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ECECDD7" w14:textId="61060A71" w:rsidR="007C4F94" w:rsidRPr="006A6D30" w:rsidRDefault="00AA32E8" w:rsidP="00F45CD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640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6EBB889F" w14:textId="77777777" w:rsidR="007C4F94" w:rsidRPr="006A6D30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2B751B99" w14:textId="7EBE7130" w:rsidR="007C4F94" w:rsidRPr="006A6D30" w:rsidRDefault="00AA32E8" w:rsidP="00F45CD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640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46B07C59" w14:textId="77777777" w:rsidR="007C4F94" w:rsidRPr="006A6D30" w:rsidRDefault="007C4F94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9F2BE9" w14:textId="5A87446A" w:rsidR="007C4F94" w:rsidRPr="006A6D30" w:rsidRDefault="00AA32E8" w:rsidP="00F45CD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640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3" w:type="dxa"/>
            <w:vAlign w:val="bottom"/>
          </w:tcPr>
          <w:p w14:paraId="246471B9" w14:textId="77777777" w:rsidR="007C4F94" w:rsidRPr="006A6D30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6B8539" w14:textId="77777777" w:rsidR="007C4F94" w:rsidRPr="006A6D30" w:rsidRDefault="007C4F94" w:rsidP="00F45CD9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E2AC55" w14:textId="77777777" w:rsidR="007C4F94" w:rsidRPr="006A6D30" w:rsidRDefault="007C4F94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F9FD71" w14:textId="77777777" w:rsidR="007C4F94" w:rsidRPr="006A6D30" w:rsidRDefault="007C4F94" w:rsidP="00F45CD9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67C933E" w14:textId="77777777" w:rsidR="007C4F94" w:rsidRPr="006A6D30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4299E65" w14:textId="65EC173A" w:rsidR="007C4F94" w:rsidRPr="006A6D30" w:rsidRDefault="00AA32E8" w:rsidP="00F45CD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640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BAE5FAE" w14:textId="77777777" w:rsidR="007C4F94" w:rsidRPr="006A6D30" w:rsidRDefault="007C4F94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9991FF" w14:textId="22D1D68F" w:rsidR="007C4F94" w:rsidRPr="006A6D30" w:rsidRDefault="00AA32E8" w:rsidP="003A5A0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640</w:t>
            </w:r>
            <w:r w:rsidR="007C4F94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8299CF" w14:textId="77777777" w:rsidR="007C4F94" w:rsidRPr="006A6D30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53808D" w14:textId="67652E0F" w:rsidR="007C4F94" w:rsidRPr="006A6D30" w:rsidRDefault="00AA32E8" w:rsidP="00784638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180</w:t>
            </w:r>
            <w:r w:rsidR="00D95B0B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777FDC" w14:textId="77777777" w:rsidR="007C4F94" w:rsidRPr="006A6D30" w:rsidRDefault="007C4F94" w:rsidP="00F45CD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F70DE35" w14:textId="77777777" w:rsidR="007C4F94" w:rsidRPr="006A6D30" w:rsidRDefault="007C4F94" w:rsidP="0076459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3E6356" w:rsidRPr="006A6D30" w14:paraId="596EB40C" w14:textId="77777777" w:rsidTr="00952BD1">
        <w:trPr>
          <w:cantSplit/>
          <w:trHeight w:val="379"/>
        </w:trPr>
        <w:tc>
          <w:tcPr>
            <w:tcW w:w="2507" w:type="dxa"/>
            <w:vAlign w:val="bottom"/>
          </w:tcPr>
          <w:p w14:paraId="6DEB2FE3" w14:textId="77777777" w:rsidR="003E6356" w:rsidRPr="006A6D30" w:rsidRDefault="003E6356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อาร์เอช อินเตอร์เนชั่นแนล</w:t>
            </w:r>
            <w:r w:rsidR="006A2E73" w:rsidRPr="006A6D3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br/>
              <w:t xml:space="preserve">   </w:t>
            </w:r>
            <w:r w:rsidRPr="006A6D30">
              <w:rPr>
                <w:rFonts w:ascii="Angsana New" w:hAnsi="Angsana New" w:hint="cs"/>
                <w:sz w:val="28"/>
                <w:szCs w:val="28"/>
                <w:cs/>
              </w:rPr>
              <w:t>คอร์ปอเรชั่น จำกัด</w:t>
            </w:r>
          </w:p>
        </w:tc>
        <w:tc>
          <w:tcPr>
            <w:tcW w:w="900" w:type="dxa"/>
            <w:vAlign w:val="bottom"/>
          </w:tcPr>
          <w:p w14:paraId="72990E60" w14:textId="462AD632" w:rsidR="003E6356" w:rsidRPr="006A6D30" w:rsidRDefault="00AA32E8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74C95CE7" w14:textId="77777777" w:rsidR="003E6356" w:rsidRPr="006A6D30" w:rsidRDefault="003E6356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6BFDF6A3" w14:textId="1B51B7AF" w:rsidR="003E6356" w:rsidRPr="006A6D30" w:rsidRDefault="00AA32E8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3" w:type="dxa"/>
            <w:vAlign w:val="bottom"/>
          </w:tcPr>
          <w:p w14:paraId="08EBBAA3" w14:textId="77777777" w:rsidR="003E6356" w:rsidRPr="006A6D30" w:rsidRDefault="003E6356" w:rsidP="003E635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663B696" w14:textId="62044C4B" w:rsidR="003E6356" w:rsidRPr="006A6D30" w:rsidRDefault="00AA32E8" w:rsidP="00EB522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23</w:t>
            </w:r>
            <w:r w:rsidR="00EB5221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800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4A607B3F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650929" w14:textId="1C32CDE5" w:rsidR="003E6356" w:rsidRPr="006A6D30" w:rsidRDefault="00AA32E8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17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650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91D4B9A" w14:textId="77777777" w:rsidR="003E6356" w:rsidRPr="006A6D30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63EA2763" w14:textId="5D820FF8" w:rsidR="003E6356" w:rsidRPr="006A6D30" w:rsidRDefault="00AA32E8" w:rsidP="0047586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23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800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8F5F601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EB538F" w14:textId="12252BB9" w:rsidR="003E6356" w:rsidRPr="006A6D30" w:rsidRDefault="00AA32E8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17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650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3" w:type="dxa"/>
            <w:vAlign w:val="bottom"/>
          </w:tcPr>
          <w:p w14:paraId="24F194EE" w14:textId="77777777" w:rsidR="003E6356" w:rsidRPr="006A6D30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EB2B3A" w14:textId="77777777" w:rsidR="003E6356" w:rsidRPr="006A6D30" w:rsidRDefault="003E6356" w:rsidP="003E635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E635D2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ABACC2" w14:textId="77777777" w:rsidR="003E6356" w:rsidRPr="006A6D30" w:rsidRDefault="003E6356" w:rsidP="003E635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90F3E81" w14:textId="77777777" w:rsidR="003E6356" w:rsidRPr="006A6D30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8DDC542" w14:textId="0E990B7A" w:rsidR="003E6356" w:rsidRPr="006A6D30" w:rsidRDefault="00AA32E8" w:rsidP="003E635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23</w:t>
            </w:r>
            <w:r w:rsidR="00F34798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800</w:t>
            </w:r>
            <w:r w:rsidR="00F34798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EE5727C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65BC09" w14:textId="3D2551BF" w:rsidR="003E6356" w:rsidRPr="006A6D30" w:rsidRDefault="00AA32E8" w:rsidP="003E635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17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650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EB9FED" w14:textId="77777777" w:rsidR="003E6356" w:rsidRPr="006A6D30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632E32" w14:textId="77777777" w:rsidR="003E6356" w:rsidRPr="006A6D30" w:rsidRDefault="003E6356" w:rsidP="0076459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F031F8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EB9D009" w14:textId="77777777" w:rsidR="003E6356" w:rsidRPr="006A6D30" w:rsidRDefault="003E6356" w:rsidP="0076459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3E6356" w:rsidRPr="006A6D30" w14:paraId="6D367DEA" w14:textId="77777777" w:rsidTr="00952BD1">
        <w:trPr>
          <w:cantSplit/>
          <w:trHeight w:val="391"/>
        </w:trPr>
        <w:tc>
          <w:tcPr>
            <w:tcW w:w="2507" w:type="dxa"/>
            <w:vAlign w:val="bottom"/>
          </w:tcPr>
          <w:p w14:paraId="06FE14D8" w14:textId="77777777" w:rsidR="003E6356" w:rsidRPr="006A6D30" w:rsidRDefault="003E6356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</w:rPr>
              <w:t>บริษัท ราช โอแอนด์เอ็ม จำกัด</w:t>
            </w:r>
          </w:p>
        </w:tc>
        <w:tc>
          <w:tcPr>
            <w:tcW w:w="900" w:type="dxa"/>
            <w:vAlign w:val="bottom"/>
          </w:tcPr>
          <w:p w14:paraId="5C7245D5" w14:textId="09EAE986" w:rsidR="003E6356" w:rsidRPr="006A6D30" w:rsidRDefault="00AA32E8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26EDF265" w14:textId="77777777" w:rsidR="003E6356" w:rsidRPr="006A6D30" w:rsidRDefault="003E6356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1178C364" w14:textId="1268C4E3" w:rsidR="003E6356" w:rsidRPr="006A6D30" w:rsidRDefault="00AA32E8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3" w:type="dxa"/>
            <w:vAlign w:val="bottom"/>
          </w:tcPr>
          <w:p w14:paraId="60EC9DBB" w14:textId="77777777" w:rsidR="003E6356" w:rsidRPr="006A6D30" w:rsidRDefault="003E6356" w:rsidP="003E635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6BF6EE" w14:textId="142FCEAE" w:rsidR="003E6356" w:rsidRPr="006A6D30" w:rsidRDefault="00AA32E8" w:rsidP="003E63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78ED0D28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91EABBF" w14:textId="11EF0A37" w:rsidR="003E6356" w:rsidRPr="006A6D30" w:rsidRDefault="00AA32E8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68AF8DBC" w14:textId="77777777" w:rsidR="003E6356" w:rsidRPr="006A6D30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1DD4CD9" w14:textId="11D8C975" w:rsidR="003E6356" w:rsidRPr="006A6D30" w:rsidRDefault="00AA32E8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11D9FBB9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9AA858" w14:textId="77C177E8" w:rsidR="003E6356" w:rsidRPr="006A6D30" w:rsidRDefault="00AA32E8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3" w:type="dxa"/>
            <w:vAlign w:val="bottom"/>
          </w:tcPr>
          <w:p w14:paraId="32392464" w14:textId="77777777" w:rsidR="003E6356" w:rsidRPr="006A6D30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35E3DF" w14:textId="77777777" w:rsidR="003E6356" w:rsidRPr="006A6D30" w:rsidRDefault="003E6356" w:rsidP="003E635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73D029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0568D1" w14:textId="77777777" w:rsidR="003E6356" w:rsidRPr="006A6D30" w:rsidRDefault="003E6356" w:rsidP="003E635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931569" w14:textId="77777777" w:rsidR="003E6356" w:rsidRPr="006A6D30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8A91DCF" w14:textId="347EAA63" w:rsidR="003E6356" w:rsidRPr="006A6D30" w:rsidRDefault="00AA32E8" w:rsidP="003E635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AE95EAC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E1C978" w14:textId="1CCB8FD1" w:rsidR="003E6356" w:rsidRPr="006A6D30" w:rsidRDefault="00AA32E8" w:rsidP="003E635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FAEA64" w14:textId="77777777" w:rsidR="003E6356" w:rsidRPr="006A6D30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FEEA74" w14:textId="77777777" w:rsidR="003E6356" w:rsidRPr="006A6D30" w:rsidRDefault="003E6356" w:rsidP="0076459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751BBD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6B5F2F5" w14:textId="77777777" w:rsidR="003E6356" w:rsidRPr="006A6D30" w:rsidRDefault="003E6356" w:rsidP="0076459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3E6356" w:rsidRPr="006A6D30" w14:paraId="467B9833" w14:textId="77777777" w:rsidTr="00952BD1">
        <w:trPr>
          <w:cantSplit/>
          <w:trHeight w:val="704"/>
        </w:trPr>
        <w:tc>
          <w:tcPr>
            <w:tcW w:w="2507" w:type="dxa"/>
            <w:vAlign w:val="bottom"/>
          </w:tcPr>
          <w:p w14:paraId="5E895CD6" w14:textId="77777777" w:rsidR="003E6356" w:rsidRPr="006A6D30" w:rsidRDefault="003E6356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</w:rPr>
              <w:t>บริษัท ราชบุรี อัลลายแอนซ์</w:t>
            </w:r>
            <w:r w:rsidR="006A2E73" w:rsidRPr="006A6D30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   </w:t>
            </w:r>
            <w:r w:rsidRPr="006A6D30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56BB6E0F" w14:textId="4B668DF3" w:rsidR="003E6356" w:rsidRPr="006A6D30" w:rsidRDefault="00AA32E8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.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6F7A1A00" w14:textId="77777777" w:rsidR="003E6356" w:rsidRPr="006A6D30" w:rsidRDefault="003E6356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3A446910" w14:textId="75045E90" w:rsidR="003E6356" w:rsidRPr="006A6D30" w:rsidRDefault="00AA32E8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.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3" w:type="dxa"/>
            <w:vAlign w:val="bottom"/>
          </w:tcPr>
          <w:p w14:paraId="6D7F566A" w14:textId="77777777" w:rsidR="003E6356" w:rsidRPr="006A6D30" w:rsidRDefault="003E6356" w:rsidP="003E635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2304E9" w14:textId="11FB4862" w:rsidR="003E6356" w:rsidRPr="006A6D30" w:rsidRDefault="00AA32E8" w:rsidP="003E63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420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5F8047C4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4E2456" w14:textId="5EB2753D" w:rsidR="003E6356" w:rsidRPr="006A6D30" w:rsidRDefault="00AA32E8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420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6BD4D3ED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5ED31F63" w14:textId="1D819A8D" w:rsidR="003E6356" w:rsidRPr="006A6D30" w:rsidRDefault="00AA32E8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420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6467EF35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50A0B8" w14:textId="3D06FF8F" w:rsidR="003E6356" w:rsidRPr="006A6D30" w:rsidRDefault="00AA32E8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420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83" w:type="dxa"/>
            <w:vAlign w:val="bottom"/>
          </w:tcPr>
          <w:p w14:paraId="6A326BDD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60DFE5" w14:textId="77777777" w:rsidR="003E6356" w:rsidRPr="006A6D30" w:rsidRDefault="003E6356" w:rsidP="003E635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7A202B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30F280" w14:textId="77777777" w:rsidR="003E6356" w:rsidRPr="006A6D30" w:rsidRDefault="003E6356" w:rsidP="003E635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D41361" w14:textId="77777777" w:rsidR="003E6356" w:rsidRPr="006A6D30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0F86C3E" w14:textId="636E531B" w:rsidR="003E6356" w:rsidRPr="006A6D30" w:rsidRDefault="00AA32E8" w:rsidP="003E635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420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55D77F8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D018DE" w14:textId="64720ADF" w:rsidR="003E6356" w:rsidRPr="006A6D30" w:rsidRDefault="00AA32E8" w:rsidP="003E635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420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56EA31" w14:textId="77777777" w:rsidR="003E6356" w:rsidRPr="006A6D30" w:rsidRDefault="003E6356" w:rsidP="003E635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634939" w14:textId="1CB6659F" w:rsidR="003E6356" w:rsidRPr="006A6D30" w:rsidRDefault="00AA32E8" w:rsidP="00784638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450</w:t>
            </w:r>
            <w:r w:rsidR="00D95B0B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FCC701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80"/>
              </w:tabs>
              <w:spacing w:after="0"/>
              <w:ind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36B4D28" w14:textId="55764086" w:rsidR="003E6356" w:rsidRPr="006A6D30" w:rsidRDefault="00AA32E8" w:rsidP="003E635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295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</w:tr>
      <w:tr w:rsidR="003E6356" w:rsidRPr="006A6D30" w14:paraId="1EB2AF20" w14:textId="77777777" w:rsidTr="00952BD1">
        <w:trPr>
          <w:cantSplit/>
          <w:trHeight w:val="757"/>
        </w:trPr>
        <w:tc>
          <w:tcPr>
            <w:tcW w:w="2507" w:type="dxa"/>
            <w:vAlign w:val="bottom"/>
          </w:tcPr>
          <w:p w14:paraId="0E8ABDDD" w14:textId="77777777" w:rsidR="003E6356" w:rsidRPr="006A6D30" w:rsidRDefault="003E6356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hAnsi="Angsana New"/>
                <w:sz w:val="28"/>
                <w:szCs w:val="28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</w:rPr>
              <w:t>บริษัท หินกองเพาเวอร์โฮลดิ้ง</w:t>
            </w:r>
            <w:r w:rsidRPr="006A6D3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  <w:p w14:paraId="7BA278E2" w14:textId="77777777" w:rsidR="003E6356" w:rsidRPr="006A6D30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</w:rPr>
            </w:pPr>
            <w:r w:rsidRPr="006A6D30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6A6D30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23047FBF" w14:textId="77777777" w:rsidR="003E6356" w:rsidRPr="006A6D30" w:rsidRDefault="003E6356" w:rsidP="003E635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EA58FC9" w14:textId="77777777" w:rsidR="003E6356" w:rsidRPr="006A6D30" w:rsidRDefault="003E6356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308A0436" w14:textId="766AF243" w:rsidR="003E6356" w:rsidRPr="006A6D30" w:rsidRDefault="00AA32E8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.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3" w:type="dxa"/>
            <w:vAlign w:val="bottom"/>
          </w:tcPr>
          <w:p w14:paraId="39D05E90" w14:textId="77777777" w:rsidR="003E6356" w:rsidRPr="006A6D30" w:rsidRDefault="003E6356" w:rsidP="003E635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9C89714" w14:textId="77777777" w:rsidR="003E6356" w:rsidRPr="006A6D30" w:rsidRDefault="003E6356" w:rsidP="003E635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5888CB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84CC3B" w14:textId="5346D870" w:rsidR="003E6356" w:rsidRPr="006A6D30" w:rsidRDefault="00AA32E8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B9BD045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391C2EE" w14:textId="77777777" w:rsidR="003E6356" w:rsidRPr="006A6D30" w:rsidRDefault="003E6356" w:rsidP="003E6356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EFF276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357613" w14:textId="3513A72E" w:rsidR="003E6356" w:rsidRPr="006A6D30" w:rsidRDefault="00AA32E8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3" w:type="dxa"/>
            <w:vAlign w:val="bottom"/>
          </w:tcPr>
          <w:p w14:paraId="4EFFB59B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E6DB11" w14:textId="77777777" w:rsidR="003E6356" w:rsidRPr="006A6D30" w:rsidRDefault="003E6356" w:rsidP="003E635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6EFA43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83A313" w14:textId="77777777" w:rsidR="003E6356" w:rsidRPr="006A6D30" w:rsidRDefault="003E6356" w:rsidP="003E635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613D55C" w14:textId="77777777" w:rsidR="003E6356" w:rsidRPr="006A6D30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1ED12DF" w14:textId="77777777" w:rsidR="003E6356" w:rsidRPr="006A6D30" w:rsidRDefault="003E6356" w:rsidP="003E6356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EF9D6F2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B7C4FA" w14:textId="23FF3D24" w:rsidR="003E6356" w:rsidRPr="006A6D30" w:rsidRDefault="00AA32E8" w:rsidP="003E635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0C741A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CED5A5" w14:textId="77777777" w:rsidR="003E6356" w:rsidRPr="006A6D30" w:rsidRDefault="003E6356" w:rsidP="0076459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E710BC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80"/>
              </w:tabs>
              <w:spacing w:after="0"/>
              <w:ind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2799E17" w14:textId="77777777" w:rsidR="003E6356" w:rsidRPr="006A6D30" w:rsidRDefault="003E6356" w:rsidP="0076459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3E6356" w:rsidRPr="006A6D30" w14:paraId="19A740C4" w14:textId="77777777" w:rsidTr="00952BD1">
        <w:trPr>
          <w:cantSplit/>
          <w:trHeight w:val="770"/>
        </w:trPr>
        <w:tc>
          <w:tcPr>
            <w:tcW w:w="2507" w:type="dxa"/>
            <w:vAlign w:val="bottom"/>
          </w:tcPr>
          <w:p w14:paraId="47F51F23" w14:textId="77777777" w:rsidR="003E6356" w:rsidRPr="006A6D30" w:rsidRDefault="003E6356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hAnsi="Angsana New"/>
                <w:sz w:val="28"/>
                <w:szCs w:val="28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ราช โคเจนเนอเรชั่น </w:t>
            </w:r>
          </w:p>
          <w:p w14:paraId="21B86A9E" w14:textId="77777777" w:rsidR="003E6356" w:rsidRPr="006A6D30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6A6D30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3ADEEE44" w14:textId="26608FCC" w:rsidR="003E6356" w:rsidRPr="006A6D30" w:rsidRDefault="00AA32E8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.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180" w:type="dxa"/>
          </w:tcPr>
          <w:p w14:paraId="15676964" w14:textId="77777777" w:rsidR="003E6356" w:rsidRPr="006A6D30" w:rsidRDefault="003E6356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3B42EE21" w14:textId="2B02E169" w:rsidR="003E6356" w:rsidRPr="006A6D30" w:rsidRDefault="00AA32E8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.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183" w:type="dxa"/>
            <w:vAlign w:val="bottom"/>
          </w:tcPr>
          <w:p w14:paraId="11B648CC" w14:textId="77777777" w:rsidR="003E6356" w:rsidRPr="006A6D30" w:rsidRDefault="003E6356" w:rsidP="003E635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91387AA" w14:textId="7A9A6A6D" w:rsidR="003E6356" w:rsidRPr="006A6D30" w:rsidRDefault="00AA32E8" w:rsidP="003E63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650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1D483829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69F4798" w14:textId="2A665469" w:rsidR="003E6356" w:rsidRPr="006A6D30" w:rsidRDefault="00AA32E8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650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78A9617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7AACE491" w14:textId="36A6B967" w:rsidR="003E6356" w:rsidRPr="006A6D30" w:rsidRDefault="00AA32E8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866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052</w:t>
            </w:r>
          </w:p>
        </w:tc>
        <w:tc>
          <w:tcPr>
            <w:tcW w:w="180" w:type="dxa"/>
            <w:vAlign w:val="bottom"/>
          </w:tcPr>
          <w:p w14:paraId="55C98450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E5D1CC" w14:textId="2DA9BBE9" w:rsidR="003E6356" w:rsidRPr="006A6D30" w:rsidRDefault="00AA32E8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866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052</w:t>
            </w:r>
          </w:p>
        </w:tc>
        <w:tc>
          <w:tcPr>
            <w:tcW w:w="183" w:type="dxa"/>
            <w:vAlign w:val="bottom"/>
          </w:tcPr>
          <w:p w14:paraId="41AE45B1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B4752F" w14:textId="77777777" w:rsidR="003E6356" w:rsidRPr="006A6D30" w:rsidRDefault="003E6356" w:rsidP="003E635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007CC5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BF4C3C" w14:textId="77777777" w:rsidR="003E6356" w:rsidRPr="006A6D30" w:rsidRDefault="003E6356" w:rsidP="003E635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DC7C41" w14:textId="77777777" w:rsidR="003E6356" w:rsidRPr="006A6D30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E979704" w14:textId="3C4FA27C" w:rsidR="003E6356" w:rsidRPr="006A6D30" w:rsidRDefault="00AA32E8" w:rsidP="003E635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866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052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8894049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73DD1B" w14:textId="21FFCA4C" w:rsidR="003E6356" w:rsidRPr="006A6D30" w:rsidRDefault="00AA32E8" w:rsidP="003E635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866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F60B35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18C525" w14:textId="77777777" w:rsidR="003E6356" w:rsidRPr="006A6D30" w:rsidRDefault="003E6356" w:rsidP="0076459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5014EC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80"/>
              </w:tabs>
              <w:spacing w:after="0"/>
              <w:ind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93FA4EE" w14:textId="77777777" w:rsidR="003E6356" w:rsidRPr="006A6D30" w:rsidRDefault="003E6356" w:rsidP="0076459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3E6356" w:rsidRPr="006A6D30" w14:paraId="3781868E" w14:textId="77777777" w:rsidTr="00952BD1">
        <w:trPr>
          <w:cantSplit/>
          <w:trHeight w:val="379"/>
        </w:trPr>
        <w:tc>
          <w:tcPr>
            <w:tcW w:w="2507" w:type="dxa"/>
            <w:vAlign w:val="bottom"/>
          </w:tcPr>
          <w:p w14:paraId="406C4DE2" w14:textId="77777777" w:rsidR="003E6356" w:rsidRPr="006A6D30" w:rsidRDefault="003E6356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6A6D30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บริษัท ราช-ลาว เซอร์วิส จำกัด</w:t>
            </w:r>
          </w:p>
        </w:tc>
        <w:tc>
          <w:tcPr>
            <w:tcW w:w="900" w:type="dxa"/>
            <w:vAlign w:val="bottom"/>
          </w:tcPr>
          <w:p w14:paraId="15F4B72A" w14:textId="65709034" w:rsidR="003E6356" w:rsidRPr="006A6D30" w:rsidRDefault="00AA32E8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6823747D" w14:textId="77777777" w:rsidR="003E6356" w:rsidRPr="006A6D30" w:rsidRDefault="003E6356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3338BC06" w14:textId="26284B4B" w:rsidR="003E6356" w:rsidRPr="006A6D30" w:rsidRDefault="00AA32E8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3" w:type="dxa"/>
            <w:vAlign w:val="bottom"/>
          </w:tcPr>
          <w:p w14:paraId="2291F924" w14:textId="77777777" w:rsidR="003E6356" w:rsidRPr="006A6D30" w:rsidRDefault="003E6356" w:rsidP="003E635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0F8E14" w14:textId="3C0E51B2" w:rsidR="003E6356" w:rsidRPr="006A6D30" w:rsidRDefault="00AA32E8" w:rsidP="003E63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77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180" w:type="dxa"/>
            <w:vAlign w:val="bottom"/>
          </w:tcPr>
          <w:p w14:paraId="50CA715A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6B6C9B" w14:textId="7F6EC51E" w:rsidR="003E6356" w:rsidRPr="006A6D30" w:rsidRDefault="00AA32E8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77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180" w:type="dxa"/>
            <w:vAlign w:val="bottom"/>
          </w:tcPr>
          <w:p w14:paraId="113220CC" w14:textId="77777777" w:rsidR="003E6356" w:rsidRPr="006A6D30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B20E536" w14:textId="11D059A9" w:rsidR="003E6356" w:rsidRPr="006A6D30" w:rsidRDefault="00AA32E8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77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180" w:type="dxa"/>
            <w:vAlign w:val="bottom"/>
          </w:tcPr>
          <w:p w14:paraId="48062950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6BB862" w14:textId="18E81901" w:rsidR="003E6356" w:rsidRPr="006A6D30" w:rsidRDefault="00AA32E8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77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183" w:type="dxa"/>
            <w:vAlign w:val="bottom"/>
          </w:tcPr>
          <w:p w14:paraId="528D44AB" w14:textId="77777777" w:rsidR="003E6356" w:rsidRPr="006A6D30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902F63" w14:textId="77777777" w:rsidR="003E6356" w:rsidRPr="006A6D30" w:rsidRDefault="003E6356" w:rsidP="003E635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76A596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BB1CF3" w14:textId="77777777" w:rsidR="003E6356" w:rsidRPr="006A6D30" w:rsidRDefault="003E6356" w:rsidP="003E635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524541" w14:textId="77777777" w:rsidR="003E6356" w:rsidRPr="006A6D30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037CA8B" w14:textId="4F8084B1" w:rsidR="003E6356" w:rsidRPr="006A6D30" w:rsidRDefault="00AA32E8" w:rsidP="003E635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77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762211F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9D6804" w14:textId="0BDC156E" w:rsidR="003E6356" w:rsidRPr="006A6D30" w:rsidRDefault="00AA32E8" w:rsidP="003E635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77</w:t>
            </w:r>
            <w:r w:rsidR="003E6356" w:rsidRPr="006A6D3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AC65C8" w14:textId="77777777" w:rsidR="003E6356" w:rsidRPr="006A6D30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C954BE" w14:textId="77777777" w:rsidR="003E6356" w:rsidRPr="006A6D30" w:rsidRDefault="003E6356" w:rsidP="0076459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C4C182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44072D2" w14:textId="77777777" w:rsidR="003E6356" w:rsidRPr="006A6D30" w:rsidRDefault="003E6356" w:rsidP="0076459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3E6356" w:rsidRPr="006A6D30" w14:paraId="2BAC2FFE" w14:textId="77777777" w:rsidTr="00952BD1">
        <w:trPr>
          <w:cantSplit/>
          <w:trHeight w:val="391"/>
        </w:trPr>
        <w:tc>
          <w:tcPr>
            <w:tcW w:w="2507" w:type="dxa"/>
            <w:vAlign w:val="bottom"/>
          </w:tcPr>
          <w:p w14:paraId="7F13CC20" w14:textId="77777777" w:rsidR="003E6356" w:rsidRPr="006A6D30" w:rsidRDefault="003E6356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358ADFF6" w14:textId="77777777" w:rsidR="003E6356" w:rsidRPr="006A6D30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BBEAF6B" w14:textId="77777777" w:rsidR="003E6356" w:rsidRPr="006A6D30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4D5C678C" w14:textId="77777777" w:rsidR="003E6356" w:rsidRPr="006A6D30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CFD513B" w14:textId="77777777" w:rsidR="003E6356" w:rsidRPr="006A6D30" w:rsidRDefault="003E6356" w:rsidP="003E6356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222970" w14:textId="77777777" w:rsidR="003E6356" w:rsidRPr="006A6D30" w:rsidRDefault="003E6356" w:rsidP="003E635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9C81D5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92DA18B" w14:textId="77777777" w:rsidR="003E6356" w:rsidRPr="006A6D30" w:rsidRDefault="003E6356" w:rsidP="003E635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69B312E" w14:textId="77777777" w:rsidR="003E6356" w:rsidRPr="006A6D30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BA89D4" w14:textId="4357C3D2" w:rsidR="003E6356" w:rsidRPr="006A6D30" w:rsidRDefault="00AA32E8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48</w:t>
            </w:r>
            <w:r w:rsidR="00475866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706</w:t>
            </w:r>
            <w:r w:rsidR="00475866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610</w:t>
            </w:r>
          </w:p>
        </w:tc>
        <w:tc>
          <w:tcPr>
            <w:tcW w:w="180" w:type="dxa"/>
            <w:vAlign w:val="bottom"/>
          </w:tcPr>
          <w:p w14:paraId="514654DE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2B419" w14:textId="2E6A20C5" w:rsidR="003E6356" w:rsidRPr="006A6D30" w:rsidRDefault="00AA32E8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42</w:t>
            </w:r>
            <w:r w:rsidR="003E6356" w:rsidRPr="006A6D3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560</w:t>
            </w:r>
            <w:r w:rsidR="003E6356" w:rsidRPr="006A6D3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610</w:t>
            </w:r>
          </w:p>
        </w:tc>
        <w:tc>
          <w:tcPr>
            <w:tcW w:w="183" w:type="dxa"/>
            <w:vAlign w:val="bottom"/>
          </w:tcPr>
          <w:p w14:paraId="3E33E8B1" w14:textId="77777777" w:rsidR="003E6356" w:rsidRPr="006A6D30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729E52" w14:textId="77777777" w:rsidR="003E6356" w:rsidRPr="006A6D30" w:rsidRDefault="003E6356" w:rsidP="003E635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30AFB2" w14:textId="77777777" w:rsidR="003E6356" w:rsidRPr="006A6D30" w:rsidRDefault="003E6356" w:rsidP="003E635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D0F577" w14:textId="77777777" w:rsidR="003E6356" w:rsidRPr="006A6D30" w:rsidRDefault="003E6356" w:rsidP="003E635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A6D3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6599BF" w14:textId="77777777" w:rsidR="003E6356" w:rsidRPr="006A6D30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C7DAC1" w14:textId="36142A37" w:rsidR="003E6356" w:rsidRPr="006A6D30" w:rsidRDefault="00AA32E8" w:rsidP="006A2E7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48</w:t>
            </w:r>
            <w:r w:rsidR="00F34798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706</w:t>
            </w:r>
            <w:r w:rsidR="00F34798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610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31FD197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B85F88" w14:textId="52402802" w:rsidR="003E6356" w:rsidRPr="006A6D30" w:rsidRDefault="00AA32E8" w:rsidP="006A2E7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42</w:t>
            </w:r>
            <w:r w:rsidR="003E6356" w:rsidRPr="006A6D3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560</w:t>
            </w:r>
            <w:r w:rsidR="003E6356" w:rsidRPr="006A6D3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610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35976F" w14:textId="77777777" w:rsidR="003E6356" w:rsidRPr="006A6D30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FF4B8D" w14:textId="54DA4EEE" w:rsidR="003E6356" w:rsidRPr="006A6D30" w:rsidRDefault="00AA32E8" w:rsidP="006A2E73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</w:t>
            </w:r>
            <w:r w:rsidR="00D95B0B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217</w:t>
            </w:r>
            <w:r w:rsidR="00D95B0B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555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022BFA" w14:textId="77777777" w:rsidR="003E6356" w:rsidRPr="006A6D30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80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5DE1CD" w14:textId="2C0C2BE7" w:rsidR="003E6356" w:rsidRPr="006A6D30" w:rsidRDefault="00AA32E8" w:rsidP="006A2E73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</w:t>
            </w:r>
            <w:r w:rsidR="003E6356" w:rsidRPr="006A6D3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569</w:t>
            </w:r>
            <w:r w:rsidR="003E6356" w:rsidRPr="006A6D3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341</w:t>
            </w:r>
          </w:p>
        </w:tc>
      </w:tr>
    </w:tbl>
    <w:p w14:paraId="07B9F7CC" w14:textId="77777777" w:rsidR="00075915" w:rsidRPr="006A6D30" w:rsidRDefault="00075915" w:rsidP="0007591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Cs w:val="22"/>
          <w:cs/>
          <w:lang w:val="en-US" w:bidi="th-TH"/>
        </w:rPr>
        <w:sectPr w:rsidR="00075915" w:rsidRPr="006A6D30" w:rsidSect="00F901FA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463FC65" w14:textId="77777777" w:rsidR="00F45CD9" w:rsidRPr="006A6D30" w:rsidRDefault="00F45CD9" w:rsidP="00F45CD9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lastRenderedPageBreak/>
        <w:t>บริษัทย่อยทั้งหมดดำเนินธุรกิจในประเทศไทย ยกเว้นบริษัท ราช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>-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ลาว เซอร์วิส จำกัด ซึ่งดำเนินธุรกิจในสปป.ลาว</w:t>
      </w:r>
    </w:p>
    <w:p w14:paraId="0AD65369" w14:textId="77777777" w:rsidR="00765251" w:rsidRPr="006A6D30" w:rsidRDefault="00765251" w:rsidP="007A4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5B4A96C5" w14:textId="77777777" w:rsidR="00172A33" w:rsidRPr="006A6D30" w:rsidRDefault="00172A33" w:rsidP="00172A33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การเรียกชำระค่าหุ้นเพิ่มทุนของบริษัท ราช-ออสเตรเลีย คอร์ปอเรชั่น จำกัด</w:t>
      </w:r>
    </w:p>
    <w:p w14:paraId="5786E32C" w14:textId="77777777" w:rsidR="00172A33" w:rsidRPr="006A6D30" w:rsidRDefault="00172A33" w:rsidP="00172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6CC6067E" w14:textId="75D5F43D" w:rsidR="00172A33" w:rsidRPr="006A6D30" w:rsidRDefault="00172A33" w:rsidP="00172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6A6D30">
        <w:rPr>
          <w:rFonts w:ascii="Angsana New" w:hAnsi="Angsana New" w:hint="cs"/>
          <w:sz w:val="30"/>
          <w:szCs w:val="30"/>
          <w:cs/>
          <w:lang w:val="th-TH"/>
        </w:rPr>
        <w:t>ในระหว่างงวด</w:t>
      </w:r>
      <w:r w:rsidR="00EE0DEA" w:rsidRPr="006A6D30">
        <w:rPr>
          <w:rFonts w:ascii="Angsana New" w:hAnsi="Angsana New" w:hint="cs"/>
          <w:sz w:val="30"/>
          <w:szCs w:val="30"/>
          <w:cs/>
        </w:rPr>
        <w:t>เก้า</w:t>
      </w:r>
      <w:r w:rsidRPr="006A6D30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AA32E8" w:rsidRPr="00AA32E8">
        <w:rPr>
          <w:rFonts w:ascii="Angsana New" w:hAnsi="Angsana New" w:hint="cs"/>
          <w:sz w:val="30"/>
          <w:szCs w:val="30"/>
        </w:rPr>
        <w:t>30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="00EE0DEA" w:rsidRPr="006A6D30">
        <w:rPr>
          <w:rFonts w:ascii="Angsana New" w:hAnsi="Angsana New" w:hint="cs"/>
          <w:sz w:val="30"/>
          <w:szCs w:val="30"/>
          <w:cs/>
        </w:rPr>
        <w:t>กันยายน</w:t>
      </w:r>
      <w:r w:rsidRPr="006A6D3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บริษัท อาร์เอช อินเตอร์เนชั่นแนล (สิงคโปร์) คอร์ปอเรชั่น จำกัด ซึ่งเป็นบริษัทย่อยทางอ้อม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ได้จ่ายชำระค่าหุ้น</w:t>
      </w:r>
      <w:r w:rsidR="00291C29"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เพิ่มทุน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ให้แก่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บริษัท ราช-ออสเตรเลีย คอร์ปอเรชั่น จำกัด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ซึ่งเป็นบริษัทย่อยของบริษัทย่อยทางอ้อมดังกล่าว ตามสัดส่วนการลงทุนร้อยละ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100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  <w:lang w:val="th-TH"/>
        </w:rPr>
        <w:t>ดังนี้</w:t>
      </w:r>
    </w:p>
    <w:p w14:paraId="03F4051D" w14:textId="77777777" w:rsidR="00172A33" w:rsidRPr="006A6D30" w:rsidRDefault="00172A33" w:rsidP="00172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cyan"/>
          <w:cs/>
          <w:lang w:val="th-TH"/>
        </w:rPr>
      </w:pPr>
    </w:p>
    <w:tbl>
      <w:tblPr>
        <w:tblW w:w="9500" w:type="dxa"/>
        <w:tblInd w:w="360" w:type="dxa"/>
        <w:tblLook w:val="04A0" w:firstRow="1" w:lastRow="0" w:firstColumn="1" w:lastColumn="0" w:noHBand="0" w:noVBand="1"/>
      </w:tblPr>
      <w:tblGrid>
        <w:gridCol w:w="2430"/>
        <w:gridCol w:w="2320"/>
        <w:gridCol w:w="2375"/>
        <w:gridCol w:w="2375"/>
      </w:tblGrid>
      <w:tr w:rsidR="00172A33" w:rsidRPr="006A6D30" w14:paraId="68BEEB77" w14:textId="77777777" w:rsidTr="00FD5036">
        <w:trPr>
          <w:trHeight w:val="783"/>
        </w:trPr>
        <w:tc>
          <w:tcPr>
            <w:tcW w:w="2430" w:type="dxa"/>
          </w:tcPr>
          <w:p w14:paraId="4374EE65" w14:textId="77777777" w:rsidR="00172A33" w:rsidRPr="006A6D30" w:rsidRDefault="00172A33" w:rsidP="0003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วันที่จ่าย</w:t>
            </w:r>
          </w:p>
        </w:tc>
        <w:tc>
          <w:tcPr>
            <w:tcW w:w="2320" w:type="dxa"/>
          </w:tcPr>
          <w:p w14:paraId="77EA6FC1" w14:textId="77777777" w:rsidR="00172A33" w:rsidRPr="006A6D30" w:rsidRDefault="00172A33" w:rsidP="0003218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2375" w:type="dxa"/>
          </w:tcPr>
          <w:p w14:paraId="77CE41DC" w14:textId="77777777" w:rsidR="00172A33" w:rsidRPr="006A6D30" w:rsidRDefault="00172A33" w:rsidP="000F2808">
            <w:pPr>
              <w:ind w:left="-90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จำนวนเงิน</w:t>
            </w:r>
          </w:p>
          <w:p w14:paraId="3EC193C7" w14:textId="77777777" w:rsidR="00172A33" w:rsidRPr="006A6D30" w:rsidRDefault="00172A33" w:rsidP="000F2808">
            <w:pPr>
              <w:ind w:left="-90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ล้านเหรียญออสเตรเลีย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75" w:type="dxa"/>
          </w:tcPr>
          <w:p w14:paraId="234F00B4" w14:textId="77777777" w:rsidR="00172A33" w:rsidRPr="006A6D30" w:rsidRDefault="00172A33" w:rsidP="000F2808">
            <w:pPr>
              <w:tabs>
                <w:tab w:val="clear" w:pos="1871"/>
                <w:tab w:val="left" w:pos="2030"/>
              </w:tabs>
              <w:ind w:left="-120" w:right="-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เทียบเท่าจำนวนเงิน</w:t>
            </w:r>
          </w:p>
          <w:p w14:paraId="28DAB0D7" w14:textId="77777777" w:rsidR="00172A33" w:rsidRPr="006A6D30" w:rsidRDefault="00172A33" w:rsidP="000F2808">
            <w:pPr>
              <w:ind w:left="-120" w:right="-6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172A33" w:rsidRPr="006A6D30" w14:paraId="768A7C00" w14:textId="77777777" w:rsidTr="00FD5036">
        <w:trPr>
          <w:trHeight w:val="382"/>
        </w:trPr>
        <w:tc>
          <w:tcPr>
            <w:tcW w:w="2430" w:type="dxa"/>
            <w:shd w:val="clear" w:color="auto" w:fill="auto"/>
          </w:tcPr>
          <w:p w14:paraId="7F5C1961" w14:textId="115921AE" w:rsidR="00172A33" w:rsidRPr="006A6D30" w:rsidRDefault="00AA32E8" w:rsidP="0003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28</w:t>
            </w:r>
            <w:r w:rsidR="00172A33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172A33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20" w:type="dxa"/>
            <w:shd w:val="clear" w:color="auto" w:fill="auto"/>
          </w:tcPr>
          <w:p w14:paraId="0B46A6B0" w14:textId="77777777" w:rsidR="00172A33" w:rsidRPr="006A6D30" w:rsidRDefault="00172A33" w:rsidP="00032185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ชำระค่าหุ้นเพิ่มทุน</w:t>
            </w:r>
          </w:p>
        </w:tc>
        <w:tc>
          <w:tcPr>
            <w:tcW w:w="2375" w:type="dxa"/>
            <w:shd w:val="clear" w:color="auto" w:fill="auto"/>
          </w:tcPr>
          <w:p w14:paraId="30755893" w14:textId="785531BB" w:rsidR="00172A33" w:rsidRPr="006A6D30" w:rsidRDefault="00AA32E8" w:rsidP="000F2808">
            <w:pPr>
              <w:pStyle w:val="acctfourfigures"/>
              <w:tabs>
                <w:tab w:val="clear" w:pos="765"/>
                <w:tab w:val="decimal" w:pos="171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42</w:t>
            </w:r>
            <w:r w:rsidR="00172A33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75" w:type="dxa"/>
          </w:tcPr>
          <w:p w14:paraId="20D3C071" w14:textId="437B6C16" w:rsidR="00172A33" w:rsidRPr="006A6D30" w:rsidRDefault="00AA32E8" w:rsidP="000F2808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884</w:t>
            </w:r>
            <w:r w:rsidR="00172A33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</w:t>
            </w:r>
          </w:p>
        </w:tc>
      </w:tr>
      <w:tr w:rsidR="00172A33" w:rsidRPr="006A6D30" w14:paraId="28FFCC95" w14:textId="77777777" w:rsidTr="00FD5036">
        <w:trPr>
          <w:trHeight w:val="391"/>
        </w:trPr>
        <w:tc>
          <w:tcPr>
            <w:tcW w:w="2430" w:type="dxa"/>
            <w:shd w:val="clear" w:color="auto" w:fill="auto"/>
          </w:tcPr>
          <w:p w14:paraId="39C3FABF" w14:textId="68FA276F" w:rsidR="00172A33" w:rsidRPr="006A6D30" w:rsidRDefault="00AA32E8" w:rsidP="0003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30</w:t>
            </w:r>
            <w:r w:rsidR="00172A33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172A33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20" w:type="dxa"/>
            <w:shd w:val="clear" w:color="auto" w:fill="auto"/>
          </w:tcPr>
          <w:p w14:paraId="2E7736D9" w14:textId="77777777" w:rsidR="00172A33" w:rsidRPr="006A6D30" w:rsidRDefault="00172A33" w:rsidP="00032185">
            <w:pPr>
              <w:ind w:left="720" w:right="-45" w:hanging="720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6A6D30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ชำระค่าหุ้นเพิ่มทุน</w:t>
            </w:r>
          </w:p>
        </w:tc>
        <w:tc>
          <w:tcPr>
            <w:tcW w:w="2375" w:type="dxa"/>
            <w:shd w:val="clear" w:color="auto" w:fill="auto"/>
          </w:tcPr>
          <w:p w14:paraId="2E7FE4EC" w14:textId="104071AB" w:rsidR="00172A33" w:rsidRPr="006A6D30" w:rsidRDefault="00AA32E8" w:rsidP="000F2808">
            <w:pPr>
              <w:pStyle w:val="acctfourfigures"/>
              <w:tabs>
                <w:tab w:val="clear" w:pos="765"/>
                <w:tab w:val="decimal" w:pos="171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</w:t>
            </w:r>
            <w:r w:rsidR="00172A33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75" w:type="dxa"/>
          </w:tcPr>
          <w:p w14:paraId="7B7DED26" w14:textId="0F3855CD" w:rsidR="00172A33" w:rsidRPr="006A6D30" w:rsidRDefault="00AA32E8" w:rsidP="000F2808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973</w:t>
            </w:r>
            <w:r w:rsidR="00172A33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96</w:t>
            </w:r>
          </w:p>
        </w:tc>
      </w:tr>
      <w:tr w:rsidR="00172A33" w:rsidRPr="006A6D30" w14:paraId="758F8E8A" w14:textId="77777777" w:rsidTr="00FD5036">
        <w:trPr>
          <w:trHeight w:val="382"/>
        </w:trPr>
        <w:tc>
          <w:tcPr>
            <w:tcW w:w="2430" w:type="dxa"/>
            <w:shd w:val="clear" w:color="auto" w:fill="auto"/>
          </w:tcPr>
          <w:p w14:paraId="78583AAE" w14:textId="648F2D03" w:rsidR="00172A33" w:rsidRPr="006A6D30" w:rsidRDefault="00AA32E8" w:rsidP="00282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29</w:t>
            </w:r>
            <w:r w:rsidR="00172A33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82AEF" w:rsidRPr="006A6D3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172A33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20" w:type="dxa"/>
            <w:shd w:val="clear" w:color="auto" w:fill="auto"/>
          </w:tcPr>
          <w:p w14:paraId="6BD01B25" w14:textId="77777777" w:rsidR="00172A33" w:rsidRPr="006A6D30" w:rsidRDefault="00172A33" w:rsidP="00032185">
            <w:pPr>
              <w:ind w:left="720" w:right="-45" w:hanging="720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6A6D30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ชำระค่าหุ้นเพิ่มทุน</w:t>
            </w:r>
          </w:p>
        </w:tc>
        <w:tc>
          <w:tcPr>
            <w:tcW w:w="2375" w:type="dxa"/>
            <w:shd w:val="clear" w:color="auto" w:fill="auto"/>
          </w:tcPr>
          <w:p w14:paraId="29AE570D" w14:textId="577E6801" w:rsidR="00172A33" w:rsidRPr="006A6D30" w:rsidRDefault="00AA32E8" w:rsidP="000F2808">
            <w:pPr>
              <w:pStyle w:val="acctfourfigures"/>
              <w:tabs>
                <w:tab w:val="clear" w:pos="765"/>
                <w:tab w:val="decimal" w:pos="171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</w:t>
            </w:r>
            <w:r w:rsidR="00172A33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375" w:type="dxa"/>
          </w:tcPr>
          <w:p w14:paraId="204E43E6" w14:textId="41814FA2" w:rsidR="00172A33" w:rsidRPr="006A6D30" w:rsidRDefault="00AA32E8" w:rsidP="000F2808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432</w:t>
            </w:r>
            <w:r w:rsidR="00172A33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</w:t>
            </w:r>
          </w:p>
        </w:tc>
      </w:tr>
      <w:tr w:rsidR="00282AEF" w:rsidRPr="006A6D30" w14:paraId="69478B42" w14:textId="77777777" w:rsidTr="00FD5036">
        <w:trPr>
          <w:trHeight w:val="382"/>
        </w:trPr>
        <w:tc>
          <w:tcPr>
            <w:tcW w:w="2430" w:type="dxa"/>
            <w:shd w:val="clear" w:color="auto" w:fill="auto"/>
          </w:tcPr>
          <w:p w14:paraId="6298C6C9" w14:textId="29D9D37A" w:rsidR="00282AEF" w:rsidRPr="006A6D30" w:rsidRDefault="00AA32E8" w:rsidP="00765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30</w:t>
            </w:r>
            <w:r w:rsidR="00282AEF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82AEF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20" w:type="dxa"/>
            <w:shd w:val="clear" w:color="auto" w:fill="auto"/>
          </w:tcPr>
          <w:p w14:paraId="1A0EE5E3" w14:textId="3BB02A80" w:rsidR="00282AEF" w:rsidRPr="006A6D30" w:rsidRDefault="00282AEF" w:rsidP="00765251">
            <w:pPr>
              <w:ind w:left="720" w:right="-45" w:hanging="720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6A6D30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ชำระค่าหุ้นเพิ่มทุน</w:t>
            </w:r>
          </w:p>
        </w:tc>
        <w:tc>
          <w:tcPr>
            <w:tcW w:w="2375" w:type="dxa"/>
            <w:shd w:val="clear" w:color="auto" w:fill="auto"/>
          </w:tcPr>
          <w:p w14:paraId="4895F946" w14:textId="0191180F" w:rsidR="00282AEF" w:rsidRPr="006A6D30" w:rsidRDefault="00AA32E8" w:rsidP="00765251">
            <w:pPr>
              <w:pStyle w:val="acctfourfigures"/>
              <w:tabs>
                <w:tab w:val="clear" w:pos="765"/>
                <w:tab w:val="decimal" w:pos="171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</w:t>
            </w:r>
            <w:r w:rsidR="00282AEF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375" w:type="dxa"/>
          </w:tcPr>
          <w:p w14:paraId="3C88DB08" w14:textId="106CA6E4" w:rsidR="00282AEF" w:rsidRPr="006A6D30" w:rsidRDefault="00AA32E8" w:rsidP="00765251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420</w:t>
            </w:r>
            <w:r w:rsidR="00282AEF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04</w:t>
            </w:r>
          </w:p>
        </w:tc>
      </w:tr>
      <w:tr w:rsidR="00282AEF" w:rsidRPr="006A6D30" w14:paraId="350FE438" w14:textId="77777777" w:rsidTr="00FD5036">
        <w:trPr>
          <w:trHeight w:val="382"/>
        </w:trPr>
        <w:tc>
          <w:tcPr>
            <w:tcW w:w="2430" w:type="dxa"/>
            <w:shd w:val="clear" w:color="auto" w:fill="auto"/>
          </w:tcPr>
          <w:p w14:paraId="5210A8ED" w14:textId="648C80C6" w:rsidR="00282AEF" w:rsidRPr="006A6D30" w:rsidRDefault="00AA32E8" w:rsidP="00765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82AEF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82AEF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20" w:type="dxa"/>
            <w:shd w:val="clear" w:color="auto" w:fill="auto"/>
          </w:tcPr>
          <w:p w14:paraId="642D6410" w14:textId="3CCE0F47" w:rsidR="00282AEF" w:rsidRPr="006A6D30" w:rsidRDefault="00282AEF" w:rsidP="00765251">
            <w:pPr>
              <w:ind w:left="720" w:right="-45" w:hanging="720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6A6D30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ชำระค่าหุ้นเพิ่มทุน</w:t>
            </w:r>
          </w:p>
        </w:tc>
        <w:tc>
          <w:tcPr>
            <w:tcW w:w="2375" w:type="dxa"/>
            <w:shd w:val="clear" w:color="auto" w:fill="auto"/>
          </w:tcPr>
          <w:p w14:paraId="3C649D18" w14:textId="099EC398" w:rsidR="00282AEF" w:rsidRPr="006A6D30" w:rsidRDefault="00AA32E8" w:rsidP="00765251">
            <w:pPr>
              <w:pStyle w:val="acctfourfigures"/>
              <w:tabs>
                <w:tab w:val="clear" w:pos="765"/>
                <w:tab w:val="decimal" w:pos="171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</w:t>
            </w:r>
            <w:r w:rsidR="006F69E9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75" w:type="dxa"/>
          </w:tcPr>
          <w:p w14:paraId="7AEB6F0B" w14:textId="4FC70B50" w:rsidR="00282AEF" w:rsidRPr="006A6D30" w:rsidRDefault="00AA32E8" w:rsidP="00765251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449</w:t>
            </w:r>
            <w:r w:rsidR="006F69E9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69</w:t>
            </w:r>
          </w:p>
        </w:tc>
      </w:tr>
    </w:tbl>
    <w:p w14:paraId="7FD24C0F" w14:textId="77777777" w:rsidR="002A5A79" w:rsidRPr="006A6D30" w:rsidRDefault="002A5A79" w:rsidP="0069107F">
      <w:pPr>
        <w:ind w:left="540"/>
        <w:jc w:val="thaiDistribute"/>
        <w:rPr>
          <w:rFonts w:ascii="Angsana New" w:hAnsi="Angsana New"/>
          <w:snapToGrid w:val="0"/>
          <w:sz w:val="30"/>
          <w:szCs w:val="30"/>
          <w:highlight w:val="yellow"/>
          <w:cs/>
          <w:lang w:eastAsia="th-TH"/>
        </w:rPr>
      </w:pPr>
    </w:p>
    <w:p w14:paraId="41BCCB05" w14:textId="77777777" w:rsidR="002A5A79" w:rsidRPr="006A6D30" w:rsidRDefault="002A5A79" w:rsidP="002A5A79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ขายเงินลงทุนบางส่วนในบริษัท หินกองเพาเวอร์โฮลดิ้ง จำกัด</w:t>
      </w:r>
    </w:p>
    <w:p w14:paraId="02C54421" w14:textId="77777777" w:rsidR="00E46670" w:rsidRPr="006A6D30" w:rsidRDefault="00E46670" w:rsidP="00DC0C58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4D35A23" w14:textId="54CB1D9F" w:rsidR="00E46670" w:rsidRPr="006A6D30" w:rsidRDefault="00E46670" w:rsidP="00E46670">
      <w:pPr>
        <w:pStyle w:val="ListParagraph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3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มกราคม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กลุ่มบริษัทได้ขายส่วนได้เสียในบริษัท หินกองเพาเวอร์โฮลดิ้ง จำกัด ซึ่งเป็นบริษัทย่อยทางตรง ออกไปร้อยละ </w:t>
      </w:r>
      <w:r w:rsidR="00AA32E8" w:rsidRPr="00AA32E8">
        <w:rPr>
          <w:rFonts w:ascii="Angsana New" w:hAnsi="Angsana New" w:hint="cs"/>
          <w:sz w:val="30"/>
          <w:szCs w:val="30"/>
        </w:rPr>
        <w:t>49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เป็นเงินสดจำนวน </w:t>
      </w:r>
      <w:r w:rsidR="00AA32E8" w:rsidRPr="00AA32E8">
        <w:rPr>
          <w:rFonts w:ascii="Angsana New" w:hAnsi="Angsana New" w:hint="cs"/>
          <w:sz w:val="30"/>
          <w:szCs w:val="30"/>
        </w:rPr>
        <w:t>1</w:t>
      </w:r>
      <w:r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96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ล้านบาท ทำให้บริษัท หินกองเพาเวอร์โฮลดิ้ง จำกัด</w:t>
      </w:r>
      <w:r w:rsidR="008F5D37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ไม่ได้เป็นบริษัทย่อยทางตรงอีกต่อไปแต่กลายเป็นการร่วมค้าทางตรง มูลค่าตามบัญชีของสินทรัพย์สุทธิของบริษัท หินกองเพาเวอร์โฮลดิ้ง จำกัด ในงบการเงินของกลุ่มบริษัท ณ วันที่ขาย มีจำนวน </w:t>
      </w:r>
      <w:r w:rsidR="00AA32E8" w:rsidRPr="00AA32E8">
        <w:rPr>
          <w:rFonts w:ascii="Angsana New" w:hAnsi="Angsana New" w:hint="cs"/>
          <w:color w:val="000000"/>
          <w:sz w:val="30"/>
          <w:szCs w:val="30"/>
        </w:rPr>
        <w:t>20</w:t>
      </w:r>
      <w:r w:rsidRPr="006A6D30">
        <w:rPr>
          <w:rFonts w:ascii="Angsana New" w:hAnsi="Angsana New" w:hint="cs"/>
          <w:color w:val="000000"/>
          <w:sz w:val="30"/>
          <w:szCs w:val="30"/>
        </w:rPr>
        <w:t>.</w:t>
      </w:r>
      <w:r w:rsidR="00AA32E8" w:rsidRPr="00AA32E8">
        <w:rPr>
          <w:rFonts w:ascii="Angsana New" w:hAnsi="Angsana New" w:hint="cs"/>
          <w:color w:val="000000"/>
          <w:sz w:val="30"/>
          <w:szCs w:val="30"/>
        </w:rPr>
        <w:t>98</w:t>
      </w:r>
      <w:r w:rsidRPr="006A6D30">
        <w:rPr>
          <w:rFonts w:ascii="Angsana New" w:hAnsi="Angsana New" w:hint="cs"/>
          <w:sz w:val="30"/>
          <w:szCs w:val="30"/>
          <w:cs/>
        </w:rPr>
        <w:t xml:space="preserve"> ล้านบาท มูลค่ายุติธรรมของส่วน</w:t>
      </w:r>
      <w:r w:rsidR="008F5D37" w:rsidRPr="006A6D30">
        <w:rPr>
          <w:rFonts w:ascii="Angsana New" w:hAnsi="Angsana New" w:hint="cs"/>
          <w:sz w:val="30"/>
          <w:szCs w:val="30"/>
          <w:cs/>
        </w:rPr>
        <w:br/>
      </w:r>
      <w:r w:rsidRPr="006A6D30">
        <w:rPr>
          <w:rFonts w:ascii="Angsana New" w:hAnsi="Angsana New" w:hint="cs"/>
          <w:sz w:val="30"/>
          <w:szCs w:val="30"/>
          <w:cs/>
        </w:rPr>
        <w:t xml:space="preserve">ได้เสียของการร่วมค้าที่ยังคงอยู่ในกลุ่มบริษัท ณ วันที่สูญเสียอำนาจการควบคุมมีจำนวน </w:t>
      </w:r>
      <w:r w:rsidR="00AA32E8" w:rsidRPr="00AA32E8">
        <w:rPr>
          <w:rFonts w:ascii="Angsana New" w:hAnsi="Angsana New" w:hint="cs"/>
          <w:color w:val="000000"/>
          <w:sz w:val="30"/>
          <w:szCs w:val="30"/>
        </w:rPr>
        <w:t>2</w:t>
      </w:r>
      <w:r w:rsidRPr="006A6D30">
        <w:rPr>
          <w:rFonts w:ascii="Angsana New" w:hAnsi="Angsana New" w:hint="cs"/>
          <w:color w:val="000000"/>
          <w:sz w:val="30"/>
          <w:szCs w:val="30"/>
        </w:rPr>
        <w:t>.</w:t>
      </w:r>
      <w:r w:rsidR="00AA32E8" w:rsidRPr="00AA32E8">
        <w:rPr>
          <w:rFonts w:ascii="Angsana New" w:hAnsi="Angsana New" w:hint="cs"/>
          <w:color w:val="000000"/>
          <w:sz w:val="30"/>
          <w:szCs w:val="30"/>
        </w:rPr>
        <w:t>04</w:t>
      </w:r>
      <w:r w:rsidRPr="006A6D30">
        <w:rPr>
          <w:rFonts w:ascii="Angsana New" w:hAnsi="Angsana New" w:hint="cs"/>
          <w:sz w:val="30"/>
          <w:szCs w:val="30"/>
          <w:cs/>
        </w:rPr>
        <w:t xml:space="preserve"> ล้านบาท ได้ถือเป็นมูลค่าเริ่มแรกของเงินลงทุนใน</w:t>
      </w:r>
      <w:r w:rsidR="003A5A0D" w:rsidRPr="006A6D30">
        <w:rPr>
          <w:rFonts w:ascii="Angsana New" w:hAnsi="Angsana New" w:hint="cs"/>
          <w:sz w:val="30"/>
          <w:szCs w:val="30"/>
          <w:cs/>
        </w:rPr>
        <w:t>การร่วมค้า</w:t>
      </w:r>
      <w:r w:rsidRPr="006A6D30">
        <w:rPr>
          <w:rFonts w:ascii="Angsana New" w:hAnsi="Angsana New" w:hint="cs"/>
          <w:sz w:val="30"/>
          <w:szCs w:val="30"/>
          <w:cs/>
        </w:rPr>
        <w:t xml:space="preserve">นั้น ณ วันนั้น กลุ่มบริษัทรับรู้ขาดทุนจากการขายเป็นจำนวน </w:t>
      </w:r>
      <w:r w:rsidR="00AA32E8" w:rsidRPr="00AA32E8">
        <w:rPr>
          <w:rFonts w:ascii="Angsana New" w:hAnsi="Angsana New" w:hint="cs"/>
          <w:color w:val="000000"/>
          <w:sz w:val="30"/>
          <w:szCs w:val="30"/>
        </w:rPr>
        <w:t>16</w:t>
      </w:r>
      <w:r w:rsidRPr="006A6D30">
        <w:rPr>
          <w:rFonts w:ascii="Angsana New" w:hAnsi="Angsana New" w:hint="cs"/>
          <w:color w:val="000000"/>
          <w:sz w:val="30"/>
          <w:szCs w:val="30"/>
        </w:rPr>
        <w:t>.</w:t>
      </w:r>
      <w:r w:rsidR="00AA32E8" w:rsidRPr="00AA32E8">
        <w:rPr>
          <w:rFonts w:ascii="Angsana New" w:hAnsi="Angsana New" w:hint="cs"/>
          <w:color w:val="000000"/>
          <w:sz w:val="30"/>
          <w:szCs w:val="30"/>
        </w:rPr>
        <w:t>98</w:t>
      </w:r>
      <w:r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="00F139A0" w:rsidRPr="006A6D30">
        <w:rPr>
          <w:rFonts w:ascii="Angsana New" w:hAnsi="Angsana New" w:hint="cs"/>
          <w:sz w:val="30"/>
          <w:szCs w:val="30"/>
        </w:rPr>
        <w:br/>
      </w:r>
      <w:r w:rsidRPr="006A6D30">
        <w:rPr>
          <w:rFonts w:ascii="Angsana New" w:hAnsi="Angsana New" w:hint="cs"/>
          <w:sz w:val="30"/>
          <w:szCs w:val="30"/>
          <w:cs/>
        </w:rPr>
        <w:t>ล้านบาท ซึ่งรวมอยู่ในค่าใช้จ่ายในการบริหารในงบกำไรขาดทุนเบ็ดเสร็จรวม</w:t>
      </w:r>
    </w:p>
    <w:p w14:paraId="1B35DABE" w14:textId="77777777" w:rsidR="00E46670" w:rsidRPr="006A6D30" w:rsidRDefault="00E46670" w:rsidP="00E4667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C157653" w14:textId="14D44A67" w:rsidR="00E46670" w:rsidRPr="006A6D30" w:rsidRDefault="00E46670" w:rsidP="00E4667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>จากการขายเงินลงทุนดังกล่าวทำให้สัดส่วนการถือหุ้นของกลุ่มบริษัทในบริษัท หินกองเพาเวอร์ จำกัด ซึ่งเป็น</w:t>
      </w:r>
      <w:r w:rsidR="007A4198" w:rsidRPr="006A6D30">
        <w:rPr>
          <w:rFonts w:ascii="Angsana New" w:hAnsi="Angsana New" w:hint="cs"/>
          <w:sz w:val="30"/>
          <w:szCs w:val="30"/>
        </w:rPr>
        <w:br/>
      </w:r>
      <w:r w:rsidRPr="006A6D30">
        <w:rPr>
          <w:rFonts w:ascii="Angsana New" w:hAnsi="Angsana New" w:hint="cs"/>
          <w:sz w:val="30"/>
          <w:szCs w:val="30"/>
          <w:cs/>
        </w:rPr>
        <w:t xml:space="preserve">บริษัทย่อยของบริษัท หินกองเพาเวอร์โฮลดิ้ง จำกัด ลดลงเหลือร้อยละ </w:t>
      </w:r>
      <w:r w:rsidR="00AA32E8" w:rsidRPr="00AA32E8">
        <w:rPr>
          <w:rFonts w:ascii="Angsana New" w:hAnsi="Angsana New" w:hint="cs"/>
          <w:sz w:val="30"/>
          <w:szCs w:val="30"/>
        </w:rPr>
        <w:t>51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ทำให้บริษัท หินกองเพาเวอร์ จำกัด</w:t>
      </w:r>
      <w:r w:rsidR="008F5D37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ไม่ได้เป็นบริษัทย่อยทางอ้อมอีกต่อไปแต่กลายเป็นบริษัทย่อยของการร่วมค้าทางตรง</w:t>
      </w:r>
    </w:p>
    <w:p w14:paraId="5E693D0B" w14:textId="77777777" w:rsidR="008F5D37" w:rsidRPr="006A6D30" w:rsidRDefault="008F5D37" w:rsidP="00E4667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657C89C" w14:textId="77777777" w:rsidR="00765251" w:rsidRPr="006A6D30" w:rsidRDefault="00765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6A6D30">
        <w:rPr>
          <w:rFonts w:ascii="Angsana New" w:hAnsi="Angsana New" w:hint="cs"/>
          <w:sz w:val="30"/>
          <w:szCs w:val="30"/>
          <w:cs/>
        </w:rPr>
        <w:br w:type="page"/>
      </w:r>
    </w:p>
    <w:p w14:paraId="70B7B494" w14:textId="516E0155" w:rsidR="00765251" w:rsidRPr="006A6D30" w:rsidRDefault="00765251" w:rsidP="00765251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การเรียกชำระค่าหุ้นเพิ่มทุนของบริษัท อาร์เอช อินเตอร์เนชั่นแนล</w:t>
      </w:r>
      <w:r w:rsidRPr="006A6D30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 </w:t>
      </w: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คอร์ปอเรชั่น จำกัด </w:t>
      </w:r>
      <w:r w:rsidRPr="006A6D30">
        <w:rPr>
          <w:rFonts w:ascii="Angsana New" w:hAnsi="Angsana New" w:hint="cs"/>
          <w:b/>
          <w:bCs/>
          <w:i/>
          <w:iCs/>
          <w:sz w:val="30"/>
          <w:szCs w:val="30"/>
        </w:rPr>
        <w:t>(“RHIC”)</w:t>
      </w:r>
    </w:p>
    <w:p w14:paraId="0435EBA1" w14:textId="239D397C" w:rsidR="00F74604" w:rsidRPr="006A6D30" w:rsidRDefault="00F74604" w:rsidP="00FD6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800"/>
        <w:gridCol w:w="1711"/>
        <w:gridCol w:w="1079"/>
        <w:gridCol w:w="1530"/>
        <w:gridCol w:w="270"/>
        <w:gridCol w:w="1530"/>
      </w:tblGrid>
      <w:tr w:rsidR="00F74604" w:rsidRPr="00C91F52" w14:paraId="24477517" w14:textId="77777777" w:rsidTr="00AA4FF7">
        <w:tc>
          <w:tcPr>
            <w:tcW w:w="1800" w:type="dxa"/>
            <w:vAlign w:val="bottom"/>
          </w:tcPr>
          <w:p w14:paraId="0C947412" w14:textId="241963CD" w:rsidR="00F74604" w:rsidRPr="00C91F52" w:rsidRDefault="00F74604" w:rsidP="00BD6D3D">
            <w:pPr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1F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</w:p>
        </w:tc>
        <w:tc>
          <w:tcPr>
            <w:tcW w:w="1800" w:type="dxa"/>
            <w:vAlign w:val="bottom"/>
          </w:tcPr>
          <w:p w14:paraId="3CF44489" w14:textId="522E0F21" w:rsidR="00F74604" w:rsidRPr="00C91F52" w:rsidRDefault="00D94560" w:rsidP="00BD6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1F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711" w:type="dxa"/>
            <w:vAlign w:val="bottom"/>
          </w:tcPr>
          <w:p w14:paraId="01F5FFCF" w14:textId="6A7D3B33" w:rsidR="00F74604" w:rsidRPr="00C91F52" w:rsidRDefault="00F74604" w:rsidP="00BD6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C91F52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79" w:type="dxa"/>
            <w:vAlign w:val="bottom"/>
          </w:tcPr>
          <w:p w14:paraId="556358FA" w14:textId="22EF7E4E" w:rsidR="00F74604" w:rsidRPr="00C91F52" w:rsidRDefault="00F74604" w:rsidP="00BD6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C91F52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มูลค่าหุ้นละ</w:t>
            </w:r>
          </w:p>
        </w:tc>
        <w:tc>
          <w:tcPr>
            <w:tcW w:w="1530" w:type="dxa"/>
            <w:vAlign w:val="bottom"/>
          </w:tcPr>
          <w:p w14:paraId="5F59522D" w14:textId="2BFEA16C" w:rsidR="00F74604" w:rsidRPr="00C91F52" w:rsidRDefault="00F74604" w:rsidP="00BD6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C91F52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70" w:type="dxa"/>
            <w:vAlign w:val="bottom"/>
          </w:tcPr>
          <w:p w14:paraId="00B273A6" w14:textId="77777777" w:rsidR="00F74604" w:rsidRPr="00C91F52" w:rsidRDefault="00F74604" w:rsidP="00BD6D3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90B5EFA" w14:textId="2452986F" w:rsidR="00F74604" w:rsidRPr="00C91F52" w:rsidRDefault="00F74604" w:rsidP="00BD6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C91F52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ทุน</w:t>
            </w:r>
            <w:r w:rsidR="00B57A81" w:rsidRPr="00C91F52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ที่</w:t>
            </w:r>
            <w:r w:rsidRPr="00C91F52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ชำระแล้ว</w:t>
            </w:r>
          </w:p>
        </w:tc>
      </w:tr>
      <w:tr w:rsidR="00F74604" w:rsidRPr="00C91F52" w14:paraId="7C284FF8" w14:textId="77777777" w:rsidTr="00AA4FF7">
        <w:tc>
          <w:tcPr>
            <w:tcW w:w="1800" w:type="dxa"/>
            <w:vAlign w:val="bottom"/>
          </w:tcPr>
          <w:p w14:paraId="6463B13F" w14:textId="77777777" w:rsidR="00F74604" w:rsidRPr="00C91F52" w:rsidRDefault="00F74604" w:rsidP="00BD6D3D">
            <w:pPr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F939913" w14:textId="77777777" w:rsidR="00F74604" w:rsidRPr="00C91F52" w:rsidRDefault="00F74604" w:rsidP="00BD6D3D">
            <w:pPr>
              <w:ind w:left="342" w:right="-45" w:hanging="342"/>
              <w:jc w:val="center"/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1711" w:type="dxa"/>
            <w:vAlign w:val="bottom"/>
          </w:tcPr>
          <w:p w14:paraId="3C6449EA" w14:textId="5DBEE36B" w:rsidR="00F74604" w:rsidRPr="00C91F52" w:rsidRDefault="00F74604" w:rsidP="00BD6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C91F52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Pr="00C91F52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ล้านหุ้น</w:t>
            </w:r>
            <w:r w:rsidRPr="00C91F52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  <w:tc>
          <w:tcPr>
            <w:tcW w:w="1079" w:type="dxa"/>
            <w:vAlign w:val="bottom"/>
          </w:tcPr>
          <w:p w14:paraId="6E7471F1" w14:textId="5C1645E4" w:rsidR="00F74604" w:rsidRPr="00C91F52" w:rsidRDefault="00F74604" w:rsidP="00BD6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C91F52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Pr="00C91F52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บาท</w:t>
            </w:r>
            <w:r w:rsidRPr="00C91F52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044425E3" w14:textId="59A2191F" w:rsidR="00F74604" w:rsidRPr="00C91F52" w:rsidRDefault="00F74604" w:rsidP="00BD6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C91F52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Pr="00C91F52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 w:rsidRPr="00C91F52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56E2857" w14:textId="77777777" w:rsidR="00F74604" w:rsidRPr="00C91F52" w:rsidRDefault="00F74604" w:rsidP="00BD6D3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E0E7842" w14:textId="51C6E5D5" w:rsidR="00F74604" w:rsidRPr="00C91F52" w:rsidRDefault="00F74604" w:rsidP="00BD6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C91F52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Pr="00C91F52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 w:rsidRPr="00C91F52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F74604" w:rsidRPr="00C91F52" w14:paraId="442C10A3" w14:textId="77777777" w:rsidTr="00AA4FF7">
        <w:tc>
          <w:tcPr>
            <w:tcW w:w="1800" w:type="dxa"/>
            <w:vAlign w:val="bottom"/>
          </w:tcPr>
          <w:p w14:paraId="3190CEB0" w14:textId="11F94FCE" w:rsidR="00F74604" w:rsidRPr="00C91F52" w:rsidRDefault="00AA32E8" w:rsidP="00F74604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91F52">
              <w:rPr>
                <w:rFonts w:ascii="Angsana New" w:hAnsi="Angsana New" w:hint="cs"/>
                <w:sz w:val="30"/>
                <w:szCs w:val="30"/>
              </w:rPr>
              <w:t>1</w:t>
            </w:r>
            <w:r w:rsidR="00F74604" w:rsidRPr="00C91F5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74604" w:rsidRPr="00C91F5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C91F52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800" w:type="dxa"/>
            <w:vAlign w:val="bottom"/>
          </w:tcPr>
          <w:p w14:paraId="1B55F781" w14:textId="636BC786" w:rsidR="00F74604" w:rsidRPr="00C91F52" w:rsidRDefault="00F74604" w:rsidP="00F74604">
            <w:pPr>
              <w:ind w:left="342" w:right="-45" w:hanging="342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C91F5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711" w:type="dxa"/>
            <w:vAlign w:val="bottom"/>
          </w:tcPr>
          <w:p w14:paraId="4C04C0DE" w14:textId="7EBCA513" w:rsidR="00F74604" w:rsidRPr="00C91F52" w:rsidRDefault="00AA32E8" w:rsidP="00BD6D3D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1F52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F74604" w:rsidRPr="00C91F5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C91F52">
              <w:rPr>
                <w:rFonts w:ascii="Angsana New" w:hAnsi="Angsana New" w:hint="cs"/>
                <w:sz w:val="30"/>
                <w:szCs w:val="30"/>
                <w:lang w:val="en-US" w:bidi="th-TH"/>
              </w:rPr>
              <w:t>765</w:t>
            </w:r>
          </w:p>
        </w:tc>
        <w:tc>
          <w:tcPr>
            <w:tcW w:w="1079" w:type="dxa"/>
            <w:vAlign w:val="bottom"/>
          </w:tcPr>
          <w:p w14:paraId="6D67D68B" w14:textId="4C8B1E4E" w:rsidR="00F74604" w:rsidRPr="00C91F52" w:rsidRDefault="00AA32E8" w:rsidP="00BD6D3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1F52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530" w:type="dxa"/>
            <w:vAlign w:val="bottom"/>
          </w:tcPr>
          <w:p w14:paraId="439E80CA" w14:textId="2B36D3BB" w:rsidR="00F74604" w:rsidRPr="00C91F52" w:rsidRDefault="00AA32E8" w:rsidP="00BD6D3D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1F52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</w:t>
            </w:r>
            <w:r w:rsidR="00F74604" w:rsidRPr="00C91F5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C91F52">
              <w:rPr>
                <w:rFonts w:ascii="Angsana New" w:hAnsi="Angsana New" w:hint="cs"/>
                <w:sz w:val="30"/>
                <w:szCs w:val="30"/>
                <w:lang w:val="en-US" w:bidi="th-TH"/>
              </w:rPr>
              <w:t>650</w:t>
            </w:r>
          </w:p>
        </w:tc>
        <w:tc>
          <w:tcPr>
            <w:tcW w:w="270" w:type="dxa"/>
            <w:vAlign w:val="bottom"/>
          </w:tcPr>
          <w:p w14:paraId="32BFAD9C" w14:textId="77777777" w:rsidR="00F74604" w:rsidRPr="00C91F52" w:rsidRDefault="00F74604" w:rsidP="00BD6D3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E74068B" w14:textId="5E85D063" w:rsidR="00F74604" w:rsidRPr="00C91F52" w:rsidRDefault="00AA32E8" w:rsidP="00BD6D3D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1F52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</w:t>
            </w:r>
            <w:r w:rsidR="00F74604" w:rsidRPr="00C91F5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C91F52">
              <w:rPr>
                <w:rFonts w:ascii="Angsana New" w:hAnsi="Angsana New" w:hint="cs"/>
                <w:sz w:val="30"/>
                <w:szCs w:val="30"/>
                <w:lang w:val="en-US" w:bidi="th-TH"/>
              </w:rPr>
              <w:t>650</w:t>
            </w:r>
          </w:p>
        </w:tc>
      </w:tr>
      <w:tr w:rsidR="00F74604" w:rsidRPr="00C91F52" w14:paraId="5EF9A425" w14:textId="77777777" w:rsidTr="00AA4FF7">
        <w:tc>
          <w:tcPr>
            <w:tcW w:w="1800" w:type="dxa"/>
            <w:vAlign w:val="bottom"/>
          </w:tcPr>
          <w:p w14:paraId="698706B8" w14:textId="3862AD8E" w:rsidR="00F74604" w:rsidRPr="00C91F52" w:rsidRDefault="00AA32E8" w:rsidP="00F74604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91F52">
              <w:rPr>
                <w:rFonts w:ascii="Angsana New" w:hAnsi="Angsana New" w:hint="cs"/>
                <w:sz w:val="30"/>
                <w:szCs w:val="30"/>
              </w:rPr>
              <w:t>8</w:t>
            </w:r>
            <w:r w:rsidR="00F74604" w:rsidRPr="00C91F5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74604" w:rsidRPr="00C91F52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C91F52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800" w:type="dxa"/>
            <w:vAlign w:val="bottom"/>
          </w:tcPr>
          <w:p w14:paraId="7E66D0B3" w14:textId="73FE7E41" w:rsidR="00F74604" w:rsidRPr="00C91F52" w:rsidRDefault="00F74604" w:rsidP="00F74604">
            <w:pPr>
              <w:ind w:right="-45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C91F52">
              <w:rPr>
                <w:rFonts w:ascii="Angsana New" w:hAnsi="Angsana New" w:hint="cs"/>
                <w:sz w:val="30"/>
                <w:szCs w:val="30"/>
                <w:cs/>
              </w:rPr>
              <w:t>ออกหุ้นสามัญใหม่</w:t>
            </w:r>
          </w:p>
        </w:tc>
        <w:tc>
          <w:tcPr>
            <w:tcW w:w="1711" w:type="dxa"/>
            <w:vAlign w:val="bottom"/>
          </w:tcPr>
          <w:p w14:paraId="35B03CA2" w14:textId="1A6502F9" w:rsidR="00F74604" w:rsidRPr="00C91F52" w:rsidRDefault="00AA32E8" w:rsidP="00BD6D3D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1F52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F74604" w:rsidRPr="00C91F5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C91F52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079" w:type="dxa"/>
            <w:vAlign w:val="bottom"/>
          </w:tcPr>
          <w:p w14:paraId="00ECC10A" w14:textId="13F0572F" w:rsidR="00F74604" w:rsidRPr="00C91F52" w:rsidRDefault="00AA32E8" w:rsidP="00BD6D3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1F52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530" w:type="dxa"/>
            <w:vAlign w:val="bottom"/>
          </w:tcPr>
          <w:p w14:paraId="0D3D7E95" w14:textId="347C15A4" w:rsidR="00F74604" w:rsidRPr="00C91F52" w:rsidRDefault="00AA32E8" w:rsidP="00BD6D3D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1F52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  <w:r w:rsidR="00F74604" w:rsidRPr="00C91F5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C91F52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0B2DD570" w14:textId="77777777" w:rsidR="00F74604" w:rsidRPr="00C91F52" w:rsidRDefault="00F74604" w:rsidP="00BD6D3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861E776" w14:textId="77777777" w:rsidR="00F74604" w:rsidRPr="00C91F52" w:rsidRDefault="00F74604" w:rsidP="00BD6D3D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1F52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F74604" w:rsidRPr="00C91F52" w14:paraId="7FBBCC23" w14:textId="77777777" w:rsidTr="00AA4FF7">
        <w:tc>
          <w:tcPr>
            <w:tcW w:w="1800" w:type="dxa"/>
            <w:vAlign w:val="bottom"/>
          </w:tcPr>
          <w:p w14:paraId="2A1B14DB" w14:textId="0C4A25B5" w:rsidR="00F74604" w:rsidRPr="00C91F52" w:rsidRDefault="00AA32E8" w:rsidP="00F74604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91F52">
              <w:rPr>
                <w:rFonts w:ascii="Angsana New" w:hAnsi="Angsana New" w:hint="cs"/>
                <w:sz w:val="30"/>
                <w:szCs w:val="30"/>
              </w:rPr>
              <w:t>13</w:t>
            </w:r>
            <w:r w:rsidR="00F74604" w:rsidRPr="00C91F5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74604" w:rsidRPr="00C91F52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C91F52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800" w:type="dxa"/>
            <w:vAlign w:val="bottom"/>
          </w:tcPr>
          <w:p w14:paraId="38FCA62B" w14:textId="78ADAA9D" w:rsidR="00F74604" w:rsidRPr="00C91F52" w:rsidRDefault="00F74604" w:rsidP="00F74604">
            <w:pPr>
              <w:ind w:right="-45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C91F5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4F7FA4B3" w14:textId="77777777" w:rsidR="00F74604" w:rsidRPr="00C91F52" w:rsidRDefault="00F74604" w:rsidP="00BD6D3D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6EDE4223" w14:textId="77777777" w:rsidR="00F74604" w:rsidRPr="00C91F52" w:rsidRDefault="00F74604" w:rsidP="00BD6D3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F9C341F" w14:textId="77777777" w:rsidR="00F74604" w:rsidRPr="00C91F52" w:rsidRDefault="00F74604" w:rsidP="00BD6D3D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6886966" w14:textId="77777777" w:rsidR="00F74604" w:rsidRPr="00C91F52" w:rsidRDefault="00F74604" w:rsidP="00BD6D3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9954D1A" w14:textId="5FA3E5E6" w:rsidR="00F74604" w:rsidRPr="00C91F52" w:rsidRDefault="00AA32E8" w:rsidP="00BD6D3D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1F52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F74604" w:rsidRPr="00C91F5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C91F52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150</w:t>
            </w:r>
          </w:p>
        </w:tc>
      </w:tr>
      <w:tr w:rsidR="00F74604" w:rsidRPr="00C91F52" w14:paraId="4236E2EA" w14:textId="77777777" w:rsidTr="00AA4FF7">
        <w:tc>
          <w:tcPr>
            <w:tcW w:w="1800" w:type="dxa"/>
            <w:vAlign w:val="bottom"/>
          </w:tcPr>
          <w:p w14:paraId="629357EB" w14:textId="75C15AF6" w:rsidR="00F74604" w:rsidRPr="00C91F52" w:rsidRDefault="00AA32E8" w:rsidP="00F74604">
            <w:pPr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1F52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="00F74604" w:rsidRPr="00C91F5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F74604" w:rsidRPr="00C91F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C91F52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00" w:type="dxa"/>
            <w:vAlign w:val="bottom"/>
          </w:tcPr>
          <w:p w14:paraId="49A0C04A" w14:textId="7578F84E" w:rsidR="00F74604" w:rsidRPr="00C91F52" w:rsidRDefault="00F74604" w:rsidP="00F74604">
            <w:pPr>
              <w:ind w:left="342" w:right="-45" w:hanging="342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C91F5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FDC2A1" w14:textId="3C97AE10" w:rsidR="00F74604" w:rsidRPr="00C91F52" w:rsidRDefault="00AA32E8" w:rsidP="00BD6D3D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1F5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F74604" w:rsidRPr="00C91F5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C91F5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1079" w:type="dxa"/>
            <w:vAlign w:val="bottom"/>
          </w:tcPr>
          <w:p w14:paraId="40207BF8" w14:textId="02E920FC" w:rsidR="00F74604" w:rsidRPr="00C91F52" w:rsidRDefault="00AA32E8" w:rsidP="00BD6D3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1F5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0BEFF" w14:textId="13D9765E" w:rsidR="00F74604" w:rsidRPr="00C91F52" w:rsidRDefault="00AA32E8" w:rsidP="00BD6D3D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1F5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32</w:t>
            </w:r>
            <w:r w:rsidR="00F74604" w:rsidRPr="00C91F5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C91F5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650</w:t>
            </w:r>
          </w:p>
        </w:tc>
        <w:tc>
          <w:tcPr>
            <w:tcW w:w="270" w:type="dxa"/>
            <w:vAlign w:val="bottom"/>
          </w:tcPr>
          <w:p w14:paraId="03EC17AE" w14:textId="77777777" w:rsidR="00F74604" w:rsidRPr="00C91F52" w:rsidRDefault="00F74604" w:rsidP="00BD6D3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515ED" w14:textId="398D99EB" w:rsidR="00F74604" w:rsidRPr="00C91F52" w:rsidRDefault="00AA32E8" w:rsidP="00BD6D3D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1F5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23</w:t>
            </w:r>
            <w:r w:rsidR="00F74604" w:rsidRPr="00C91F5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C91F5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800</w:t>
            </w:r>
          </w:p>
        </w:tc>
      </w:tr>
    </w:tbl>
    <w:p w14:paraId="52977C8A" w14:textId="77777777" w:rsidR="00765251" w:rsidRPr="006A6D30" w:rsidRDefault="00765251" w:rsidP="00765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14:paraId="0B99A559" w14:textId="0970DF0A" w:rsidR="00765251" w:rsidRPr="006A6D30" w:rsidRDefault="00765251" w:rsidP="00BD6D3D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การเรียกชำระค่าหุ้นเพิ่มทุนของบริษัท อาร์เอช อินเตอร์เนชั่นแนล</w:t>
      </w:r>
      <w:r w:rsidRPr="006A6D30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 (</w:t>
      </w: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มอริเชียส) คอร์ปอเรชั่น จำกัด </w:t>
      </w:r>
      <w:r w:rsidRPr="006A6D30">
        <w:rPr>
          <w:rFonts w:ascii="Angsana New" w:hAnsi="Angsana New" w:hint="cs"/>
          <w:b/>
          <w:bCs/>
          <w:i/>
          <w:iCs/>
          <w:sz w:val="30"/>
          <w:szCs w:val="30"/>
        </w:rPr>
        <w:t>(“RHIM”)</w:t>
      </w:r>
    </w:p>
    <w:p w14:paraId="4A294518" w14:textId="2C4C87FB" w:rsidR="00F74604" w:rsidRPr="006A6D30" w:rsidRDefault="00F74604" w:rsidP="00BD6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782"/>
        <w:gridCol w:w="1728"/>
        <w:gridCol w:w="270"/>
        <w:gridCol w:w="1800"/>
        <w:gridCol w:w="270"/>
        <w:gridCol w:w="1530"/>
      </w:tblGrid>
      <w:tr w:rsidR="00AA4FF7" w:rsidRPr="00AA4FF7" w14:paraId="78438607" w14:textId="77777777" w:rsidTr="00AA4FF7">
        <w:tc>
          <w:tcPr>
            <w:tcW w:w="1800" w:type="dxa"/>
            <w:vAlign w:val="bottom"/>
          </w:tcPr>
          <w:p w14:paraId="5FE7015B" w14:textId="65316B47" w:rsidR="00AA4FF7" w:rsidRPr="00AA4FF7" w:rsidRDefault="00AA4FF7" w:rsidP="00BD6D3D">
            <w:pPr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4F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</w:p>
        </w:tc>
        <w:tc>
          <w:tcPr>
            <w:tcW w:w="1782" w:type="dxa"/>
            <w:vAlign w:val="bottom"/>
          </w:tcPr>
          <w:p w14:paraId="7A950FBD" w14:textId="01625890" w:rsidR="00AA4FF7" w:rsidRPr="00AA4FF7" w:rsidRDefault="00AA4FF7" w:rsidP="00AA4FF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4F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728" w:type="dxa"/>
            <w:vAlign w:val="bottom"/>
          </w:tcPr>
          <w:p w14:paraId="173943E1" w14:textId="7E66FD1A" w:rsidR="00AA4FF7" w:rsidRPr="00AA4FF7" w:rsidRDefault="00AA4FF7" w:rsidP="00BD6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right="-110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AA4FF7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ทุนหุ้นสามัญ</w:t>
            </w:r>
          </w:p>
        </w:tc>
        <w:tc>
          <w:tcPr>
            <w:tcW w:w="270" w:type="dxa"/>
          </w:tcPr>
          <w:p w14:paraId="6D10A01E" w14:textId="77777777" w:rsidR="00AA4FF7" w:rsidRPr="00AA4FF7" w:rsidRDefault="00AA4FF7" w:rsidP="00BD6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right="-110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0AEDD6AC" w14:textId="3A2D0B20" w:rsidR="00AA4FF7" w:rsidRPr="00AA4FF7" w:rsidRDefault="00AA4FF7" w:rsidP="00BD6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right="-110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AA4FF7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มูลค่าหุ้นละ</w:t>
            </w:r>
          </w:p>
        </w:tc>
        <w:tc>
          <w:tcPr>
            <w:tcW w:w="270" w:type="dxa"/>
          </w:tcPr>
          <w:p w14:paraId="64CAD9D9" w14:textId="77777777" w:rsidR="00AA4FF7" w:rsidRPr="00AA4FF7" w:rsidRDefault="00AA4FF7" w:rsidP="00BD6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right="-110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6049136" w14:textId="14AA4FFA" w:rsidR="00AA4FF7" w:rsidRPr="00AA4FF7" w:rsidRDefault="00AA4FF7" w:rsidP="00BD6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right="-110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AA4FF7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ทุนหุ้นสามัญ</w:t>
            </w:r>
          </w:p>
        </w:tc>
      </w:tr>
      <w:tr w:rsidR="009F693D" w:rsidRPr="00AA4FF7" w14:paraId="0C9B4E23" w14:textId="77777777" w:rsidTr="00AA4FF7">
        <w:tc>
          <w:tcPr>
            <w:tcW w:w="1800" w:type="dxa"/>
            <w:vAlign w:val="bottom"/>
          </w:tcPr>
          <w:p w14:paraId="0E4C2B66" w14:textId="77777777" w:rsidR="009F693D" w:rsidRPr="00AA4FF7" w:rsidRDefault="009F693D" w:rsidP="009F693D">
            <w:pPr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2" w:type="dxa"/>
            <w:vAlign w:val="bottom"/>
          </w:tcPr>
          <w:p w14:paraId="1B29B02D" w14:textId="77777777" w:rsidR="009F693D" w:rsidRPr="00AA4FF7" w:rsidRDefault="009F693D" w:rsidP="009F693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29586E73" w14:textId="6F03142C" w:rsidR="009F693D" w:rsidRPr="00AA4FF7" w:rsidRDefault="009F693D" w:rsidP="009F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right="-110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  <w:r w:rsidRPr="00AA4FF7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Pr="00AA4FF7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ล้านหุ้น</w:t>
            </w:r>
            <w:r w:rsidRPr="00AA4FF7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0920788" w14:textId="77777777" w:rsidR="009F693D" w:rsidRPr="00AA4FF7" w:rsidRDefault="009F693D" w:rsidP="009F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right="-110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D37D51E" w14:textId="68E4AAD7" w:rsidR="009F693D" w:rsidRPr="009F693D" w:rsidRDefault="009F693D" w:rsidP="009F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  <w:cs/>
              </w:rPr>
            </w:pPr>
            <w:r w:rsidRPr="00AA4FF7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Pr="009F693D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เหรียญสหรัฐอเมริกา</w:t>
            </w:r>
            <w:r w:rsidRPr="00AA4FF7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1F7C6DA" w14:textId="77777777" w:rsidR="009F693D" w:rsidRPr="00AA4FF7" w:rsidRDefault="009F693D" w:rsidP="009F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right="-110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99462B3" w14:textId="08CAF275" w:rsidR="009F693D" w:rsidRPr="00AA4FF7" w:rsidRDefault="009F693D" w:rsidP="009F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right="-110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  <w:r w:rsidRPr="00AA4FF7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Pr="00AA4FF7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ล้านเหรียญ</w:t>
            </w:r>
          </w:p>
        </w:tc>
      </w:tr>
      <w:tr w:rsidR="009F693D" w:rsidRPr="00AA4FF7" w14:paraId="2D88DF52" w14:textId="77777777" w:rsidTr="00AA4FF7">
        <w:tc>
          <w:tcPr>
            <w:tcW w:w="1800" w:type="dxa"/>
            <w:vAlign w:val="bottom"/>
          </w:tcPr>
          <w:p w14:paraId="5179AA56" w14:textId="77777777" w:rsidR="009F693D" w:rsidRPr="00AA4FF7" w:rsidRDefault="009F693D" w:rsidP="009F693D">
            <w:pPr>
              <w:ind w:right="-4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82" w:type="dxa"/>
            <w:vAlign w:val="bottom"/>
          </w:tcPr>
          <w:p w14:paraId="43887F62" w14:textId="77777777" w:rsidR="009F693D" w:rsidRPr="00AA4FF7" w:rsidRDefault="009F693D" w:rsidP="009F693D">
            <w:pPr>
              <w:ind w:left="342" w:right="-45" w:hanging="342"/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668B99C8" w14:textId="2350D4DE" w:rsidR="009F693D" w:rsidRPr="00AA4FF7" w:rsidRDefault="009F693D" w:rsidP="009F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268BA6" w14:textId="77777777" w:rsidR="009F693D" w:rsidRPr="00AA4FF7" w:rsidRDefault="009F693D" w:rsidP="009F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4977CEE" w14:textId="11000B40" w:rsidR="009F693D" w:rsidRPr="00AA4FF7" w:rsidRDefault="009F693D" w:rsidP="009F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8A6294" w14:textId="77777777" w:rsidR="009F693D" w:rsidRPr="00AA4FF7" w:rsidRDefault="009F693D" w:rsidP="009F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2A05FD3" w14:textId="024E16BD" w:rsidR="009F693D" w:rsidRPr="00AA4FF7" w:rsidRDefault="009F693D" w:rsidP="009F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AA4FF7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สหรัฐอเมริกา</w:t>
            </w:r>
            <w:r w:rsidRPr="00AA4FF7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9F693D" w:rsidRPr="00AA4FF7" w14:paraId="37D20DAE" w14:textId="77777777" w:rsidTr="00AA4FF7">
        <w:tc>
          <w:tcPr>
            <w:tcW w:w="1800" w:type="dxa"/>
            <w:vAlign w:val="bottom"/>
          </w:tcPr>
          <w:p w14:paraId="76EC1312" w14:textId="1C8B3487" w:rsidR="009F693D" w:rsidRPr="00AA4FF7" w:rsidRDefault="009F693D" w:rsidP="009F693D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  <w:r w:rsidRPr="00AA4FF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A4FF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AA4FF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782" w:type="dxa"/>
            <w:vAlign w:val="bottom"/>
          </w:tcPr>
          <w:p w14:paraId="59A481EA" w14:textId="77AC8547" w:rsidR="009F693D" w:rsidRPr="00AA4FF7" w:rsidRDefault="009F693D" w:rsidP="009F693D">
            <w:pPr>
              <w:ind w:left="342" w:right="-45" w:hanging="342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A4FF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728" w:type="dxa"/>
            <w:vAlign w:val="bottom"/>
          </w:tcPr>
          <w:p w14:paraId="1718C8E6" w14:textId="0AED893A" w:rsidR="009F693D" w:rsidRPr="00AA4FF7" w:rsidRDefault="009F693D" w:rsidP="009F693D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4FF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524.13</w:t>
            </w:r>
          </w:p>
        </w:tc>
        <w:tc>
          <w:tcPr>
            <w:tcW w:w="270" w:type="dxa"/>
          </w:tcPr>
          <w:p w14:paraId="4F05A973" w14:textId="77777777" w:rsidR="009F693D" w:rsidRPr="00AA4FF7" w:rsidRDefault="009F693D" w:rsidP="009F693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2CDFDFB2" w14:textId="5AC83E2A" w:rsidR="009F693D" w:rsidRPr="00AA4FF7" w:rsidRDefault="009F693D" w:rsidP="009F693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4FF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795DAC5" w14:textId="77777777" w:rsidR="009F693D" w:rsidRPr="00AA4FF7" w:rsidRDefault="009F693D" w:rsidP="009F693D">
            <w:pPr>
              <w:pStyle w:val="acctfourfigures"/>
              <w:tabs>
                <w:tab w:val="clear" w:pos="765"/>
                <w:tab w:val="decimal" w:pos="1440"/>
              </w:tabs>
              <w:spacing w:line="240" w:lineRule="atLeast"/>
              <w:ind w:left="-108" w:right="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39575B9" w14:textId="28F484C2" w:rsidR="009F693D" w:rsidRPr="00AA4FF7" w:rsidRDefault="009F693D" w:rsidP="009F693D">
            <w:pPr>
              <w:pStyle w:val="acctfourfigures"/>
              <w:tabs>
                <w:tab w:val="clear" w:pos="765"/>
                <w:tab w:val="decimal" w:pos="1440"/>
              </w:tabs>
              <w:spacing w:line="240" w:lineRule="atLeast"/>
              <w:ind w:left="-108" w:right="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4FF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524.13</w:t>
            </w:r>
          </w:p>
        </w:tc>
      </w:tr>
      <w:tr w:rsidR="009F693D" w:rsidRPr="00AA4FF7" w14:paraId="6BF8F049" w14:textId="77777777" w:rsidTr="00AA4FF7">
        <w:tc>
          <w:tcPr>
            <w:tcW w:w="1800" w:type="dxa"/>
            <w:vAlign w:val="bottom"/>
          </w:tcPr>
          <w:p w14:paraId="10638D07" w14:textId="571A8775" w:rsidR="009F693D" w:rsidRPr="00AA4FF7" w:rsidRDefault="009F693D" w:rsidP="009F693D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  <w:r w:rsidRPr="00AA4FF7">
              <w:rPr>
                <w:rFonts w:ascii="Angsana New" w:hAnsi="Angsana New" w:hint="cs"/>
                <w:sz w:val="30"/>
                <w:szCs w:val="30"/>
              </w:rPr>
              <w:t xml:space="preserve">13 </w:t>
            </w:r>
            <w:r w:rsidRPr="00AA4FF7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AA4FF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782" w:type="dxa"/>
            <w:vAlign w:val="bottom"/>
          </w:tcPr>
          <w:p w14:paraId="5625FD97" w14:textId="43D28C27" w:rsidR="009F693D" w:rsidRPr="00AA4FF7" w:rsidRDefault="009F693D" w:rsidP="009F693D">
            <w:pPr>
              <w:ind w:right="-45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A4FF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728" w:type="dxa"/>
            <w:vAlign w:val="bottom"/>
          </w:tcPr>
          <w:p w14:paraId="0A7E5E9A" w14:textId="1A7522DF" w:rsidR="009F693D" w:rsidRPr="00AA4FF7" w:rsidRDefault="009F693D" w:rsidP="009F693D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right="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4FF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200.20</w:t>
            </w:r>
          </w:p>
        </w:tc>
        <w:tc>
          <w:tcPr>
            <w:tcW w:w="270" w:type="dxa"/>
          </w:tcPr>
          <w:p w14:paraId="3B333EE9" w14:textId="77777777" w:rsidR="009F693D" w:rsidRPr="00AA4FF7" w:rsidRDefault="009F693D" w:rsidP="009F693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2CFFFE22" w14:textId="2742729A" w:rsidR="009F693D" w:rsidRPr="00AA4FF7" w:rsidRDefault="009F693D" w:rsidP="009F693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4FF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231DD90" w14:textId="77777777" w:rsidR="009F693D" w:rsidRPr="00AA4FF7" w:rsidRDefault="009F693D" w:rsidP="009F693D">
            <w:pPr>
              <w:pStyle w:val="acctfourfigures"/>
              <w:tabs>
                <w:tab w:val="clear" w:pos="765"/>
                <w:tab w:val="decimal" w:pos="1440"/>
              </w:tabs>
              <w:spacing w:line="240" w:lineRule="atLeast"/>
              <w:ind w:left="-108" w:right="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3C51D10" w14:textId="5AF69EAB" w:rsidR="009F693D" w:rsidRPr="00AA4FF7" w:rsidRDefault="009F693D" w:rsidP="009F693D">
            <w:pPr>
              <w:pStyle w:val="acctfourfigures"/>
              <w:tabs>
                <w:tab w:val="clear" w:pos="765"/>
                <w:tab w:val="decimal" w:pos="1440"/>
              </w:tabs>
              <w:spacing w:line="240" w:lineRule="atLeast"/>
              <w:ind w:left="-108" w:right="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4FF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200.20</w:t>
            </w:r>
          </w:p>
        </w:tc>
      </w:tr>
      <w:tr w:rsidR="009F693D" w:rsidRPr="00AA4FF7" w14:paraId="096B39A2" w14:textId="77777777" w:rsidTr="00AA4FF7">
        <w:tc>
          <w:tcPr>
            <w:tcW w:w="1800" w:type="dxa"/>
            <w:vAlign w:val="bottom"/>
          </w:tcPr>
          <w:p w14:paraId="48271BED" w14:textId="2BF1E657" w:rsidR="009F693D" w:rsidRPr="00AA4FF7" w:rsidRDefault="009F693D" w:rsidP="009F693D">
            <w:pPr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4FF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Pr="00AA4F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AA4FF7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782" w:type="dxa"/>
            <w:vAlign w:val="bottom"/>
          </w:tcPr>
          <w:p w14:paraId="1F67333C" w14:textId="3A1C184C" w:rsidR="009F693D" w:rsidRPr="00AA4FF7" w:rsidRDefault="009F693D" w:rsidP="009F693D">
            <w:pPr>
              <w:ind w:left="342" w:right="-45" w:hanging="342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AA4FF7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539FF" w14:textId="41A0D5D6" w:rsidR="009F693D" w:rsidRPr="00AA4FF7" w:rsidRDefault="009F693D" w:rsidP="009F693D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4FF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724.33</w:t>
            </w:r>
          </w:p>
        </w:tc>
        <w:tc>
          <w:tcPr>
            <w:tcW w:w="270" w:type="dxa"/>
          </w:tcPr>
          <w:p w14:paraId="21998AFE" w14:textId="77777777" w:rsidR="009F693D" w:rsidRPr="00AA4FF7" w:rsidRDefault="009F693D" w:rsidP="009F693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5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102EC421" w14:textId="380136A1" w:rsidR="009F693D" w:rsidRPr="00AA4FF7" w:rsidRDefault="009F693D" w:rsidP="009F693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5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4FF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F12C685" w14:textId="77777777" w:rsidR="009F693D" w:rsidRPr="00AA4FF7" w:rsidRDefault="009F693D" w:rsidP="009F693D">
            <w:pPr>
              <w:pStyle w:val="acctfourfigures"/>
              <w:tabs>
                <w:tab w:val="clear" w:pos="765"/>
                <w:tab w:val="decimal" w:pos="1440"/>
              </w:tabs>
              <w:spacing w:line="240" w:lineRule="atLeast"/>
              <w:ind w:left="-108" w:right="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6ED51" w14:textId="0E0DB62E" w:rsidR="009F693D" w:rsidRPr="00AA4FF7" w:rsidRDefault="009F693D" w:rsidP="009F693D">
            <w:pPr>
              <w:pStyle w:val="acctfourfigures"/>
              <w:tabs>
                <w:tab w:val="clear" w:pos="765"/>
                <w:tab w:val="decimal" w:pos="1440"/>
              </w:tabs>
              <w:spacing w:line="240" w:lineRule="atLeast"/>
              <w:ind w:left="-108" w:right="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4FF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724.33</w:t>
            </w:r>
          </w:p>
        </w:tc>
      </w:tr>
    </w:tbl>
    <w:p w14:paraId="20496033" w14:textId="77777777" w:rsidR="00765251" w:rsidRPr="006A6D30" w:rsidRDefault="00765251" w:rsidP="00BD6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14:paraId="39FC3EE6" w14:textId="7DE635AF" w:rsidR="00765251" w:rsidRPr="006A6D30" w:rsidRDefault="00765251" w:rsidP="00765251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การเรียกชำระค่าหุ้นเพิ่มทุนของบริษัท อาร์เอช อินเตอร์เนชั่นแนล</w:t>
      </w:r>
      <w:r w:rsidRPr="006A6D30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 (</w:t>
      </w: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สิงคโปร์) คอร์ปอเรชั่น จำกัด </w:t>
      </w:r>
      <w:r w:rsidRPr="006A6D30">
        <w:rPr>
          <w:rFonts w:ascii="Angsana New" w:hAnsi="Angsana New" w:hint="cs"/>
          <w:b/>
          <w:bCs/>
          <w:i/>
          <w:iCs/>
          <w:sz w:val="30"/>
          <w:szCs w:val="30"/>
        </w:rPr>
        <w:t>(“RHIS”)</w:t>
      </w:r>
    </w:p>
    <w:p w14:paraId="03A681C0" w14:textId="06B081DE" w:rsidR="00F74604" w:rsidRPr="006A6D30" w:rsidRDefault="00F74604" w:rsidP="00BD6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782"/>
        <w:gridCol w:w="1728"/>
        <w:gridCol w:w="270"/>
        <w:gridCol w:w="1800"/>
        <w:gridCol w:w="236"/>
        <w:gridCol w:w="1564"/>
      </w:tblGrid>
      <w:tr w:rsidR="00AA4FF7" w:rsidRPr="00AA4FF7" w14:paraId="6D2089C5" w14:textId="77777777" w:rsidTr="00AA4FF7">
        <w:tc>
          <w:tcPr>
            <w:tcW w:w="1800" w:type="dxa"/>
            <w:vAlign w:val="bottom"/>
          </w:tcPr>
          <w:p w14:paraId="1B55EA96" w14:textId="77777777" w:rsidR="00AA4FF7" w:rsidRPr="00AA4FF7" w:rsidRDefault="00AA4FF7" w:rsidP="00F943D2">
            <w:pPr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4F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</w:p>
        </w:tc>
        <w:tc>
          <w:tcPr>
            <w:tcW w:w="1782" w:type="dxa"/>
            <w:vAlign w:val="bottom"/>
          </w:tcPr>
          <w:p w14:paraId="4A153763" w14:textId="77777777" w:rsidR="00AA4FF7" w:rsidRPr="00AA4FF7" w:rsidRDefault="00AA4FF7" w:rsidP="00AA4FF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4F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728" w:type="dxa"/>
            <w:vAlign w:val="bottom"/>
          </w:tcPr>
          <w:p w14:paraId="2AFAA1F7" w14:textId="77777777" w:rsidR="00AA4FF7" w:rsidRPr="00AA4FF7" w:rsidRDefault="00AA4FF7" w:rsidP="00F94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right="-110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AA4FF7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ทุนหุ้นสามัญ</w:t>
            </w:r>
          </w:p>
        </w:tc>
        <w:tc>
          <w:tcPr>
            <w:tcW w:w="270" w:type="dxa"/>
          </w:tcPr>
          <w:p w14:paraId="547494A3" w14:textId="77777777" w:rsidR="00AA4FF7" w:rsidRPr="00AA4FF7" w:rsidRDefault="00AA4FF7" w:rsidP="00F94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right="-110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6C2441C4" w14:textId="560D39F0" w:rsidR="00AA4FF7" w:rsidRPr="00AA4FF7" w:rsidRDefault="00AA4FF7" w:rsidP="00F94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right="-110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AA4FF7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มูลค่าหุ้นละ</w:t>
            </w:r>
          </w:p>
        </w:tc>
        <w:tc>
          <w:tcPr>
            <w:tcW w:w="236" w:type="dxa"/>
          </w:tcPr>
          <w:p w14:paraId="362E2237" w14:textId="77777777" w:rsidR="00AA4FF7" w:rsidRPr="00AA4FF7" w:rsidRDefault="00AA4FF7" w:rsidP="00F94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right="-110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</w:tcPr>
          <w:p w14:paraId="45FBEF85" w14:textId="0F291598" w:rsidR="00AA4FF7" w:rsidRPr="00AA4FF7" w:rsidRDefault="00AA4FF7" w:rsidP="00F94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right="-110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AA4FF7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ทุนหุ้นสามัญ</w:t>
            </w:r>
          </w:p>
        </w:tc>
      </w:tr>
      <w:tr w:rsidR="009F693D" w:rsidRPr="00AA4FF7" w14:paraId="5B88F924" w14:textId="77777777" w:rsidTr="00AA4FF7">
        <w:tc>
          <w:tcPr>
            <w:tcW w:w="1800" w:type="dxa"/>
            <w:vAlign w:val="bottom"/>
          </w:tcPr>
          <w:p w14:paraId="3964F65D" w14:textId="77777777" w:rsidR="009F693D" w:rsidRPr="00AA4FF7" w:rsidRDefault="009F693D" w:rsidP="009F693D">
            <w:pPr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2" w:type="dxa"/>
            <w:vAlign w:val="bottom"/>
          </w:tcPr>
          <w:p w14:paraId="714C2526" w14:textId="77777777" w:rsidR="009F693D" w:rsidRPr="00AA4FF7" w:rsidRDefault="009F693D" w:rsidP="009F693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113A1B11" w14:textId="6E1CB0BE" w:rsidR="009F693D" w:rsidRPr="00AA4FF7" w:rsidRDefault="009F693D" w:rsidP="009F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right="-110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  <w:r w:rsidRPr="00AA4FF7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Pr="00AA4FF7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ล้านหุ้น</w:t>
            </w:r>
            <w:r w:rsidRPr="00AA4FF7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D2D232E" w14:textId="77777777" w:rsidR="009F693D" w:rsidRPr="00AA4FF7" w:rsidRDefault="009F693D" w:rsidP="009F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right="-110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7AB8AE8" w14:textId="66A88D8B" w:rsidR="009F693D" w:rsidRPr="009F693D" w:rsidRDefault="009F693D" w:rsidP="009F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  <w:cs/>
              </w:rPr>
            </w:pPr>
            <w:r w:rsidRPr="00AA4FF7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Pr="009F693D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เหรียญสหรัฐอเมริกา</w:t>
            </w:r>
            <w:r w:rsidRPr="00AA4FF7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AFCAF0A" w14:textId="77777777" w:rsidR="009F693D" w:rsidRPr="00AA4FF7" w:rsidRDefault="009F693D" w:rsidP="009F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right="-110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</w:tcPr>
          <w:p w14:paraId="6AD3D46B" w14:textId="12F7A761" w:rsidR="009F693D" w:rsidRPr="00AA4FF7" w:rsidRDefault="009F693D" w:rsidP="009F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right="-110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  <w:r w:rsidRPr="00AA4FF7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Pr="00AA4FF7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ล้านเหรียญ</w:t>
            </w:r>
          </w:p>
        </w:tc>
      </w:tr>
      <w:tr w:rsidR="009F693D" w:rsidRPr="00AA4FF7" w14:paraId="504E3A0E" w14:textId="77777777" w:rsidTr="00AA4FF7">
        <w:tc>
          <w:tcPr>
            <w:tcW w:w="1800" w:type="dxa"/>
            <w:vAlign w:val="bottom"/>
          </w:tcPr>
          <w:p w14:paraId="14523D36" w14:textId="77777777" w:rsidR="009F693D" w:rsidRPr="00AA4FF7" w:rsidRDefault="009F693D" w:rsidP="009F693D">
            <w:pPr>
              <w:ind w:right="-4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82" w:type="dxa"/>
            <w:vAlign w:val="bottom"/>
          </w:tcPr>
          <w:p w14:paraId="3202F0CC" w14:textId="77777777" w:rsidR="009F693D" w:rsidRPr="00AA4FF7" w:rsidRDefault="009F693D" w:rsidP="009F693D">
            <w:pPr>
              <w:ind w:left="342" w:right="-45" w:hanging="342"/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35DC9415" w14:textId="5DB568ED" w:rsidR="009F693D" w:rsidRPr="00AA4FF7" w:rsidRDefault="009F693D" w:rsidP="009F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209C0C" w14:textId="77777777" w:rsidR="009F693D" w:rsidRPr="00AA4FF7" w:rsidRDefault="009F693D" w:rsidP="009F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A29B887" w14:textId="78017A4D" w:rsidR="009F693D" w:rsidRPr="00AA4FF7" w:rsidRDefault="009F693D" w:rsidP="009F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36B220" w14:textId="77777777" w:rsidR="009F693D" w:rsidRPr="00AA4FF7" w:rsidRDefault="009F693D" w:rsidP="009F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5D98F725" w14:textId="6C6FAAC8" w:rsidR="009F693D" w:rsidRPr="00AA4FF7" w:rsidRDefault="009F693D" w:rsidP="009F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AA4FF7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สหรัฐอเมริกา</w:t>
            </w:r>
            <w:r w:rsidRPr="00AA4FF7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9F693D" w:rsidRPr="00AA4FF7" w14:paraId="06F8E490" w14:textId="77777777" w:rsidTr="00AA4FF7">
        <w:tc>
          <w:tcPr>
            <w:tcW w:w="1800" w:type="dxa"/>
            <w:vAlign w:val="bottom"/>
          </w:tcPr>
          <w:p w14:paraId="64160F57" w14:textId="77E84E26" w:rsidR="009F693D" w:rsidRPr="00AA4FF7" w:rsidRDefault="009F693D" w:rsidP="009F693D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  <w:r w:rsidRPr="00AA4FF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A4FF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AA4FF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782" w:type="dxa"/>
            <w:vAlign w:val="bottom"/>
          </w:tcPr>
          <w:p w14:paraId="3D5757CB" w14:textId="77777777" w:rsidR="009F693D" w:rsidRPr="00AA4FF7" w:rsidRDefault="009F693D" w:rsidP="009F693D">
            <w:pPr>
              <w:ind w:left="342" w:right="-45" w:hanging="342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A4FF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728" w:type="dxa"/>
            <w:vAlign w:val="center"/>
          </w:tcPr>
          <w:p w14:paraId="5ACFE2C2" w14:textId="7C78B6B6" w:rsidR="009F693D" w:rsidRPr="00AA4FF7" w:rsidRDefault="009F693D" w:rsidP="009F693D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4FF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523.83</w:t>
            </w:r>
          </w:p>
        </w:tc>
        <w:tc>
          <w:tcPr>
            <w:tcW w:w="270" w:type="dxa"/>
          </w:tcPr>
          <w:p w14:paraId="6E46985D" w14:textId="77777777" w:rsidR="009F693D" w:rsidRPr="00AA4FF7" w:rsidRDefault="009F693D" w:rsidP="009F693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vAlign w:val="center"/>
          </w:tcPr>
          <w:p w14:paraId="743B0869" w14:textId="540F6947" w:rsidR="009F693D" w:rsidRPr="00AA4FF7" w:rsidRDefault="009F693D" w:rsidP="009F693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4FF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2906BA1F" w14:textId="77777777" w:rsidR="009F693D" w:rsidRPr="00AA4FF7" w:rsidRDefault="009F693D" w:rsidP="009F693D">
            <w:pPr>
              <w:pStyle w:val="acctfourfigures"/>
              <w:tabs>
                <w:tab w:val="clear" w:pos="765"/>
                <w:tab w:val="decimal" w:pos="1440"/>
              </w:tabs>
              <w:spacing w:line="240" w:lineRule="atLeast"/>
              <w:ind w:left="-108" w:right="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vAlign w:val="center"/>
          </w:tcPr>
          <w:p w14:paraId="17BE9F7B" w14:textId="355C17B8" w:rsidR="009F693D" w:rsidRPr="00AA4FF7" w:rsidRDefault="009F693D" w:rsidP="009F693D">
            <w:pPr>
              <w:pStyle w:val="acctfourfigures"/>
              <w:tabs>
                <w:tab w:val="clear" w:pos="765"/>
                <w:tab w:val="decimal" w:pos="1440"/>
              </w:tabs>
              <w:spacing w:line="240" w:lineRule="atLeast"/>
              <w:ind w:left="-108" w:right="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4FF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523.83</w:t>
            </w:r>
          </w:p>
        </w:tc>
      </w:tr>
      <w:tr w:rsidR="009F693D" w:rsidRPr="00AA4FF7" w14:paraId="75F9B803" w14:textId="77777777" w:rsidTr="00AA4FF7">
        <w:tc>
          <w:tcPr>
            <w:tcW w:w="1800" w:type="dxa"/>
            <w:vAlign w:val="bottom"/>
          </w:tcPr>
          <w:p w14:paraId="1565289B" w14:textId="1186B7BC" w:rsidR="009F693D" w:rsidRPr="00AA4FF7" w:rsidRDefault="009F693D" w:rsidP="009F693D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  <w:r w:rsidRPr="00AA4FF7">
              <w:rPr>
                <w:rFonts w:ascii="Angsana New" w:hAnsi="Angsana New" w:hint="cs"/>
                <w:sz w:val="30"/>
                <w:szCs w:val="30"/>
              </w:rPr>
              <w:t xml:space="preserve">14 </w:t>
            </w:r>
            <w:r w:rsidRPr="00AA4FF7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AA4FF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782" w:type="dxa"/>
            <w:vAlign w:val="bottom"/>
          </w:tcPr>
          <w:p w14:paraId="64D36FF0" w14:textId="77777777" w:rsidR="009F693D" w:rsidRPr="00AA4FF7" w:rsidRDefault="009F693D" w:rsidP="009F693D">
            <w:pPr>
              <w:ind w:right="-45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A4FF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728" w:type="dxa"/>
            <w:vAlign w:val="center"/>
          </w:tcPr>
          <w:p w14:paraId="1E7A3BC8" w14:textId="6A710FB4" w:rsidR="009F693D" w:rsidRPr="00AA4FF7" w:rsidRDefault="009F693D" w:rsidP="009F693D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right="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4FF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200.00</w:t>
            </w:r>
          </w:p>
        </w:tc>
        <w:tc>
          <w:tcPr>
            <w:tcW w:w="270" w:type="dxa"/>
          </w:tcPr>
          <w:p w14:paraId="0E8B2D20" w14:textId="77777777" w:rsidR="009F693D" w:rsidRPr="00AA4FF7" w:rsidRDefault="009F693D" w:rsidP="009F693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vAlign w:val="center"/>
          </w:tcPr>
          <w:p w14:paraId="52542938" w14:textId="2550243E" w:rsidR="009F693D" w:rsidRPr="00AA4FF7" w:rsidRDefault="009F693D" w:rsidP="009F693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4FF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7C5BAA10" w14:textId="77777777" w:rsidR="009F693D" w:rsidRPr="00AA4FF7" w:rsidRDefault="009F693D" w:rsidP="009F693D">
            <w:pPr>
              <w:pStyle w:val="acctfourfigures"/>
              <w:tabs>
                <w:tab w:val="clear" w:pos="765"/>
                <w:tab w:val="decimal" w:pos="1440"/>
              </w:tabs>
              <w:spacing w:line="240" w:lineRule="atLeast"/>
              <w:ind w:left="-108" w:right="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vAlign w:val="center"/>
          </w:tcPr>
          <w:p w14:paraId="01BE20B7" w14:textId="021F0DA8" w:rsidR="009F693D" w:rsidRPr="00AA4FF7" w:rsidRDefault="009F693D" w:rsidP="009F693D">
            <w:pPr>
              <w:pStyle w:val="acctfourfigures"/>
              <w:tabs>
                <w:tab w:val="clear" w:pos="765"/>
                <w:tab w:val="decimal" w:pos="1440"/>
              </w:tabs>
              <w:spacing w:line="240" w:lineRule="atLeast"/>
              <w:ind w:left="-108" w:right="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4FF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200.00</w:t>
            </w:r>
          </w:p>
        </w:tc>
      </w:tr>
      <w:tr w:rsidR="009F693D" w:rsidRPr="00AA4FF7" w14:paraId="16626474" w14:textId="77777777" w:rsidTr="00AA4FF7">
        <w:tc>
          <w:tcPr>
            <w:tcW w:w="1800" w:type="dxa"/>
            <w:vAlign w:val="bottom"/>
          </w:tcPr>
          <w:p w14:paraId="08153964" w14:textId="4A8E14A5" w:rsidR="009F693D" w:rsidRPr="00AA4FF7" w:rsidRDefault="009F693D" w:rsidP="009F693D">
            <w:pPr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4FF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Pr="00AA4F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AA4FF7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782" w:type="dxa"/>
            <w:vAlign w:val="bottom"/>
          </w:tcPr>
          <w:p w14:paraId="314763E8" w14:textId="77777777" w:rsidR="009F693D" w:rsidRPr="00AA4FF7" w:rsidRDefault="009F693D" w:rsidP="009F693D">
            <w:pPr>
              <w:ind w:left="342" w:right="-45" w:hanging="342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AA4FF7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D08610" w14:textId="09D2CE84" w:rsidR="009F693D" w:rsidRPr="00AA4FF7" w:rsidRDefault="009F693D" w:rsidP="009F693D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4FF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723.83</w:t>
            </w:r>
          </w:p>
        </w:tc>
        <w:tc>
          <w:tcPr>
            <w:tcW w:w="270" w:type="dxa"/>
          </w:tcPr>
          <w:p w14:paraId="4AE16B4B" w14:textId="77777777" w:rsidR="009F693D" w:rsidRPr="00AA4FF7" w:rsidRDefault="009F693D" w:rsidP="009F693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5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vAlign w:val="center"/>
          </w:tcPr>
          <w:p w14:paraId="4CB3D1ED" w14:textId="0C4EECDC" w:rsidR="009F693D" w:rsidRPr="00AA4FF7" w:rsidRDefault="009F693D" w:rsidP="009F693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5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4FF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5EDC8EC8" w14:textId="77777777" w:rsidR="009F693D" w:rsidRPr="00AA4FF7" w:rsidRDefault="009F693D" w:rsidP="009F693D">
            <w:pPr>
              <w:pStyle w:val="acctfourfigures"/>
              <w:tabs>
                <w:tab w:val="clear" w:pos="765"/>
                <w:tab w:val="decimal" w:pos="1440"/>
              </w:tabs>
              <w:spacing w:line="240" w:lineRule="atLeast"/>
              <w:ind w:left="-108" w:right="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896131" w14:textId="63982551" w:rsidR="009F693D" w:rsidRPr="00AA4FF7" w:rsidRDefault="009F693D" w:rsidP="009F693D">
            <w:pPr>
              <w:pStyle w:val="acctfourfigures"/>
              <w:tabs>
                <w:tab w:val="clear" w:pos="765"/>
                <w:tab w:val="decimal" w:pos="1440"/>
              </w:tabs>
              <w:spacing w:line="240" w:lineRule="atLeast"/>
              <w:ind w:left="-108" w:right="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4FF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723.83</w:t>
            </w:r>
          </w:p>
        </w:tc>
      </w:tr>
    </w:tbl>
    <w:p w14:paraId="3C33339C" w14:textId="77777777" w:rsidR="00BD6D3D" w:rsidRPr="006A6D30" w:rsidRDefault="00BD6D3D" w:rsidP="00BD6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highlight w:val="yellow"/>
          <w:lang w:eastAsia="th-TH"/>
        </w:rPr>
      </w:pPr>
    </w:p>
    <w:p w14:paraId="1D05C424" w14:textId="41D75B20" w:rsidR="00F01B50" w:rsidRPr="006A6D30" w:rsidRDefault="00F01B50" w:rsidP="008245F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</w:rPr>
        <w:br w:type="page"/>
      </w:r>
    </w:p>
    <w:p w14:paraId="1B6AA0CA" w14:textId="77777777" w:rsidR="005578EB" w:rsidRPr="006A6D30" w:rsidRDefault="005578EB" w:rsidP="00863FC7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A6D30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เงินลงทุนในกิจการอื่น</w:t>
      </w:r>
    </w:p>
    <w:p w14:paraId="64A72AD7" w14:textId="77777777" w:rsidR="005578EB" w:rsidRPr="006A6D30" w:rsidRDefault="005578EB" w:rsidP="00AA4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5578EB" w:rsidRPr="006A6D30" w14:paraId="51FF8BFC" w14:textId="77777777" w:rsidTr="00FD5036">
        <w:tc>
          <w:tcPr>
            <w:tcW w:w="3690" w:type="dxa"/>
            <w:vAlign w:val="bottom"/>
          </w:tcPr>
          <w:p w14:paraId="7C23628D" w14:textId="77777777" w:rsidR="005578EB" w:rsidRPr="006A6D30" w:rsidRDefault="005578EB" w:rsidP="001935AC">
            <w:pPr>
              <w:tabs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488C35D" w14:textId="77777777" w:rsidR="005578EB" w:rsidRPr="006A6D30" w:rsidRDefault="005578EB" w:rsidP="001935AC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DBBC8A3" w14:textId="77777777" w:rsidR="005578EB" w:rsidRPr="006A6D30" w:rsidRDefault="005578EB" w:rsidP="001935AC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80CE6CF" w14:textId="77777777" w:rsidR="005578EB" w:rsidRPr="006A6D30" w:rsidRDefault="005578EB" w:rsidP="001935AC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8EB" w:rsidRPr="006A6D30" w14:paraId="6B1B62E7" w14:textId="77777777" w:rsidTr="00FD5036">
        <w:tc>
          <w:tcPr>
            <w:tcW w:w="3690" w:type="dxa"/>
            <w:vAlign w:val="bottom"/>
          </w:tcPr>
          <w:p w14:paraId="53AA14E4" w14:textId="20233310" w:rsidR="005578EB" w:rsidRPr="006A6D30" w:rsidRDefault="005578EB" w:rsidP="0055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AA32E8" w:rsidRPr="00AA32E8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30</w:t>
            </w:r>
            <w:r w:rsidRPr="006A6D30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3EF06092" w14:textId="66FD596E" w:rsidR="005578EB" w:rsidRPr="006A6D30" w:rsidRDefault="00AA32E8" w:rsidP="005578EB">
            <w:pPr>
              <w:pStyle w:val="acctfourfigures"/>
              <w:tabs>
                <w:tab w:val="clear" w:pos="765"/>
              </w:tabs>
              <w:spacing w:line="240" w:lineRule="auto"/>
              <w:ind w:left="-108" w:right="-19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26B5908A" w14:textId="77777777" w:rsidR="005578EB" w:rsidRPr="006A6D30" w:rsidRDefault="005578EB" w:rsidP="005578EB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76CD42" w14:textId="1EAC852A" w:rsidR="005578EB" w:rsidRPr="006A6D30" w:rsidRDefault="00AA32E8" w:rsidP="005578EB">
            <w:pPr>
              <w:pStyle w:val="acctfourfigures"/>
              <w:tabs>
                <w:tab w:val="clear" w:pos="765"/>
              </w:tabs>
              <w:spacing w:line="240" w:lineRule="auto"/>
              <w:ind w:left="-108" w:right="-19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4EAD2F9F" w14:textId="77777777" w:rsidR="005578EB" w:rsidRPr="006A6D30" w:rsidRDefault="005578EB" w:rsidP="005578EB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08CE03" w14:textId="727CA48D" w:rsidR="005578EB" w:rsidRPr="006A6D30" w:rsidRDefault="00AA32E8" w:rsidP="005578EB">
            <w:pPr>
              <w:pStyle w:val="acctfourfigures"/>
              <w:tabs>
                <w:tab w:val="clear" w:pos="765"/>
              </w:tabs>
              <w:spacing w:line="240" w:lineRule="auto"/>
              <w:ind w:left="-108" w:right="-1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1DD42E78" w14:textId="77777777" w:rsidR="005578EB" w:rsidRPr="006A6D30" w:rsidRDefault="005578EB" w:rsidP="005578EB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0078237" w14:textId="4A7CBDD0" w:rsidR="005578EB" w:rsidRPr="006A6D30" w:rsidRDefault="00AA32E8" w:rsidP="005578EB">
            <w:pPr>
              <w:pStyle w:val="acctfourfigures"/>
              <w:tabs>
                <w:tab w:val="clear" w:pos="765"/>
              </w:tabs>
              <w:spacing w:line="240" w:lineRule="auto"/>
              <w:ind w:left="-108" w:right="-1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5578EB" w:rsidRPr="006A6D30" w14:paraId="6BF89CB1" w14:textId="77777777" w:rsidTr="00FD5036">
        <w:tc>
          <w:tcPr>
            <w:tcW w:w="3690" w:type="dxa"/>
            <w:vAlign w:val="bottom"/>
          </w:tcPr>
          <w:p w14:paraId="14AE198D" w14:textId="77777777" w:rsidR="005578EB" w:rsidRPr="006A6D30" w:rsidRDefault="005578EB" w:rsidP="005578EB">
            <w:pPr>
              <w:tabs>
                <w:tab w:val="left" w:pos="360"/>
              </w:tabs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761703C5" w14:textId="77777777" w:rsidR="005578EB" w:rsidRPr="006A6D30" w:rsidRDefault="005578EB" w:rsidP="001935A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578EB" w:rsidRPr="006A6D30" w14:paraId="0F5D5C48" w14:textId="77777777" w:rsidTr="00FD5036">
        <w:tc>
          <w:tcPr>
            <w:tcW w:w="3690" w:type="dxa"/>
            <w:vAlign w:val="bottom"/>
          </w:tcPr>
          <w:p w14:paraId="3BA02385" w14:textId="5B829D1B" w:rsidR="005578EB" w:rsidRPr="006A6D30" w:rsidRDefault="005578EB" w:rsidP="0055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097F6A7B" w14:textId="059344E2" w:rsidR="005578EB" w:rsidRPr="006A6D30" w:rsidRDefault="00AA32E8" w:rsidP="005578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5578EB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442</w:t>
            </w:r>
            <w:r w:rsidR="005578EB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70" w:type="dxa"/>
            <w:vAlign w:val="bottom"/>
          </w:tcPr>
          <w:p w14:paraId="782496E5" w14:textId="77777777" w:rsidR="005578EB" w:rsidRPr="006A6D30" w:rsidRDefault="005578EB" w:rsidP="005578EB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BDC175" w14:textId="3988EA54" w:rsidR="005578EB" w:rsidRPr="006A6D30" w:rsidRDefault="00AA32E8" w:rsidP="005578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5578EB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442</w:t>
            </w:r>
            <w:r w:rsidR="005578EB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70" w:type="dxa"/>
            <w:vAlign w:val="bottom"/>
          </w:tcPr>
          <w:p w14:paraId="40B37F7E" w14:textId="77777777" w:rsidR="005578EB" w:rsidRPr="006A6D30" w:rsidRDefault="005578EB" w:rsidP="005578EB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2EE462" w14:textId="4CE74CFB" w:rsidR="005578EB" w:rsidRPr="006A6D30" w:rsidRDefault="00AA32E8" w:rsidP="005578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5578EB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442</w:t>
            </w:r>
            <w:r w:rsidR="005578EB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70" w:type="dxa"/>
            <w:vAlign w:val="bottom"/>
          </w:tcPr>
          <w:p w14:paraId="3EFC54C0" w14:textId="77777777" w:rsidR="005578EB" w:rsidRPr="006A6D30" w:rsidRDefault="005578EB" w:rsidP="005578EB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4C18B9" w14:textId="0AAE42A6" w:rsidR="005578EB" w:rsidRPr="006A6D30" w:rsidRDefault="00AA32E8" w:rsidP="005578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5578EB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442</w:t>
            </w:r>
            <w:r w:rsidR="005578EB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300</w:t>
            </w:r>
          </w:p>
        </w:tc>
      </w:tr>
      <w:tr w:rsidR="00235F16" w:rsidRPr="006A6D30" w14:paraId="1195B4AE" w14:textId="77777777" w:rsidTr="00FD5036">
        <w:tc>
          <w:tcPr>
            <w:tcW w:w="3690" w:type="dxa"/>
            <w:vAlign w:val="bottom"/>
          </w:tcPr>
          <w:p w14:paraId="0BA9FF5D" w14:textId="77777777" w:rsidR="00235F16" w:rsidRPr="006A6D30" w:rsidRDefault="00235F16" w:rsidP="0055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1170" w:type="dxa"/>
            <w:vAlign w:val="bottom"/>
          </w:tcPr>
          <w:p w14:paraId="13B65806" w14:textId="75C24607" w:rsidR="00235F16" w:rsidRPr="006A6D30" w:rsidRDefault="00AA32E8" w:rsidP="00235F1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185</w:t>
            </w:r>
            <w:r w:rsidR="00235F16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555B8B5C" w14:textId="77777777" w:rsidR="00235F16" w:rsidRPr="006A6D30" w:rsidRDefault="00235F16" w:rsidP="005578EB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FE3691" w14:textId="77777777" w:rsidR="00235F16" w:rsidRPr="006A6D30" w:rsidRDefault="00235F16" w:rsidP="005578E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A8032F7" w14:textId="77777777" w:rsidR="00235F16" w:rsidRPr="006A6D30" w:rsidRDefault="00235F16" w:rsidP="005578EB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3002D9" w14:textId="20545961" w:rsidR="00235F16" w:rsidRPr="006A6D30" w:rsidRDefault="00AA32E8" w:rsidP="00235F1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185</w:t>
            </w:r>
            <w:r w:rsidR="00235F16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43EA25DC" w14:textId="77777777" w:rsidR="00235F16" w:rsidRPr="006A6D30" w:rsidRDefault="00235F16" w:rsidP="005578EB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BB3966" w14:textId="77777777" w:rsidR="00235F16" w:rsidRPr="006A6D30" w:rsidRDefault="00235F16" w:rsidP="005578E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235F16" w:rsidRPr="006A6D30" w14:paraId="35BD5E55" w14:textId="77777777" w:rsidTr="00FD5036">
        <w:tc>
          <w:tcPr>
            <w:tcW w:w="3690" w:type="dxa"/>
            <w:vAlign w:val="bottom"/>
          </w:tcPr>
          <w:p w14:paraId="37413AA6" w14:textId="0F5F4F7A" w:rsidR="00235F16" w:rsidRPr="006A6D30" w:rsidRDefault="00235F16" w:rsidP="005578EB">
            <w:pPr>
              <w:spacing w:line="240" w:lineRule="auto"/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A32E8"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3B810" w14:textId="653D6BB4" w:rsidR="00235F16" w:rsidRPr="006A6D30" w:rsidRDefault="00AA32E8" w:rsidP="005578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235F16" w:rsidRPr="006A6D3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627</w:t>
            </w:r>
            <w:r w:rsidR="00235F16" w:rsidRPr="006A6D3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70" w:type="dxa"/>
            <w:vAlign w:val="bottom"/>
          </w:tcPr>
          <w:p w14:paraId="5E691BC5" w14:textId="77777777" w:rsidR="00235F16" w:rsidRPr="006A6D30" w:rsidRDefault="00235F16" w:rsidP="005578EB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5B4C3B" w14:textId="2B9F4BD3" w:rsidR="00235F16" w:rsidRPr="006A6D30" w:rsidRDefault="00AA32E8" w:rsidP="005578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235F16" w:rsidRPr="006A6D3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442</w:t>
            </w:r>
            <w:r w:rsidR="00235F16" w:rsidRPr="006A6D3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70" w:type="dxa"/>
            <w:vAlign w:val="bottom"/>
          </w:tcPr>
          <w:p w14:paraId="268829FC" w14:textId="77777777" w:rsidR="00235F16" w:rsidRPr="006A6D30" w:rsidRDefault="00235F16" w:rsidP="005578EB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F6504" w14:textId="0DE33E6B" w:rsidR="00235F16" w:rsidRPr="006A6D30" w:rsidRDefault="00AA32E8" w:rsidP="005578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235F16" w:rsidRPr="006A6D3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627</w:t>
            </w:r>
            <w:r w:rsidR="00235F16" w:rsidRPr="006A6D3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70" w:type="dxa"/>
            <w:vAlign w:val="bottom"/>
          </w:tcPr>
          <w:p w14:paraId="59931FD5" w14:textId="77777777" w:rsidR="00235F16" w:rsidRPr="006A6D30" w:rsidRDefault="00235F16" w:rsidP="005578EB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91A92" w14:textId="61A8A0A7" w:rsidR="00235F16" w:rsidRPr="006A6D30" w:rsidRDefault="00AA32E8" w:rsidP="005578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235F16" w:rsidRPr="006A6D3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442</w:t>
            </w:r>
            <w:r w:rsidR="00235F16" w:rsidRPr="006A6D3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300</w:t>
            </w:r>
          </w:p>
        </w:tc>
      </w:tr>
    </w:tbl>
    <w:p w14:paraId="3CD8B021" w14:textId="77777777" w:rsidR="005A7618" w:rsidRPr="006A6D30" w:rsidRDefault="005A7618" w:rsidP="00AA4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FE9C63E" w14:textId="77777777" w:rsidR="005578EB" w:rsidRPr="006A6D30" w:rsidRDefault="005578EB" w:rsidP="00557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266713B7" w14:textId="77777777" w:rsidR="005578EB" w:rsidRPr="006A6D30" w:rsidRDefault="005578EB" w:rsidP="00557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  <w:sectPr w:rsidR="005578EB" w:rsidRPr="006A6D30" w:rsidSect="00BB1B83">
          <w:headerReference w:type="default" r:id="rId12"/>
          <w:pgSz w:w="11907" w:h="16840" w:code="9"/>
          <w:pgMar w:top="1152" w:right="1109" w:bottom="1152" w:left="1170" w:header="720" w:footer="720" w:gutter="0"/>
          <w:cols w:space="708"/>
          <w:docGrid w:linePitch="360"/>
        </w:sectPr>
      </w:pPr>
    </w:p>
    <w:p w14:paraId="5B6C0921" w14:textId="74B1F1C6" w:rsidR="005578EB" w:rsidRPr="00024633" w:rsidRDefault="005578EB" w:rsidP="00FD5036">
      <w:pPr>
        <w:pStyle w:val="block"/>
        <w:tabs>
          <w:tab w:val="left" w:pos="90"/>
          <w:tab w:val="left" w:pos="540"/>
        </w:tabs>
        <w:spacing w:after="0" w:line="240" w:lineRule="atLeast"/>
        <w:ind w:left="540" w:hanging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24633">
        <w:rPr>
          <w:rFonts w:ascii="Angsana New" w:hAnsi="Angsana New" w:hint="cs"/>
          <w:sz w:val="30"/>
          <w:szCs w:val="30"/>
          <w:cs/>
          <w:lang w:bidi="th-TH"/>
        </w:rPr>
        <w:lastRenderedPageBreak/>
        <w:t xml:space="preserve">เงินลงทุนในกิจการอื่น ณ วันที่ </w:t>
      </w:r>
      <w:r w:rsidR="00AA32E8" w:rsidRPr="00024633">
        <w:rPr>
          <w:rFonts w:ascii="Angsana New" w:hAnsi="Angsana New" w:hint="cs"/>
          <w:sz w:val="30"/>
          <w:szCs w:val="30"/>
          <w:lang w:val="en-US" w:bidi="th-TH"/>
        </w:rPr>
        <w:t>30</w:t>
      </w:r>
      <w:r w:rsidR="00083BD5" w:rsidRPr="00024633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="00083BD5" w:rsidRPr="00024633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กันยายน </w:t>
      </w:r>
      <w:r w:rsidR="00AA32E8" w:rsidRPr="00024633">
        <w:rPr>
          <w:rFonts w:ascii="Angsana New" w:hAnsi="Angsana New" w:hint="cs"/>
          <w:sz w:val="30"/>
          <w:szCs w:val="30"/>
          <w:lang w:val="en-US" w:bidi="th-TH"/>
        </w:rPr>
        <w:t>2563</w:t>
      </w:r>
      <w:r w:rsidR="00083BD5" w:rsidRPr="00024633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="00083BD5" w:rsidRPr="00024633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="00AA32E8" w:rsidRPr="00024633">
        <w:rPr>
          <w:rFonts w:ascii="Angsana New" w:hAnsi="Angsana New" w:hint="cs"/>
          <w:sz w:val="30"/>
          <w:szCs w:val="30"/>
          <w:lang w:val="en-US" w:bidi="th-TH"/>
        </w:rPr>
        <w:t>31</w:t>
      </w:r>
      <w:r w:rsidR="00083BD5" w:rsidRPr="00024633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="00083BD5" w:rsidRPr="00024633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="00AA32E8" w:rsidRPr="00024633">
        <w:rPr>
          <w:rFonts w:ascii="Angsana New" w:hAnsi="Angsana New" w:hint="cs"/>
          <w:sz w:val="30"/>
          <w:szCs w:val="30"/>
          <w:lang w:val="en-US" w:bidi="th-TH"/>
        </w:rPr>
        <w:t>2562</w:t>
      </w:r>
      <w:r w:rsidRPr="00024633">
        <w:rPr>
          <w:rFonts w:ascii="Angsana New" w:hAnsi="Angsana New" w:hint="cs"/>
          <w:sz w:val="30"/>
          <w:szCs w:val="30"/>
          <w:cs/>
          <w:lang w:val="en-US" w:bidi="th-TH"/>
        </w:rPr>
        <w:t xml:space="preserve"> และเงินปันผลรับ</w:t>
      </w:r>
      <w:r w:rsidR="00083BD5" w:rsidRPr="00024633">
        <w:rPr>
          <w:rFonts w:ascii="Angsana New" w:hAnsi="Angsana New" w:hint="cs"/>
          <w:sz w:val="30"/>
          <w:szCs w:val="30"/>
          <w:cs/>
          <w:lang w:bidi="th-TH"/>
        </w:rPr>
        <w:t xml:space="preserve">จากเงินลงทุนสำหรับงวดเก้าเดือนสิ้นสุดวันที่ </w:t>
      </w:r>
      <w:r w:rsidR="00AA32E8" w:rsidRPr="00024633">
        <w:rPr>
          <w:rFonts w:ascii="Angsana New" w:hAnsi="Angsana New" w:hint="cs"/>
          <w:sz w:val="30"/>
          <w:szCs w:val="30"/>
          <w:lang w:val="en-US" w:bidi="th-TH"/>
        </w:rPr>
        <w:t>30</w:t>
      </w:r>
      <w:r w:rsidR="00083BD5" w:rsidRPr="00024633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="00083BD5" w:rsidRPr="00024633">
        <w:rPr>
          <w:rFonts w:ascii="Angsana New" w:hAnsi="Angsana New" w:hint="cs"/>
          <w:sz w:val="30"/>
          <w:szCs w:val="30"/>
          <w:cs/>
          <w:lang w:val="en-US" w:bidi="th-TH"/>
        </w:rPr>
        <w:t>กันยายน</w:t>
      </w:r>
      <w:r w:rsidR="00083BD5" w:rsidRPr="00024633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024633">
        <w:rPr>
          <w:rFonts w:ascii="Angsana New" w:hAnsi="Angsana New" w:hint="cs"/>
          <w:sz w:val="30"/>
          <w:szCs w:val="30"/>
          <w:cs/>
          <w:lang w:val="en-US" w:bidi="th-TH"/>
        </w:rPr>
        <w:t>มีดังนี้</w:t>
      </w:r>
    </w:p>
    <w:p w14:paraId="5AA712ED" w14:textId="77777777" w:rsidR="005578EB" w:rsidRPr="006A6D30" w:rsidRDefault="005578EB" w:rsidP="00E46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15041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1"/>
        <w:gridCol w:w="1170"/>
        <w:gridCol w:w="1170"/>
        <w:gridCol w:w="270"/>
        <w:gridCol w:w="1260"/>
        <w:gridCol w:w="360"/>
        <w:gridCol w:w="1260"/>
        <w:gridCol w:w="270"/>
        <w:gridCol w:w="1350"/>
        <w:gridCol w:w="270"/>
        <w:gridCol w:w="1350"/>
        <w:gridCol w:w="270"/>
        <w:gridCol w:w="1080"/>
        <w:gridCol w:w="270"/>
        <w:gridCol w:w="1080"/>
      </w:tblGrid>
      <w:tr w:rsidR="005578EB" w:rsidRPr="006A6D30" w14:paraId="4BAAF56B" w14:textId="77777777" w:rsidTr="00AA4FF7">
        <w:trPr>
          <w:cantSplit/>
        </w:trPr>
        <w:tc>
          <w:tcPr>
            <w:tcW w:w="3611" w:type="dxa"/>
            <w:vAlign w:val="bottom"/>
          </w:tcPr>
          <w:p w14:paraId="568DE311" w14:textId="77777777" w:rsidR="005578EB" w:rsidRPr="006A6D30" w:rsidRDefault="005578EB" w:rsidP="001935AC">
            <w:pPr>
              <w:spacing w:line="34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25" w:type="dxa"/>
            <w:gridSpan w:val="14"/>
            <w:vAlign w:val="bottom"/>
          </w:tcPr>
          <w:p w14:paraId="1C4CDC45" w14:textId="77777777" w:rsidR="005578EB" w:rsidRPr="006A6D30" w:rsidRDefault="005578EB" w:rsidP="001935AC">
            <w:pPr>
              <w:spacing w:line="340" w:lineRule="exact"/>
              <w:ind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/ </w:t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3FC7" w:rsidRPr="006A6D30" w14:paraId="6F9E9F74" w14:textId="77777777" w:rsidTr="00AA4FF7">
        <w:trPr>
          <w:cantSplit/>
        </w:trPr>
        <w:tc>
          <w:tcPr>
            <w:tcW w:w="3611" w:type="dxa"/>
            <w:vAlign w:val="bottom"/>
          </w:tcPr>
          <w:p w14:paraId="695B93FA" w14:textId="0878E0A6" w:rsidR="00863FC7" w:rsidRPr="006A6D30" w:rsidRDefault="00863FC7" w:rsidP="005578EB">
            <w:pPr>
              <w:spacing w:line="34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948D7BA" w14:textId="77777777" w:rsidR="00863FC7" w:rsidRPr="006A6D30" w:rsidRDefault="00863FC7" w:rsidP="005578E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270" w:type="dxa"/>
            <w:vAlign w:val="bottom"/>
          </w:tcPr>
          <w:p w14:paraId="7A88E8B6" w14:textId="77777777" w:rsidR="00863FC7" w:rsidRPr="006A6D30" w:rsidRDefault="00863FC7" w:rsidP="005578E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5" w:type="dxa"/>
            <w:gridSpan w:val="3"/>
            <w:vAlign w:val="bottom"/>
          </w:tcPr>
          <w:p w14:paraId="71548EEB" w14:textId="77777777" w:rsidR="00863FC7" w:rsidRPr="006A6D30" w:rsidRDefault="00863FC7" w:rsidP="005578E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3FBB080" w14:textId="77777777" w:rsidR="00863FC7" w:rsidRPr="006A6D30" w:rsidRDefault="00863FC7" w:rsidP="005578E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79AF0453" w14:textId="77777777" w:rsidR="00863FC7" w:rsidRPr="006A6D30" w:rsidRDefault="00863FC7" w:rsidP="005578E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A45DE96" w14:textId="77777777" w:rsidR="00863FC7" w:rsidRPr="006A6D30" w:rsidRDefault="00863FC7" w:rsidP="005578EB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7A993F9" w14:textId="513E6E11" w:rsidR="00863FC7" w:rsidRPr="006A6D30" w:rsidRDefault="00863FC7" w:rsidP="005578EB">
            <w:pPr>
              <w:spacing w:line="340" w:lineRule="exact"/>
              <w:ind w:left="-96"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เงินปันผลรับสำหรับ</w:t>
            </w:r>
          </w:p>
        </w:tc>
      </w:tr>
      <w:tr w:rsidR="00863FC7" w:rsidRPr="006A6D30" w14:paraId="3C7A5F15" w14:textId="77777777" w:rsidTr="00AA4FF7">
        <w:trPr>
          <w:cantSplit/>
        </w:trPr>
        <w:tc>
          <w:tcPr>
            <w:tcW w:w="3611" w:type="dxa"/>
            <w:vAlign w:val="bottom"/>
          </w:tcPr>
          <w:p w14:paraId="335829D7" w14:textId="693A1A2C" w:rsidR="00863FC7" w:rsidRPr="006A6D30" w:rsidRDefault="00863FC7" w:rsidP="001935AC">
            <w:pPr>
              <w:spacing w:line="34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849EAF4" w14:textId="77777777" w:rsidR="00863FC7" w:rsidRPr="006A6D30" w:rsidRDefault="00863FC7" w:rsidP="001935AC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270" w:type="dxa"/>
            <w:vAlign w:val="bottom"/>
          </w:tcPr>
          <w:p w14:paraId="26C78848" w14:textId="77777777" w:rsidR="00863FC7" w:rsidRPr="006A6D30" w:rsidRDefault="00863FC7" w:rsidP="001935A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5" w:type="dxa"/>
            <w:gridSpan w:val="3"/>
            <w:vAlign w:val="bottom"/>
          </w:tcPr>
          <w:p w14:paraId="4FC3EC60" w14:textId="77777777" w:rsidR="00863FC7" w:rsidRPr="006A6D30" w:rsidRDefault="00863FC7" w:rsidP="001935A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2A4FFDE3" w14:textId="77777777" w:rsidR="00863FC7" w:rsidRPr="006A6D30" w:rsidRDefault="00863FC7" w:rsidP="001935A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59CBAD3A" w14:textId="77777777" w:rsidR="00863FC7" w:rsidRPr="006A6D30" w:rsidRDefault="00863FC7" w:rsidP="001935A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75C17A03" w14:textId="77777777" w:rsidR="00863FC7" w:rsidRPr="006A6D30" w:rsidRDefault="00863FC7" w:rsidP="001935A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945F950" w14:textId="6460FF3C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งวดเก้าเดือนสิ้นสุดวันที่</w:t>
            </w:r>
          </w:p>
        </w:tc>
      </w:tr>
      <w:tr w:rsidR="00863FC7" w:rsidRPr="006A6D30" w14:paraId="12286FF4" w14:textId="77777777" w:rsidTr="00AA4FF7">
        <w:trPr>
          <w:cantSplit/>
        </w:trPr>
        <w:tc>
          <w:tcPr>
            <w:tcW w:w="3611" w:type="dxa"/>
            <w:vAlign w:val="bottom"/>
          </w:tcPr>
          <w:p w14:paraId="2DF7FB05" w14:textId="77777777" w:rsidR="00863FC7" w:rsidRPr="006A6D30" w:rsidRDefault="00863FC7" w:rsidP="001935AC">
            <w:pPr>
              <w:spacing w:line="34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D65CAC1" w14:textId="1CD1DEC7" w:rsidR="00863FC7" w:rsidRPr="006A6D30" w:rsidRDefault="00AA32E8" w:rsidP="001935A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30</w:t>
            </w:r>
            <w:r w:rsidR="00863FC7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65202314" w14:textId="0126E6C8" w:rsidR="00863FC7" w:rsidRPr="006A6D30" w:rsidRDefault="00AA32E8" w:rsidP="001935A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63FC7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CEEB5B9" w14:textId="77777777" w:rsidR="00863FC7" w:rsidRPr="006A6D30" w:rsidRDefault="00863FC7" w:rsidP="001935A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BE2C90" w14:textId="05F1F8DE" w:rsidR="00863FC7" w:rsidRPr="006A6D30" w:rsidRDefault="00AA32E8" w:rsidP="001935A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30</w:t>
            </w:r>
            <w:r w:rsidR="00863FC7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  <w:vAlign w:val="bottom"/>
          </w:tcPr>
          <w:p w14:paraId="76C0462F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95169EA" w14:textId="260CDD43" w:rsidR="00863FC7" w:rsidRPr="006A6D30" w:rsidRDefault="00AA32E8" w:rsidP="001935A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63FC7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35924FA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DEC6509" w14:textId="1896655F" w:rsidR="00863FC7" w:rsidRPr="006A6D30" w:rsidRDefault="00AA32E8" w:rsidP="001935A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30</w:t>
            </w:r>
            <w:r w:rsidR="00863FC7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10ECD86C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9376C04" w14:textId="268BCB08" w:rsidR="00863FC7" w:rsidRPr="006A6D30" w:rsidRDefault="00AA32E8" w:rsidP="001935A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63FC7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E37CBEB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0B59E164" w14:textId="6E4C227E" w:rsidR="00863FC7" w:rsidRPr="006A6D30" w:rsidRDefault="00AA32E8" w:rsidP="00BA082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30</w:t>
            </w:r>
            <w:r w:rsidR="00863FC7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63FC7" w:rsidRPr="006A6D30" w14:paraId="2448F061" w14:textId="77777777" w:rsidTr="00AA4FF7">
        <w:trPr>
          <w:cantSplit/>
        </w:trPr>
        <w:tc>
          <w:tcPr>
            <w:tcW w:w="3611" w:type="dxa"/>
            <w:vAlign w:val="bottom"/>
          </w:tcPr>
          <w:p w14:paraId="3D9E8D7C" w14:textId="77777777" w:rsidR="00863FC7" w:rsidRPr="006A6D30" w:rsidRDefault="00863FC7" w:rsidP="001935AC">
            <w:pPr>
              <w:spacing w:line="34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6A69442" w14:textId="1DEB7172" w:rsidR="00863FC7" w:rsidRPr="006A6D30" w:rsidRDefault="00AA32E8" w:rsidP="001935A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170" w:type="dxa"/>
            <w:vAlign w:val="bottom"/>
          </w:tcPr>
          <w:p w14:paraId="3F926305" w14:textId="040CCE8F" w:rsidR="00863FC7" w:rsidRPr="006A6D30" w:rsidRDefault="00AA32E8" w:rsidP="001935A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6DED95C0" w14:textId="77777777" w:rsidR="00863FC7" w:rsidRPr="006A6D30" w:rsidRDefault="00863FC7" w:rsidP="001935A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96C5E9" w14:textId="5B872287" w:rsidR="00863FC7" w:rsidRPr="006A6D30" w:rsidRDefault="00AA32E8" w:rsidP="001935A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360" w:type="dxa"/>
            <w:vAlign w:val="bottom"/>
          </w:tcPr>
          <w:p w14:paraId="09334980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F975C6A" w14:textId="5F899852" w:rsidR="00863FC7" w:rsidRPr="006A6D30" w:rsidRDefault="00AA32E8" w:rsidP="001935A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3CC108BA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78A694" w14:textId="336A8B1A" w:rsidR="00863FC7" w:rsidRPr="006A6D30" w:rsidRDefault="00AA32E8" w:rsidP="001935A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339B61E5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B0757C5" w14:textId="294BC281" w:rsidR="00863FC7" w:rsidRPr="006A6D30" w:rsidRDefault="00AA32E8" w:rsidP="001935A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13BF08A5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0301BC" w14:textId="512343F2" w:rsidR="00863FC7" w:rsidRPr="006A6D30" w:rsidRDefault="00AA32E8" w:rsidP="001935A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652E0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865A75" w14:textId="03DFBA79" w:rsidR="00863FC7" w:rsidRPr="006A6D30" w:rsidRDefault="00AA32E8" w:rsidP="001935A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297797" w:rsidRPr="006A6D30" w14:paraId="0C06F763" w14:textId="77777777" w:rsidTr="00AA4FF7">
        <w:trPr>
          <w:cantSplit/>
        </w:trPr>
        <w:tc>
          <w:tcPr>
            <w:tcW w:w="3611" w:type="dxa"/>
            <w:vAlign w:val="bottom"/>
          </w:tcPr>
          <w:p w14:paraId="1D3A83B8" w14:textId="77777777" w:rsidR="00297797" w:rsidRPr="006A6D30" w:rsidRDefault="00297797" w:rsidP="001935AC">
            <w:pPr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8DBF272" w14:textId="77777777" w:rsidR="00297797" w:rsidRPr="006A6D30" w:rsidRDefault="00297797" w:rsidP="001935AC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58F0FFFD" w14:textId="77777777" w:rsidR="00297797" w:rsidRPr="006A6D30" w:rsidRDefault="00297797" w:rsidP="001935AC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5" w:type="dxa"/>
            <w:gridSpan w:val="11"/>
            <w:vAlign w:val="bottom"/>
          </w:tcPr>
          <w:p w14:paraId="3099816D" w14:textId="77777777" w:rsidR="00297797" w:rsidRPr="006A6D30" w:rsidRDefault="00297797" w:rsidP="001935AC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3FC7" w:rsidRPr="006A6D30" w14:paraId="492B0AB0" w14:textId="77777777" w:rsidTr="00AA4FF7">
        <w:trPr>
          <w:cantSplit/>
        </w:trPr>
        <w:tc>
          <w:tcPr>
            <w:tcW w:w="3611" w:type="dxa"/>
            <w:vAlign w:val="bottom"/>
          </w:tcPr>
          <w:p w14:paraId="024D3AB4" w14:textId="77777777" w:rsidR="00863FC7" w:rsidRPr="006A6D30" w:rsidRDefault="00863FC7" w:rsidP="00FD5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  <w:vAlign w:val="bottom"/>
          </w:tcPr>
          <w:p w14:paraId="67D1C588" w14:textId="77777777" w:rsidR="00863FC7" w:rsidRPr="006A6D30" w:rsidRDefault="00863FC7" w:rsidP="001935AC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93F0CF" w14:textId="77777777" w:rsidR="00863FC7" w:rsidRPr="006A6D30" w:rsidRDefault="00863FC7" w:rsidP="001935AC">
            <w:pPr>
              <w:tabs>
                <w:tab w:val="decimal" w:pos="323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8A3673" w14:textId="77777777" w:rsidR="00863FC7" w:rsidRPr="006A6D30" w:rsidRDefault="00863FC7" w:rsidP="001935AC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57C05B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D7B3015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F08B58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1E703C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C4694B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081E44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7DDD23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9957AA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33D842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FC3345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47A8FF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3FC7" w:rsidRPr="006A6D30" w14:paraId="22097DBC" w14:textId="77777777" w:rsidTr="00AA4FF7">
        <w:trPr>
          <w:cantSplit/>
        </w:trPr>
        <w:tc>
          <w:tcPr>
            <w:tcW w:w="3611" w:type="dxa"/>
            <w:vAlign w:val="bottom"/>
          </w:tcPr>
          <w:p w14:paraId="7C26BAC7" w14:textId="2238CC24" w:rsidR="00863FC7" w:rsidRPr="006A6D30" w:rsidRDefault="00863FC7" w:rsidP="0086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อีแกท ไดมอนด์ เซอร์วิส จำกัด</w:t>
            </w:r>
          </w:p>
        </w:tc>
        <w:tc>
          <w:tcPr>
            <w:tcW w:w="1170" w:type="dxa"/>
            <w:vAlign w:val="bottom"/>
          </w:tcPr>
          <w:p w14:paraId="74D860AC" w14:textId="0AB0CA04" w:rsidR="00863FC7" w:rsidRPr="006A6D30" w:rsidRDefault="00AA32E8" w:rsidP="001935AC">
            <w:pPr>
              <w:pStyle w:val="acctfourfigures"/>
              <w:tabs>
                <w:tab w:val="clear" w:pos="765"/>
              </w:tabs>
              <w:spacing w:line="240" w:lineRule="atLeast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170" w:type="dxa"/>
            <w:vAlign w:val="bottom"/>
          </w:tcPr>
          <w:p w14:paraId="2C019468" w14:textId="07B3B858" w:rsidR="00863FC7" w:rsidRPr="006A6D30" w:rsidRDefault="00AA32E8" w:rsidP="001935AC">
            <w:pPr>
              <w:pStyle w:val="acctfourfigures"/>
              <w:tabs>
                <w:tab w:val="clear" w:pos="765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vAlign w:val="bottom"/>
          </w:tcPr>
          <w:p w14:paraId="53A71F3D" w14:textId="77777777" w:rsidR="00863FC7" w:rsidRPr="006A6D30" w:rsidRDefault="00863FC7" w:rsidP="001935AC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664F9C" w14:textId="07D28904" w:rsidR="00863FC7" w:rsidRPr="006A6D30" w:rsidRDefault="00AA32E8" w:rsidP="00AA4FF7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623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0" w:type="dxa"/>
            <w:vAlign w:val="bottom"/>
          </w:tcPr>
          <w:p w14:paraId="6908F573" w14:textId="77777777" w:rsidR="00863FC7" w:rsidRPr="006A6D30" w:rsidRDefault="00863FC7" w:rsidP="0019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BD3E8E" w14:textId="312D3B3D" w:rsidR="00863FC7" w:rsidRPr="006A6D30" w:rsidRDefault="00AA32E8" w:rsidP="00AA4FF7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623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52159824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7A6CA7" w14:textId="3BF8A8DD" w:rsidR="00863FC7" w:rsidRPr="006A6D30" w:rsidRDefault="00AA32E8" w:rsidP="00863FC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62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70" w:type="dxa"/>
            <w:vAlign w:val="bottom"/>
          </w:tcPr>
          <w:p w14:paraId="70A718C2" w14:textId="77777777" w:rsidR="00863FC7" w:rsidRPr="006A6D30" w:rsidRDefault="00863FC7" w:rsidP="0019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6DBF5D" w14:textId="4CE1BF70" w:rsidR="00863FC7" w:rsidRPr="006A6D30" w:rsidRDefault="00AA32E8" w:rsidP="00863FC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62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70" w:type="dxa"/>
            <w:vAlign w:val="bottom"/>
          </w:tcPr>
          <w:p w14:paraId="6E533A69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34701F" w14:textId="635E55EE" w:rsidR="00863FC7" w:rsidRPr="006A6D30" w:rsidRDefault="00AA32E8" w:rsidP="00863FC7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BE3D30" w14:textId="77777777" w:rsidR="00863FC7" w:rsidRPr="006A6D30" w:rsidRDefault="00863FC7" w:rsidP="0019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3E31CE" w14:textId="154F34E0" w:rsidR="00863FC7" w:rsidRPr="006A6D30" w:rsidRDefault="00AA32E8" w:rsidP="00863FC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894</w:t>
            </w:r>
          </w:p>
        </w:tc>
      </w:tr>
      <w:tr w:rsidR="00863FC7" w:rsidRPr="006A6D30" w14:paraId="19748904" w14:textId="77777777" w:rsidTr="00AA4FF7">
        <w:trPr>
          <w:cantSplit/>
        </w:trPr>
        <w:tc>
          <w:tcPr>
            <w:tcW w:w="3611" w:type="dxa"/>
            <w:vAlign w:val="bottom"/>
          </w:tcPr>
          <w:p w14:paraId="0AEA624D" w14:textId="2A537498" w:rsidR="00863FC7" w:rsidRPr="006A6D30" w:rsidRDefault="00863FC7" w:rsidP="0086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นอร์ทเทิร์น บางกอกโมโนเรล จำกัด</w:t>
            </w:r>
          </w:p>
        </w:tc>
        <w:tc>
          <w:tcPr>
            <w:tcW w:w="1170" w:type="dxa"/>
            <w:vAlign w:val="bottom"/>
          </w:tcPr>
          <w:p w14:paraId="5CC9CA7C" w14:textId="4C738CB2" w:rsidR="00863FC7" w:rsidRPr="006A6D30" w:rsidRDefault="00AA32E8" w:rsidP="001935AC">
            <w:pPr>
              <w:pStyle w:val="acctfourfigures"/>
              <w:tabs>
                <w:tab w:val="clear" w:pos="765"/>
              </w:tabs>
              <w:spacing w:line="240" w:lineRule="atLeast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170" w:type="dxa"/>
            <w:vAlign w:val="bottom"/>
          </w:tcPr>
          <w:p w14:paraId="4469DED3" w14:textId="1F5521F6" w:rsidR="00863FC7" w:rsidRPr="006A6D30" w:rsidRDefault="00AA32E8" w:rsidP="001935AC">
            <w:pPr>
              <w:pStyle w:val="acctfourfigures"/>
              <w:tabs>
                <w:tab w:val="clear" w:pos="765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vAlign w:val="bottom"/>
          </w:tcPr>
          <w:p w14:paraId="2C960E15" w14:textId="77777777" w:rsidR="00863FC7" w:rsidRPr="006A6D30" w:rsidRDefault="00863FC7" w:rsidP="001935AC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A715C5" w14:textId="7C50BF49" w:rsidR="00863FC7" w:rsidRPr="006A6D30" w:rsidRDefault="00AA32E8" w:rsidP="00AA4FF7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800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0" w:type="dxa"/>
            <w:vAlign w:val="bottom"/>
          </w:tcPr>
          <w:p w14:paraId="0BFAEDC0" w14:textId="77777777" w:rsidR="00863FC7" w:rsidRPr="006A6D30" w:rsidRDefault="00863FC7" w:rsidP="0019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7FA7A8" w14:textId="3B50C19B" w:rsidR="00863FC7" w:rsidRPr="006A6D30" w:rsidRDefault="00AA32E8" w:rsidP="00AA4FF7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800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204FA7C2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E37B25" w14:textId="005E03C0" w:rsidR="00863FC7" w:rsidRPr="006A6D30" w:rsidRDefault="00AA32E8" w:rsidP="00863FC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180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73F800B9" w14:textId="77777777" w:rsidR="00863FC7" w:rsidRPr="006A6D30" w:rsidRDefault="00863FC7" w:rsidP="0019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C40A196" w14:textId="101B3323" w:rsidR="00863FC7" w:rsidRPr="006A6D30" w:rsidRDefault="00AA32E8" w:rsidP="00863FC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180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2683AC05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993E7F" w14:textId="77777777" w:rsidR="00863FC7" w:rsidRPr="006A6D30" w:rsidRDefault="00863FC7" w:rsidP="00AA4FF7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FF9084" w14:textId="77777777" w:rsidR="00863FC7" w:rsidRPr="006A6D30" w:rsidRDefault="00863FC7" w:rsidP="0019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57CD87" w14:textId="77777777" w:rsidR="00863FC7" w:rsidRPr="006A6D30" w:rsidRDefault="00863FC7" w:rsidP="00723D51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863FC7" w:rsidRPr="006A6D30" w14:paraId="3A398030" w14:textId="77777777" w:rsidTr="00AA4FF7">
        <w:trPr>
          <w:cantSplit/>
        </w:trPr>
        <w:tc>
          <w:tcPr>
            <w:tcW w:w="3611" w:type="dxa"/>
            <w:vAlign w:val="bottom"/>
          </w:tcPr>
          <w:p w14:paraId="24D4EA6E" w14:textId="2D9B84DF" w:rsidR="00863FC7" w:rsidRPr="006A6D30" w:rsidRDefault="00863FC7" w:rsidP="0086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อีสเทิร์น บางกอกโมโนเรล จำกัด</w:t>
            </w:r>
          </w:p>
        </w:tc>
        <w:tc>
          <w:tcPr>
            <w:tcW w:w="1170" w:type="dxa"/>
            <w:vAlign w:val="bottom"/>
          </w:tcPr>
          <w:p w14:paraId="173233D6" w14:textId="47817414" w:rsidR="00863FC7" w:rsidRPr="006A6D30" w:rsidRDefault="00AA32E8" w:rsidP="001935AC">
            <w:pPr>
              <w:pStyle w:val="acctfourfigures"/>
              <w:tabs>
                <w:tab w:val="clear" w:pos="765"/>
              </w:tabs>
              <w:spacing w:line="240" w:lineRule="atLeast"/>
              <w:ind w:right="-15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170" w:type="dxa"/>
            <w:vAlign w:val="bottom"/>
          </w:tcPr>
          <w:p w14:paraId="7BFB6338" w14:textId="102805C4" w:rsidR="00863FC7" w:rsidRPr="006A6D30" w:rsidRDefault="00AA32E8" w:rsidP="001935AC">
            <w:pPr>
              <w:pStyle w:val="acctfourfigures"/>
              <w:tabs>
                <w:tab w:val="clear" w:pos="765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vAlign w:val="bottom"/>
          </w:tcPr>
          <w:p w14:paraId="761A4A4F" w14:textId="77777777" w:rsidR="00863FC7" w:rsidRPr="006A6D30" w:rsidRDefault="00863FC7" w:rsidP="001935AC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A1B959" w14:textId="47862597" w:rsidR="00863FC7" w:rsidRPr="006A6D30" w:rsidRDefault="00AA32E8" w:rsidP="00AA4FF7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0" w:type="dxa"/>
            <w:vAlign w:val="bottom"/>
          </w:tcPr>
          <w:p w14:paraId="7C5086E3" w14:textId="77777777" w:rsidR="00863FC7" w:rsidRPr="006A6D30" w:rsidRDefault="00863FC7" w:rsidP="0019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53A076" w14:textId="052FFB58" w:rsidR="00863FC7" w:rsidRPr="006A6D30" w:rsidRDefault="00AA32E8" w:rsidP="00AA4FF7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7B3F9B37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23290B4" w14:textId="0EAE4569" w:rsidR="00863FC7" w:rsidRPr="006A6D30" w:rsidRDefault="00AA32E8" w:rsidP="00863FC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200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78E62FD0" w14:textId="77777777" w:rsidR="00863FC7" w:rsidRPr="006A6D30" w:rsidRDefault="00863FC7" w:rsidP="0019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1C54A61" w14:textId="58EA47A9" w:rsidR="00863FC7" w:rsidRPr="006A6D30" w:rsidRDefault="00AA32E8" w:rsidP="00863FC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200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78C342FA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CCFC55" w14:textId="77777777" w:rsidR="00863FC7" w:rsidRPr="006A6D30" w:rsidRDefault="00863FC7" w:rsidP="00AA4FF7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F92FC1" w14:textId="77777777" w:rsidR="00863FC7" w:rsidRPr="006A6D30" w:rsidRDefault="00863FC7" w:rsidP="0019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A9E817" w14:textId="77777777" w:rsidR="00863FC7" w:rsidRPr="006A6D30" w:rsidRDefault="00863FC7" w:rsidP="00723D51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863FC7" w:rsidRPr="006A6D30" w14:paraId="1587BFBC" w14:textId="77777777" w:rsidTr="00AA4FF7">
        <w:trPr>
          <w:cantSplit/>
        </w:trPr>
        <w:tc>
          <w:tcPr>
            <w:tcW w:w="3611" w:type="dxa"/>
            <w:vAlign w:val="bottom"/>
          </w:tcPr>
          <w:p w14:paraId="4AF7965E" w14:textId="653286B1" w:rsidR="00863FC7" w:rsidRPr="006A6D30" w:rsidRDefault="00863FC7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บีจีเอสอาร์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17506154" w14:textId="4BEEC113" w:rsidR="00863FC7" w:rsidRPr="006A6D30" w:rsidRDefault="00AA32E8" w:rsidP="00C77985">
            <w:pPr>
              <w:pStyle w:val="acctfourfigures"/>
              <w:tabs>
                <w:tab w:val="clear" w:pos="765"/>
              </w:tabs>
              <w:spacing w:line="240" w:lineRule="atLeast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170" w:type="dxa"/>
            <w:vAlign w:val="bottom"/>
          </w:tcPr>
          <w:p w14:paraId="01B28A71" w14:textId="77777777" w:rsidR="00863FC7" w:rsidRPr="006A6D30" w:rsidRDefault="00863FC7" w:rsidP="00C77985">
            <w:pPr>
              <w:pStyle w:val="acctfourfigures"/>
              <w:tabs>
                <w:tab w:val="clear" w:pos="765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975C9FF" w14:textId="77777777" w:rsidR="00863FC7" w:rsidRPr="006A6D30" w:rsidRDefault="00863FC7" w:rsidP="00C77985">
            <w:pPr>
              <w:spacing w:line="340" w:lineRule="exact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1260" w:type="dxa"/>
            <w:vAlign w:val="bottom"/>
          </w:tcPr>
          <w:p w14:paraId="76D31746" w14:textId="2777AF79" w:rsidR="00863FC7" w:rsidRPr="006A6D30" w:rsidRDefault="00AA32E8" w:rsidP="00AA4FF7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0" w:type="dxa"/>
            <w:vAlign w:val="bottom"/>
          </w:tcPr>
          <w:p w14:paraId="1B30CEE5" w14:textId="77777777" w:rsidR="00863FC7" w:rsidRPr="006A6D30" w:rsidRDefault="00863FC7" w:rsidP="00C77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7DE169" w14:textId="77777777" w:rsidR="00863FC7" w:rsidRPr="006A6D30" w:rsidRDefault="00863FC7" w:rsidP="00AA4FF7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A3D5828" w14:textId="77777777" w:rsidR="00863FC7" w:rsidRPr="006A6D30" w:rsidRDefault="00863FC7" w:rsidP="00C77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6BB64B" w14:textId="7417309D" w:rsidR="00863FC7" w:rsidRPr="006A6D30" w:rsidRDefault="00AA32E8" w:rsidP="00863FC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100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353D4B31" w14:textId="77777777" w:rsidR="00863FC7" w:rsidRPr="006A6D30" w:rsidRDefault="00863FC7" w:rsidP="00C77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B7A58AB" w14:textId="77777777" w:rsidR="00863FC7" w:rsidRPr="006A6D30" w:rsidRDefault="00863FC7" w:rsidP="00723D51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FA83EA2" w14:textId="77777777" w:rsidR="00863FC7" w:rsidRPr="006A6D30" w:rsidRDefault="00863FC7" w:rsidP="00C77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079510" w14:textId="024885F6" w:rsidR="00863FC7" w:rsidRPr="006A6D30" w:rsidRDefault="00863FC7" w:rsidP="00AA4FF7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EE477A" w14:textId="77777777" w:rsidR="00863FC7" w:rsidRPr="006A6D30" w:rsidRDefault="00863FC7" w:rsidP="00C77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38E3CC" w14:textId="77777777" w:rsidR="00863FC7" w:rsidRPr="006A6D30" w:rsidRDefault="00863FC7" w:rsidP="00723D51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863FC7" w:rsidRPr="006A6D30" w14:paraId="518A7E65" w14:textId="77777777" w:rsidTr="00AA4FF7">
        <w:trPr>
          <w:cantSplit/>
        </w:trPr>
        <w:tc>
          <w:tcPr>
            <w:tcW w:w="3611" w:type="dxa"/>
            <w:vAlign w:val="bottom"/>
          </w:tcPr>
          <w:p w14:paraId="13D352BC" w14:textId="5FB8534B" w:rsidR="00863FC7" w:rsidRPr="006A6D30" w:rsidRDefault="00863FC7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บีจีเอสอาร์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81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2D19BC0E" w14:textId="3364916D" w:rsidR="00863FC7" w:rsidRPr="006A6D30" w:rsidRDefault="00AA32E8" w:rsidP="00C77985">
            <w:pPr>
              <w:pStyle w:val="acctfourfigures"/>
              <w:tabs>
                <w:tab w:val="clear" w:pos="765"/>
              </w:tabs>
              <w:spacing w:line="240" w:lineRule="atLeast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170" w:type="dxa"/>
            <w:vAlign w:val="bottom"/>
          </w:tcPr>
          <w:p w14:paraId="4F50430C" w14:textId="77777777" w:rsidR="00863FC7" w:rsidRPr="006A6D30" w:rsidRDefault="00863FC7" w:rsidP="00C77985">
            <w:pPr>
              <w:pStyle w:val="acctfourfigures"/>
              <w:tabs>
                <w:tab w:val="clear" w:pos="765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28F4A8" w14:textId="77777777" w:rsidR="00863FC7" w:rsidRPr="006A6D30" w:rsidRDefault="00863FC7" w:rsidP="00C77985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3EADF2" w14:textId="31DE50C9" w:rsidR="00863FC7" w:rsidRPr="006A6D30" w:rsidRDefault="00AA32E8" w:rsidP="00AA4FF7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850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0" w:type="dxa"/>
            <w:vAlign w:val="bottom"/>
          </w:tcPr>
          <w:p w14:paraId="42A3D962" w14:textId="77777777" w:rsidR="00863FC7" w:rsidRPr="006A6D30" w:rsidRDefault="00863FC7" w:rsidP="00C77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D74E7C" w14:textId="77777777" w:rsidR="00863FC7" w:rsidRPr="006A6D30" w:rsidRDefault="00863FC7" w:rsidP="00AA4FF7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8EAA245" w14:textId="77777777" w:rsidR="00863FC7" w:rsidRPr="006A6D30" w:rsidRDefault="00863FC7" w:rsidP="00C77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6005E3" w14:textId="4F375FA2" w:rsidR="00863FC7" w:rsidRPr="006A6D30" w:rsidRDefault="00AA32E8" w:rsidP="00863FC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85</w:t>
            </w:r>
            <w:r w:rsidR="00863F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2ACEA09F" w14:textId="77777777" w:rsidR="00863FC7" w:rsidRPr="006A6D30" w:rsidRDefault="00863FC7" w:rsidP="00C77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F4AE5B" w14:textId="77777777" w:rsidR="00863FC7" w:rsidRPr="006A6D30" w:rsidRDefault="00863FC7" w:rsidP="00723D51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CD1B48B" w14:textId="77777777" w:rsidR="00863FC7" w:rsidRPr="006A6D30" w:rsidRDefault="00863FC7" w:rsidP="00C77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06912D" w14:textId="3347D5B5" w:rsidR="00863FC7" w:rsidRPr="006A6D30" w:rsidRDefault="00863FC7" w:rsidP="00AA4FF7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FC773D" w14:textId="77777777" w:rsidR="00863FC7" w:rsidRPr="006A6D30" w:rsidRDefault="00863FC7" w:rsidP="00C77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773DCC" w14:textId="77777777" w:rsidR="00863FC7" w:rsidRPr="006A6D30" w:rsidRDefault="00863FC7" w:rsidP="00723D51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863FC7" w:rsidRPr="006A6D30" w14:paraId="11C409FA" w14:textId="77777777" w:rsidTr="00AA4FF7">
        <w:trPr>
          <w:cantSplit/>
        </w:trPr>
        <w:tc>
          <w:tcPr>
            <w:tcW w:w="3611" w:type="dxa"/>
            <w:vAlign w:val="bottom"/>
          </w:tcPr>
          <w:p w14:paraId="491FC6E0" w14:textId="77777777" w:rsidR="00863FC7" w:rsidRPr="006A6D30" w:rsidRDefault="00863FC7" w:rsidP="00FD5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7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31D6593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CEAF4F" w14:textId="77777777" w:rsidR="00863FC7" w:rsidRPr="006A6D30" w:rsidRDefault="00863FC7" w:rsidP="001935AC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9287405" w14:textId="77777777" w:rsidR="00863FC7" w:rsidRPr="006A6D30" w:rsidRDefault="00863FC7" w:rsidP="001935AC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F7A347" w14:textId="77777777" w:rsidR="00863FC7" w:rsidRPr="006A6D30" w:rsidRDefault="00863FC7" w:rsidP="001935AC">
            <w:pPr>
              <w:pStyle w:val="acctfourfigures"/>
              <w:tabs>
                <w:tab w:val="clear" w:pos="765"/>
                <w:tab w:val="decimal" w:pos="743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  <w:vAlign w:val="bottom"/>
          </w:tcPr>
          <w:p w14:paraId="0A3FD53B" w14:textId="77777777" w:rsidR="00863FC7" w:rsidRPr="006A6D30" w:rsidRDefault="00863FC7" w:rsidP="0019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E3E46A" w14:textId="77777777" w:rsidR="00863FC7" w:rsidRPr="006A6D30" w:rsidRDefault="00863FC7" w:rsidP="001935A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ABEA840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96EC0" w14:textId="257EFD91" w:rsidR="00863FC7" w:rsidRPr="006A6D30" w:rsidRDefault="00AA32E8" w:rsidP="00863FC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863FC7" w:rsidRPr="006A6D3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627</w:t>
            </w:r>
            <w:r w:rsidR="00863FC7" w:rsidRPr="006A6D3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70" w:type="dxa"/>
            <w:vAlign w:val="bottom"/>
          </w:tcPr>
          <w:p w14:paraId="7F2A8ADF" w14:textId="77777777" w:rsidR="00863FC7" w:rsidRPr="006A6D30" w:rsidRDefault="00863FC7" w:rsidP="0019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E8606" w14:textId="4D19243F" w:rsidR="00863FC7" w:rsidRPr="006A6D30" w:rsidRDefault="00AA32E8" w:rsidP="00635840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863FC7" w:rsidRPr="006A6D3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442</w:t>
            </w:r>
            <w:r w:rsidR="00863FC7" w:rsidRPr="006A6D3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70" w:type="dxa"/>
            <w:vAlign w:val="bottom"/>
          </w:tcPr>
          <w:p w14:paraId="14085525" w14:textId="77777777" w:rsidR="00863FC7" w:rsidRPr="006A6D30" w:rsidRDefault="00863FC7" w:rsidP="0019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8AAB29" w14:textId="58DCEE12" w:rsidR="00863FC7" w:rsidRPr="006A6D30" w:rsidRDefault="00AA32E8" w:rsidP="00863FC7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863FC7" w:rsidRPr="006A6D3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D50CF3" w14:textId="77777777" w:rsidR="00863FC7" w:rsidRPr="006A6D30" w:rsidRDefault="00863FC7" w:rsidP="0019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5EA3F0" w14:textId="5DEC53B9" w:rsidR="00863FC7" w:rsidRPr="006A6D30" w:rsidRDefault="00AA32E8" w:rsidP="00863FC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894</w:t>
            </w:r>
          </w:p>
        </w:tc>
      </w:tr>
    </w:tbl>
    <w:p w14:paraId="28BF82DB" w14:textId="1DE99210" w:rsidR="009F54DB" w:rsidRPr="006A6D30" w:rsidRDefault="009F54DB" w:rsidP="00E46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249526BD" w14:textId="77777777" w:rsidR="00A623E1" w:rsidRPr="006A6D30" w:rsidRDefault="00A623E1" w:rsidP="00E46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1CCC0103" w14:textId="77777777" w:rsidR="009F54DB" w:rsidRPr="006A6D30" w:rsidRDefault="009F54DB" w:rsidP="009F5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  <w:sectPr w:rsidR="009F54DB" w:rsidRPr="006A6D30" w:rsidSect="005578EB">
          <w:headerReference w:type="default" r:id="rId13"/>
          <w:pgSz w:w="16840" w:h="11907" w:orient="landscape" w:code="9"/>
          <w:pgMar w:top="1170" w:right="1152" w:bottom="1109" w:left="1152" w:header="720" w:footer="720" w:gutter="0"/>
          <w:cols w:space="708"/>
          <w:docGrid w:linePitch="360"/>
        </w:sectPr>
      </w:pPr>
    </w:p>
    <w:p w14:paraId="594F8D01" w14:textId="2E7CDFFF" w:rsidR="009F54DB" w:rsidRPr="006A6D30" w:rsidRDefault="009F54DB" w:rsidP="009F5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  <w:r w:rsidRPr="006A6D30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เงินลงทุนในโครงการดำเนินงานและบำรุงรักษา</w:t>
      </w:r>
      <w:r w:rsidR="00FF53C0" w:rsidRPr="006A6D30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โครงการทางหลวงพิเศษระหว่างเมือง</w:t>
      </w:r>
    </w:p>
    <w:p w14:paraId="5BE1530D" w14:textId="77777777" w:rsidR="009F54DB" w:rsidRPr="006A6D30" w:rsidRDefault="009F54DB" w:rsidP="009F5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14:paraId="6E3C04F1" w14:textId="38D0403D" w:rsidR="009F54DB" w:rsidRPr="006A6D30" w:rsidRDefault="009F54DB" w:rsidP="009F5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4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สิงหาคม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บริษัทและบริษัทในประเทศสามแห่งได้ร่วมจัดตั้งบริษัท บีจีเอสอาร์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6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จำกัด และ</w:t>
      </w:r>
      <w:r w:rsidR="00D50196"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br/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="006A6AEC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บีจีเอสอาร์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81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จำกัด เพื่อร่วมลงทุนในโครงการดำเนินงานและบำรุงรักษาโครงการทางหลวงพิเศษระหว่างเมือง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สาย โดยบริษัทดังกล่าวมีทุนจดทะเบียน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>,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000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6A6D30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(แบ่งเป็นหุ้นสามัญจำนวน </w:t>
      </w:r>
      <w:r w:rsidR="00AA32E8" w:rsidRPr="00AA32E8">
        <w:rPr>
          <w:rFonts w:ascii="Angsana New" w:hAnsi="Angsana New" w:hint="cs"/>
          <w:i/>
          <w:iCs/>
          <w:snapToGrid w:val="0"/>
          <w:sz w:val="30"/>
          <w:szCs w:val="30"/>
          <w:lang w:eastAsia="th-TH"/>
        </w:rPr>
        <w:t>100</w:t>
      </w:r>
      <w:r w:rsidRPr="006A6D30">
        <w:rPr>
          <w:rFonts w:ascii="Angsana New" w:hAnsi="Angsana New" w:hint="cs"/>
          <w:i/>
          <w:iCs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ล้านหุ้น มีมูลค่าหุ้นที่ตราไว้หุ้นละ </w:t>
      </w:r>
      <w:r w:rsidR="00AA32E8" w:rsidRPr="00AA32E8">
        <w:rPr>
          <w:rFonts w:ascii="Angsana New" w:hAnsi="Angsana New" w:hint="cs"/>
          <w:i/>
          <w:iCs/>
          <w:snapToGrid w:val="0"/>
          <w:sz w:val="30"/>
          <w:szCs w:val="30"/>
          <w:lang w:eastAsia="th-TH"/>
        </w:rPr>
        <w:t>10</w:t>
      </w:r>
      <w:r w:rsidRPr="006A6D30">
        <w:rPr>
          <w:rFonts w:ascii="Angsana New" w:hAnsi="Angsana New" w:hint="cs"/>
          <w:i/>
          <w:iCs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บาท)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และ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850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6A6D30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(แบ่งเป็นหุ้นสามัญจำนวน </w:t>
      </w:r>
      <w:r w:rsidR="00AA32E8" w:rsidRPr="00AA32E8">
        <w:rPr>
          <w:rFonts w:ascii="Angsana New" w:hAnsi="Angsana New" w:hint="cs"/>
          <w:i/>
          <w:iCs/>
          <w:snapToGrid w:val="0"/>
          <w:sz w:val="30"/>
          <w:szCs w:val="30"/>
          <w:lang w:eastAsia="th-TH"/>
        </w:rPr>
        <w:t>85</w:t>
      </w:r>
      <w:r w:rsidRPr="006A6D30">
        <w:rPr>
          <w:rFonts w:ascii="Angsana New" w:hAnsi="Angsana New" w:hint="cs"/>
          <w:i/>
          <w:iCs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ล้านหุ้น มีมูลค่าหุ้นที่ตราไว้หุ้นละ </w:t>
      </w:r>
      <w:r w:rsidR="006A6AE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br/>
      </w:r>
      <w:r w:rsidR="00AA32E8" w:rsidRPr="00AA32E8">
        <w:rPr>
          <w:rFonts w:ascii="Angsana New" w:hAnsi="Angsana New" w:hint="cs"/>
          <w:i/>
          <w:iCs/>
          <w:snapToGrid w:val="0"/>
          <w:sz w:val="30"/>
          <w:szCs w:val="30"/>
          <w:lang w:eastAsia="th-TH"/>
        </w:rPr>
        <w:t>10</w:t>
      </w:r>
      <w:r w:rsidRPr="006A6D30">
        <w:rPr>
          <w:rFonts w:ascii="Angsana New" w:hAnsi="Angsana New" w:hint="cs"/>
          <w:i/>
          <w:iCs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บาท)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ตามลำดับ บริษัทมีสัดส่วนการลงทุนในบริษัทดังกล่าวร้อยละ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10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ต่อมาเมื่อวันที่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11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สิงหาคม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บริษัทได้ชำระค่าหุ้นดังกล่าวเต็มจำนวนแล้วตามสัดส่วนการลงทุนเป็นจำนวนเงิน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100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ล้านบาท</w:t>
      </w:r>
      <w:r w:rsidR="002935C0"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และ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85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ล้านบาท ตามลำดับ</w:t>
      </w:r>
    </w:p>
    <w:p w14:paraId="0F968EFC" w14:textId="77777777" w:rsidR="005578EB" w:rsidRPr="006A6D30" w:rsidRDefault="005578EB" w:rsidP="009F5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highlight w:val="magenta"/>
          <w:lang w:eastAsia="th-TH"/>
        </w:rPr>
      </w:pPr>
    </w:p>
    <w:p w14:paraId="1DF80FB9" w14:textId="77777777" w:rsidR="005578EB" w:rsidRPr="006A6D30" w:rsidRDefault="005578EB" w:rsidP="00E46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507FEC32" w14:textId="77777777" w:rsidR="009F54DB" w:rsidRPr="006A6D30" w:rsidRDefault="009F54DB" w:rsidP="00E46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  <w:sectPr w:rsidR="009F54DB" w:rsidRPr="006A6D30" w:rsidSect="009F54DB">
          <w:headerReference w:type="default" r:id="rId14"/>
          <w:pgSz w:w="11907" w:h="16840" w:code="9"/>
          <w:pgMar w:top="1152" w:right="1109" w:bottom="1152" w:left="1170" w:header="720" w:footer="720" w:gutter="0"/>
          <w:cols w:space="708"/>
          <w:docGrid w:linePitch="360"/>
        </w:sectPr>
      </w:pPr>
    </w:p>
    <w:p w14:paraId="569518A6" w14:textId="06E115EA" w:rsidR="00BB4E92" w:rsidRPr="006A6D30" w:rsidRDefault="00BB4E92" w:rsidP="00FD5036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A6D30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30DF7405" w14:textId="77777777" w:rsidR="007664B1" w:rsidRPr="006A6D30" w:rsidRDefault="007664B1" w:rsidP="008F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72A3E2" w14:textId="540866E8" w:rsidR="002738BC" w:rsidRPr="006A6D30" w:rsidRDefault="002738BC" w:rsidP="008F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>การซื้อ จำหน่ายและโอนที่ดิน อาคารและอุปกรณ์</w:t>
      </w:r>
      <w:r w:rsidR="00AE695C" w:rsidRPr="006A6D30">
        <w:rPr>
          <w:rFonts w:ascii="Angsana New" w:hAnsi="Angsana New" w:hint="cs"/>
          <w:sz w:val="30"/>
          <w:szCs w:val="30"/>
          <w:cs/>
        </w:rPr>
        <w:t>ไม่รวมสินทรัพย์สิทธิการใช้</w:t>
      </w:r>
      <w:r w:rsidRPr="006A6D30">
        <w:rPr>
          <w:rFonts w:ascii="Angsana New" w:hAnsi="Angsana New" w:hint="cs"/>
          <w:sz w:val="30"/>
          <w:szCs w:val="30"/>
          <w:cs/>
        </w:rPr>
        <w:t>ระหว่าง</w:t>
      </w:r>
      <w:r w:rsidR="000271C5" w:rsidRPr="006A6D30">
        <w:rPr>
          <w:rFonts w:ascii="Angsana New" w:hAnsi="Angsana New" w:hint="cs"/>
          <w:sz w:val="30"/>
          <w:szCs w:val="30"/>
          <w:cs/>
        </w:rPr>
        <w:t>งวด</w:t>
      </w:r>
      <w:r w:rsidR="00EE0DEA" w:rsidRPr="006A6D30">
        <w:rPr>
          <w:rFonts w:ascii="Angsana New" w:hAnsi="Angsana New" w:hint="cs"/>
          <w:sz w:val="30"/>
          <w:szCs w:val="30"/>
          <w:cs/>
        </w:rPr>
        <w:t>เก้า</w:t>
      </w:r>
      <w:r w:rsidR="000271C5" w:rsidRPr="006A6D30">
        <w:rPr>
          <w:rFonts w:ascii="Angsana New" w:hAnsi="Angsana New" w:hint="cs"/>
          <w:sz w:val="30"/>
          <w:szCs w:val="30"/>
          <w:cs/>
        </w:rPr>
        <w:t>เดือน</w:t>
      </w:r>
      <w:r w:rsidRPr="006A6D3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AA32E8" w:rsidRPr="00AA32E8">
        <w:rPr>
          <w:rFonts w:ascii="Angsana New" w:hAnsi="Angsana New" w:hint="cs"/>
          <w:sz w:val="30"/>
          <w:szCs w:val="30"/>
        </w:rPr>
        <w:t>30</w:t>
      </w:r>
      <w:r w:rsidR="007E45C9" w:rsidRPr="006A6D30">
        <w:rPr>
          <w:rFonts w:ascii="Angsana New" w:hAnsi="Angsana New" w:hint="cs"/>
          <w:sz w:val="30"/>
          <w:szCs w:val="30"/>
        </w:rPr>
        <w:t xml:space="preserve"> </w:t>
      </w:r>
      <w:r w:rsidR="00EE0DEA" w:rsidRPr="006A6D30">
        <w:rPr>
          <w:rFonts w:ascii="Angsana New" w:hAnsi="Angsana New" w:hint="cs"/>
          <w:sz w:val="30"/>
          <w:szCs w:val="30"/>
          <w:cs/>
        </w:rPr>
        <w:t>กันยายน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="006A45D5"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405D431" w14:textId="77777777" w:rsidR="002738BC" w:rsidRPr="006A6D30" w:rsidRDefault="002738BC" w:rsidP="008F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38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308"/>
        <w:gridCol w:w="266"/>
        <w:gridCol w:w="1491"/>
        <w:gridCol w:w="269"/>
        <w:gridCol w:w="1331"/>
        <w:gridCol w:w="274"/>
        <w:gridCol w:w="1342"/>
        <w:gridCol w:w="269"/>
        <w:gridCol w:w="1622"/>
      </w:tblGrid>
      <w:tr w:rsidR="006A45D5" w:rsidRPr="006A6D30" w14:paraId="2485D885" w14:textId="77777777" w:rsidTr="00FD5036">
        <w:trPr>
          <w:trHeight w:val="433"/>
        </w:trPr>
        <w:tc>
          <w:tcPr>
            <w:tcW w:w="2052" w:type="pct"/>
            <w:shd w:val="clear" w:color="auto" w:fill="auto"/>
            <w:vAlign w:val="bottom"/>
          </w:tcPr>
          <w:p w14:paraId="7EAA3363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3" w:type="pct"/>
            <w:gridSpan w:val="5"/>
            <w:vAlign w:val="bottom"/>
          </w:tcPr>
          <w:p w14:paraId="62826A21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402E55EB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pct"/>
            <w:gridSpan w:val="3"/>
            <w:tcBorders>
              <w:bottom w:val="single" w:sz="4" w:space="0" w:color="auto"/>
            </w:tcBorders>
            <w:vAlign w:val="bottom"/>
          </w:tcPr>
          <w:p w14:paraId="4CA301B8" w14:textId="77777777" w:rsidR="006A45D5" w:rsidRPr="006A6D30" w:rsidRDefault="006A45D5" w:rsidP="003C5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062CCF"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6A45D5" w:rsidRPr="006A6D30" w14:paraId="3DFD7C8D" w14:textId="77777777" w:rsidTr="00FD5036">
        <w:trPr>
          <w:trHeight w:val="343"/>
        </w:trPr>
        <w:tc>
          <w:tcPr>
            <w:tcW w:w="2052" w:type="pct"/>
            <w:shd w:val="clear" w:color="auto" w:fill="auto"/>
            <w:vAlign w:val="bottom"/>
          </w:tcPr>
          <w:p w14:paraId="3DD036A4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D00A0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DEC2B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9F2C7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</w:t>
            </w:r>
          </w:p>
        </w:tc>
        <w:tc>
          <w:tcPr>
            <w:tcW w:w="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3AF3B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65CB3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" w:type="pct"/>
            <w:shd w:val="clear" w:color="auto" w:fill="auto"/>
            <w:vAlign w:val="bottom"/>
          </w:tcPr>
          <w:p w14:paraId="155F1905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7C4F8E0F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" w:type="pct"/>
            <w:shd w:val="clear" w:color="auto" w:fill="auto"/>
            <w:vAlign w:val="bottom"/>
          </w:tcPr>
          <w:p w14:paraId="1309CCF7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A08C86A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</w:t>
            </w:r>
          </w:p>
        </w:tc>
      </w:tr>
      <w:tr w:rsidR="006A45D5" w:rsidRPr="006A6D30" w14:paraId="231E6AB5" w14:textId="77777777" w:rsidTr="00FD5036">
        <w:trPr>
          <w:trHeight w:val="323"/>
        </w:trPr>
        <w:tc>
          <w:tcPr>
            <w:tcW w:w="2052" w:type="pct"/>
            <w:shd w:val="clear" w:color="auto" w:fill="auto"/>
            <w:vAlign w:val="bottom"/>
          </w:tcPr>
          <w:p w14:paraId="409FF262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5322662D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69B6BE9C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22BB66F4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การโอนออก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0A6950EC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05521CA5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3A218E2E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345842F1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390CF549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12AD446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การโอนออก</w:t>
            </w:r>
          </w:p>
        </w:tc>
      </w:tr>
      <w:tr w:rsidR="006A45D5" w:rsidRPr="006A6D30" w14:paraId="7265B7B4" w14:textId="77777777" w:rsidTr="00FD5036">
        <w:trPr>
          <w:trHeight w:val="323"/>
        </w:trPr>
        <w:tc>
          <w:tcPr>
            <w:tcW w:w="2052" w:type="pct"/>
            <w:shd w:val="clear" w:color="auto" w:fill="auto"/>
            <w:vAlign w:val="bottom"/>
          </w:tcPr>
          <w:p w14:paraId="60F05D18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00305C88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5A5A75B7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5B62E30B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7BAD04FE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37A588F9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6484864E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4B2153F9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589F580A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40156A4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</w:tr>
      <w:tr w:rsidR="006A45D5" w:rsidRPr="006A6D30" w14:paraId="5B2DB8BC" w14:textId="77777777" w:rsidTr="00FD5036">
        <w:trPr>
          <w:trHeight w:val="323"/>
        </w:trPr>
        <w:tc>
          <w:tcPr>
            <w:tcW w:w="2052" w:type="pct"/>
            <w:shd w:val="clear" w:color="auto" w:fill="auto"/>
            <w:vAlign w:val="bottom"/>
          </w:tcPr>
          <w:p w14:paraId="43456469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5829D8E6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5872D7B4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48CA00A9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08883F4C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6DF0E94C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4E330CA2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17787ECB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04A4E05B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43FB5C9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6A45D5" w:rsidRPr="006A6D30" w14:paraId="262109DB" w14:textId="77777777" w:rsidTr="00FD5036">
        <w:trPr>
          <w:trHeight w:val="323"/>
        </w:trPr>
        <w:tc>
          <w:tcPr>
            <w:tcW w:w="2052" w:type="pct"/>
            <w:shd w:val="clear" w:color="auto" w:fill="auto"/>
            <w:vAlign w:val="bottom"/>
          </w:tcPr>
          <w:p w14:paraId="0414E08A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8" w:type="pct"/>
            <w:gridSpan w:val="9"/>
            <w:vAlign w:val="bottom"/>
          </w:tcPr>
          <w:p w14:paraId="2FF6B240" w14:textId="77777777" w:rsidR="006A45D5" w:rsidRPr="006A6D30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45D5" w:rsidRPr="006A6D30" w14:paraId="64C8DD98" w14:textId="77777777" w:rsidTr="00FD5036">
        <w:trPr>
          <w:trHeight w:val="323"/>
        </w:trPr>
        <w:tc>
          <w:tcPr>
            <w:tcW w:w="2052" w:type="pct"/>
            <w:shd w:val="clear" w:color="auto" w:fill="auto"/>
            <w:vAlign w:val="bottom"/>
          </w:tcPr>
          <w:p w14:paraId="5C83F0C5" w14:textId="77777777" w:rsidR="006A45D5" w:rsidRPr="006A6D30" w:rsidRDefault="006A45D5" w:rsidP="00FD5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472" w:type="pct"/>
            <w:vAlign w:val="bottom"/>
          </w:tcPr>
          <w:p w14:paraId="4CB8AA14" w14:textId="1410E288" w:rsidR="006A45D5" w:rsidRPr="006A6D30" w:rsidRDefault="00112FE0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6361AC69" w14:textId="77777777" w:rsidR="006A45D5" w:rsidRPr="006A6D30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35202E9B" w14:textId="66CF48BB" w:rsidR="006A45D5" w:rsidRPr="006A6D30" w:rsidRDefault="00112FE0" w:rsidP="00CC6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2EA8D0D1" w14:textId="77777777" w:rsidR="006A45D5" w:rsidRPr="006A6D30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1D5FB9F8" w14:textId="11F6D23D" w:rsidR="006A45D5" w:rsidRPr="006A6D30" w:rsidRDefault="00AA32E8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13</w:t>
            </w:r>
            <w:r w:rsidR="00112FE0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331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7C6E22FA" w14:textId="77777777" w:rsidR="006A45D5" w:rsidRPr="006A6D30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2840C064" w14:textId="77777777" w:rsidR="006A45D5" w:rsidRPr="006A6D30" w:rsidRDefault="006A45D5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572181A3" w14:textId="77777777" w:rsidR="006A45D5" w:rsidRPr="006A6D30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B7724BB" w14:textId="77777777" w:rsidR="006A45D5" w:rsidRPr="006A6D30" w:rsidRDefault="006A45D5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A45D5" w:rsidRPr="006A6D30" w14:paraId="7581124B" w14:textId="77777777" w:rsidTr="00FD5036">
        <w:trPr>
          <w:trHeight w:val="309"/>
        </w:trPr>
        <w:tc>
          <w:tcPr>
            <w:tcW w:w="2052" w:type="pct"/>
            <w:shd w:val="clear" w:color="auto" w:fill="auto"/>
            <w:vAlign w:val="bottom"/>
          </w:tcPr>
          <w:p w14:paraId="08E9EAE3" w14:textId="77777777" w:rsidR="006A45D5" w:rsidRPr="006A6D30" w:rsidRDefault="006A45D5" w:rsidP="00FD5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อาคาร สิ่งปลูกสร้างและส่วนปรับปรุงอาคาร</w:t>
            </w:r>
          </w:p>
        </w:tc>
        <w:tc>
          <w:tcPr>
            <w:tcW w:w="472" w:type="pct"/>
            <w:vAlign w:val="bottom"/>
          </w:tcPr>
          <w:p w14:paraId="10E4B1B4" w14:textId="3D8A180B" w:rsidR="006A45D5" w:rsidRPr="006A6D30" w:rsidRDefault="00AA32E8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</w:t>
            </w:r>
            <w:r w:rsidR="00112FE0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001</w:t>
            </w:r>
          </w:p>
        </w:tc>
        <w:tc>
          <w:tcPr>
            <w:tcW w:w="96" w:type="pct"/>
            <w:vAlign w:val="bottom"/>
          </w:tcPr>
          <w:p w14:paraId="3081F273" w14:textId="77777777" w:rsidR="006A45D5" w:rsidRPr="006A6D30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043EF821" w14:textId="246964E9" w:rsidR="006A45D5" w:rsidRPr="006A6D30" w:rsidRDefault="00112FE0" w:rsidP="00CC6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696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7EC1AF00" w14:textId="77777777" w:rsidR="006A45D5" w:rsidRPr="006A6D30" w:rsidRDefault="006A45D5" w:rsidP="0011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676388DC" w14:textId="078BA32A" w:rsidR="006A45D5" w:rsidRPr="006A6D30" w:rsidRDefault="00AA32E8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</w:t>
            </w:r>
            <w:r w:rsidR="00112FE0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755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7086557B" w14:textId="77777777" w:rsidR="006A45D5" w:rsidRPr="006A6D30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6C8A4FA9" w14:textId="77777777" w:rsidR="006A45D5" w:rsidRPr="006A6D30" w:rsidRDefault="006A45D5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111EE987" w14:textId="77777777" w:rsidR="006A45D5" w:rsidRPr="006A6D30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9F19F81" w14:textId="77777777" w:rsidR="006A45D5" w:rsidRPr="006A6D30" w:rsidRDefault="006A45D5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A45D5" w:rsidRPr="006A6D30" w14:paraId="4DD17DA7" w14:textId="77777777" w:rsidTr="00FD5036">
        <w:trPr>
          <w:trHeight w:val="323"/>
        </w:trPr>
        <w:tc>
          <w:tcPr>
            <w:tcW w:w="2052" w:type="pct"/>
            <w:shd w:val="clear" w:color="auto" w:fill="auto"/>
            <w:vAlign w:val="bottom"/>
          </w:tcPr>
          <w:p w14:paraId="73A7BFCE" w14:textId="77777777" w:rsidR="006A45D5" w:rsidRPr="006A6D30" w:rsidRDefault="006A45D5" w:rsidP="00FD5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โรงไฟฟ้า ระบบส่งพลังงานไฟฟ้า</w:t>
            </w:r>
          </w:p>
        </w:tc>
        <w:tc>
          <w:tcPr>
            <w:tcW w:w="472" w:type="pct"/>
            <w:vAlign w:val="bottom"/>
          </w:tcPr>
          <w:p w14:paraId="057625B8" w14:textId="77777777" w:rsidR="006A45D5" w:rsidRPr="006A6D30" w:rsidRDefault="006A45D5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  <w:vAlign w:val="bottom"/>
          </w:tcPr>
          <w:p w14:paraId="2091BC44" w14:textId="77777777" w:rsidR="006A45D5" w:rsidRPr="006A6D30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11F04DEE" w14:textId="77777777" w:rsidR="006A45D5" w:rsidRPr="006A6D30" w:rsidRDefault="006A45D5" w:rsidP="008F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  <w:shd w:val="clear" w:color="auto" w:fill="auto"/>
            <w:vAlign w:val="bottom"/>
          </w:tcPr>
          <w:p w14:paraId="4AEA530A" w14:textId="77777777" w:rsidR="006A45D5" w:rsidRPr="006A6D30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1A808D96" w14:textId="77777777" w:rsidR="006A45D5" w:rsidRPr="006A6D30" w:rsidRDefault="006A45D5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0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" w:type="pct"/>
            <w:shd w:val="clear" w:color="auto" w:fill="auto"/>
            <w:vAlign w:val="bottom"/>
          </w:tcPr>
          <w:p w14:paraId="50C47CFF" w14:textId="77777777" w:rsidR="006A45D5" w:rsidRPr="006A6D30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1CFC23BF" w14:textId="77777777" w:rsidR="006A45D5" w:rsidRPr="006A6D30" w:rsidRDefault="006A45D5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0FF41973" w14:textId="77777777" w:rsidR="006A45D5" w:rsidRPr="006A6D30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2811A0F" w14:textId="77777777" w:rsidR="006A45D5" w:rsidRPr="006A6D30" w:rsidRDefault="006A45D5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45D5" w:rsidRPr="006A6D30" w14:paraId="11DAE96A" w14:textId="77777777" w:rsidTr="00FD5036">
        <w:trPr>
          <w:trHeight w:val="323"/>
        </w:trPr>
        <w:tc>
          <w:tcPr>
            <w:tcW w:w="2052" w:type="pct"/>
            <w:shd w:val="clear" w:color="auto" w:fill="auto"/>
            <w:vAlign w:val="bottom"/>
          </w:tcPr>
          <w:p w14:paraId="78CE3F17" w14:textId="010760A2" w:rsidR="006A45D5" w:rsidRPr="006A6D30" w:rsidRDefault="00FD5036" w:rsidP="00FD5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6A45D5" w:rsidRPr="006A6D30">
              <w:rPr>
                <w:rFonts w:ascii="Angsana New" w:hAnsi="Angsana New" w:hint="cs"/>
                <w:sz w:val="30"/>
                <w:szCs w:val="30"/>
                <w:cs/>
              </w:rPr>
              <w:t>และเครื่องมือเครื่องใช้ในการผลิตและบำรุงรักษา</w:t>
            </w:r>
          </w:p>
        </w:tc>
        <w:tc>
          <w:tcPr>
            <w:tcW w:w="472" w:type="pct"/>
            <w:vAlign w:val="bottom"/>
          </w:tcPr>
          <w:p w14:paraId="1B5743E1" w14:textId="16359120" w:rsidR="006A45D5" w:rsidRPr="006A6D30" w:rsidRDefault="00AA32E8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403</w:t>
            </w:r>
            <w:r w:rsidR="00112FE0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162</w:t>
            </w:r>
          </w:p>
        </w:tc>
        <w:tc>
          <w:tcPr>
            <w:tcW w:w="96" w:type="pct"/>
            <w:vAlign w:val="bottom"/>
          </w:tcPr>
          <w:p w14:paraId="7DD3BF37" w14:textId="77777777" w:rsidR="006A45D5" w:rsidRPr="006A6D30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3F5B8ED3" w14:textId="774E4005" w:rsidR="006A45D5" w:rsidRPr="006A6D30" w:rsidRDefault="00112FE0" w:rsidP="00CC6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51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410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36831995" w14:textId="77777777" w:rsidR="006A45D5" w:rsidRPr="006A6D30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5E79364E" w14:textId="1882F07B" w:rsidR="006A45D5" w:rsidRPr="006A6D30" w:rsidRDefault="00AA32E8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="00112FE0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046</w:t>
            </w:r>
            <w:r w:rsidR="00112FE0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854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6B252B9F" w14:textId="77777777" w:rsidR="006A45D5" w:rsidRPr="006A6D30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0C075213" w14:textId="77777777" w:rsidR="006A45D5" w:rsidRPr="006A6D30" w:rsidRDefault="006A45D5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0FE4582E" w14:textId="77777777" w:rsidR="006A45D5" w:rsidRPr="006A6D30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61795CE" w14:textId="77777777" w:rsidR="006A45D5" w:rsidRPr="006A6D30" w:rsidRDefault="006A45D5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A45D5" w:rsidRPr="006A6D30" w14:paraId="08FDCEBF" w14:textId="77777777" w:rsidTr="00FD5036">
        <w:trPr>
          <w:trHeight w:val="323"/>
        </w:trPr>
        <w:tc>
          <w:tcPr>
            <w:tcW w:w="2052" w:type="pct"/>
            <w:shd w:val="clear" w:color="auto" w:fill="auto"/>
            <w:vAlign w:val="bottom"/>
          </w:tcPr>
          <w:p w14:paraId="1639385D" w14:textId="77777777" w:rsidR="006A45D5" w:rsidRPr="006A6D30" w:rsidRDefault="006A45D5" w:rsidP="00FD5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472" w:type="pct"/>
            <w:vAlign w:val="bottom"/>
          </w:tcPr>
          <w:p w14:paraId="2C340BBF" w14:textId="616479FF" w:rsidR="006A45D5" w:rsidRPr="006A6D30" w:rsidRDefault="00AA32E8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="00112FE0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667</w:t>
            </w:r>
          </w:p>
        </w:tc>
        <w:tc>
          <w:tcPr>
            <w:tcW w:w="96" w:type="pct"/>
            <w:vAlign w:val="bottom"/>
          </w:tcPr>
          <w:p w14:paraId="63B36E8F" w14:textId="77777777" w:rsidR="006A45D5" w:rsidRPr="006A6D30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75A54B6C" w14:textId="0D77DB70" w:rsidR="006A45D5" w:rsidRPr="006A6D30" w:rsidRDefault="00112FE0" w:rsidP="00CC6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310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614B6884" w14:textId="77777777" w:rsidR="006A45D5" w:rsidRPr="006A6D30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24F57A94" w14:textId="7FCAADE4" w:rsidR="006A45D5" w:rsidRPr="006A6D30" w:rsidRDefault="00AA32E8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37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786C4572" w14:textId="77777777" w:rsidR="006A45D5" w:rsidRPr="006A6D30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6CB123C4" w14:textId="056224C2" w:rsidR="006A45D5" w:rsidRPr="006A6D30" w:rsidRDefault="00AA32E8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741</w:t>
            </w:r>
          </w:p>
        </w:tc>
        <w:tc>
          <w:tcPr>
            <w:tcW w:w="97" w:type="pct"/>
            <w:vAlign w:val="bottom"/>
          </w:tcPr>
          <w:p w14:paraId="62B6120F" w14:textId="77777777" w:rsidR="006A45D5" w:rsidRPr="006A6D30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DDFAD07" w14:textId="7ADC62A5" w:rsidR="006A45D5" w:rsidRPr="006A6D30" w:rsidRDefault="00D75602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A45D5" w:rsidRPr="006A6D30" w14:paraId="4E38AF4B" w14:textId="77777777" w:rsidTr="00FD5036">
        <w:trPr>
          <w:trHeight w:val="323"/>
        </w:trPr>
        <w:tc>
          <w:tcPr>
            <w:tcW w:w="2052" w:type="pct"/>
            <w:shd w:val="clear" w:color="auto" w:fill="auto"/>
            <w:vAlign w:val="bottom"/>
          </w:tcPr>
          <w:p w14:paraId="0BF129C4" w14:textId="77777777" w:rsidR="006A45D5" w:rsidRPr="006A6D30" w:rsidRDefault="006A45D5" w:rsidP="00FD5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72" w:type="pct"/>
            <w:vAlign w:val="bottom"/>
          </w:tcPr>
          <w:p w14:paraId="3DDBF668" w14:textId="1E4A0E6A" w:rsidR="006A45D5" w:rsidRPr="006A6D30" w:rsidRDefault="00AA32E8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42</w:t>
            </w:r>
          </w:p>
        </w:tc>
        <w:tc>
          <w:tcPr>
            <w:tcW w:w="96" w:type="pct"/>
            <w:vAlign w:val="bottom"/>
          </w:tcPr>
          <w:p w14:paraId="3A88C215" w14:textId="77777777" w:rsidR="006A45D5" w:rsidRPr="006A6D30" w:rsidRDefault="006A45D5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2B8A725A" w14:textId="390EF02B" w:rsidR="006A45D5" w:rsidRPr="006A6D30" w:rsidRDefault="00112FE0" w:rsidP="00CC6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7951AE8C" w14:textId="77777777" w:rsidR="006A45D5" w:rsidRPr="006A6D30" w:rsidRDefault="006A45D5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4DA2387B" w14:textId="0D206356" w:rsidR="006A45D5" w:rsidRPr="006A6D30" w:rsidRDefault="00112FE0" w:rsidP="00F6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635D97D4" w14:textId="77777777" w:rsidR="006A45D5" w:rsidRPr="006A6D30" w:rsidRDefault="006A45D5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1896955B" w14:textId="77777777" w:rsidR="006A45D5" w:rsidRPr="006A6D30" w:rsidRDefault="006A45D5" w:rsidP="00CC6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63EC88C4" w14:textId="77777777" w:rsidR="006A45D5" w:rsidRPr="006A6D30" w:rsidRDefault="006A45D5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447B6B3" w14:textId="77777777" w:rsidR="006A45D5" w:rsidRPr="006A6D30" w:rsidRDefault="006A45D5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A45D5" w:rsidRPr="006A6D30" w14:paraId="1448C07C" w14:textId="77777777" w:rsidTr="00FD5036">
        <w:trPr>
          <w:trHeight w:val="323"/>
        </w:trPr>
        <w:tc>
          <w:tcPr>
            <w:tcW w:w="2052" w:type="pct"/>
            <w:shd w:val="clear" w:color="auto" w:fill="auto"/>
            <w:vAlign w:val="bottom"/>
          </w:tcPr>
          <w:p w14:paraId="6FA9A7E9" w14:textId="77777777" w:rsidR="006A45D5" w:rsidRPr="006A6D30" w:rsidRDefault="006A45D5" w:rsidP="00FD5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5A9B836A" w14:textId="0F3E9721" w:rsidR="006A45D5" w:rsidRPr="006A6D30" w:rsidRDefault="00AA32E8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</w:t>
            </w:r>
            <w:r w:rsidR="00112FE0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087</w:t>
            </w:r>
            <w:r w:rsidR="00112FE0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234</w:t>
            </w:r>
          </w:p>
        </w:tc>
        <w:tc>
          <w:tcPr>
            <w:tcW w:w="96" w:type="pct"/>
            <w:vAlign w:val="bottom"/>
          </w:tcPr>
          <w:p w14:paraId="1B0D5765" w14:textId="77777777" w:rsidR="006A45D5" w:rsidRPr="006A6D30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E8805" w14:textId="6CF53BCF" w:rsidR="006A45D5" w:rsidRPr="006A6D30" w:rsidRDefault="00112FE0" w:rsidP="00CC6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69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597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191508DA" w14:textId="77777777" w:rsidR="006A45D5" w:rsidRPr="006A6D30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57014F49" w14:textId="16B9F34F" w:rsidR="006A45D5" w:rsidRPr="006A6D30" w:rsidRDefault="00AA32E8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465</w:t>
            </w:r>
            <w:r w:rsidR="00112FE0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352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684B9748" w14:textId="77777777" w:rsidR="006A45D5" w:rsidRPr="006A6D30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36F79759" w14:textId="77777777" w:rsidR="006A45D5" w:rsidRPr="006A6D30" w:rsidRDefault="006A45D5" w:rsidP="00CC6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53760447" w14:textId="77777777" w:rsidR="006A45D5" w:rsidRPr="006A6D30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EF48D" w14:textId="77777777" w:rsidR="006A45D5" w:rsidRPr="006A6D30" w:rsidRDefault="006A45D5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A45D5" w:rsidRPr="006A6D30" w14:paraId="7854D21E" w14:textId="77777777" w:rsidTr="00FD5036">
        <w:trPr>
          <w:trHeight w:val="323"/>
        </w:trPr>
        <w:tc>
          <w:tcPr>
            <w:tcW w:w="2052" w:type="pct"/>
            <w:shd w:val="clear" w:color="auto" w:fill="auto"/>
            <w:vAlign w:val="bottom"/>
          </w:tcPr>
          <w:p w14:paraId="460D00E1" w14:textId="77777777" w:rsidR="006A45D5" w:rsidRPr="006A6D30" w:rsidRDefault="006A45D5" w:rsidP="00FD5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79B8A" w14:textId="1C29DC43" w:rsidR="006A45D5" w:rsidRPr="006A6D30" w:rsidRDefault="00AA32E8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112FE0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497</w:t>
            </w:r>
            <w:r w:rsidR="00112FE0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96" w:type="pct"/>
            <w:vAlign w:val="bottom"/>
          </w:tcPr>
          <w:p w14:paraId="7F46FB3C" w14:textId="77777777" w:rsidR="006A45D5" w:rsidRPr="006A6D30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21219C" w14:textId="4EBAFE77" w:rsidR="006A45D5" w:rsidRPr="006A6D30" w:rsidRDefault="00112FE0" w:rsidP="00CC6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122</w:t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013</w:t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4F133E67" w14:textId="77777777" w:rsidR="006A45D5" w:rsidRPr="006A6D30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DE25D" w14:textId="7A61ED1F" w:rsidR="006A45D5" w:rsidRPr="006A6D30" w:rsidRDefault="00AA32E8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112FE0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530</w:t>
            </w:r>
            <w:r w:rsidR="00112FE0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36F1E7AC" w14:textId="77777777" w:rsidR="006A45D5" w:rsidRPr="006A6D30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100"/>
              </w:tabs>
              <w:spacing w:after="0" w:line="240" w:lineRule="auto"/>
              <w:ind w:left="-12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17BCF" w14:textId="0B438FF8" w:rsidR="006A45D5" w:rsidRPr="006A6D30" w:rsidRDefault="00AA32E8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741</w:t>
            </w:r>
          </w:p>
        </w:tc>
        <w:tc>
          <w:tcPr>
            <w:tcW w:w="97" w:type="pct"/>
            <w:tcBorders>
              <w:left w:val="nil"/>
            </w:tcBorders>
            <w:vAlign w:val="bottom"/>
          </w:tcPr>
          <w:p w14:paraId="4607BB98" w14:textId="77777777" w:rsidR="006A45D5" w:rsidRPr="006A6D30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1B498C0" w14:textId="161C3DCA" w:rsidR="006A45D5" w:rsidRPr="006A6D30" w:rsidRDefault="00D75602" w:rsidP="00130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690DB6F7" w14:textId="77777777" w:rsidR="002738BC" w:rsidRPr="006A6D30" w:rsidRDefault="002738BC" w:rsidP="00F72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E311B7D" w14:textId="77777777" w:rsidR="007A4198" w:rsidRPr="006A6D30" w:rsidRDefault="007A4198" w:rsidP="00F72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CF86A9E" w14:textId="77777777" w:rsidR="002738BC" w:rsidRPr="006A6D30" w:rsidRDefault="002738BC" w:rsidP="006A45D5">
      <w:pPr>
        <w:pStyle w:val="ListParagraph"/>
        <w:spacing w:line="240" w:lineRule="auto"/>
        <w:ind w:left="518"/>
        <w:rPr>
          <w:rFonts w:ascii="Angsana New" w:hAnsi="Angsana New"/>
          <w:sz w:val="2"/>
          <w:szCs w:val="2"/>
        </w:rPr>
        <w:sectPr w:rsidR="002738BC" w:rsidRPr="006A6D30" w:rsidSect="002738BC">
          <w:headerReference w:type="default" r:id="rId15"/>
          <w:pgSz w:w="16840" w:h="11907" w:orient="landscape" w:code="9"/>
          <w:pgMar w:top="1152" w:right="1152" w:bottom="576" w:left="1152" w:header="720" w:footer="720" w:gutter="0"/>
          <w:cols w:space="708"/>
          <w:docGrid w:linePitch="360"/>
        </w:sectPr>
      </w:pPr>
    </w:p>
    <w:p w14:paraId="1E6FD23D" w14:textId="77777777" w:rsidR="00FD4825" w:rsidRPr="006A6D30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รายการเคลื่อนไหวของสินทรัพย์สิทธิการใช้</w:t>
      </w:r>
      <w:r w:rsidR="008F5D37" w:rsidRPr="006A6D30">
        <w:rPr>
          <w:rFonts w:ascii="Angsana New" w:hAnsi="Angsana New" w:hint="cs"/>
          <w:sz w:val="30"/>
          <w:szCs w:val="30"/>
        </w:rPr>
        <w:t xml:space="preserve"> </w:t>
      </w:r>
      <w:r w:rsidR="008F5D37" w:rsidRPr="006A6D30">
        <w:rPr>
          <w:rFonts w:ascii="Angsana New" w:hAnsi="Angsana New" w:hint="cs"/>
          <w:sz w:val="30"/>
          <w:szCs w:val="30"/>
          <w:cs/>
        </w:rPr>
        <w:t>แยกตามประเภทของสินทร</w:t>
      </w:r>
      <w:r w:rsidR="00B03EFF" w:rsidRPr="006A6D30">
        <w:rPr>
          <w:rFonts w:ascii="Angsana New" w:hAnsi="Angsana New" w:hint="cs"/>
          <w:sz w:val="30"/>
          <w:szCs w:val="30"/>
          <w:cs/>
        </w:rPr>
        <w:t>ั</w:t>
      </w:r>
      <w:r w:rsidR="008F5D37" w:rsidRPr="006A6D30">
        <w:rPr>
          <w:rFonts w:ascii="Angsana New" w:hAnsi="Angsana New" w:hint="cs"/>
          <w:sz w:val="30"/>
          <w:szCs w:val="30"/>
          <w:cs/>
        </w:rPr>
        <w:t>พย์ที่เช่า</w:t>
      </w:r>
      <w:r w:rsidRPr="006A6D30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42E1290E" w14:textId="77777777" w:rsidR="003820DB" w:rsidRPr="006A6D30" w:rsidRDefault="003820DB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974"/>
        <w:gridCol w:w="178"/>
        <w:gridCol w:w="1098"/>
        <w:gridCol w:w="178"/>
        <w:gridCol w:w="1240"/>
        <w:gridCol w:w="178"/>
        <w:gridCol w:w="1664"/>
        <w:gridCol w:w="178"/>
        <w:gridCol w:w="1242"/>
      </w:tblGrid>
      <w:tr w:rsidR="008F5D37" w:rsidRPr="006A6D30" w14:paraId="5BD48C84" w14:textId="77777777" w:rsidTr="00FD5036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52F0CF15" w14:textId="77777777" w:rsidR="008F5D37" w:rsidRPr="006A6D30" w:rsidRDefault="008F5D37" w:rsidP="008F5D3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4" w:type="dxa"/>
          </w:tcPr>
          <w:p w14:paraId="7B454007" w14:textId="77777777" w:rsidR="008F5D37" w:rsidRPr="006A6D30" w:rsidRDefault="008F5D37" w:rsidP="008F5D3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2AB63FDC" w14:textId="77777777" w:rsidR="008F5D37" w:rsidRPr="006A6D30" w:rsidRDefault="008F5D37" w:rsidP="008F5D3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78" w:type="dxa"/>
            <w:gridSpan w:val="7"/>
          </w:tcPr>
          <w:p w14:paraId="2CBCA361" w14:textId="77777777" w:rsidR="008F5D37" w:rsidRPr="006A6D30" w:rsidRDefault="008F5D37" w:rsidP="008F5D3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8F5D37" w:rsidRPr="006A6D30" w14:paraId="344395D1" w14:textId="77777777" w:rsidTr="00FD5036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041F7A59" w14:textId="77777777" w:rsidR="003820DB" w:rsidRPr="006A6D30" w:rsidRDefault="003820DB" w:rsidP="008F5D3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74" w:type="dxa"/>
          </w:tcPr>
          <w:p w14:paraId="46A56C5E" w14:textId="77777777" w:rsidR="003820DB" w:rsidRPr="006A6D30" w:rsidRDefault="003820DB" w:rsidP="008F5D3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533B294A" w14:textId="77777777" w:rsidR="003820DB" w:rsidRPr="006A6D30" w:rsidRDefault="003820DB" w:rsidP="008F5D3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98" w:type="dxa"/>
          </w:tcPr>
          <w:p w14:paraId="1FABDF3D" w14:textId="77777777" w:rsidR="003820DB" w:rsidRPr="006A6D30" w:rsidRDefault="003820DB" w:rsidP="008F5D3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  <w:r w:rsidRPr="006A6D30">
              <w:rPr>
                <w:rFonts w:ascii="Angsana New" w:hAnsi="Angsana New" w:hint="cs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78" w:type="dxa"/>
          </w:tcPr>
          <w:p w14:paraId="1F9FFB75" w14:textId="77777777" w:rsidR="003820DB" w:rsidRPr="006A6D30" w:rsidRDefault="003820DB" w:rsidP="008F5D37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77E783E" w14:textId="77777777" w:rsidR="003820DB" w:rsidRPr="006A6D30" w:rsidRDefault="003820DB" w:rsidP="008F5D37">
            <w:pPr>
              <w:pStyle w:val="Pa47"/>
              <w:ind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8" w:type="dxa"/>
          </w:tcPr>
          <w:p w14:paraId="29D7B9F7" w14:textId="77777777" w:rsidR="003820DB" w:rsidRPr="006A6D30" w:rsidRDefault="003820DB" w:rsidP="008F5D37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64" w:type="dxa"/>
            <w:vAlign w:val="bottom"/>
          </w:tcPr>
          <w:p w14:paraId="54061198" w14:textId="77777777" w:rsidR="003820DB" w:rsidRPr="006A6D30" w:rsidRDefault="003820DB" w:rsidP="008F5D3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178" w:type="dxa"/>
          </w:tcPr>
          <w:p w14:paraId="07DDDE65" w14:textId="77777777" w:rsidR="003820DB" w:rsidRPr="006A6D30" w:rsidRDefault="003820DB" w:rsidP="008F5D3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42" w:type="dxa"/>
          </w:tcPr>
          <w:p w14:paraId="65A98AED" w14:textId="77777777" w:rsidR="003820DB" w:rsidRPr="006A6D30" w:rsidRDefault="003820DB" w:rsidP="008F5D3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F5D37" w:rsidRPr="006A6D30" w14:paraId="4B91F6DF" w14:textId="77777777" w:rsidTr="00FD5036">
        <w:trPr>
          <w:trHeight w:val="20"/>
        </w:trPr>
        <w:tc>
          <w:tcPr>
            <w:tcW w:w="2250" w:type="dxa"/>
          </w:tcPr>
          <w:p w14:paraId="1FD74619" w14:textId="77777777" w:rsidR="003820DB" w:rsidRPr="006A6D30" w:rsidRDefault="003820DB" w:rsidP="008F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4" w:type="dxa"/>
          </w:tcPr>
          <w:p w14:paraId="20A8F863" w14:textId="77777777" w:rsidR="003820DB" w:rsidRPr="006A6D30" w:rsidRDefault="003820DB" w:rsidP="008F5D37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8" w:type="dxa"/>
          </w:tcPr>
          <w:p w14:paraId="0D4DB680" w14:textId="77777777" w:rsidR="003820DB" w:rsidRPr="006A6D30" w:rsidRDefault="003820DB" w:rsidP="008F5D37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7"/>
          </w:tcPr>
          <w:p w14:paraId="795EF961" w14:textId="77777777" w:rsidR="003820DB" w:rsidRPr="006A6D30" w:rsidRDefault="003820DB" w:rsidP="008F5D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F5D37" w:rsidRPr="006A6D30" w14:paraId="0342B6BC" w14:textId="77777777" w:rsidTr="00FD5036">
        <w:trPr>
          <w:trHeight w:val="20"/>
        </w:trPr>
        <w:tc>
          <w:tcPr>
            <w:tcW w:w="2250" w:type="dxa"/>
          </w:tcPr>
          <w:p w14:paraId="39B8B3EF" w14:textId="2B7E0F1F" w:rsidR="003820DB" w:rsidRPr="006A6D30" w:rsidRDefault="003820DB" w:rsidP="008F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974" w:type="dxa"/>
          </w:tcPr>
          <w:p w14:paraId="7DDBB961" w14:textId="261A4468" w:rsidR="003820DB" w:rsidRPr="006A6D30" w:rsidRDefault="00AA32E8" w:rsidP="008F5D37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  <w:r w:rsidR="00A41B82"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(ข</w:t>
            </w:r>
            <w:r w:rsidR="00A41B82"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7163AB1B" w14:textId="77777777" w:rsidR="003820DB" w:rsidRPr="006A6D30" w:rsidRDefault="003820DB" w:rsidP="008F5D37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7A8282B" w14:textId="436EDDBC" w:rsidR="003820DB" w:rsidRPr="006A6D30" w:rsidRDefault="00AA32E8" w:rsidP="00591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945</w:t>
            </w:r>
            <w:r w:rsidR="00B350E5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413</w:t>
            </w:r>
          </w:p>
        </w:tc>
        <w:tc>
          <w:tcPr>
            <w:tcW w:w="178" w:type="dxa"/>
          </w:tcPr>
          <w:p w14:paraId="2919A8C1" w14:textId="77777777" w:rsidR="003820DB" w:rsidRPr="006A6D30" w:rsidRDefault="003820DB" w:rsidP="008F5D3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586BB141" w14:textId="3F45558D" w:rsidR="003820DB" w:rsidRPr="006A6D30" w:rsidRDefault="00AA32E8" w:rsidP="00591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23</w:t>
            </w:r>
            <w:r w:rsidR="00B350E5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983</w:t>
            </w:r>
          </w:p>
        </w:tc>
        <w:tc>
          <w:tcPr>
            <w:tcW w:w="178" w:type="dxa"/>
          </w:tcPr>
          <w:p w14:paraId="367BECD8" w14:textId="77777777" w:rsidR="003820DB" w:rsidRPr="006A6D30" w:rsidRDefault="003820DB" w:rsidP="008F5D3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64" w:type="dxa"/>
          </w:tcPr>
          <w:p w14:paraId="4B39F954" w14:textId="6E7881F7" w:rsidR="003820DB" w:rsidRPr="006A6D30" w:rsidRDefault="00AA32E8" w:rsidP="00591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34</w:t>
            </w:r>
            <w:r w:rsidR="003820DB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360</w:t>
            </w:r>
          </w:p>
        </w:tc>
        <w:tc>
          <w:tcPr>
            <w:tcW w:w="178" w:type="dxa"/>
          </w:tcPr>
          <w:p w14:paraId="0A1EE3B6" w14:textId="77777777" w:rsidR="003820DB" w:rsidRPr="006A6D30" w:rsidRDefault="003820DB" w:rsidP="008F5D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E126893" w14:textId="4C366803" w:rsidR="003820DB" w:rsidRPr="006A6D30" w:rsidRDefault="00AA32E8" w:rsidP="00591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="00256D62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003</w:t>
            </w:r>
            <w:r w:rsidR="00256D62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756</w:t>
            </w:r>
          </w:p>
        </w:tc>
      </w:tr>
      <w:tr w:rsidR="00A678B0" w:rsidRPr="006A6D30" w14:paraId="15F97E73" w14:textId="77777777" w:rsidTr="00FD5036">
        <w:trPr>
          <w:trHeight w:val="20"/>
        </w:trPr>
        <w:tc>
          <w:tcPr>
            <w:tcW w:w="2250" w:type="dxa"/>
          </w:tcPr>
          <w:p w14:paraId="3168E9EB" w14:textId="77777777" w:rsidR="00A678B0" w:rsidRPr="006A6D30" w:rsidRDefault="00A678B0" w:rsidP="00A6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74" w:type="dxa"/>
          </w:tcPr>
          <w:p w14:paraId="20E2A8E1" w14:textId="77777777" w:rsidR="00A678B0" w:rsidRPr="006A6D30" w:rsidRDefault="00A678B0" w:rsidP="00A6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32757550" w14:textId="77777777" w:rsidR="00A678B0" w:rsidRPr="006A6D30" w:rsidRDefault="00A678B0" w:rsidP="00A6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5F225308" w14:textId="46F1A4FB" w:rsidR="00A678B0" w:rsidRPr="006A6D30" w:rsidRDefault="00AA32E8" w:rsidP="00F57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953</w:t>
            </w:r>
          </w:p>
        </w:tc>
        <w:tc>
          <w:tcPr>
            <w:tcW w:w="178" w:type="dxa"/>
          </w:tcPr>
          <w:p w14:paraId="42D832FF" w14:textId="77777777" w:rsidR="00A678B0" w:rsidRPr="006A6D30" w:rsidRDefault="00A678B0" w:rsidP="00A6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B293959" w14:textId="17674514" w:rsidR="00A678B0" w:rsidRPr="006A6D30" w:rsidRDefault="00AA32E8" w:rsidP="00A6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8</w:t>
            </w:r>
            <w:r w:rsidR="00E62CE9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075</w:t>
            </w:r>
          </w:p>
        </w:tc>
        <w:tc>
          <w:tcPr>
            <w:tcW w:w="178" w:type="dxa"/>
          </w:tcPr>
          <w:p w14:paraId="778A0DEE" w14:textId="77777777" w:rsidR="00A678B0" w:rsidRPr="006A6D30" w:rsidRDefault="00A678B0" w:rsidP="00A6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06455462" w14:textId="5BD53882" w:rsidR="00A678B0" w:rsidRPr="006A6D30" w:rsidRDefault="00E62CE9" w:rsidP="0010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900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CC2DCE3" w14:textId="77777777" w:rsidR="00A678B0" w:rsidRPr="006A6D30" w:rsidRDefault="00A678B0" w:rsidP="00A6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AA0CD87" w14:textId="6EC3E365" w:rsidR="00A678B0" w:rsidRPr="006A6D30" w:rsidRDefault="00AA32E8" w:rsidP="00A6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</w:t>
            </w:r>
            <w:r w:rsidR="00E62CE9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028</w:t>
            </w:r>
          </w:p>
        </w:tc>
      </w:tr>
      <w:tr w:rsidR="003E1A03" w:rsidRPr="006A6D30" w14:paraId="49DA06B2" w14:textId="77777777" w:rsidTr="00FD5036">
        <w:trPr>
          <w:trHeight w:val="20"/>
        </w:trPr>
        <w:tc>
          <w:tcPr>
            <w:tcW w:w="2250" w:type="dxa"/>
          </w:tcPr>
          <w:p w14:paraId="1F74C36B" w14:textId="77777777" w:rsidR="003E1A03" w:rsidRPr="006A6D30" w:rsidRDefault="003E1A03" w:rsidP="003E1A0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74" w:type="dxa"/>
          </w:tcPr>
          <w:p w14:paraId="5D7997D7" w14:textId="77777777" w:rsidR="003E1A03" w:rsidRPr="006A6D30" w:rsidRDefault="003E1A03" w:rsidP="003E1A0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1CC3073F" w14:textId="77777777" w:rsidR="003E1A03" w:rsidRPr="006A6D30" w:rsidRDefault="003E1A03" w:rsidP="003E1A0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00F9C432" w14:textId="04E18D02" w:rsidR="003E1A03" w:rsidRPr="006A6D30" w:rsidRDefault="00E62CE9" w:rsidP="003E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370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08E87082" w14:textId="77777777" w:rsidR="003E1A03" w:rsidRPr="006A6D30" w:rsidRDefault="003E1A03" w:rsidP="003E1A03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5830E37F" w14:textId="0D2B4C24" w:rsidR="003E1A03" w:rsidRPr="006A6D30" w:rsidRDefault="00E62CE9" w:rsidP="003E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631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66947449" w14:textId="77777777" w:rsidR="003E1A03" w:rsidRPr="006A6D30" w:rsidRDefault="003E1A03" w:rsidP="003E1A03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64" w:type="dxa"/>
          </w:tcPr>
          <w:p w14:paraId="683E0150" w14:textId="1170BF0D" w:rsidR="003E1A03" w:rsidRPr="006A6D30" w:rsidRDefault="00E62CE9" w:rsidP="003E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492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2DC55060" w14:textId="77777777" w:rsidR="003E1A03" w:rsidRPr="006A6D30" w:rsidRDefault="003E1A03" w:rsidP="003E1A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5A94573" w14:textId="0EAD1782" w:rsidR="003E1A03" w:rsidRPr="006A6D30" w:rsidRDefault="00E62CE9" w:rsidP="003E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46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493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E1A03" w:rsidRPr="006A6D30" w14:paraId="7AB61121" w14:textId="77777777" w:rsidTr="00FD5036">
        <w:trPr>
          <w:trHeight w:val="20"/>
        </w:trPr>
        <w:tc>
          <w:tcPr>
            <w:tcW w:w="2250" w:type="dxa"/>
            <w:vAlign w:val="bottom"/>
          </w:tcPr>
          <w:p w14:paraId="4C3FC42A" w14:textId="77777777" w:rsidR="003E1A03" w:rsidRPr="006A6D30" w:rsidRDefault="003E1A03" w:rsidP="003E1A0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974" w:type="dxa"/>
          </w:tcPr>
          <w:p w14:paraId="45554F82" w14:textId="77777777" w:rsidR="003E1A03" w:rsidRPr="006A6D30" w:rsidRDefault="003E1A03" w:rsidP="003E1A0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4D7F64E" w14:textId="77777777" w:rsidR="003E1A03" w:rsidRPr="006A6D30" w:rsidRDefault="003E1A03" w:rsidP="003E1A0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1C110480" w14:textId="3782B990" w:rsidR="003E1A03" w:rsidRPr="006A6D30" w:rsidRDefault="00AA32E8" w:rsidP="0010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64</w:t>
            </w:r>
            <w:r w:rsidR="00E62CE9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490</w:t>
            </w:r>
          </w:p>
        </w:tc>
        <w:tc>
          <w:tcPr>
            <w:tcW w:w="178" w:type="dxa"/>
          </w:tcPr>
          <w:p w14:paraId="53E66735" w14:textId="77777777" w:rsidR="003E1A03" w:rsidRPr="006A6D30" w:rsidRDefault="003E1A03" w:rsidP="003E1A0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49124BBF" w14:textId="6D0C90BA" w:rsidR="003E1A03" w:rsidRPr="006A6D30" w:rsidRDefault="00E62CE9" w:rsidP="00786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DF0C304" w14:textId="77777777" w:rsidR="003E1A03" w:rsidRPr="006A6D30" w:rsidRDefault="003E1A03" w:rsidP="003E1A03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bottom w:val="single" w:sz="4" w:space="0" w:color="auto"/>
            </w:tcBorders>
            <w:vAlign w:val="bottom"/>
          </w:tcPr>
          <w:p w14:paraId="7876481E" w14:textId="10A5C5E9" w:rsidR="003E1A03" w:rsidRPr="006A6D30" w:rsidRDefault="00E62CE9" w:rsidP="00786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CB994AA" w14:textId="77777777" w:rsidR="003E1A03" w:rsidRPr="006A6D30" w:rsidRDefault="003E1A03" w:rsidP="003E1A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26894202" w14:textId="2E160F66" w:rsidR="003E1A03" w:rsidRPr="006A6D30" w:rsidRDefault="00AA32E8" w:rsidP="003E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64</w:t>
            </w:r>
            <w:r w:rsidR="00E62CE9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490</w:t>
            </w:r>
          </w:p>
        </w:tc>
      </w:tr>
      <w:tr w:rsidR="003E1A03" w:rsidRPr="006A6D30" w14:paraId="7B57D5D8" w14:textId="77777777" w:rsidTr="00FD5036">
        <w:trPr>
          <w:trHeight w:val="20"/>
        </w:trPr>
        <w:tc>
          <w:tcPr>
            <w:tcW w:w="2250" w:type="dxa"/>
            <w:vAlign w:val="bottom"/>
          </w:tcPr>
          <w:p w14:paraId="35BC06FD" w14:textId="15B8B75C" w:rsidR="003E1A03" w:rsidRPr="006A6D30" w:rsidRDefault="003E1A03" w:rsidP="003E1A0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A32E8"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="007E45C9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A32E8"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74" w:type="dxa"/>
          </w:tcPr>
          <w:p w14:paraId="0964F640" w14:textId="77777777" w:rsidR="003E1A03" w:rsidRPr="006A6D30" w:rsidRDefault="003E1A03" w:rsidP="003E1A0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1479CAB" w14:textId="77777777" w:rsidR="003E1A03" w:rsidRPr="006A6D30" w:rsidRDefault="003E1A03" w:rsidP="003E1A0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351EE11" w14:textId="79E88DCA" w:rsidR="003E1A03" w:rsidRPr="006A6D30" w:rsidRDefault="00AA32E8" w:rsidP="003E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979</w:t>
            </w:r>
            <w:r w:rsidR="00E62CE9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486</w:t>
            </w:r>
          </w:p>
        </w:tc>
        <w:tc>
          <w:tcPr>
            <w:tcW w:w="178" w:type="dxa"/>
          </w:tcPr>
          <w:p w14:paraId="6926C084" w14:textId="77777777" w:rsidR="003E1A03" w:rsidRPr="006A6D30" w:rsidRDefault="003E1A03" w:rsidP="003E1A0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0EB47218" w14:textId="2F0B1CA0" w:rsidR="003E1A03" w:rsidRPr="006A6D30" w:rsidRDefault="00AA32E8" w:rsidP="003E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23</w:t>
            </w:r>
            <w:r w:rsidR="00E62CE9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427</w:t>
            </w:r>
          </w:p>
        </w:tc>
        <w:tc>
          <w:tcPr>
            <w:tcW w:w="178" w:type="dxa"/>
          </w:tcPr>
          <w:p w14:paraId="3B89AE54" w14:textId="77777777" w:rsidR="003E1A03" w:rsidRPr="006A6D30" w:rsidRDefault="003E1A03" w:rsidP="003E1A03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single" w:sz="4" w:space="0" w:color="auto"/>
              <w:bottom w:val="double" w:sz="4" w:space="0" w:color="auto"/>
            </w:tcBorders>
          </w:tcPr>
          <w:p w14:paraId="2BF19B6B" w14:textId="01783BE5" w:rsidR="003E1A03" w:rsidRPr="006A6D30" w:rsidRDefault="00AA32E8" w:rsidP="003E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27</w:t>
            </w:r>
            <w:r w:rsidR="00E62CE9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868</w:t>
            </w:r>
          </w:p>
        </w:tc>
        <w:tc>
          <w:tcPr>
            <w:tcW w:w="178" w:type="dxa"/>
          </w:tcPr>
          <w:p w14:paraId="6EE4159C" w14:textId="77777777" w:rsidR="003E1A03" w:rsidRPr="006A6D30" w:rsidRDefault="003E1A03" w:rsidP="003E1A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DF549" w14:textId="67CDA183" w:rsidR="003E1A03" w:rsidRPr="006A6D30" w:rsidRDefault="00AA32E8" w:rsidP="003E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E62CE9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030</w:t>
            </w:r>
            <w:r w:rsidR="00E62CE9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781</w:t>
            </w:r>
          </w:p>
        </w:tc>
      </w:tr>
    </w:tbl>
    <w:p w14:paraId="73B3C7FC" w14:textId="77777777" w:rsidR="003820DB" w:rsidRPr="006A6D30" w:rsidRDefault="003820DB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990"/>
        <w:gridCol w:w="450"/>
        <w:gridCol w:w="1620"/>
        <w:gridCol w:w="297"/>
        <w:gridCol w:w="1683"/>
        <w:gridCol w:w="303"/>
        <w:gridCol w:w="1587"/>
      </w:tblGrid>
      <w:tr w:rsidR="00167B98" w:rsidRPr="006A6D30" w14:paraId="6353B8CB" w14:textId="77777777" w:rsidTr="00FD5036">
        <w:trPr>
          <w:trHeight w:val="19"/>
          <w:tblHeader/>
        </w:trPr>
        <w:tc>
          <w:tcPr>
            <w:tcW w:w="2250" w:type="dxa"/>
            <w:shd w:val="clear" w:color="auto" w:fill="auto"/>
            <w:vAlign w:val="bottom"/>
          </w:tcPr>
          <w:p w14:paraId="530C0CF3" w14:textId="77777777" w:rsidR="00167B98" w:rsidRPr="006A6D30" w:rsidRDefault="00167B98" w:rsidP="003820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1059B09B" w14:textId="77777777" w:rsidR="00167B98" w:rsidRPr="006A6D30" w:rsidRDefault="00167B98" w:rsidP="003820D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50" w:type="dxa"/>
          </w:tcPr>
          <w:p w14:paraId="5BD8D41E" w14:textId="77777777" w:rsidR="00167B98" w:rsidRPr="006A6D30" w:rsidRDefault="00167B98" w:rsidP="003820D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490" w:type="dxa"/>
            <w:gridSpan w:val="5"/>
          </w:tcPr>
          <w:p w14:paraId="284E6A60" w14:textId="77777777" w:rsidR="00167B98" w:rsidRPr="006A6D30" w:rsidRDefault="00167B98" w:rsidP="003820D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167B98" w:rsidRPr="006A6D30" w14:paraId="1F8F1CC0" w14:textId="77777777" w:rsidTr="00FD5036">
        <w:trPr>
          <w:trHeight w:val="19"/>
          <w:tblHeader/>
        </w:trPr>
        <w:tc>
          <w:tcPr>
            <w:tcW w:w="2250" w:type="dxa"/>
            <w:shd w:val="clear" w:color="auto" w:fill="auto"/>
            <w:vAlign w:val="bottom"/>
          </w:tcPr>
          <w:p w14:paraId="1DE52E5F" w14:textId="77777777" w:rsidR="00167B98" w:rsidRPr="006A6D30" w:rsidRDefault="00167B98" w:rsidP="003820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7C30B831" w14:textId="77777777" w:rsidR="00167B98" w:rsidRPr="006A6D30" w:rsidRDefault="00167B98" w:rsidP="003820D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50" w:type="dxa"/>
          </w:tcPr>
          <w:p w14:paraId="74172D27" w14:textId="77777777" w:rsidR="00167B98" w:rsidRPr="006A6D30" w:rsidRDefault="00167B98" w:rsidP="003820D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382C2D06" w14:textId="77777777" w:rsidR="00167B98" w:rsidRPr="006A6D30" w:rsidRDefault="00167B98" w:rsidP="003820DB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297" w:type="dxa"/>
          </w:tcPr>
          <w:p w14:paraId="11C822C3" w14:textId="77777777" w:rsidR="00167B98" w:rsidRPr="006A6D30" w:rsidRDefault="00167B98" w:rsidP="003820D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83" w:type="dxa"/>
            <w:vAlign w:val="bottom"/>
          </w:tcPr>
          <w:p w14:paraId="45EA55AD" w14:textId="77777777" w:rsidR="00167B98" w:rsidRPr="006A6D30" w:rsidRDefault="00167B98" w:rsidP="003820D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303" w:type="dxa"/>
          </w:tcPr>
          <w:p w14:paraId="49E5A896" w14:textId="77777777" w:rsidR="00167B98" w:rsidRPr="006A6D30" w:rsidRDefault="00167B98" w:rsidP="003820D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87" w:type="dxa"/>
          </w:tcPr>
          <w:p w14:paraId="0A815B10" w14:textId="77777777" w:rsidR="00167B98" w:rsidRPr="006A6D30" w:rsidRDefault="00167B98" w:rsidP="003820D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958C1" w:rsidRPr="006A6D30" w14:paraId="554819BC" w14:textId="77777777" w:rsidTr="00FD5036">
        <w:trPr>
          <w:trHeight w:val="19"/>
          <w:tblHeader/>
        </w:trPr>
        <w:tc>
          <w:tcPr>
            <w:tcW w:w="2250" w:type="dxa"/>
            <w:shd w:val="clear" w:color="auto" w:fill="auto"/>
            <w:vAlign w:val="bottom"/>
          </w:tcPr>
          <w:p w14:paraId="504EC478" w14:textId="77777777" w:rsidR="007958C1" w:rsidRPr="006A6D30" w:rsidRDefault="007958C1" w:rsidP="003820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78D41DCF" w14:textId="77777777" w:rsidR="007958C1" w:rsidRPr="006A6D30" w:rsidRDefault="007958C1" w:rsidP="003820D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50" w:type="dxa"/>
          </w:tcPr>
          <w:p w14:paraId="7C8895D1" w14:textId="77777777" w:rsidR="007958C1" w:rsidRPr="006A6D30" w:rsidRDefault="007958C1" w:rsidP="003820D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490" w:type="dxa"/>
            <w:gridSpan w:val="5"/>
          </w:tcPr>
          <w:p w14:paraId="1EE86A70" w14:textId="77777777" w:rsidR="007958C1" w:rsidRPr="006A6D30" w:rsidRDefault="007958C1" w:rsidP="003820D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167B98" w:rsidRPr="006A6D30" w14:paraId="09160561" w14:textId="77777777" w:rsidTr="00FD5036">
        <w:trPr>
          <w:trHeight w:val="19"/>
        </w:trPr>
        <w:tc>
          <w:tcPr>
            <w:tcW w:w="2250" w:type="dxa"/>
          </w:tcPr>
          <w:p w14:paraId="4A103356" w14:textId="77777777" w:rsidR="00167B98" w:rsidRPr="006A6D30" w:rsidRDefault="00167B98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A8E559D" w14:textId="77777777" w:rsidR="00167B98" w:rsidRPr="006A6D30" w:rsidRDefault="00167B98" w:rsidP="003820D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50" w:type="dxa"/>
          </w:tcPr>
          <w:p w14:paraId="71774D09" w14:textId="77777777" w:rsidR="00167B98" w:rsidRPr="006A6D30" w:rsidRDefault="00167B98" w:rsidP="003820D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8D34CC8" w14:textId="77777777" w:rsidR="00167B98" w:rsidRPr="006A6D30" w:rsidRDefault="00167B98" w:rsidP="003820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</w:tcPr>
          <w:p w14:paraId="2D354789" w14:textId="77777777" w:rsidR="00167B98" w:rsidRPr="006A6D30" w:rsidRDefault="00167B98" w:rsidP="003820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3" w:type="dxa"/>
          </w:tcPr>
          <w:p w14:paraId="7006130E" w14:textId="77777777" w:rsidR="00167B98" w:rsidRPr="006A6D30" w:rsidRDefault="00167B98" w:rsidP="003820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3" w:type="dxa"/>
          </w:tcPr>
          <w:p w14:paraId="3415FA72" w14:textId="77777777" w:rsidR="00167B98" w:rsidRPr="006A6D30" w:rsidRDefault="00167B98" w:rsidP="003820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4A35B2B7" w14:textId="77777777" w:rsidR="00167B98" w:rsidRPr="006A6D30" w:rsidRDefault="00167B98" w:rsidP="003820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7B98" w:rsidRPr="006A6D30" w14:paraId="53CECE4E" w14:textId="77777777" w:rsidTr="00FD5036">
        <w:trPr>
          <w:trHeight w:val="19"/>
        </w:trPr>
        <w:tc>
          <w:tcPr>
            <w:tcW w:w="2250" w:type="dxa"/>
          </w:tcPr>
          <w:p w14:paraId="2CD9071F" w14:textId="1654FF3B" w:rsidR="00167B98" w:rsidRPr="006A6D30" w:rsidRDefault="00167B98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1CF30289" w14:textId="0EF5B5E5" w:rsidR="00167B98" w:rsidRPr="006A6D30" w:rsidRDefault="00AA32E8" w:rsidP="003820D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  <w:r w:rsidR="00167B98"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(ข</w:t>
            </w:r>
            <w:r w:rsidR="00167B98"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14:paraId="31B5062E" w14:textId="77777777" w:rsidR="00167B98" w:rsidRPr="006A6D30" w:rsidRDefault="00167B98" w:rsidP="003820D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8BAE656" w14:textId="26D40B33" w:rsidR="00167B98" w:rsidRPr="006A6D30" w:rsidRDefault="00AA32E8" w:rsidP="0007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16</w:t>
            </w:r>
            <w:r w:rsidR="00167B98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661</w:t>
            </w:r>
          </w:p>
        </w:tc>
        <w:tc>
          <w:tcPr>
            <w:tcW w:w="297" w:type="dxa"/>
          </w:tcPr>
          <w:p w14:paraId="052319A2" w14:textId="77777777" w:rsidR="00167B98" w:rsidRPr="006A6D30" w:rsidRDefault="00167B98" w:rsidP="003820DB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83" w:type="dxa"/>
          </w:tcPr>
          <w:p w14:paraId="2E9B0BA8" w14:textId="6E71E1DB" w:rsidR="00167B98" w:rsidRPr="006A6D30" w:rsidRDefault="00AA32E8" w:rsidP="0007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33</w:t>
            </w:r>
            <w:r w:rsidR="00167B98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435</w:t>
            </w:r>
          </w:p>
        </w:tc>
        <w:tc>
          <w:tcPr>
            <w:tcW w:w="303" w:type="dxa"/>
          </w:tcPr>
          <w:p w14:paraId="0D1B0187" w14:textId="77777777" w:rsidR="00167B98" w:rsidRPr="006A6D30" w:rsidRDefault="00167B98" w:rsidP="003820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6016552F" w14:textId="7E8A2C1A" w:rsidR="00167B98" w:rsidRPr="006A6D30" w:rsidRDefault="00AA32E8" w:rsidP="0007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50</w:t>
            </w:r>
            <w:r w:rsidR="00167B98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096</w:t>
            </w:r>
          </w:p>
        </w:tc>
      </w:tr>
      <w:tr w:rsidR="00167B98" w:rsidRPr="006A6D30" w14:paraId="1A4F5D2F" w14:textId="77777777" w:rsidTr="00FD5036">
        <w:trPr>
          <w:trHeight w:val="19"/>
        </w:trPr>
        <w:tc>
          <w:tcPr>
            <w:tcW w:w="2250" w:type="dxa"/>
          </w:tcPr>
          <w:p w14:paraId="3FCD6532" w14:textId="77777777" w:rsidR="00167B98" w:rsidRPr="006A6D30" w:rsidRDefault="00167B98" w:rsidP="00A6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45B0075B" w14:textId="77777777" w:rsidR="00167B98" w:rsidRPr="006A6D30" w:rsidRDefault="00167B98" w:rsidP="00A6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0D16FFE2" w14:textId="77777777" w:rsidR="00167B98" w:rsidRPr="006A6D30" w:rsidRDefault="00167B98" w:rsidP="00A6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6634210" w14:textId="3CF72686" w:rsidR="00167B98" w:rsidRPr="006A6D30" w:rsidRDefault="00AA32E8" w:rsidP="0007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</w:t>
            </w:r>
            <w:r w:rsidR="00FA1B7C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780</w:t>
            </w:r>
          </w:p>
        </w:tc>
        <w:tc>
          <w:tcPr>
            <w:tcW w:w="297" w:type="dxa"/>
          </w:tcPr>
          <w:p w14:paraId="68EA4C28" w14:textId="77777777" w:rsidR="00167B98" w:rsidRPr="006A6D30" w:rsidRDefault="00167B98" w:rsidP="00A6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3" w:type="dxa"/>
          </w:tcPr>
          <w:p w14:paraId="7F788D65" w14:textId="52F029A8" w:rsidR="00167B98" w:rsidRPr="006A6D30" w:rsidRDefault="00FA1B7C" w:rsidP="0007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303" w:type="dxa"/>
          </w:tcPr>
          <w:p w14:paraId="4ED546FD" w14:textId="77777777" w:rsidR="00167B98" w:rsidRPr="006A6D30" w:rsidRDefault="00167B98" w:rsidP="00A6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671135F1" w14:textId="0607E8B4" w:rsidR="00167B98" w:rsidRPr="006A6D30" w:rsidRDefault="00AA32E8" w:rsidP="0007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</w:t>
            </w:r>
            <w:r w:rsidR="00FA1B7C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780</w:t>
            </w:r>
          </w:p>
        </w:tc>
      </w:tr>
      <w:tr w:rsidR="00167B98" w:rsidRPr="006A6D30" w14:paraId="334E1B1B" w14:textId="77777777" w:rsidTr="00FD5036">
        <w:trPr>
          <w:trHeight w:val="19"/>
        </w:trPr>
        <w:tc>
          <w:tcPr>
            <w:tcW w:w="2250" w:type="dxa"/>
          </w:tcPr>
          <w:p w14:paraId="71B68680" w14:textId="77777777" w:rsidR="00167B98" w:rsidRPr="006A6D30" w:rsidRDefault="00167B98" w:rsidP="003820D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90" w:type="dxa"/>
          </w:tcPr>
          <w:p w14:paraId="0252BFB6" w14:textId="77777777" w:rsidR="00167B98" w:rsidRPr="006A6D30" w:rsidRDefault="00167B98" w:rsidP="003820D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3B91491D" w14:textId="77777777" w:rsidR="00167B98" w:rsidRPr="006A6D30" w:rsidRDefault="00167B98" w:rsidP="003820D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FAEA684" w14:textId="2142A605" w:rsidR="00167B98" w:rsidRPr="006A6D30" w:rsidRDefault="00FA1B7C" w:rsidP="0007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984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97" w:type="dxa"/>
          </w:tcPr>
          <w:p w14:paraId="7A3703A5" w14:textId="77777777" w:rsidR="00167B98" w:rsidRPr="006A6D30" w:rsidRDefault="00167B98" w:rsidP="003820DB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2B93CE26" w14:textId="2BBD5C01" w:rsidR="00167B98" w:rsidRPr="006A6D30" w:rsidRDefault="00FA1B7C" w:rsidP="0007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302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303" w:type="dxa"/>
          </w:tcPr>
          <w:p w14:paraId="60584F5C" w14:textId="77777777" w:rsidR="00167B98" w:rsidRPr="006A6D30" w:rsidRDefault="00167B98" w:rsidP="003820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36E9682B" w14:textId="45C2E2A5" w:rsidR="00167B98" w:rsidRPr="006A6D30" w:rsidRDefault="00FA1B7C" w:rsidP="0007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286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67B98" w:rsidRPr="006A6D30" w14:paraId="14F15DCA" w14:textId="77777777" w:rsidTr="00FD5036">
        <w:trPr>
          <w:trHeight w:val="19"/>
        </w:trPr>
        <w:tc>
          <w:tcPr>
            <w:tcW w:w="2250" w:type="dxa"/>
            <w:vAlign w:val="bottom"/>
          </w:tcPr>
          <w:p w14:paraId="56729A59" w14:textId="45845D0A" w:rsidR="00167B98" w:rsidRPr="006A6D30" w:rsidRDefault="00167B98" w:rsidP="003820DB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A32E8"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A32E8"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05982360" w14:textId="77777777" w:rsidR="00167B98" w:rsidRPr="006A6D30" w:rsidRDefault="00167B98" w:rsidP="003820D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891C196" w14:textId="77777777" w:rsidR="00167B98" w:rsidRPr="006A6D30" w:rsidRDefault="00167B98" w:rsidP="003820D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C7BAC" w14:textId="2A104539" w:rsidR="00167B98" w:rsidRPr="006A6D30" w:rsidRDefault="00AA32E8" w:rsidP="0007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16</w:t>
            </w:r>
            <w:r w:rsidR="00FA1B7C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457</w:t>
            </w:r>
          </w:p>
        </w:tc>
        <w:tc>
          <w:tcPr>
            <w:tcW w:w="297" w:type="dxa"/>
          </w:tcPr>
          <w:p w14:paraId="3BE149B4" w14:textId="77777777" w:rsidR="00167B98" w:rsidRPr="006A6D30" w:rsidRDefault="00167B98" w:rsidP="003820D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55E86" w14:textId="2325D128" w:rsidR="00167B98" w:rsidRPr="006A6D30" w:rsidRDefault="00AA32E8" w:rsidP="0007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27</w:t>
            </w:r>
            <w:r w:rsidR="00FA1B7C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303" w:type="dxa"/>
          </w:tcPr>
          <w:p w14:paraId="3098163E" w14:textId="77777777" w:rsidR="00167B98" w:rsidRPr="006A6D30" w:rsidRDefault="00167B98" w:rsidP="003820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A2103" w14:textId="1C08B3BD" w:rsidR="00167B98" w:rsidRPr="006A6D30" w:rsidRDefault="00AA32E8" w:rsidP="0007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43</w:t>
            </w:r>
            <w:r w:rsidR="00FA1B7C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590</w:t>
            </w:r>
          </w:p>
        </w:tc>
      </w:tr>
    </w:tbl>
    <w:p w14:paraId="0AA7BEDD" w14:textId="77777777" w:rsidR="00E003DA" w:rsidRPr="006A6D30" w:rsidRDefault="00E003DA" w:rsidP="007A4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51EBC4" w14:textId="77777777" w:rsidR="00E71E50" w:rsidRPr="006A6D30" w:rsidRDefault="00E71E50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A6D30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41CEA2FB" w14:textId="77777777" w:rsidR="00E71E50" w:rsidRPr="006A6D30" w:rsidRDefault="00E71E50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F4F5CCA" w14:textId="3889DAF2" w:rsidR="002A5A79" w:rsidRPr="006A6D30" w:rsidRDefault="002A5A79" w:rsidP="00CD6903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A32E8" w:rsidRPr="00AA32E8">
        <w:rPr>
          <w:rFonts w:ascii="Angsana New" w:hAnsi="Angsana New" w:hint="cs"/>
          <w:sz w:val="30"/>
          <w:szCs w:val="30"/>
        </w:rPr>
        <w:t>30</w:t>
      </w:r>
      <w:r w:rsidR="007E45C9" w:rsidRPr="006A6D30">
        <w:rPr>
          <w:rFonts w:ascii="Angsana New" w:hAnsi="Angsana New" w:hint="cs"/>
          <w:sz w:val="30"/>
          <w:szCs w:val="30"/>
        </w:rPr>
        <w:t xml:space="preserve"> </w:t>
      </w:r>
      <w:r w:rsidR="00EE0DEA" w:rsidRPr="006A6D30">
        <w:rPr>
          <w:rFonts w:ascii="Angsana New" w:hAnsi="Angsana New" w:hint="cs"/>
          <w:sz w:val="30"/>
          <w:szCs w:val="30"/>
          <w:cs/>
        </w:rPr>
        <w:t>กันยายน</w:t>
      </w:r>
      <w:r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ราช-ออสเตรเลีย คอร์ปอเรชั่น จำกัด ซึ่งเป็นบริษัทย่อยทางอ้อม ได้จดจำนองที่ดิน อาคารและโรงไฟฟ้า และจดจำนำอุปกรณ์ของโรงไฟฟ้า </w:t>
      </w:r>
      <w:r w:rsidR="00AA32E8" w:rsidRPr="00AA32E8">
        <w:rPr>
          <w:rFonts w:ascii="Angsana New" w:hAnsi="Angsana New" w:hint="cs"/>
          <w:sz w:val="30"/>
          <w:szCs w:val="30"/>
        </w:rPr>
        <w:t>5</w:t>
      </w:r>
      <w:r w:rsidRPr="006A6D30">
        <w:rPr>
          <w:rFonts w:ascii="Angsana New" w:hAnsi="Angsana New" w:hint="cs"/>
          <w:sz w:val="30"/>
          <w:szCs w:val="30"/>
          <w:cs/>
        </w:rPr>
        <w:t xml:space="preserve"> โครงการ มูลค่าสุทธิตามบัญชีจำนวน </w:t>
      </w:r>
      <w:r w:rsidR="00AA32E8" w:rsidRPr="00AA32E8">
        <w:rPr>
          <w:rFonts w:ascii="Angsana New" w:hAnsi="Angsana New" w:hint="cs"/>
          <w:sz w:val="30"/>
          <w:szCs w:val="30"/>
        </w:rPr>
        <w:t>960</w:t>
      </w:r>
      <w:r w:rsidR="006710A1"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53</w:t>
      </w:r>
      <w:r w:rsidR="00183BE4"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ล้านเหรียญออสเตรเลีย หรือเทียบเท่า</w:t>
      </w:r>
      <w:r w:rsidR="0066212A" w:rsidRPr="006A6D30">
        <w:rPr>
          <w:rFonts w:ascii="Angsana New" w:hAnsi="Angsana New" w:hint="cs"/>
          <w:sz w:val="30"/>
          <w:szCs w:val="30"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21</w:t>
      </w:r>
      <w:r w:rsidR="006710A1" w:rsidRPr="006A6D30">
        <w:rPr>
          <w:rFonts w:ascii="Angsana New" w:hAnsi="Angsana New" w:hint="cs"/>
          <w:sz w:val="30"/>
          <w:szCs w:val="30"/>
        </w:rPr>
        <w:t>,</w:t>
      </w:r>
      <w:r w:rsidR="00AA32E8" w:rsidRPr="00AA32E8">
        <w:rPr>
          <w:rFonts w:ascii="Angsana New" w:hAnsi="Angsana New" w:hint="cs"/>
          <w:sz w:val="30"/>
          <w:szCs w:val="30"/>
        </w:rPr>
        <w:t>710</w:t>
      </w:r>
      <w:r w:rsidR="006710A1"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33</w:t>
      </w:r>
      <w:r w:rsidR="0066212A"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ล้านบาท</w:t>
      </w:r>
      <w:r w:rsidR="00FD4825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เพื่อเป็นหลักประกันเงินกู้ยืมระยะยาวจากสถาบันการเงิน</w:t>
      </w:r>
      <w:r w:rsidR="00B165D6" w:rsidRPr="006A6D30">
        <w:rPr>
          <w:rFonts w:ascii="Angsana New" w:hAnsi="Angsana New" w:hint="cs"/>
          <w:sz w:val="30"/>
          <w:szCs w:val="30"/>
        </w:rPr>
        <w:t xml:space="preserve"> </w:t>
      </w:r>
      <w:r w:rsidR="00B165D6" w:rsidRPr="006A6D30">
        <w:rPr>
          <w:rFonts w:ascii="Angsana New" w:hAnsi="Angsana New" w:hint="cs"/>
          <w:sz w:val="30"/>
          <w:szCs w:val="30"/>
          <w:highlight w:val="yellow"/>
        </w:rPr>
        <w:br/>
      </w:r>
      <w:r w:rsidRPr="006A6D30">
        <w:rPr>
          <w:rFonts w:ascii="Angsana New" w:hAnsi="Angsana New" w:hint="cs"/>
          <w:sz w:val="30"/>
          <w:szCs w:val="30"/>
          <w:cs/>
        </w:rPr>
        <w:t xml:space="preserve">(ดูหมายเหตุข้อ </w:t>
      </w:r>
      <w:r w:rsidR="00AA32E8" w:rsidRPr="00AA32E8">
        <w:rPr>
          <w:rFonts w:ascii="Angsana New" w:hAnsi="Angsana New" w:hint="cs"/>
          <w:sz w:val="30"/>
          <w:szCs w:val="30"/>
        </w:rPr>
        <w:t>9</w:t>
      </w:r>
      <w:r w:rsidRPr="006A6D30">
        <w:rPr>
          <w:rFonts w:ascii="Angsana New" w:hAnsi="Angsana New" w:hint="cs"/>
          <w:sz w:val="30"/>
          <w:szCs w:val="30"/>
          <w:cs/>
        </w:rPr>
        <w:t>)</w:t>
      </w:r>
    </w:p>
    <w:p w14:paraId="2609D003" w14:textId="77777777" w:rsidR="00185C66" w:rsidRPr="006A6D30" w:rsidRDefault="00185C66" w:rsidP="002A5A79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highlight w:val="magenta"/>
        </w:rPr>
      </w:pPr>
    </w:p>
    <w:p w14:paraId="3C95896B" w14:textId="128C7E2E" w:rsidR="007A1056" w:rsidRPr="006A6D30" w:rsidRDefault="002A5A79" w:rsidP="007A105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highlight w:val="magenta"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A32E8" w:rsidRPr="00AA32E8">
        <w:rPr>
          <w:rFonts w:ascii="Angsana New" w:hAnsi="Angsana New" w:hint="cs"/>
          <w:sz w:val="30"/>
          <w:szCs w:val="30"/>
        </w:rPr>
        <w:t>30</w:t>
      </w:r>
      <w:r w:rsidR="007E45C9" w:rsidRPr="006A6D30">
        <w:rPr>
          <w:rFonts w:ascii="Angsana New" w:hAnsi="Angsana New" w:hint="cs"/>
          <w:sz w:val="30"/>
          <w:szCs w:val="30"/>
        </w:rPr>
        <w:t xml:space="preserve"> </w:t>
      </w:r>
      <w:r w:rsidR="00EE0DEA" w:rsidRPr="006A6D30">
        <w:rPr>
          <w:rFonts w:ascii="Angsana New" w:hAnsi="Angsana New" w:hint="cs"/>
          <w:sz w:val="30"/>
          <w:szCs w:val="30"/>
          <w:cs/>
        </w:rPr>
        <w:t>กันยายน</w:t>
      </w:r>
      <w:r w:rsidR="00FD4825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="00FD4825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บริษัท ราช โคเจนเนอเรชั่น จำกัด ซึ่งเป็นบริษัทย่อยทางตรง ได้จดจำนองที่ดิน</w:t>
      </w:r>
      <w:r w:rsidR="003E1A03" w:rsidRPr="006A6D30">
        <w:rPr>
          <w:rFonts w:ascii="Angsana New" w:hAnsi="Angsana New" w:hint="cs"/>
          <w:sz w:val="30"/>
          <w:szCs w:val="30"/>
          <w:cs/>
        </w:rPr>
        <w:t>พร้อม</w:t>
      </w:r>
      <w:r w:rsidR="00B165D6" w:rsidRPr="006A6D30">
        <w:rPr>
          <w:rFonts w:ascii="Angsana New" w:hAnsi="Angsana New" w:hint="cs"/>
          <w:sz w:val="30"/>
          <w:szCs w:val="30"/>
        </w:rPr>
        <w:br/>
      </w:r>
      <w:r w:rsidR="003E1A03" w:rsidRPr="006A6D30">
        <w:rPr>
          <w:rFonts w:ascii="Angsana New" w:hAnsi="Angsana New" w:hint="cs"/>
          <w:sz w:val="30"/>
          <w:szCs w:val="30"/>
          <w:cs/>
        </w:rPr>
        <w:t>สิ่งปลูกสร้างบนที่ดิน</w:t>
      </w:r>
      <w:r w:rsidRPr="006A6D30">
        <w:rPr>
          <w:rFonts w:ascii="Angsana New" w:hAnsi="Angsana New" w:hint="cs"/>
          <w:sz w:val="30"/>
          <w:szCs w:val="30"/>
          <w:cs/>
        </w:rPr>
        <w:t>ทั้งหมดและเครื่องจักรบางส่วนเพื่อเป็นหลักประกันเงินกู้ยืมระยะยาวจากสถาบันการเงิน</w:t>
      </w:r>
      <w:r w:rsidR="00B165D6" w:rsidRPr="006A6D30">
        <w:rPr>
          <w:rFonts w:ascii="Angsana New" w:hAnsi="Angsana New" w:hint="cs"/>
          <w:sz w:val="30"/>
          <w:szCs w:val="30"/>
        </w:rPr>
        <w:t xml:space="preserve"> </w:t>
      </w:r>
      <w:r w:rsidR="00B165D6" w:rsidRPr="006A6D30">
        <w:rPr>
          <w:rFonts w:ascii="Angsana New" w:hAnsi="Angsana New" w:hint="cs"/>
          <w:sz w:val="30"/>
          <w:szCs w:val="30"/>
        </w:rPr>
        <w:br/>
      </w:r>
      <w:r w:rsidR="007A1056" w:rsidRPr="006A6D30">
        <w:rPr>
          <w:rFonts w:ascii="Angsana New" w:hAnsi="Angsana New" w:hint="cs"/>
          <w:sz w:val="30"/>
          <w:szCs w:val="30"/>
          <w:cs/>
        </w:rPr>
        <w:t xml:space="preserve">(ดูหมายเหตุข้อ </w:t>
      </w:r>
      <w:r w:rsidR="00AA32E8" w:rsidRPr="00AA32E8">
        <w:rPr>
          <w:rFonts w:ascii="Angsana New" w:hAnsi="Angsana New" w:hint="cs"/>
          <w:sz w:val="30"/>
          <w:szCs w:val="30"/>
        </w:rPr>
        <w:t>9</w:t>
      </w:r>
      <w:r w:rsidR="007A1056" w:rsidRPr="006A6D30">
        <w:rPr>
          <w:rFonts w:ascii="Angsana New" w:hAnsi="Angsana New" w:hint="cs"/>
          <w:sz w:val="30"/>
          <w:szCs w:val="30"/>
          <w:cs/>
        </w:rPr>
        <w:t>)</w:t>
      </w:r>
    </w:p>
    <w:p w14:paraId="4FC5B08D" w14:textId="77777777" w:rsidR="002D526E" w:rsidRPr="006A6D30" w:rsidRDefault="002D526E" w:rsidP="007A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16F6D84" w14:textId="77777777" w:rsidR="0092509E" w:rsidRPr="006A6D30" w:rsidRDefault="00925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6A6D30">
        <w:rPr>
          <w:rFonts w:ascii="Angsana New" w:hAnsi="Angsana New" w:hint="cs"/>
          <w:b/>
          <w:bCs/>
          <w:sz w:val="30"/>
          <w:szCs w:val="30"/>
          <w:cs/>
        </w:rPr>
        <w:br w:type="page"/>
      </w:r>
    </w:p>
    <w:p w14:paraId="6E12F387" w14:textId="70EB6430" w:rsidR="00F51C30" w:rsidRPr="006A6D30" w:rsidRDefault="00965541" w:rsidP="003566FD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A6D30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681567DE" w14:textId="771F4050" w:rsidR="003566FD" w:rsidRDefault="003566FD" w:rsidP="00750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3374362" w14:textId="522B1E7C" w:rsidR="00B000C6" w:rsidRPr="006A6D30" w:rsidRDefault="00B000C6" w:rsidP="00B000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ยอดคงเหลือ ณ วันที่ </w:t>
      </w:r>
      <w:r w:rsidRPr="00AA32E8">
        <w:rPr>
          <w:rFonts w:ascii="Angsana New" w:hAnsi="Angsana New" w:hint="cs"/>
          <w:spacing w:val="-2"/>
          <w:sz w:val="30"/>
          <w:szCs w:val="30"/>
        </w:rPr>
        <w:t>30</w:t>
      </w:r>
      <w:r w:rsidRPr="006A6D3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6A6D30"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Pr="00AA32E8">
        <w:rPr>
          <w:rFonts w:ascii="Angsana New" w:hAnsi="Angsana New" w:hint="cs"/>
          <w:spacing w:val="-2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04F341FD" w14:textId="77777777" w:rsidR="00B000C6" w:rsidRPr="006A6D30" w:rsidRDefault="00B000C6" w:rsidP="00750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1260"/>
        <w:gridCol w:w="1710"/>
        <w:gridCol w:w="1710"/>
      </w:tblGrid>
      <w:tr w:rsidR="0092509E" w:rsidRPr="006A6D30" w14:paraId="69A9BF00" w14:textId="77777777" w:rsidTr="00C13495">
        <w:trPr>
          <w:tblHeader/>
        </w:trPr>
        <w:tc>
          <w:tcPr>
            <w:tcW w:w="3150" w:type="dxa"/>
          </w:tcPr>
          <w:p w14:paraId="375414DB" w14:textId="77777777" w:rsidR="0092509E" w:rsidRPr="006A6D30" w:rsidRDefault="0092509E" w:rsidP="0092509E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FB0F3AB" w14:textId="263A1203" w:rsidR="0092509E" w:rsidRPr="006A6D30" w:rsidRDefault="0092509E" w:rsidP="0092509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1260" w:type="dxa"/>
          </w:tcPr>
          <w:p w14:paraId="3280C65B" w14:textId="5D2B6731" w:rsidR="0092509E" w:rsidRPr="006A6D30" w:rsidRDefault="00B000C6" w:rsidP="00925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710" w:type="dxa"/>
          </w:tcPr>
          <w:p w14:paraId="114665BB" w14:textId="12D5ED6C" w:rsidR="0092509E" w:rsidRPr="006A6D30" w:rsidRDefault="0092509E" w:rsidP="00925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710" w:type="dxa"/>
          </w:tcPr>
          <w:p w14:paraId="54B97426" w14:textId="6A2FE4A0" w:rsidR="0092509E" w:rsidRPr="006A6D30" w:rsidRDefault="0092509E" w:rsidP="0092509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กำหนดชำระคืน</w:t>
            </w:r>
          </w:p>
        </w:tc>
      </w:tr>
      <w:tr w:rsidR="0092509E" w:rsidRPr="006A6D30" w14:paraId="20CD72ED" w14:textId="77777777" w:rsidTr="00C13495">
        <w:trPr>
          <w:tblHeader/>
        </w:trPr>
        <w:tc>
          <w:tcPr>
            <w:tcW w:w="3150" w:type="dxa"/>
          </w:tcPr>
          <w:p w14:paraId="043FED56" w14:textId="77777777" w:rsidR="0092509E" w:rsidRPr="006A6D30" w:rsidRDefault="0092509E" w:rsidP="00E140B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380B770" w14:textId="77777777" w:rsidR="0092509E" w:rsidRPr="006A6D30" w:rsidRDefault="0092509E" w:rsidP="00E140BB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0A0A33" w14:textId="221B0120" w:rsidR="0092509E" w:rsidRPr="006A6D30" w:rsidRDefault="0092509E" w:rsidP="00925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710" w:type="dxa"/>
          </w:tcPr>
          <w:p w14:paraId="4835F715" w14:textId="4EEACB1B" w:rsidR="0092509E" w:rsidRPr="006A6D30" w:rsidRDefault="0092509E" w:rsidP="00925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710" w:type="dxa"/>
          </w:tcPr>
          <w:p w14:paraId="5954AF14" w14:textId="77777777" w:rsidR="0092509E" w:rsidRPr="006A6D30" w:rsidRDefault="0092509E" w:rsidP="00E140BB">
            <w:pPr>
              <w:pStyle w:val="BodyText"/>
              <w:spacing w:after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01F01" w:rsidRPr="006A6D30" w14:paraId="1396AB05" w14:textId="77777777" w:rsidTr="00C13495">
        <w:tc>
          <w:tcPr>
            <w:tcW w:w="3150" w:type="dxa"/>
          </w:tcPr>
          <w:p w14:paraId="3F782A3D" w14:textId="77777777" w:rsidR="00301F01" w:rsidRPr="006A6D30" w:rsidRDefault="00301F01" w:rsidP="00E140B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</w:tcPr>
          <w:p w14:paraId="7FF93AC0" w14:textId="77777777" w:rsidR="00301F01" w:rsidRPr="006A6D30" w:rsidRDefault="00301F01" w:rsidP="00E140B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4FDABA" w14:textId="77777777" w:rsidR="00301F01" w:rsidRPr="006A6D30" w:rsidRDefault="00301F01" w:rsidP="00E14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D86D886" w14:textId="77777777" w:rsidR="00301F01" w:rsidRPr="006A6D30" w:rsidRDefault="00301F01" w:rsidP="00E140B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92D8D68" w14:textId="77777777" w:rsidR="00301F01" w:rsidRPr="006A6D30" w:rsidRDefault="00301F01" w:rsidP="00E140B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F01" w:rsidRPr="006A6D30" w14:paraId="2FBDB4B8" w14:textId="77777777" w:rsidTr="00C13495">
        <w:tc>
          <w:tcPr>
            <w:tcW w:w="3150" w:type="dxa"/>
          </w:tcPr>
          <w:p w14:paraId="162BA94C" w14:textId="77777777" w:rsidR="00301F01" w:rsidRPr="006A6D30" w:rsidRDefault="00301F01" w:rsidP="00E140B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240A9138" w14:textId="77777777" w:rsidR="00301F01" w:rsidRPr="006A6D30" w:rsidRDefault="00301F01" w:rsidP="00E140B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71C532" w14:textId="77777777" w:rsidR="00301F01" w:rsidRPr="006A6D30" w:rsidRDefault="00301F01" w:rsidP="00E14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BA6DD50" w14:textId="77777777" w:rsidR="00301F01" w:rsidRPr="006A6D30" w:rsidRDefault="00301F01" w:rsidP="00E140B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B853136" w14:textId="77777777" w:rsidR="00301F01" w:rsidRPr="006A6D30" w:rsidRDefault="00301F01" w:rsidP="00E140B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F01" w:rsidRPr="006A6D30" w14:paraId="2E591D98" w14:textId="77777777" w:rsidTr="00C13495">
        <w:tc>
          <w:tcPr>
            <w:tcW w:w="3150" w:type="dxa"/>
          </w:tcPr>
          <w:p w14:paraId="1BCAB0FE" w14:textId="048A284E" w:rsidR="00301F01" w:rsidRPr="006A6D30" w:rsidRDefault="00301F01" w:rsidP="00E140B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1E7012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1E7012" w:rsidRPr="006A6D30">
              <w:rPr>
                <w:rFonts w:ascii="Angsana New" w:hAnsi="Angsana New" w:hint="cs"/>
                <w:sz w:val="30"/>
                <w:szCs w:val="30"/>
                <w:cs/>
              </w:rPr>
              <w:t>ราช กรุ๊ป จำกัด (มหาชน)</w:t>
            </w:r>
          </w:p>
        </w:tc>
        <w:tc>
          <w:tcPr>
            <w:tcW w:w="1350" w:type="dxa"/>
          </w:tcPr>
          <w:p w14:paraId="49F4B1F3" w14:textId="6BC58DC7" w:rsidR="00301F01" w:rsidRPr="006A6D30" w:rsidRDefault="00FD6010" w:rsidP="00E140B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ตามที่ระบุ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br/>
              <w:t>ในสัญญา</w:t>
            </w:r>
          </w:p>
        </w:tc>
        <w:tc>
          <w:tcPr>
            <w:tcW w:w="1260" w:type="dxa"/>
          </w:tcPr>
          <w:p w14:paraId="4B5BA186" w14:textId="513E5ACB" w:rsidR="00301F01" w:rsidRPr="006A6D30" w:rsidRDefault="00AA32E8" w:rsidP="00E14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</w:t>
            </w:r>
            <w:r w:rsidR="00301F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380</w:t>
            </w:r>
            <w:r w:rsidR="00301F01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1710" w:type="dxa"/>
          </w:tcPr>
          <w:p w14:paraId="15508140" w14:textId="4758DCCF" w:rsidR="00301F01" w:rsidRPr="006A6D30" w:rsidRDefault="00AA32E8" w:rsidP="002935C0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="00301F01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06</w:t>
            </w:r>
            <w:r w:rsidR="00301F01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301F01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="00301F01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  <w:tc>
          <w:tcPr>
            <w:tcW w:w="1710" w:type="dxa"/>
          </w:tcPr>
          <w:p w14:paraId="4C7B397C" w14:textId="40183281" w:rsidR="00301F01" w:rsidRPr="006A6D30" w:rsidRDefault="00AA32E8" w:rsidP="00C1349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15</w:t>
            </w:r>
            <w:r w:rsidR="00301F01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301F01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301F01" w:rsidRPr="006A6D30" w14:paraId="45CFEC70" w14:textId="77777777" w:rsidTr="00C13495">
        <w:tc>
          <w:tcPr>
            <w:tcW w:w="3150" w:type="dxa"/>
          </w:tcPr>
          <w:p w14:paraId="2BD11800" w14:textId="77777777" w:rsidR="00301F01" w:rsidRPr="006A6D30" w:rsidRDefault="00301F01" w:rsidP="00E140B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0F92924B" w14:textId="18C57FD3" w:rsidR="00301F01" w:rsidRPr="006A6D30" w:rsidRDefault="00FD6010" w:rsidP="00E140B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ตามที่ระบุ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br/>
              <w:t>ในสัญญา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02F601" w14:textId="3984AF59" w:rsidR="00301F01" w:rsidRPr="006A6D30" w:rsidRDefault="00AA32E8" w:rsidP="00E14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="00301F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614</w:t>
            </w:r>
            <w:r w:rsidR="00301F01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55</w:t>
            </w:r>
          </w:p>
        </w:tc>
        <w:tc>
          <w:tcPr>
            <w:tcW w:w="1710" w:type="dxa"/>
          </w:tcPr>
          <w:p w14:paraId="5DA44506" w14:textId="5DEA8DE3" w:rsidR="00301F01" w:rsidRPr="006A6D30" w:rsidRDefault="00AA32E8" w:rsidP="001009F8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0</w:t>
            </w:r>
            <w:r w:rsidR="001009F8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78</w:t>
            </w:r>
            <w:r w:rsidR="001009F8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1009F8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="001009F8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1710" w:type="dxa"/>
          </w:tcPr>
          <w:p w14:paraId="01F8EE05" w14:textId="0736B3BA" w:rsidR="00301F01" w:rsidRPr="006A6D30" w:rsidRDefault="001B0C9C" w:rsidP="00C13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</w:t>
            </w:r>
            <w:r w:rsidR="00C13495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13495" w:rsidRPr="006A6D30">
              <w:rPr>
                <w:rFonts w:ascii="Angsana New" w:hAnsi="Angsana New" w:hint="cs"/>
                <w:sz w:val="30"/>
                <w:szCs w:val="30"/>
              </w:rPr>
              <w:br/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ตั</w:t>
            </w:r>
            <w:r w:rsidR="0078459B" w:rsidRPr="006A6D30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งแต่เดือ</w:t>
            </w:r>
            <w:r w:rsidR="002935C0" w:rsidRPr="006A6D30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="00A074B3" w:rsidRPr="006A6D30">
              <w:rPr>
                <w:rFonts w:ascii="Angsana New" w:hAnsi="Angsana New" w:hint="cs"/>
                <w:sz w:val="30"/>
                <w:szCs w:val="30"/>
                <w:cs/>
              </w:rPr>
              <w:t>พ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ฤศจิกายน</w:t>
            </w:r>
            <w:r w:rsidR="00A074B3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ถึงเดือ</w:t>
            </w:r>
            <w:r w:rsidR="0078459B" w:rsidRPr="006A6D30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301F01" w:rsidRPr="006A6D30" w14:paraId="06EE8D6B" w14:textId="77777777" w:rsidTr="00C13495">
        <w:tc>
          <w:tcPr>
            <w:tcW w:w="3150" w:type="dxa"/>
          </w:tcPr>
          <w:p w14:paraId="54AE6E7D" w14:textId="77777777" w:rsidR="00301F01" w:rsidRPr="006A6D30" w:rsidRDefault="00301F01" w:rsidP="00E140B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42D18E2C" w14:textId="77777777" w:rsidR="00301F01" w:rsidRPr="006A6D30" w:rsidRDefault="00301F01" w:rsidP="00E140BB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4802E0" w14:textId="5A3CCA85" w:rsidR="00301F01" w:rsidRPr="006A6D30" w:rsidRDefault="00AA32E8" w:rsidP="00E14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0805A8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994</w:t>
            </w:r>
            <w:r w:rsidR="00301F01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1710" w:type="dxa"/>
          </w:tcPr>
          <w:p w14:paraId="71A343DB" w14:textId="77777777" w:rsidR="00301F01" w:rsidRPr="006A6D30" w:rsidRDefault="00301F01" w:rsidP="00E140B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F6F2BC3" w14:textId="77777777" w:rsidR="00301F01" w:rsidRPr="006A6D30" w:rsidRDefault="00301F01" w:rsidP="002935C0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301F01" w:rsidRPr="006A6D30" w14:paraId="0DAA777C" w14:textId="77777777" w:rsidTr="00C13495">
        <w:tc>
          <w:tcPr>
            <w:tcW w:w="3150" w:type="dxa"/>
          </w:tcPr>
          <w:p w14:paraId="08B3F07B" w14:textId="77777777" w:rsidR="00301F01" w:rsidRPr="006A6D30" w:rsidRDefault="00301F01" w:rsidP="00E140B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A1D5168" w14:textId="77777777" w:rsidR="00301F01" w:rsidRPr="006A6D30" w:rsidRDefault="00301F01" w:rsidP="00E140B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1C901DC" w14:textId="77777777" w:rsidR="00301F01" w:rsidRPr="006A6D30" w:rsidRDefault="00301F01" w:rsidP="00E14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7593129" w14:textId="77777777" w:rsidR="00301F01" w:rsidRPr="006A6D30" w:rsidRDefault="00301F01" w:rsidP="00E140B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3BFBC60" w14:textId="77777777" w:rsidR="00301F01" w:rsidRPr="006A6D30" w:rsidRDefault="00301F01" w:rsidP="002935C0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F01" w:rsidRPr="006A6D30" w14:paraId="338A4260" w14:textId="77777777" w:rsidTr="00C13495">
        <w:tc>
          <w:tcPr>
            <w:tcW w:w="3150" w:type="dxa"/>
          </w:tcPr>
          <w:p w14:paraId="5FB683E5" w14:textId="77777777" w:rsidR="00301F01" w:rsidRPr="006A6D30" w:rsidRDefault="00301F01" w:rsidP="00E140BB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14:paraId="77EEDCB4" w14:textId="77777777" w:rsidR="00301F01" w:rsidRPr="006A6D30" w:rsidRDefault="00301F01" w:rsidP="00E140B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95D08A" w14:textId="77777777" w:rsidR="00301F01" w:rsidRPr="006A6D30" w:rsidRDefault="00301F01" w:rsidP="00E14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B6E0E62" w14:textId="77777777" w:rsidR="00301F01" w:rsidRPr="006A6D30" w:rsidRDefault="00301F01" w:rsidP="00E140B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82A8DAF" w14:textId="77777777" w:rsidR="00301F01" w:rsidRPr="006A6D30" w:rsidRDefault="00301F01" w:rsidP="002935C0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495" w:rsidRPr="006A6D30" w14:paraId="4E531898" w14:textId="77777777" w:rsidTr="00C13495">
        <w:tc>
          <w:tcPr>
            <w:tcW w:w="3150" w:type="dxa"/>
          </w:tcPr>
          <w:p w14:paraId="070179EB" w14:textId="77777777" w:rsidR="00C13495" w:rsidRPr="006A6D30" w:rsidRDefault="00C13495" w:rsidP="00F7460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5EAED50E" w14:textId="77777777" w:rsidR="00C13495" w:rsidRPr="006A6D30" w:rsidRDefault="00C13495" w:rsidP="00F7460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306C20" w14:textId="77777777" w:rsidR="00C13495" w:rsidRPr="006A6D30" w:rsidRDefault="00C13495" w:rsidP="00F7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0B0F300" w14:textId="77777777" w:rsidR="00C13495" w:rsidRPr="006A6D30" w:rsidRDefault="00C13495" w:rsidP="00F74604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F6705B8" w14:textId="77777777" w:rsidR="00C13495" w:rsidRPr="006A6D30" w:rsidRDefault="00C13495" w:rsidP="00F7460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13495" w:rsidRPr="006A6D30" w14:paraId="66F1B3FF" w14:textId="77777777" w:rsidTr="00C13495">
        <w:tc>
          <w:tcPr>
            <w:tcW w:w="3150" w:type="dxa"/>
          </w:tcPr>
          <w:p w14:paraId="64E35FC3" w14:textId="77777777" w:rsidR="00C13495" w:rsidRPr="006A6D30" w:rsidRDefault="00C13495" w:rsidP="00F7460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ราช โคเจนเนอเรชั่น จำกัด</w:t>
            </w:r>
          </w:p>
        </w:tc>
        <w:tc>
          <w:tcPr>
            <w:tcW w:w="1350" w:type="dxa"/>
          </w:tcPr>
          <w:p w14:paraId="01DDAA97" w14:textId="38FA1762" w:rsidR="00C13495" w:rsidRPr="006A6D30" w:rsidRDefault="00AA32E8" w:rsidP="00F7460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</w:t>
            </w:r>
            <w:r w:rsidR="00C13495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632</w:t>
            </w:r>
            <w:r w:rsidR="00C13495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00</w:t>
            </w:r>
            <w:r w:rsidR="00C13495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13495" w:rsidRPr="006A6D30">
              <w:rPr>
                <w:rFonts w:ascii="Angsana New" w:hAnsi="Angsana New" w:hint="cs"/>
                <w:sz w:val="30"/>
                <w:szCs w:val="30"/>
              </w:rPr>
              <w:br/>
            </w:r>
            <w:r w:rsidR="00C13495" w:rsidRPr="006A6D30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260" w:type="dxa"/>
          </w:tcPr>
          <w:p w14:paraId="2FE601CD" w14:textId="54751C0B" w:rsidR="00C13495" w:rsidRPr="006A6D30" w:rsidRDefault="00AA32E8" w:rsidP="00F7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</w:t>
            </w:r>
            <w:r w:rsidR="00C13495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610</w:t>
            </w:r>
            <w:r w:rsidR="00C13495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57</w:t>
            </w:r>
          </w:p>
        </w:tc>
        <w:tc>
          <w:tcPr>
            <w:tcW w:w="1710" w:type="dxa"/>
          </w:tcPr>
          <w:p w14:paraId="25DFEFFE" w14:textId="31D767B5" w:rsidR="00C13495" w:rsidRPr="006A6D30" w:rsidRDefault="00C13495" w:rsidP="007E3D27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ดอกเบี้ยลอยตัวเงินฝากประจำ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เดือนบวกด้วยอัตราร้อยละคงที่</w:t>
            </w:r>
          </w:p>
        </w:tc>
        <w:tc>
          <w:tcPr>
            <w:tcW w:w="1710" w:type="dxa"/>
          </w:tcPr>
          <w:p w14:paraId="1B069793" w14:textId="406893BA" w:rsidR="00C13495" w:rsidRPr="006A6D30" w:rsidRDefault="008F4BA9" w:rsidP="00C13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ภายในระยะเวลา </w:t>
            </w:r>
            <w:r w:rsidR="00AA32E8" w:rsidRPr="00AA32E8">
              <w:rPr>
                <w:rFonts w:ascii="Angsana New" w:hAnsi="Angsana New" w:hint="cs"/>
                <w:spacing w:val="-8"/>
                <w:sz w:val="30"/>
                <w:szCs w:val="30"/>
              </w:rPr>
              <w:t>12</w:t>
            </w:r>
            <w:r w:rsidRPr="006A6D30">
              <w:rPr>
                <w:rFonts w:ascii="Angsana New" w:hAnsi="Angsana New" w:hint="cs"/>
                <w:spacing w:val="-8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ปี </w:t>
            </w:r>
            <w:r w:rsidR="00C13495" w:rsidRPr="006A6D3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ตั้งแต่เดือนพฤศจิกายน </w:t>
            </w:r>
            <w:r w:rsidR="00AA32E8" w:rsidRPr="00AA32E8">
              <w:rPr>
                <w:rFonts w:ascii="Angsana New" w:hAnsi="Angsana New" w:hint="cs"/>
                <w:spacing w:val="-8"/>
                <w:sz w:val="30"/>
                <w:szCs w:val="30"/>
              </w:rPr>
              <w:t>2563</w:t>
            </w:r>
            <w:r w:rsidR="00C13495" w:rsidRPr="006A6D30">
              <w:rPr>
                <w:rFonts w:ascii="Angsana New" w:hAnsi="Angsana New" w:hint="cs"/>
                <w:spacing w:val="-8"/>
                <w:sz w:val="30"/>
                <w:szCs w:val="30"/>
              </w:rPr>
              <w:t xml:space="preserve"> </w:t>
            </w:r>
            <w:r w:rsidR="00C13495" w:rsidRPr="006A6D3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ถึงเดือ</w:t>
            </w:r>
            <w:r w:rsidRPr="006A6D3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น</w:t>
            </w:r>
            <w:r w:rsidR="00D8033B" w:rsidRPr="006A6D3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พ</w:t>
            </w:r>
            <w:r w:rsidR="00C13495" w:rsidRPr="006A6D3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ฤศจิกายน </w:t>
            </w:r>
            <w:r w:rsidR="00AA32E8" w:rsidRPr="00AA32E8">
              <w:rPr>
                <w:rFonts w:ascii="Angsana New" w:hAnsi="Angsana New" w:hint="cs"/>
                <w:spacing w:val="-8"/>
                <w:sz w:val="30"/>
                <w:szCs w:val="30"/>
              </w:rPr>
              <w:t>2575</w:t>
            </w:r>
          </w:p>
        </w:tc>
      </w:tr>
      <w:tr w:rsidR="00C13495" w:rsidRPr="006A6D30" w14:paraId="311F72F4" w14:textId="77777777" w:rsidTr="00C13495">
        <w:tc>
          <w:tcPr>
            <w:tcW w:w="3150" w:type="dxa"/>
          </w:tcPr>
          <w:p w14:paraId="6193366B" w14:textId="77777777" w:rsidR="00C13495" w:rsidRPr="006A6D30" w:rsidRDefault="00C13495" w:rsidP="00F7460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ราช-ออสเตรเลีย </w:t>
            </w:r>
          </w:p>
          <w:p w14:paraId="679B9F94" w14:textId="77777777" w:rsidR="00C13495" w:rsidRPr="006A6D30" w:rsidRDefault="00C13495" w:rsidP="00F7460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คอร์ปอเรชั่น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5845E281" w14:textId="332092FA" w:rsidR="00C13495" w:rsidRPr="006A6D30" w:rsidRDefault="00AA32E8" w:rsidP="00F7460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312</w:t>
            </w:r>
            <w:r w:rsidR="00C13495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00</w:t>
            </w:r>
            <w:r w:rsidR="00C13495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13495" w:rsidRPr="006A6D30">
              <w:rPr>
                <w:rFonts w:ascii="Angsana New" w:hAnsi="Angsana New" w:hint="cs"/>
                <w:sz w:val="30"/>
                <w:szCs w:val="30"/>
              </w:rPr>
              <w:br/>
            </w:r>
            <w:r w:rsidR="00C13495" w:rsidRPr="006A6D30">
              <w:rPr>
                <w:rFonts w:ascii="Angsana New" w:hAnsi="Angsana New" w:hint="cs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1260" w:type="dxa"/>
          </w:tcPr>
          <w:p w14:paraId="0C0F64BB" w14:textId="44CD0F19" w:rsidR="00C13495" w:rsidRPr="006A6D30" w:rsidRDefault="00AA32E8" w:rsidP="00F7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</w:t>
            </w:r>
            <w:r w:rsidR="00C13495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924</w:t>
            </w:r>
            <w:r w:rsidR="00C13495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70</w:t>
            </w:r>
          </w:p>
        </w:tc>
        <w:tc>
          <w:tcPr>
            <w:tcW w:w="1710" w:type="dxa"/>
          </w:tcPr>
          <w:p w14:paraId="459802B2" w14:textId="77777777" w:rsidR="00C13495" w:rsidRPr="006A6D30" w:rsidRDefault="00C13495" w:rsidP="007E3D27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BBSY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บวกด้วยอัตราร้อยละคงที่</w:t>
            </w:r>
          </w:p>
        </w:tc>
        <w:tc>
          <w:tcPr>
            <w:tcW w:w="1710" w:type="dxa"/>
            <w:shd w:val="clear" w:color="auto" w:fill="auto"/>
          </w:tcPr>
          <w:p w14:paraId="73AC394F" w14:textId="17602005" w:rsidR="00C13495" w:rsidRPr="006A6D30" w:rsidRDefault="00C13495" w:rsidP="00C1349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br/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ตั้งแต่เดือนตุลาคม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ถึงเดือนพฤษภาคม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FD6010" w:rsidRPr="006A6D30" w14:paraId="5CA9BE28" w14:textId="77777777" w:rsidTr="00C13495">
        <w:tc>
          <w:tcPr>
            <w:tcW w:w="3150" w:type="dxa"/>
          </w:tcPr>
          <w:p w14:paraId="61E7DCAE" w14:textId="77777777" w:rsidR="00FD6010" w:rsidRPr="006A6D30" w:rsidRDefault="00FD6010" w:rsidP="00F7460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709E08C" w14:textId="77777777" w:rsidR="00FD6010" w:rsidRPr="006A6D30" w:rsidRDefault="00FD6010" w:rsidP="00F7460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F80C76" w14:textId="77777777" w:rsidR="00FD6010" w:rsidRPr="006A6D30" w:rsidRDefault="00FD6010" w:rsidP="00F7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02EE25" w14:textId="77777777" w:rsidR="00FD6010" w:rsidRPr="006A6D30" w:rsidRDefault="00FD6010" w:rsidP="00C1349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676F535" w14:textId="77777777" w:rsidR="00FD6010" w:rsidRPr="006A6D30" w:rsidRDefault="00FD6010" w:rsidP="00C1349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D6010" w:rsidRPr="006A6D30" w14:paraId="7CC73BCE" w14:textId="77777777" w:rsidTr="00C13495">
        <w:tc>
          <w:tcPr>
            <w:tcW w:w="3150" w:type="dxa"/>
          </w:tcPr>
          <w:p w14:paraId="6CEC2A10" w14:textId="77777777" w:rsidR="00FD6010" w:rsidRPr="006A6D30" w:rsidRDefault="00FD6010" w:rsidP="00F7460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B16870C" w14:textId="77777777" w:rsidR="00FD6010" w:rsidRPr="006A6D30" w:rsidRDefault="00FD6010" w:rsidP="00F7460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47AC1A" w14:textId="77777777" w:rsidR="00FD6010" w:rsidRPr="006A6D30" w:rsidRDefault="00FD6010" w:rsidP="00F7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A24BFE" w14:textId="77777777" w:rsidR="00FD6010" w:rsidRPr="006A6D30" w:rsidRDefault="00FD6010" w:rsidP="00C1349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F4A345B" w14:textId="77777777" w:rsidR="00FD6010" w:rsidRPr="006A6D30" w:rsidRDefault="00FD6010" w:rsidP="00C1349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D6010" w:rsidRPr="006A6D30" w14:paraId="1C974121" w14:textId="77777777" w:rsidTr="00C13495">
        <w:tc>
          <w:tcPr>
            <w:tcW w:w="3150" w:type="dxa"/>
          </w:tcPr>
          <w:p w14:paraId="7F83BEE3" w14:textId="77777777" w:rsidR="00FD6010" w:rsidRPr="006A6D30" w:rsidRDefault="00FD6010" w:rsidP="00F7460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C3EF516" w14:textId="77777777" w:rsidR="00FD6010" w:rsidRPr="006A6D30" w:rsidRDefault="00FD6010" w:rsidP="00F7460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4D391E" w14:textId="77777777" w:rsidR="00FD6010" w:rsidRPr="006A6D30" w:rsidRDefault="00FD6010" w:rsidP="00F7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B94EB92" w14:textId="77777777" w:rsidR="00FD6010" w:rsidRPr="006A6D30" w:rsidRDefault="00FD6010" w:rsidP="00C1349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B1E184F" w14:textId="77777777" w:rsidR="00FD6010" w:rsidRPr="006A6D30" w:rsidRDefault="00FD6010" w:rsidP="00C1349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D6010" w:rsidRPr="006A6D30" w14:paraId="4176A621" w14:textId="77777777" w:rsidTr="00F943D2">
        <w:tc>
          <w:tcPr>
            <w:tcW w:w="3150" w:type="dxa"/>
          </w:tcPr>
          <w:p w14:paraId="024E493F" w14:textId="77777777" w:rsidR="00FD6010" w:rsidRPr="006A6D30" w:rsidRDefault="00FD6010" w:rsidP="00F943D2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350" w:type="dxa"/>
          </w:tcPr>
          <w:p w14:paraId="105CAFA9" w14:textId="77777777" w:rsidR="00FD6010" w:rsidRPr="006A6D30" w:rsidRDefault="00FD6010" w:rsidP="00F943D2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CB9B98" w14:textId="77777777" w:rsidR="00FD6010" w:rsidRPr="006A6D30" w:rsidRDefault="00FD6010" w:rsidP="00F94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41D05B6" w14:textId="77777777" w:rsidR="00FD6010" w:rsidRPr="006A6D30" w:rsidRDefault="00FD6010" w:rsidP="00F943D2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870FBC0" w14:textId="77777777" w:rsidR="00FD6010" w:rsidRPr="006A6D30" w:rsidRDefault="00FD6010" w:rsidP="00F943D2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6010" w:rsidRPr="006A6D30" w14:paraId="12884BAE" w14:textId="77777777" w:rsidTr="00F943D2">
        <w:tc>
          <w:tcPr>
            <w:tcW w:w="3150" w:type="dxa"/>
          </w:tcPr>
          <w:p w14:paraId="7FD00E5C" w14:textId="77777777" w:rsidR="00FD6010" w:rsidRPr="006A6D30" w:rsidRDefault="00FD6010" w:rsidP="00F943D2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6BC3DF79" w14:textId="77777777" w:rsidR="00FD6010" w:rsidRPr="006A6D30" w:rsidRDefault="00FD6010" w:rsidP="00F943D2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610F21" w14:textId="77777777" w:rsidR="00FD6010" w:rsidRPr="006A6D30" w:rsidRDefault="00FD6010" w:rsidP="00F94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A8E4DAA" w14:textId="77777777" w:rsidR="00FD6010" w:rsidRPr="006A6D30" w:rsidRDefault="00FD6010" w:rsidP="00F943D2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0464315" w14:textId="77777777" w:rsidR="00FD6010" w:rsidRPr="006A6D30" w:rsidRDefault="00FD6010" w:rsidP="00F943D2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13495" w:rsidRPr="006A6D30" w14:paraId="53E0EDF4" w14:textId="77777777" w:rsidTr="00C13495">
        <w:tc>
          <w:tcPr>
            <w:tcW w:w="3150" w:type="dxa"/>
          </w:tcPr>
          <w:p w14:paraId="1E89B9CF" w14:textId="77777777" w:rsidR="00C13495" w:rsidRPr="006A6D30" w:rsidRDefault="00C13495" w:rsidP="00F7460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Mount Emerald 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Wind Farm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Pty. Ltd.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24A9F266" w14:textId="6F61673F" w:rsidR="00C13495" w:rsidRPr="006A6D30" w:rsidRDefault="00412D46" w:rsidP="00F74604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C13495"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C13495"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บริษัทย่อยของบริษัท ราช</w:t>
            </w:r>
            <w:r w:rsidR="00C13495"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-</w:t>
            </w:r>
          </w:p>
          <w:p w14:paraId="26C4EF60" w14:textId="77777777" w:rsidR="00C13495" w:rsidRPr="006A6D30" w:rsidRDefault="00C13495" w:rsidP="00F7460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ออสเตรเลีย คอร์ปอเรชั่น จำกัด</w:t>
            </w:r>
          </w:p>
        </w:tc>
        <w:tc>
          <w:tcPr>
            <w:tcW w:w="1350" w:type="dxa"/>
          </w:tcPr>
          <w:p w14:paraId="6C1FF1D1" w14:textId="010577E9" w:rsidR="00C13495" w:rsidRPr="006A6D30" w:rsidRDefault="00AA32E8" w:rsidP="00F7460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252</w:t>
            </w:r>
            <w:r w:rsidR="00C13495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05</w:t>
            </w:r>
            <w:r w:rsidR="00C13495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208CC4C1" w14:textId="77777777" w:rsidR="00C13495" w:rsidRPr="006A6D30" w:rsidRDefault="00C13495" w:rsidP="00F7460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1260" w:type="dxa"/>
          </w:tcPr>
          <w:p w14:paraId="5364F442" w14:textId="42FB4BC7" w:rsidR="00C13495" w:rsidRPr="006A6D30" w:rsidRDefault="00AA32E8" w:rsidP="00F7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</w:t>
            </w:r>
            <w:r w:rsidR="00C13495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717</w:t>
            </w:r>
            <w:r w:rsidR="00C13495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56</w:t>
            </w:r>
          </w:p>
        </w:tc>
        <w:tc>
          <w:tcPr>
            <w:tcW w:w="1710" w:type="dxa"/>
          </w:tcPr>
          <w:p w14:paraId="62FB6124" w14:textId="77777777" w:rsidR="00C13495" w:rsidRPr="006A6D30" w:rsidRDefault="00C13495" w:rsidP="007E3D27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BBSY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บวกด้วยอัตราร้อยละคงที่</w:t>
            </w:r>
          </w:p>
        </w:tc>
        <w:tc>
          <w:tcPr>
            <w:tcW w:w="1710" w:type="dxa"/>
            <w:shd w:val="clear" w:color="auto" w:fill="auto"/>
          </w:tcPr>
          <w:p w14:paraId="60CA81C3" w14:textId="4AD6CC7B" w:rsidR="00C13495" w:rsidRPr="006A6D30" w:rsidRDefault="00C13495" w:rsidP="00F74604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ภายในระยะเวลา 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br/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ตั้งแต่เดือนธันวาคม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ถึงเดือนพฤศจิกายน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C13495" w:rsidRPr="006A6D30" w14:paraId="3BA6CE03" w14:textId="77777777" w:rsidTr="00C13495">
        <w:tc>
          <w:tcPr>
            <w:tcW w:w="3150" w:type="dxa"/>
          </w:tcPr>
          <w:p w14:paraId="77159ADB" w14:textId="77777777" w:rsidR="00C13495" w:rsidRPr="006A6D30" w:rsidRDefault="00C13495" w:rsidP="00F7460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RATCH-Australia Collinsville Solar 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12E2AF02" w14:textId="77777777" w:rsidR="00C13495" w:rsidRPr="006A6D30" w:rsidRDefault="00C13495" w:rsidP="00F7460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PV Pty. Ltd.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1D60A57D" w14:textId="7BC1EC5B" w:rsidR="00C13495" w:rsidRPr="006A6D30" w:rsidRDefault="00412D46" w:rsidP="00F74604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C13495"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C13495"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บริษัทย่อยของบริษัท ราช</w:t>
            </w:r>
            <w:r w:rsidR="00C13495"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-</w:t>
            </w:r>
          </w:p>
          <w:p w14:paraId="1FB96402" w14:textId="77777777" w:rsidR="00C13495" w:rsidRPr="006A6D30" w:rsidRDefault="00C13495" w:rsidP="00F74604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ออสเตรเลีย คอร์ปอเรชั่น จำกัด</w:t>
            </w:r>
          </w:p>
        </w:tc>
        <w:tc>
          <w:tcPr>
            <w:tcW w:w="1350" w:type="dxa"/>
          </w:tcPr>
          <w:p w14:paraId="263E7207" w14:textId="261CB298" w:rsidR="00C13495" w:rsidRPr="006A6D30" w:rsidRDefault="00AA32E8" w:rsidP="00F7460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60</w:t>
            </w:r>
            <w:r w:rsidR="00C13495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00</w:t>
            </w:r>
            <w:r w:rsidR="00C13495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13495" w:rsidRPr="006A6D30">
              <w:rPr>
                <w:rFonts w:ascii="Angsana New" w:hAnsi="Angsana New" w:hint="cs"/>
                <w:sz w:val="30"/>
                <w:szCs w:val="30"/>
              </w:rPr>
              <w:br/>
            </w:r>
            <w:r w:rsidR="00C13495" w:rsidRPr="006A6D30">
              <w:rPr>
                <w:rFonts w:ascii="Angsana New" w:hAnsi="Angsana New" w:hint="cs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1260" w:type="dxa"/>
          </w:tcPr>
          <w:p w14:paraId="44A92D17" w14:textId="0336D340" w:rsidR="00C13495" w:rsidRPr="006A6D30" w:rsidRDefault="00AA32E8" w:rsidP="00F7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987</w:t>
            </w:r>
            <w:r w:rsidR="00C13495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48</w:t>
            </w:r>
          </w:p>
        </w:tc>
        <w:tc>
          <w:tcPr>
            <w:tcW w:w="1710" w:type="dxa"/>
          </w:tcPr>
          <w:p w14:paraId="2933AE30" w14:textId="77777777" w:rsidR="00C13495" w:rsidRPr="006A6D30" w:rsidRDefault="00C13495" w:rsidP="007E3D27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BBSY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บวกด้วยอัตราร้อยละคงที่</w:t>
            </w:r>
          </w:p>
        </w:tc>
        <w:tc>
          <w:tcPr>
            <w:tcW w:w="1710" w:type="dxa"/>
            <w:shd w:val="clear" w:color="auto" w:fill="auto"/>
          </w:tcPr>
          <w:p w14:paraId="3EAE3151" w14:textId="44CB0D87" w:rsidR="00C13495" w:rsidRPr="006A6D30" w:rsidRDefault="00C13495" w:rsidP="00F74604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ภายในระยะเวลา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ตั้งแต่เดือนมิถุนายน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2561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ถึงเดือนธันวาคม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C13495" w:rsidRPr="006A6D30" w14:paraId="7838F5C6" w14:textId="77777777" w:rsidTr="0070020D">
        <w:tc>
          <w:tcPr>
            <w:tcW w:w="3150" w:type="dxa"/>
          </w:tcPr>
          <w:p w14:paraId="66198736" w14:textId="77777777" w:rsidR="00C13495" w:rsidRPr="006A6D30" w:rsidRDefault="00C13495" w:rsidP="00F7460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Collector Wind Farm Pty. Ltd.</w:t>
            </w:r>
          </w:p>
          <w:p w14:paraId="7C651AF3" w14:textId="3D0EEF94" w:rsidR="00C13495" w:rsidRPr="006A6D30" w:rsidRDefault="00412D46" w:rsidP="00F74604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C13495"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C13495"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บริษัทย่อยของบริษัท ราช</w:t>
            </w:r>
            <w:r w:rsidR="00C13495"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-</w:t>
            </w:r>
          </w:p>
          <w:p w14:paraId="4DC7D18A" w14:textId="77777777" w:rsidR="00C13495" w:rsidRPr="006A6D30" w:rsidRDefault="00C13495" w:rsidP="00F74604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ออสเตรเลีย คอร์ปอเรชั่น จำกัด</w:t>
            </w:r>
          </w:p>
        </w:tc>
        <w:tc>
          <w:tcPr>
            <w:tcW w:w="1350" w:type="dxa"/>
          </w:tcPr>
          <w:p w14:paraId="05BE7F51" w14:textId="7EEDA6B5" w:rsidR="00C13495" w:rsidRPr="006A6D30" w:rsidRDefault="00AA32E8" w:rsidP="00F7460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180</w:t>
            </w:r>
            <w:r w:rsidR="00C13495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00</w:t>
            </w:r>
            <w:r w:rsidR="00C13495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13495" w:rsidRPr="006A6D30">
              <w:rPr>
                <w:rFonts w:ascii="Angsana New" w:hAnsi="Angsana New" w:hint="cs"/>
                <w:sz w:val="30"/>
                <w:szCs w:val="30"/>
              </w:rPr>
              <w:br/>
            </w:r>
            <w:r w:rsidR="00C13495" w:rsidRPr="006A6D30">
              <w:rPr>
                <w:rFonts w:ascii="Angsana New" w:hAnsi="Angsana New" w:hint="cs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26F447" w14:textId="3088A1CB" w:rsidR="00C13495" w:rsidRPr="006A6D30" w:rsidRDefault="00AA32E8" w:rsidP="00F7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</w:t>
            </w:r>
            <w:r w:rsidR="00C13495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179</w:t>
            </w:r>
            <w:r w:rsidR="00C13495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68</w:t>
            </w:r>
          </w:p>
        </w:tc>
        <w:tc>
          <w:tcPr>
            <w:tcW w:w="1710" w:type="dxa"/>
          </w:tcPr>
          <w:p w14:paraId="09764E4B" w14:textId="77777777" w:rsidR="00C13495" w:rsidRPr="006A6D30" w:rsidRDefault="00C13495" w:rsidP="00F74604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BBSY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บวกด้วยอัตราร้อยละคงที่</w:t>
            </w:r>
          </w:p>
        </w:tc>
        <w:tc>
          <w:tcPr>
            <w:tcW w:w="1710" w:type="dxa"/>
          </w:tcPr>
          <w:p w14:paraId="1AA64886" w14:textId="30B7CA1E" w:rsidR="00C13495" w:rsidRPr="006A6D30" w:rsidRDefault="00C13495" w:rsidP="00F74604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ภายในระยะเวลา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ตั้งแต่เดือนมิถุนายน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2564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ถึงเดือนพฤษภาคม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C13495" w:rsidRPr="006A6D30" w14:paraId="6702FEF9" w14:textId="77777777" w:rsidTr="0070020D">
        <w:tc>
          <w:tcPr>
            <w:tcW w:w="3150" w:type="dxa"/>
          </w:tcPr>
          <w:p w14:paraId="3C399681" w14:textId="77777777" w:rsidR="00C13495" w:rsidRPr="006A6D30" w:rsidRDefault="00C13495" w:rsidP="00F7460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84FAA29" w14:textId="77777777" w:rsidR="00C13495" w:rsidRPr="006A6D30" w:rsidRDefault="00C13495" w:rsidP="00F74604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3F8B75" w14:textId="6E00F2C0" w:rsidR="00C13495" w:rsidRPr="006A6D30" w:rsidRDefault="00AA32E8" w:rsidP="00F7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18</w:t>
            </w:r>
            <w:r w:rsidR="00C13495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419</w:t>
            </w:r>
            <w:r w:rsidR="00C13495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1710" w:type="dxa"/>
          </w:tcPr>
          <w:p w14:paraId="67D5F9EB" w14:textId="77777777" w:rsidR="00C13495" w:rsidRPr="006A6D30" w:rsidRDefault="00C13495" w:rsidP="00F74604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6E1944D" w14:textId="77777777" w:rsidR="00C13495" w:rsidRPr="006A6D30" w:rsidRDefault="00C13495" w:rsidP="00F7460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C13495" w:rsidRPr="006A6D30" w14:paraId="321C7E61" w14:textId="77777777" w:rsidTr="00FD052C">
        <w:tc>
          <w:tcPr>
            <w:tcW w:w="3150" w:type="dxa"/>
            <w:vAlign w:val="bottom"/>
          </w:tcPr>
          <w:p w14:paraId="78FC8EB7" w14:textId="77777777" w:rsidR="00C13495" w:rsidRPr="006A6D30" w:rsidRDefault="00C13495" w:rsidP="00F74604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br/>
              <w:t xml:space="preserve">  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vAlign w:val="bottom"/>
          </w:tcPr>
          <w:p w14:paraId="0BFBF0C7" w14:textId="77777777" w:rsidR="00C13495" w:rsidRPr="006A6D30" w:rsidRDefault="00C13495" w:rsidP="00F7460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81FF68" w14:textId="22206C38" w:rsidR="00C13495" w:rsidRPr="006A6D30" w:rsidRDefault="00C13495" w:rsidP="00FD0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105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11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4A30208E" w14:textId="77777777" w:rsidR="00C13495" w:rsidRPr="006A6D30" w:rsidRDefault="00C13495" w:rsidP="00F74604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335DD761" w14:textId="77777777" w:rsidR="00C13495" w:rsidRPr="006A6D30" w:rsidRDefault="00C13495" w:rsidP="00F7460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C13495" w:rsidRPr="006A6D30" w14:paraId="13C578B1" w14:textId="77777777" w:rsidTr="00C13495">
        <w:tc>
          <w:tcPr>
            <w:tcW w:w="3150" w:type="dxa"/>
          </w:tcPr>
          <w:p w14:paraId="0A29166C" w14:textId="77777777" w:rsidR="00C13495" w:rsidRPr="006A6D30" w:rsidRDefault="00C13495" w:rsidP="00F7460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654DF623" w14:textId="77777777" w:rsidR="00C13495" w:rsidRPr="006A6D30" w:rsidRDefault="00C13495" w:rsidP="00F74604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AE892CC" w14:textId="376E6733" w:rsidR="00C13495" w:rsidRPr="006A6D30" w:rsidRDefault="00AA32E8" w:rsidP="00F7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18</w:t>
            </w:r>
            <w:r w:rsidR="00C13495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314</w:t>
            </w:r>
            <w:r w:rsidR="00C13495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1710" w:type="dxa"/>
          </w:tcPr>
          <w:p w14:paraId="4754A680" w14:textId="77777777" w:rsidR="00C13495" w:rsidRPr="006A6D30" w:rsidRDefault="00C13495" w:rsidP="00F74604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5846939" w14:textId="77777777" w:rsidR="00C13495" w:rsidRPr="006A6D30" w:rsidRDefault="00C13495" w:rsidP="00F7460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C13495" w:rsidRPr="006A6D30" w14:paraId="27CFC532" w14:textId="77777777" w:rsidTr="00C13495">
        <w:tc>
          <w:tcPr>
            <w:tcW w:w="3150" w:type="dxa"/>
          </w:tcPr>
          <w:p w14:paraId="220AD666" w14:textId="193DC7BF" w:rsidR="00C13495" w:rsidRPr="006A6D30" w:rsidRDefault="00C13495" w:rsidP="00F7460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D052C" w:rsidRPr="006A6D30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</w:t>
            </w:r>
          </w:p>
        </w:tc>
        <w:tc>
          <w:tcPr>
            <w:tcW w:w="1350" w:type="dxa"/>
          </w:tcPr>
          <w:p w14:paraId="14CFCDB7" w14:textId="77777777" w:rsidR="00C13495" w:rsidRPr="006A6D30" w:rsidRDefault="00C13495" w:rsidP="00F7460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13A3FA" w14:textId="77777777" w:rsidR="00C13495" w:rsidRPr="006A6D30" w:rsidRDefault="00C13495" w:rsidP="00F7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3864DAB" w14:textId="77777777" w:rsidR="00C13495" w:rsidRPr="006A6D30" w:rsidRDefault="00C13495" w:rsidP="00F74604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25E542A" w14:textId="77777777" w:rsidR="00C13495" w:rsidRPr="006A6D30" w:rsidRDefault="00C13495" w:rsidP="00F7460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C13495" w:rsidRPr="006A6D30" w14:paraId="6AADDB7E" w14:textId="77777777" w:rsidTr="00C13495">
        <w:tc>
          <w:tcPr>
            <w:tcW w:w="3150" w:type="dxa"/>
          </w:tcPr>
          <w:p w14:paraId="68CCE568" w14:textId="619ADCA2" w:rsidR="00C13495" w:rsidRPr="006A6D30" w:rsidRDefault="00FD052C" w:rsidP="00F7460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350" w:type="dxa"/>
          </w:tcPr>
          <w:p w14:paraId="1789A33F" w14:textId="77777777" w:rsidR="00C13495" w:rsidRPr="006A6D30" w:rsidRDefault="00C13495" w:rsidP="00F7460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4860E9" w14:textId="47274D76" w:rsidR="00C13495" w:rsidRPr="006A6D30" w:rsidRDefault="00C13495" w:rsidP="00F7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449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44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710" w:type="dxa"/>
          </w:tcPr>
          <w:p w14:paraId="71BA86E2" w14:textId="77777777" w:rsidR="00C13495" w:rsidRPr="006A6D30" w:rsidRDefault="00C13495" w:rsidP="00F74604">
            <w:pPr>
              <w:pStyle w:val="BodyText"/>
              <w:tabs>
                <w:tab w:val="clear" w:pos="227"/>
                <w:tab w:val="left" w:pos="252"/>
                <w:tab w:val="decimal" w:pos="880"/>
              </w:tabs>
              <w:spacing w:after="0"/>
              <w:ind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BD58DCE" w14:textId="77777777" w:rsidR="00C13495" w:rsidRPr="006A6D30" w:rsidRDefault="00C13495" w:rsidP="00F7460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C13495" w:rsidRPr="006A6D30" w14:paraId="3F96A16D" w14:textId="77777777" w:rsidTr="00C13495">
        <w:tc>
          <w:tcPr>
            <w:tcW w:w="3150" w:type="dxa"/>
          </w:tcPr>
          <w:p w14:paraId="337C9712" w14:textId="591BC2B0" w:rsidR="00C13495" w:rsidRPr="006A6D30" w:rsidRDefault="00582261" w:rsidP="00FD052C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C13495"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  <w:r w:rsidR="00C13495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 w:rsidR="00C13495"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4DBC5FF6" w14:textId="77777777" w:rsidR="00C13495" w:rsidRPr="006A6D30" w:rsidRDefault="00C13495" w:rsidP="00F7460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0F046D" w14:textId="5AD58585" w:rsidR="00C13495" w:rsidRPr="006A6D30" w:rsidRDefault="00AA32E8" w:rsidP="00FD0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16</w:t>
            </w:r>
            <w:r w:rsidR="00C13495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865</w:t>
            </w:r>
            <w:r w:rsidR="00C13495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710" w:type="dxa"/>
          </w:tcPr>
          <w:p w14:paraId="0929725D" w14:textId="77777777" w:rsidR="00C13495" w:rsidRPr="006A6D30" w:rsidRDefault="00C13495" w:rsidP="00F74604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6150612" w14:textId="77777777" w:rsidR="00C13495" w:rsidRPr="006A6D30" w:rsidRDefault="00C13495" w:rsidP="00F7460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FD052C" w:rsidRPr="006A6D30" w14:paraId="3EF3A28E" w14:textId="77777777" w:rsidTr="00C13495">
        <w:tc>
          <w:tcPr>
            <w:tcW w:w="3150" w:type="dxa"/>
          </w:tcPr>
          <w:p w14:paraId="61A1748F" w14:textId="77777777" w:rsidR="00FD052C" w:rsidRPr="006A6D30" w:rsidRDefault="00FD052C" w:rsidP="00E140B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A018D49" w14:textId="77777777" w:rsidR="00FD052C" w:rsidRPr="006A6D30" w:rsidRDefault="00FD052C" w:rsidP="00E140B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95DC3E" w14:textId="77777777" w:rsidR="00FD052C" w:rsidRPr="006A6D30" w:rsidRDefault="00FD052C" w:rsidP="00E14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82F359B" w14:textId="77777777" w:rsidR="00FD052C" w:rsidRPr="006A6D30" w:rsidRDefault="00FD052C" w:rsidP="00E140B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628312F" w14:textId="77777777" w:rsidR="00FD052C" w:rsidRPr="006A6D30" w:rsidRDefault="00FD052C" w:rsidP="002935C0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D6010" w:rsidRPr="006A6D30" w14:paraId="40EAD0E5" w14:textId="77777777" w:rsidTr="00C13495">
        <w:tc>
          <w:tcPr>
            <w:tcW w:w="3150" w:type="dxa"/>
          </w:tcPr>
          <w:p w14:paraId="265A0DAA" w14:textId="77777777" w:rsidR="00FD6010" w:rsidRPr="006A6D30" w:rsidRDefault="00FD6010" w:rsidP="00E140B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7CAFE0F" w14:textId="77777777" w:rsidR="00FD6010" w:rsidRPr="006A6D30" w:rsidRDefault="00FD6010" w:rsidP="00E140B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817457" w14:textId="77777777" w:rsidR="00FD6010" w:rsidRPr="006A6D30" w:rsidRDefault="00FD6010" w:rsidP="00E14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E592738" w14:textId="77777777" w:rsidR="00FD6010" w:rsidRPr="006A6D30" w:rsidRDefault="00FD6010" w:rsidP="00E140B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D423B55" w14:textId="77777777" w:rsidR="00FD6010" w:rsidRPr="006A6D30" w:rsidRDefault="00FD6010" w:rsidP="002935C0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D6010" w:rsidRPr="006A6D30" w14:paraId="67E61327" w14:textId="77777777" w:rsidTr="00C13495">
        <w:tc>
          <w:tcPr>
            <w:tcW w:w="3150" w:type="dxa"/>
          </w:tcPr>
          <w:p w14:paraId="28B6F8EF" w14:textId="77777777" w:rsidR="00FD6010" w:rsidRPr="006A6D30" w:rsidRDefault="00FD6010" w:rsidP="00E140B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E78C092" w14:textId="77777777" w:rsidR="00FD6010" w:rsidRPr="006A6D30" w:rsidRDefault="00FD6010" w:rsidP="00E140B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80490D" w14:textId="77777777" w:rsidR="00FD6010" w:rsidRPr="006A6D30" w:rsidRDefault="00FD6010" w:rsidP="00E14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7F5169" w14:textId="77777777" w:rsidR="00FD6010" w:rsidRPr="006A6D30" w:rsidRDefault="00FD6010" w:rsidP="00E140B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463133F" w14:textId="77777777" w:rsidR="00FD6010" w:rsidRPr="006A6D30" w:rsidRDefault="00FD6010" w:rsidP="002935C0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D6010" w:rsidRPr="006A6D30" w14:paraId="67C1307E" w14:textId="77777777" w:rsidTr="00C13495">
        <w:tc>
          <w:tcPr>
            <w:tcW w:w="3150" w:type="dxa"/>
          </w:tcPr>
          <w:p w14:paraId="190A1D0B" w14:textId="77777777" w:rsidR="00FD6010" w:rsidRPr="006A6D30" w:rsidRDefault="00FD6010" w:rsidP="00E140B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408F1E8" w14:textId="77777777" w:rsidR="00FD6010" w:rsidRPr="006A6D30" w:rsidRDefault="00FD6010" w:rsidP="00E140B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3532FD" w14:textId="77777777" w:rsidR="00FD6010" w:rsidRPr="006A6D30" w:rsidRDefault="00FD6010" w:rsidP="00E14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1F1E85B" w14:textId="77777777" w:rsidR="00FD6010" w:rsidRPr="006A6D30" w:rsidRDefault="00FD6010" w:rsidP="00E140B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86BB9BC" w14:textId="77777777" w:rsidR="00FD6010" w:rsidRPr="006A6D30" w:rsidRDefault="00FD6010" w:rsidP="002935C0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D6010" w:rsidRPr="006A6D30" w14:paraId="6175B0E0" w14:textId="77777777" w:rsidTr="00C13495">
        <w:tc>
          <w:tcPr>
            <w:tcW w:w="3150" w:type="dxa"/>
          </w:tcPr>
          <w:p w14:paraId="5DF0973A" w14:textId="77777777" w:rsidR="00FD6010" w:rsidRPr="006A6D30" w:rsidRDefault="00FD6010" w:rsidP="00E140B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1E684C7" w14:textId="77777777" w:rsidR="00FD6010" w:rsidRPr="006A6D30" w:rsidRDefault="00FD6010" w:rsidP="00E140B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80B809" w14:textId="77777777" w:rsidR="00FD6010" w:rsidRPr="006A6D30" w:rsidRDefault="00FD6010" w:rsidP="00E14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C2100EA" w14:textId="77777777" w:rsidR="00FD6010" w:rsidRPr="006A6D30" w:rsidRDefault="00FD6010" w:rsidP="00E140B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2D146F" w14:textId="77777777" w:rsidR="00FD6010" w:rsidRPr="006A6D30" w:rsidRDefault="00FD6010" w:rsidP="002935C0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D6010" w:rsidRPr="006A6D30" w14:paraId="4AF39269" w14:textId="77777777" w:rsidTr="00C13495">
        <w:tc>
          <w:tcPr>
            <w:tcW w:w="3150" w:type="dxa"/>
          </w:tcPr>
          <w:p w14:paraId="57CF80C5" w14:textId="77777777" w:rsidR="00FD6010" w:rsidRPr="006A6D30" w:rsidRDefault="00FD6010" w:rsidP="00E140B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E8BD7D6" w14:textId="77777777" w:rsidR="00FD6010" w:rsidRPr="006A6D30" w:rsidRDefault="00FD6010" w:rsidP="00E140B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E41783" w14:textId="77777777" w:rsidR="00FD6010" w:rsidRPr="006A6D30" w:rsidRDefault="00FD6010" w:rsidP="00E14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A66F692" w14:textId="77777777" w:rsidR="00FD6010" w:rsidRPr="006A6D30" w:rsidRDefault="00FD6010" w:rsidP="00E140B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B0E3427" w14:textId="77777777" w:rsidR="00FD6010" w:rsidRPr="006A6D30" w:rsidRDefault="00FD6010" w:rsidP="002935C0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1F01" w:rsidRPr="006A6D30" w14:paraId="50A009E6" w14:textId="77777777" w:rsidTr="00C13495">
        <w:tc>
          <w:tcPr>
            <w:tcW w:w="3150" w:type="dxa"/>
          </w:tcPr>
          <w:p w14:paraId="5A212182" w14:textId="77777777" w:rsidR="00301F01" w:rsidRPr="006A6D30" w:rsidRDefault="00301F01" w:rsidP="00E140B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หุ้นกู้</w:t>
            </w:r>
          </w:p>
        </w:tc>
        <w:tc>
          <w:tcPr>
            <w:tcW w:w="1350" w:type="dxa"/>
          </w:tcPr>
          <w:p w14:paraId="440F60C0" w14:textId="77777777" w:rsidR="00301F01" w:rsidRPr="006A6D30" w:rsidRDefault="00301F01" w:rsidP="00E140B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FF8E81" w14:textId="77777777" w:rsidR="00301F01" w:rsidRPr="006A6D30" w:rsidRDefault="00301F01" w:rsidP="00E14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30A9BCB" w14:textId="77777777" w:rsidR="00301F01" w:rsidRPr="006A6D30" w:rsidRDefault="00301F01" w:rsidP="00E140B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90785AD" w14:textId="77777777" w:rsidR="00301F01" w:rsidRPr="006A6D30" w:rsidRDefault="00301F01" w:rsidP="002935C0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1F01" w:rsidRPr="006A6D30" w14:paraId="363A3C04" w14:textId="77777777" w:rsidTr="00C13495">
        <w:tc>
          <w:tcPr>
            <w:tcW w:w="3150" w:type="dxa"/>
          </w:tcPr>
          <w:p w14:paraId="26A8A468" w14:textId="77777777" w:rsidR="00301F01" w:rsidRPr="006A6D30" w:rsidRDefault="00301F01" w:rsidP="00E140B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1350" w:type="dxa"/>
          </w:tcPr>
          <w:p w14:paraId="2EB7FA2E" w14:textId="2740D9BA" w:rsidR="00301F01" w:rsidRPr="006A6D30" w:rsidRDefault="00AA32E8" w:rsidP="00E140B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</w:t>
            </w:r>
            <w:r w:rsidR="00301F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000</w:t>
            </w:r>
            <w:r w:rsidR="00582261">
              <w:rPr>
                <w:rFonts w:ascii="Angsana New" w:hAnsi="Angsana New"/>
                <w:sz w:val="30"/>
                <w:szCs w:val="30"/>
              </w:rPr>
              <w:t>.00</w:t>
            </w:r>
            <w:r w:rsidR="002935C0" w:rsidRPr="006A6D30">
              <w:rPr>
                <w:rFonts w:ascii="Angsana New" w:hAnsi="Angsana New" w:hint="cs"/>
                <w:sz w:val="30"/>
                <w:szCs w:val="30"/>
              </w:rPr>
              <w:br/>
            </w:r>
            <w:r w:rsidR="00301F01" w:rsidRPr="006A6D30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260" w:type="dxa"/>
          </w:tcPr>
          <w:p w14:paraId="63058CBA" w14:textId="7D0AC109" w:rsidR="00301F01" w:rsidRPr="006A6D30" w:rsidRDefault="00AA32E8" w:rsidP="00E14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</w:t>
            </w:r>
            <w:r w:rsidR="00301F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000</w:t>
            </w:r>
            <w:r w:rsidR="00301F01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1710" w:type="dxa"/>
          </w:tcPr>
          <w:p w14:paraId="66F4A97D" w14:textId="466F8647" w:rsidR="00301F01" w:rsidRPr="006A6D30" w:rsidRDefault="00AA32E8" w:rsidP="00E140B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</w:t>
            </w:r>
            <w:r w:rsidR="00301F01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710" w:type="dxa"/>
          </w:tcPr>
          <w:p w14:paraId="53170C28" w14:textId="2A1834C8" w:rsidR="00301F01" w:rsidRPr="006A6D30" w:rsidRDefault="00301F01" w:rsidP="00C13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หุ้นกู้มีอายุ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301F01" w:rsidRPr="006A6D30" w14:paraId="38FB357B" w14:textId="77777777" w:rsidTr="00C13495">
        <w:tc>
          <w:tcPr>
            <w:tcW w:w="3150" w:type="dxa"/>
          </w:tcPr>
          <w:p w14:paraId="731D24FD" w14:textId="77777777" w:rsidR="00301F01" w:rsidRPr="006A6D30" w:rsidRDefault="00301F01" w:rsidP="00E140B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4020FF50" w14:textId="0F713A12" w:rsidR="00301F01" w:rsidRPr="006A6D30" w:rsidRDefault="00AA32E8" w:rsidP="00E140B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300</w:t>
            </w:r>
            <w:r w:rsidR="00582261">
              <w:rPr>
                <w:rFonts w:ascii="Angsana New" w:hAnsi="Angsana New"/>
                <w:sz w:val="30"/>
                <w:szCs w:val="30"/>
              </w:rPr>
              <w:t>.00</w:t>
            </w:r>
            <w:r w:rsidR="002935C0" w:rsidRPr="006A6D30">
              <w:rPr>
                <w:rFonts w:ascii="Angsana New" w:hAnsi="Angsana New" w:hint="cs"/>
                <w:sz w:val="30"/>
                <w:szCs w:val="30"/>
              </w:rPr>
              <w:br/>
            </w:r>
            <w:r w:rsidR="00301F01" w:rsidRPr="006A6D30">
              <w:rPr>
                <w:rFonts w:ascii="Angsana New" w:hAnsi="Angsana New" w:hint="cs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1260" w:type="dxa"/>
          </w:tcPr>
          <w:p w14:paraId="4CEF6E36" w14:textId="05418E26" w:rsidR="00301F01" w:rsidRPr="006A6D30" w:rsidRDefault="00AA32E8" w:rsidP="00E14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</w:t>
            </w:r>
            <w:r w:rsidR="00301F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497</w:t>
            </w:r>
            <w:r w:rsidR="00301F01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37</w:t>
            </w:r>
          </w:p>
        </w:tc>
        <w:tc>
          <w:tcPr>
            <w:tcW w:w="1710" w:type="dxa"/>
          </w:tcPr>
          <w:p w14:paraId="1863F8C4" w14:textId="6AFAE608" w:rsidR="00301F01" w:rsidRPr="006A6D30" w:rsidRDefault="00AA32E8" w:rsidP="00E140B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</w:t>
            </w:r>
            <w:r w:rsidR="00301F01" w:rsidRPr="006A6D3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710" w:type="dxa"/>
          </w:tcPr>
          <w:p w14:paraId="4E4B474D" w14:textId="0500ECFE" w:rsidR="00301F01" w:rsidRPr="006A6D30" w:rsidRDefault="00301F01" w:rsidP="00C13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หุ้นกู้มีอายุ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2571</w:t>
            </w:r>
          </w:p>
        </w:tc>
      </w:tr>
      <w:tr w:rsidR="00301F01" w:rsidRPr="006A6D30" w14:paraId="2EAA684E" w14:textId="77777777" w:rsidTr="00C13495">
        <w:tc>
          <w:tcPr>
            <w:tcW w:w="3150" w:type="dxa"/>
          </w:tcPr>
          <w:p w14:paraId="183F87BA" w14:textId="77777777" w:rsidR="00301F01" w:rsidRPr="006A6D30" w:rsidRDefault="00301F01" w:rsidP="00E140B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5846AE74" w14:textId="56893E62" w:rsidR="00301F01" w:rsidRPr="006A6D30" w:rsidRDefault="00AA32E8" w:rsidP="00E140B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15</w:t>
            </w:r>
            <w:r w:rsidR="00301F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000</w:t>
            </w:r>
            <w:r w:rsidR="00582261">
              <w:rPr>
                <w:rFonts w:ascii="Angsana New" w:hAnsi="Angsana New"/>
                <w:sz w:val="30"/>
                <w:szCs w:val="30"/>
              </w:rPr>
              <w:t>.00</w:t>
            </w:r>
            <w:r w:rsidR="0092509E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935C0" w:rsidRPr="006A6D30">
              <w:rPr>
                <w:rFonts w:ascii="Angsana New" w:hAnsi="Angsana New" w:hint="cs"/>
                <w:sz w:val="30"/>
                <w:szCs w:val="30"/>
              </w:rPr>
              <w:br/>
            </w:r>
            <w:r w:rsidR="00301F01" w:rsidRPr="006A6D30">
              <w:rPr>
                <w:rFonts w:ascii="Angsana New" w:hAnsi="Angsana New" w:hint="cs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9F87B6" w14:textId="23E1ED07" w:rsidR="00301F01" w:rsidRPr="006A6D30" w:rsidRDefault="00AA32E8" w:rsidP="00E14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</w:t>
            </w:r>
            <w:r w:rsidR="00301F01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497</w:t>
            </w:r>
            <w:r w:rsidR="00301F01"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1710" w:type="dxa"/>
          </w:tcPr>
          <w:p w14:paraId="4526165A" w14:textId="1BC7D77A" w:rsidR="00301F01" w:rsidRPr="006A6D30" w:rsidRDefault="00AA32E8" w:rsidP="00E140B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</w:t>
            </w:r>
            <w:r w:rsidR="00301F01" w:rsidRPr="006A6D3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72</w:t>
            </w:r>
          </w:p>
        </w:tc>
        <w:tc>
          <w:tcPr>
            <w:tcW w:w="1710" w:type="dxa"/>
          </w:tcPr>
          <w:p w14:paraId="61344E3D" w14:textId="4997108F" w:rsidR="00301F01" w:rsidRPr="006A6D30" w:rsidRDefault="00301F01" w:rsidP="00C13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หุ้นกู้มีอายุ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15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</w:tr>
      <w:tr w:rsidR="00301F01" w:rsidRPr="006A6D30" w14:paraId="0DACA61B" w14:textId="77777777" w:rsidTr="00C13495">
        <w:tc>
          <w:tcPr>
            <w:tcW w:w="3150" w:type="dxa"/>
          </w:tcPr>
          <w:p w14:paraId="5A7052A0" w14:textId="5D915FB7" w:rsidR="00301F01" w:rsidRPr="006A6D30" w:rsidRDefault="00301F01" w:rsidP="00E140B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21E993F" w14:textId="77777777" w:rsidR="00301F01" w:rsidRPr="006A6D30" w:rsidRDefault="00301F01" w:rsidP="00E140BB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E9C68E" w14:textId="6BB3869E" w:rsidR="00301F01" w:rsidRPr="006A6D30" w:rsidRDefault="00AA32E8" w:rsidP="00E14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15</w:t>
            </w:r>
            <w:r w:rsidR="00301F01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994</w:t>
            </w:r>
            <w:r w:rsidR="00301F01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1710" w:type="dxa"/>
          </w:tcPr>
          <w:p w14:paraId="4572DFB2" w14:textId="77777777" w:rsidR="00301F01" w:rsidRPr="006A6D30" w:rsidRDefault="00301F01" w:rsidP="00E140B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FC8CA6" w14:textId="77777777" w:rsidR="00301F01" w:rsidRPr="006A6D30" w:rsidRDefault="00301F01" w:rsidP="00E140B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01F01" w:rsidRPr="006A6D30" w14:paraId="0F6F0CA7" w14:textId="77777777" w:rsidTr="00412D46">
        <w:tc>
          <w:tcPr>
            <w:tcW w:w="3150" w:type="dxa"/>
            <w:vAlign w:val="bottom"/>
          </w:tcPr>
          <w:p w14:paraId="336D1F91" w14:textId="66D05F1F" w:rsidR="00301F01" w:rsidRPr="006A6D30" w:rsidRDefault="00301F01" w:rsidP="00E140B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="008E131A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vAlign w:val="bottom"/>
          </w:tcPr>
          <w:p w14:paraId="7C60DBA2" w14:textId="77777777" w:rsidR="00301F01" w:rsidRPr="006A6D30" w:rsidRDefault="00301F01" w:rsidP="00E140B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D6CD83" w14:textId="66962AF9" w:rsidR="00301F01" w:rsidRPr="006A6D30" w:rsidRDefault="00301F01" w:rsidP="00925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24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.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36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0D96F794" w14:textId="77777777" w:rsidR="00301F01" w:rsidRPr="006A6D30" w:rsidRDefault="00301F01" w:rsidP="00E140B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3A4AC33" w14:textId="77777777" w:rsidR="00301F01" w:rsidRPr="006A6D30" w:rsidRDefault="00301F01" w:rsidP="00E140B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1F01" w:rsidRPr="006A6D30" w14:paraId="2825EEB6" w14:textId="77777777" w:rsidTr="00C13495">
        <w:tc>
          <w:tcPr>
            <w:tcW w:w="3150" w:type="dxa"/>
          </w:tcPr>
          <w:p w14:paraId="0D2F367C" w14:textId="64EDC19C" w:rsidR="00301F01" w:rsidRPr="006A6D30" w:rsidRDefault="00301F01" w:rsidP="00E140B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6749F19C" w14:textId="77777777" w:rsidR="00301F01" w:rsidRPr="006A6D30" w:rsidRDefault="00301F01" w:rsidP="00E140BB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C6E137" w14:textId="7A6932E6" w:rsidR="00301F01" w:rsidRPr="006A6D30" w:rsidRDefault="00AA32E8" w:rsidP="00E14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15</w:t>
            </w:r>
            <w:r w:rsidR="00301F01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970</w:t>
            </w:r>
            <w:r w:rsidR="00301F01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01</w:t>
            </w:r>
          </w:p>
        </w:tc>
        <w:tc>
          <w:tcPr>
            <w:tcW w:w="1710" w:type="dxa"/>
          </w:tcPr>
          <w:p w14:paraId="5ABAB1E7" w14:textId="77777777" w:rsidR="00301F01" w:rsidRPr="006A6D30" w:rsidRDefault="00301F01" w:rsidP="00E140B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747CA3A" w14:textId="77777777" w:rsidR="00301F01" w:rsidRPr="006A6D30" w:rsidRDefault="00301F01" w:rsidP="00E140B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1216F10C" w14:textId="7EE3BB54" w:rsidR="001237C0" w:rsidRPr="006A6AEC" w:rsidRDefault="001237C0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609285A9" w14:textId="5A321DE6" w:rsidR="004B3E2C" w:rsidRPr="006A6D30" w:rsidRDefault="004B3E2C" w:rsidP="004B3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A32E8" w:rsidRPr="00AA32E8">
        <w:rPr>
          <w:rFonts w:ascii="Angsana New" w:hAnsi="Angsana New" w:hint="cs"/>
          <w:sz w:val="30"/>
          <w:szCs w:val="30"/>
        </w:rPr>
        <w:t>30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</w:t>
      </w:r>
      <w:r w:rsidR="00E224CF" w:rsidRPr="006A6D30">
        <w:rPr>
          <w:rFonts w:ascii="Angsana New" w:hAnsi="Angsana New" w:hint="cs"/>
          <w:sz w:val="30"/>
          <w:szCs w:val="30"/>
        </w:rPr>
        <w:t>,</w:t>
      </w:r>
      <w:r w:rsidR="00AA32E8" w:rsidRPr="00AA32E8">
        <w:rPr>
          <w:rFonts w:ascii="Angsana New" w:hAnsi="Angsana New" w:hint="cs"/>
          <w:sz w:val="30"/>
          <w:szCs w:val="30"/>
        </w:rPr>
        <w:t>276</w:t>
      </w:r>
      <w:r w:rsidR="00E224CF"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27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ล้านบาท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</w:rPr>
        <w:br/>
      </w:r>
      <w:r w:rsidR="00AA32E8" w:rsidRPr="00AA32E8">
        <w:rPr>
          <w:rFonts w:ascii="Angsana New" w:hAnsi="Angsana New" w:hint="cs"/>
          <w:sz w:val="30"/>
          <w:szCs w:val="30"/>
        </w:rPr>
        <w:t>335</w:t>
      </w:r>
      <w:r w:rsidR="00A0299B"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00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ล้านเหรียญสหรัฐอเมริกา และ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248</w:t>
      </w:r>
      <w:r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84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ล้านเหรียญออสเตรเลีย</w:t>
      </w:r>
    </w:p>
    <w:p w14:paraId="49947D2A" w14:textId="77777777" w:rsidR="004B3E2C" w:rsidRPr="006A6AEC" w:rsidRDefault="004B3E2C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4596ACF0" w14:textId="0D83BDD9" w:rsidR="00FD4825" w:rsidRPr="006A6D30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6A6D30">
        <w:rPr>
          <w:rFonts w:ascii="Angsana New" w:hAnsi="Angsana New" w:hint="cs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ญาดังกล่าวและต้องดำรงไว้ซึ่งอัตราส่วนทางการเงิน</w:t>
      </w:r>
      <w:r w:rsidR="002C2DD8" w:rsidRPr="006A6D30">
        <w:rPr>
          <w:rFonts w:ascii="Angsana New" w:hAnsi="Angsana New" w:hint="cs"/>
          <w:sz w:val="30"/>
          <w:szCs w:val="30"/>
          <w:cs/>
          <w:lang w:val="th-TH"/>
        </w:rPr>
        <w:br/>
      </w:r>
      <w:r w:rsidRPr="006A6D30">
        <w:rPr>
          <w:rFonts w:ascii="Angsana New" w:hAnsi="Angsana New" w:hint="cs"/>
          <w:sz w:val="30"/>
          <w:szCs w:val="30"/>
          <w:cs/>
          <w:lang w:val="th-TH"/>
        </w:rPr>
        <w:t>ที่สำคัญ</w:t>
      </w:r>
    </w:p>
    <w:p w14:paraId="40754EAD" w14:textId="152A0A37" w:rsidR="00FD4825" w:rsidRPr="006A6AEC" w:rsidRDefault="00FD4825" w:rsidP="006A6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6F58145E" w14:textId="77777777" w:rsidR="0016555B" w:rsidRPr="006A6D30" w:rsidRDefault="006B206E" w:rsidP="002A3335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A6D30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  <w:r w:rsidR="00130AF4" w:rsidRPr="006A6D30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21124BF7" w14:textId="77777777" w:rsidR="00381513" w:rsidRPr="006A6AEC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55F91946" w14:textId="28EAD2AC" w:rsidR="00FD4825" w:rsidRPr="006A6D30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AA32E8" w:rsidRPr="00AA32E8">
        <w:rPr>
          <w:rFonts w:ascii="Angsana New" w:hAnsi="Angsana New" w:hint="cs"/>
          <w:sz w:val="30"/>
          <w:szCs w:val="30"/>
        </w:rPr>
        <w:t>4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การดำเนินงานของแต่ละส่วนงานที่รายงานของกลุ่มบริษัท โดยสรุปมีดังนี้</w:t>
      </w:r>
    </w:p>
    <w:p w14:paraId="504B6467" w14:textId="77777777" w:rsidR="00381513" w:rsidRPr="006A6AEC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77579250" w14:textId="69C726C5" w:rsidR="00381513" w:rsidRPr="006A6D30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AA32E8" w:rsidRPr="00AA32E8">
        <w:rPr>
          <w:rFonts w:ascii="Angsana New" w:hAnsi="Angsana New" w:hint="cs"/>
          <w:sz w:val="30"/>
          <w:szCs w:val="30"/>
        </w:rPr>
        <w:t>1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</w:rPr>
        <w:tab/>
      </w:r>
      <w:r w:rsidRPr="006A6D30">
        <w:rPr>
          <w:rFonts w:ascii="Angsana New" w:hAnsi="Angsana New" w:hint="cs"/>
          <w:sz w:val="30"/>
          <w:szCs w:val="30"/>
          <w:cs/>
        </w:rPr>
        <w:t>กลุ่มธุรกิจผลิตไฟฟ้าในประเทศ</w:t>
      </w:r>
    </w:p>
    <w:p w14:paraId="75951187" w14:textId="215D084C" w:rsidR="00381513" w:rsidRPr="006A6D30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AA32E8" w:rsidRPr="00AA32E8">
        <w:rPr>
          <w:rFonts w:ascii="Angsana New" w:hAnsi="Angsana New" w:hint="cs"/>
          <w:sz w:val="30"/>
          <w:szCs w:val="30"/>
        </w:rPr>
        <w:t>2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</w:rPr>
        <w:tab/>
      </w:r>
      <w:r w:rsidRPr="006A6D30">
        <w:rPr>
          <w:rFonts w:ascii="Angsana New" w:hAnsi="Angsana New" w:hint="cs"/>
          <w:sz w:val="30"/>
          <w:szCs w:val="30"/>
          <w:cs/>
        </w:rPr>
        <w:t>กลุ่มธุรกิจพลังงานทดแทน</w:t>
      </w:r>
    </w:p>
    <w:p w14:paraId="72CE5BA8" w14:textId="41F1270E" w:rsidR="00381513" w:rsidRPr="006A6D30" w:rsidRDefault="00381513" w:rsidP="00381513">
      <w:pPr>
        <w:ind w:left="540"/>
        <w:rPr>
          <w:rFonts w:ascii="Angsana New" w:hAnsi="Angsana New"/>
          <w:sz w:val="30"/>
          <w:szCs w:val="30"/>
          <w:cs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AA32E8" w:rsidRPr="00AA32E8">
        <w:rPr>
          <w:rFonts w:ascii="Angsana New" w:hAnsi="Angsana New" w:hint="cs"/>
          <w:sz w:val="30"/>
          <w:szCs w:val="30"/>
        </w:rPr>
        <w:t>3</w:t>
      </w:r>
      <w:r w:rsidRPr="006A6D30">
        <w:rPr>
          <w:rFonts w:ascii="Angsana New" w:hAnsi="Angsana New" w:hint="cs"/>
          <w:sz w:val="30"/>
          <w:szCs w:val="30"/>
        </w:rPr>
        <w:tab/>
      </w:r>
      <w:r w:rsidRPr="006A6D30">
        <w:rPr>
          <w:rFonts w:ascii="Angsana New" w:hAnsi="Angsana New" w:hint="cs"/>
          <w:sz w:val="30"/>
          <w:szCs w:val="30"/>
          <w:cs/>
        </w:rPr>
        <w:t>กลุ่มธุรกิจการลงทุนในต่างประเทศ</w:t>
      </w:r>
    </w:p>
    <w:p w14:paraId="719F205C" w14:textId="5DCBF506" w:rsidR="00E52C82" w:rsidRPr="006A6D30" w:rsidRDefault="00381513" w:rsidP="00381513">
      <w:pPr>
        <w:ind w:left="540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AA32E8" w:rsidRPr="00AA32E8">
        <w:rPr>
          <w:rFonts w:ascii="Angsana New" w:hAnsi="Angsana New" w:hint="cs"/>
          <w:sz w:val="30"/>
          <w:szCs w:val="30"/>
        </w:rPr>
        <w:t>4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</w:rPr>
        <w:tab/>
      </w:r>
      <w:r w:rsidRPr="006A6D30">
        <w:rPr>
          <w:rFonts w:ascii="Angsana New" w:hAnsi="Angsana New" w:hint="cs"/>
          <w:sz w:val="30"/>
          <w:szCs w:val="30"/>
          <w:cs/>
        </w:rPr>
        <w:t>กลุ่มธุรกิจอื่น</w:t>
      </w:r>
      <w:r w:rsidR="00591FFA"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ๆ</w:t>
      </w:r>
    </w:p>
    <w:p w14:paraId="0E31071C" w14:textId="77777777" w:rsidR="00C51AB3" w:rsidRPr="006A6D30" w:rsidRDefault="00C51AB3" w:rsidP="00C51AB3">
      <w:pPr>
        <w:rPr>
          <w:rFonts w:ascii="Angsana New" w:hAnsi="Angsana New"/>
          <w:sz w:val="30"/>
          <w:szCs w:val="30"/>
        </w:rPr>
        <w:sectPr w:rsidR="00C51AB3" w:rsidRPr="006A6D30" w:rsidSect="004B4FA2"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</w:p>
    <w:p w14:paraId="09EA700D" w14:textId="6C4F8260" w:rsidR="00C97FBE" w:rsidRPr="006A6D30" w:rsidRDefault="006B206E" w:rsidP="00367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270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6A6D30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ข้อมูลเกี่ยวกับส่วนงานที่รายงาน</w:t>
      </w:r>
    </w:p>
    <w:tbl>
      <w:tblPr>
        <w:tblpPr w:leftFromText="180" w:rightFromText="180" w:vertAnchor="text" w:horzAnchor="margin" w:tblpX="-252" w:tblpY="313"/>
        <w:tblW w:w="1591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40"/>
        <w:gridCol w:w="1062"/>
        <w:gridCol w:w="270"/>
        <w:gridCol w:w="1080"/>
        <w:gridCol w:w="236"/>
        <w:gridCol w:w="990"/>
        <w:gridCol w:w="236"/>
        <w:gridCol w:w="1058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1080"/>
      </w:tblGrid>
      <w:tr w:rsidR="00F813C9" w:rsidRPr="00116F57" w14:paraId="36329D39" w14:textId="77777777" w:rsidTr="00116F5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D96304" w14:textId="77777777" w:rsidR="000F511D" w:rsidRPr="00116F57" w:rsidRDefault="000F511D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2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83E17" w14:textId="77777777" w:rsidR="000F511D" w:rsidRPr="00116F57" w:rsidRDefault="000F511D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813C9" w:rsidRPr="00116F57" w14:paraId="73C3B2A6" w14:textId="77777777" w:rsidTr="00116F5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66C43" w14:textId="77777777" w:rsidR="004B0018" w:rsidRPr="00116F57" w:rsidRDefault="004B001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42BB8" w14:textId="77777777" w:rsidR="004B0018" w:rsidRPr="00116F57" w:rsidRDefault="004B001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E0277" w14:textId="77777777" w:rsidR="004B0018" w:rsidRPr="00116F57" w:rsidRDefault="004B001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17A28" w14:textId="77777777" w:rsidR="004B0018" w:rsidRPr="00116F57" w:rsidRDefault="004B001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80BBA" w14:textId="77777777" w:rsidR="004B0018" w:rsidRPr="00116F57" w:rsidRDefault="004B001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6A513" w14:textId="77777777" w:rsidR="004B0018" w:rsidRPr="00116F57" w:rsidRDefault="004B001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1907C72F" w14:textId="77777777" w:rsidR="004B0018" w:rsidRPr="00116F57" w:rsidRDefault="004B001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12486" w14:textId="77777777" w:rsidR="004B0018" w:rsidRPr="00116F57" w:rsidRDefault="004B001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30956" w14:textId="77777777" w:rsidR="004B0018" w:rsidRPr="00116F57" w:rsidRDefault="004B001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กลุ่มธุรกิจอื่น</w:t>
            </w:r>
            <w:r w:rsidR="00591FFA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A0E38" w14:textId="77777777" w:rsidR="004B0018" w:rsidRPr="00116F57" w:rsidRDefault="004B001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05C5B" w14:textId="77777777" w:rsidR="004B0018" w:rsidRPr="00116F57" w:rsidRDefault="004B001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813C9" w:rsidRPr="00116F57" w14:paraId="21B6F508" w14:textId="77777777" w:rsidTr="00116F5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96EDC" w14:textId="105F4244" w:rsidR="00A31DBC" w:rsidRPr="00116F57" w:rsidRDefault="00A31DBC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0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116F5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AA32E8" w:rsidRPr="00116F5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30</w:t>
            </w:r>
            <w:r w:rsidR="007E45C9" w:rsidRPr="00116F5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EE0DEA" w:rsidRPr="00116F5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EBEC5" w14:textId="7AE8408F" w:rsidR="00A31DBC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6509" w14:textId="77777777" w:rsidR="00A31DBC" w:rsidRPr="00116F57" w:rsidRDefault="00A31DBC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5B91A" w14:textId="46C2D97F" w:rsidR="00A31DBC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AE213" w14:textId="77777777" w:rsidR="00A31DBC" w:rsidRPr="00116F57" w:rsidRDefault="00A31DBC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FE59E" w14:textId="00EE4B8A" w:rsidR="00A31DBC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8BBC2" w14:textId="77777777" w:rsidR="00A31DBC" w:rsidRPr="00116F57" w:rsidRDefault="00A31DBC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7E7C0" w14:textId="0927E694" w:rsidR="00A31DBC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2AEA2" w14:textId="77777777" w:rsidR="00A31DBC" w:rsidRPr="00116F57" w:rsidRDefault="00A31DBC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23652" w14:textId="663A8D4F" w:rsidR="00A31DBC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ACDD7" w14:textId="77777777" w:rsidR="00A31DBC" w:rsidRPr="00116F57" w:rsidRDefault="00A31DBC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79A14" w14:textId="5324ECEF" w:rsidR="00A31DBC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EDD75" w14:textId="77777777" w:rsidR="00A31DBC" w:rsidRPr="00116F57" w:rsidRDefault="00A31DBC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2DCCC" w14:textId="56A7B2A1" w:rsidR="00A31DBC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D4B5D" w14:textId="77777777" w:rsidR="00A31DBC" w:rsidRPr="00116F57" w:rsidRDefault="00A31DBC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0ECAD" w14:textId="1F1A09C1" w:rsidR="00A31DBC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48409" w14:textId="77777777" w:rsidR="00A31DBC" w:rsidRPr="00116F57" w:rsidRDefault="00A31DBC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A2948" w14:textId="027C4053" w:rsidR="00A31DBC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E8B18" w14:textId="77777777" w:rsidR="00A31DBC" w:rsidRPr="00116F57" w:rsidRDefault="00A31DBC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AECB1" w14:textId="1C4FB449" w:rsidR="00A31DBC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</w:tr>
      <w:tr w:rsidR="00F813C9" w:rsidRPr="00116F57" w14:paraId="34CD5E76" w14:textId="77777777" w:rsidTr="00116F5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2E643" w14:textId="77777777" w:rsidR="004B0018" w:rsidRPr="00116F57" w:rsidRDefault="004B001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72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84E36" w14:textId="77777777" w:rsidR="004B0018" w:rsidRPr="00116F57" w:rsidRDefault="004B001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75DE1" w:rsidRPr="00116F57" w14:paraId="3C3403BC" w14:textId="77777777" w:rsidTr="00116F5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DB47A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17D78" w14:textId="56C3A540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7</w:t>
            </w:r>
            <w:r w:rsidR="00C742AD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015</w:t>
            </w:r>
            <w:r w:rsidR="00C742AD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751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73391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22CBF" w14:textId="18052A4C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7</w:t>
            </w:r>
            <w:r w:rsidR="00F75DE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293</w:t>
            </w:r>
            <w:r w:rsidR="00F75DE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163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B8AE2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BBE5D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2F3D1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06056" w14:textId="77777777" w:rsidR="00F75DE1" w:rsidRPr="00116F57" w:rsidRDefault="00F75DE1" w:rsidP="0020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C7AB0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B9BA9" w14:textId="59A30300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709</w:t>
            </w:r>
            <w:r w:rsidR="007E1DCA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489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F878C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FE818" w14:textId="23C188C6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780</w:t>
            </w:r>
            <w:r w:rsidR="00F75DE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79937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DAB2D" w14:textId="77777777" w:rsidR="00F75DE1" w:rsidRPr="00116F57" w:rsidRDefault="00AF7058" w:rsidP="00B6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C88CF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92E29" w14:textId="77777777" w:rsidR="00F75DE1" w:rsidRPr="00116F57" w:rsidRDefault="00F75DE1" w:rsidP="0020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CC73E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4622E" w14:textId="42E01628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7</w:t>
            </w:r>
            <w:r w:rsidR="0050169E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725</w:t>
            </w:r>
            <w:r w:rsidR="0050169E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240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72B38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1D924" w14:textId="51E2B001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8</w:t>
            </w:r>
            <w:r w:rsidR="00F75DE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073</w:t>
            </w:r>
            <w:r w:rsidR="00F75DE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719</w:t>
            </w:r>
          </w:p>
        </w:tc>
      </w:tr>
      <w:tr w:rsidR="00F75DE1" w:rsidRPr="00116F57" w14:paraId="75408F52" w14:textId="77777777" w:rsidTr="00116F5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00BFA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รายได้ตามสัญญาเช่า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85700" w14:textId="5566194B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589</w:t>
            </w:r>
            <w:r w:rsidR="00C742AD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601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E8B64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666DA" w14:textId="146BC5FE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721</w:t>
            </w:r>
            <w:r w:rsidR="00F75DE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485C5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CC8D6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16D5F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D8EC3" w14:textId="77777777" w:rsidR="00F75DE1" w:rsidRPr="00116F57" w:rsidRDefault="00F75DE1" w:rsidP="0020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A79A0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BE1A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1B027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FB7AA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5B306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1C4D8" w14:textId="77777777" w:rsidR="00F75DE1" w:rsidRPr="00116F57" w:rsidRDefault="00AF7058" w:rsidP="00B6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9803C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9820B" w14:textId="77777777" w:rsidR="00F75DE1" w:rsidRPr="00116F57" w:rsidRDefault="00F75DE1" w:rsidP="0020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ED0C3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BB0D7" w14:textId="1ABF464B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589</w:t>
            </w:r>
            <w:r w:rsidR="0050169E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601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C0670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FEAD4" w14:textId="1A0E1640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721</w:t>
            </w:r>
            <w:r w:rsidR="00F75DE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061</w:t>
            </w:r>
          </w:p>
        </w:tc>
      </w:tr>
      <w:tr w:rsidR="00F75DE1" w:rsidRPr="00116F57" w14:paraId="5FF921DE" w14:textId="77777777" w:rsidTr="00116F5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7217E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CBD69" w14:textId="75A0BF79" w:rsidR="00F75DE1" w:rsidRPr="00116F57" w:rsidRDefault="00C742AD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918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658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B286D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AE225" w14:textId="070FE994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291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499</w:t>
            </w:r>
            <w:r w:rsidRPr="00116F5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28BB8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A6E95C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34E41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EDF9AA" w14:textId="77777777" w:rsidR="00F75DE1" w:rsidRPr="00116F57" w:rsidRDefault="00F75DE1" w:rsidP="0020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FD7BB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540D21" w14:textId="48654AC5" w:rsidR="00F75DE1" w:rsidRPr="00116F57" w:rsidRDefault="007E1DCA" w:rsidP="00E0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485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928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88FEA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05F78D" w14:textId="181A6C16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459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756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69326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7D1C0" w14:textId="77777777" w:rsidR="00F75DE1" w:rsidRPr="00116F57" w:rsidRDefault="00AF7058" w:rsidP="00B6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68E62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814B6D" w14:textId="77777777" w:rsidR="00F75DE1" w:rsidRPr="00116F57" w:rsidRDefault="00F75DE1" w:rsidP="0020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757F6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363729" w14:textId="3AD3DA63" w:rsidR="00F75DE1" w:rsidRPr="00116F57" w:rsidRDefault="0050169E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404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586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EF29D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DE5F42" w14:textId="047707CC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751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255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F75DE1" w:rsidRPr="00116F57" w14:paraId="038B618A" w14:textId="77777777" w:rsidTr="00116F5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53902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8E921" w14:textId="5426268A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686</w:t>
            </w:r>
            <w:r w:rsidR="00C742AD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694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463F0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ADCEF" w14:textId="5732953D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722</w:t>
            </w:r>
            <w:r w:rsidR="00F75DE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A8223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EF2CDE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9044E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47255D" w14:textId="77777777" w:rsidR="00F75DE1" w:rsidRPr="00116F57" w:rsidRDefault="00F75DE1" w:rsidP="0020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13289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AC6BC3" w14:textId="683FA07E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223</w:t>
            </w:r>
            <w:r w:rsidR="007E1DCA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F084F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DE8AE7" w14:textId="34BAAF93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320</w:t>
            </w:r>
            <w:r w:rsidR="00F75DE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800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38F57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1EEB21" w14:textId="77777777" w:rsidR="00F75DE1" w:rsidRPr="00116F57" w:rsidRDefault="00AF7058" w:rsidP="00B6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F0165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554035" w14:textId="77777777" w:rsidR="00F75DE1" w:rsidRPr="00116F57" w:rsidRDefault="00F75DE1" w:rsidP="0020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CF3CA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71719D" w14:textId="0615C703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910</w:t>
            </w:r>
            <w:r w:rsidR="0050169E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056B9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ABC403" w14:textId="62CA3FB8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F75DE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043</w:t>
            </w:r>
            <w:r w:rsidR="00F75DE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525</w:t>
            </w:r>
          </w:p>
        </w:tc>
      </w:tr>
      <w:tr w:rsidR="00F75DE1" w:rsidRPr="00116F57" w14:paraId="09BEE8B8" w14:textId="77777777" w:rsidTr="00116F5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99253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F2D8D" w14:textId="77777777" w:rsidR="00F75DE1" w:rsidRPr="00116F57" w:rsidRDefault="00F75DE1" w:rsidP="0020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36B4A" w14:textId="77777777" w:rsidR="00F75DE1" w:rsidRPr="00116F57" w:rsidRDefault="00F75DE1" w:rsidP="00CC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7D378" w14:textId="77777777" w:rsidR="00F75DE1" w:rsidRPr="00116F57" w:rsidRDefault="00F75DE1" w:rsidP="0020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8777D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CC887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E63E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EB476" w14:textId="77777777" w:rsidR="00F75DE1" w:rsidRPr="00116F57" w:rsidRDefault="00F75DE1" w:rsidP="0020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DE7D7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3D5D4" w14:textId="60481346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F2518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EE5F4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8B27B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407A7" w14:textId="329530B8" w:rsidR="00F75DE1" w:rsidRPr="00116F57" w:rsidRDefault="00AA32E8" w:rsidP="00B6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44</w:t>
            </w:r>
            <w:r w:rsidR="00651556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475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66BE2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58B41" w14:textId="2528EEF9" w:rsidR="00F75DE1" w:rsidRPr="00116F57" w:rsidRDefault="00AA32E8" w:rsidP="0020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62</w:t>
            </w:r>
            <w:r w:rsidR="00F75DE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C0167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E7626" w14:textId="30AD8108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44</w:t>
            </w:r>
            <w:r w:rsidR="0050169E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737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796AD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C42E3" w14:textId="108983D8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62</w:t>
            </w:r>
            <w:r w:rsidR="00F75DE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527</w:t>
            </w:r>
          </w:p>
        </w:tc>
      </w:tr>
      <w:tr w:rsidR="00F75DE1" w:rsidRPr="00116F57" w14:paraId="27954FC1" w14:textId="77777777" w:rsidTr="00116F5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27DAF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C8E2C" w14:textId="37C80B62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16</w:t>
            </w:r>
            <w:r w:rsidR="00C742AD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970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70187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28631" w14:textId="4E12FB19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17</w:t>
            </w:r>
            <w:r w:rsidR="00F75DE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188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2B9BA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BE9B1" w14:textId="6DCF2C4B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0EBF6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93335" w14:textId="7B092565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E45E1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BA979" w14:textId="664A5ABF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24</w:t>
            </w:r>
            <w:r w:rsidR="007E1DCA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134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14D8A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88504" w14:textId="4721FB73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12</w:t>
            </w:r>
            <w:r w:rsidR="00F75DE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106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3DB25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AFB78" w14:textId="2C9A79B4" w:rsidR="00F75DE1" w:rsidRPr="00116F57" w:rsidRDefault="00AA32E8" w:rsidP="00B6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10</w:t>
            </w:r>
            <w:r w:rsidR="00651556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254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336A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73710" w14:textId="381D9155" w:rsidR="00F75DE1" w:rsidRPr="00116F57" w:rsidRDefault="00AA32E8" w:rsidP="0020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</w:t>
            </w:r>
            <w:r w:rsidR="00F75DE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469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81437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C4CB1" w14:textId="64A2EC9A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51</w:t>
            </w:r>
            <w:r w:rsidR="0050169E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605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6C179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90804" w14:textId="17A1E1FA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54</w:t>
            </w:r>
            <w:r w:rsidR="00F75DE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781</w:t>
            </w:r>
          </w:p>
        </w:tc>
      </w:tr>
      <w:tr w:rsidR="00F75DE1" w:rsidRPr="00116F57" w14:paraId="4791B65D" w14:textId="77777777" w:rsidTr="00116F57">
        <w:trPr>
          <w:trHeight w:val="5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7A071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2E285" w14:textId="505DCE23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59</w:t>
            </w:r>
            <w:r w:rsidR="00C742AD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308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8EF7F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89330" w14:textId="2FA230FF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10</w:t>
            </w:r>
            <w:r w:rsidR="00F75DE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986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346D1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0AA79" w14:textId="03F923D3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8D6AC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061EC" w14:textId="07915894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9619E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2BDCB" w14:textId="385C3697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</w:t>
            </w:r>
            <w:r w:rsidR="007E1DCA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126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7F4F5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D172D" w14:textId="77925088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11</w:t>
            </w:r>
            <w:r w:rsidR="00007F5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EC75B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2B5C5" w14:textId="5426620A" w:rsidR="00F75DE1" w:rsidRPr="00116F57" w:rsidRDefault="00AA32E8" w:rsidP="00B6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442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3F387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234EB" w14:textId="39382E80" w:rsidR="00F75DE1" w:rsidRPr="00116F57" w:rsidRDefault="00AA32E8" w:rsidP="0020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3</w:t>
            </w:r>
            <w:r w:rsidR="00F75DE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873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50205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B7453" w14:textId="39B0FE51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84</w:t>
            </w:r>
            <w:r w:rsidR="00706F15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905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A6D50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09C1C" w14:textId="636D82F3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26</w:t>
            </w:r>
            <w:r w:rsidR="00F75DE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081</w:t>
            </w:r>
          </w:p>
        </w:tc>
      </w:tr>
      <w:tr w:rsidR="00F75DE1" w:rsidRPr="00116F57" w14:paraId="2B8CCF03" w14:textId="77777777" w:rsidTr="00116F5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DDF9B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824A2" w14:textId="1EBB4178" w:rsidR="00F75DE1" w:rsidRPr="00116F57" w:rsidRDefault="00C742AD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49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24733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23C2D" w14:textId="37768EDE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66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486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B8395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3C0EC" w14:textId="7BFD5AE0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CF6C0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2F580" w14:textId="63DB8D12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90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0E97F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A773F" w14:textId="5851304E" w:rsidR="00F75DE1" w:rsidRPr="00116F57" w:rsidRDefault="007E1DCA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142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028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D51A6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23C21" w14:textId="708825F5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95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536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963E6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A6B4F" w14:textId="56C947E5" w:rsidR="00F75DE1" w:rsidRPr="00116F57" w:rsidRDefault="00651556" w:rsidP="00B6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196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283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3A02C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49618" w14:textId="356D5B65" w:rsidR="00F75DE1" w:rsidRPr="00116F57" w:rsidRDefault="00F75DE1" w:rsidP="0020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206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791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EF5F5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E664F" w14:textId="11C16A2B" w:rsidR="00F75DE1" w:rsidRPr="00116F57" w:rsidRDefault="00706F15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387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406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7C847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B34FF" w14:textId="2C864E33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368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903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F75DE1" w:rsidRPr="00116F57" w14:paraId="2C0A5265" w14:textId="77777777" w:rsidTr="00116F5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E7EA7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DC154" w14:textId="722E758D" w:rsidR="00F75DE1" w:rsidRPr="00116F57" w:rsidRDefault="00C742AD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365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EAC9A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057CE" w14:textId="476D7890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5</w:t>
            </w:r>
            <w:r w:rsidR="00F75DE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805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534BA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4BAEE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423F1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3821B" w14:textId="77777777" w:rsidR="00F75DE1" w:rsidRPr="00116F57" w:rsidRDefault="00F75DE1" w:rsidP="0020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3306F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5D815" w14:textId="48E2C77F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107</w:t>
            </w:r>
            <w:r w:rsidR="007E1DCA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F7B97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52127" w14:textId="02CCC853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167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208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5B214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D8C19" w14:textId="49796AB2" w:rsidR="00F75DE1" w:rsidRPr="00116F57" w:rsidRDefault="00AA32E8" w:rsidP="00B6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33</w:t>
            </w:r>
            <w:r w:rsidR="00651556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608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464F6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20EF4" w14:textId="4134C42B" w:rsidR="00F75DE1" w:rsidRPr="00116F57" w:rsidRDefault="00F75DE1" w:rsidP="0020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082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47B76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12905" w14:textId="317302E5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136</w:t>
            </w:r>
            <w:r w:rsidR="00706F15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812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F85C6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BD86B" w14:textId="323179EB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163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485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F75DE1" w:rsidRPr="00116F57" w14:paraId="428827F7" w14:textId="77777777" w:rsidTr="00116F5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7B825" w14:textId="1D1F5475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ผลกำไร (ขาดทุน) จากการเปลี่ยนแปลง</w:t>
            </w:r>
            <w:r w:rsidR="00F63518" w:rsidRPr="00116F57">
              <w:rPr>
                <w:rFonts w:ascii="Angsana New" w:hAnsi="Angsana New" w:hint="cs"/>
                <w:sz w:val="26"/>
                <w:szCs w:val="26"/>
                <w:lang w:val="en-GB"/>
              </w:rPr>
              <w:br/>
              <w:t xml:space="preserve">   </w:t>
            </w: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มูลค่ายุติธรรมของอนุพันธ์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039E8" w14:textId="553DEBC7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6</w:t>
            </w:r>
            <w:r w:rsidR="00C742AD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871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A6AA6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A3567" w14:textId="5DC57205" w:rsidR="00F75DE1" w:rsidRPr="00116F57" w:rsidRDefault="005106F7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036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F74C1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EDCC4" w14:textId="77777777" w:rsidR="00F75DE1" w:rsidRPr="00116F57" w:rsidRDefault="00C345E7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81E13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694B1" w14:textId="77777777" w:rsidR="00F75DE1" w:rsidRPr="00116F57" w:rsidRDefault="00C345E7" w:rsidP="0020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349AF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E69F5" w14:textId="53CA0D92" w:rsidR="00F75DE1" w:rsidRPr="00116F57" w:rsidRDefault="007E1DCA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9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969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3BC5D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E05E3" w14:textId="1E1138A0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116</w:t>
            </w:r>
            <w:r w:rsidR="005106F7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4C7F4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7CA75" w14:textId="77777777" w:rsidR="00F75DE1" w:rsidRPr="00116F57" w:rsidRDefault="00AF7058" w:rsidP="00B6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EDD26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6AAD6" w14:textId="77777777" w:rsidR="00F75DE1" w:rsidRPr="00116F57" w:rsidRDefault="00C345E7" w:rsidP="0020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497C8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F8470" w14:textId="4A14E8D6" w:rsidR="00F75DE1" w:rsidRPr="00116F57" w:rsidRDefault="00706F15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098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879AE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0DC81" w14:textId="483571AD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114</w:t>
            </w:r>
            <w:r w:rsidR="005106F7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990</w:t>
            </w:r>
          </w:p>
        </w:tc>
      </w:tr>
      <w:tr w:rsidR="00F75DE1" w:rsidRPr="00116F57" w14:paraId="61DF3827" w14:textId="77777777" w:rsidTr="00116F5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2062B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39EDA" w14:textId="08ED67CB" w:rsidR="00F75DE1" w:rsidRPr="00116F57" w:rsidRDefault="0015116F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44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114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1D528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B2FB4" w14:textId="5FE59FAB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16</w:t>
            </w:r>
            <w:r w:rsidR="005106F7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480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1F3DE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55F92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0284C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6D7A9" w14:textId="77777777" w:rsidR="00F75DE1" w:rsidRPr="00116F57" w:rsidRDefault="00F75DE1" w:rsidP="0020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C1F2B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4BE58" w14:textId="7AA784B5" w:rsidR="00F75DE1" w:rsidRPr="00116F57" w:rsidRDefault="007E1DCA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301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130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6E40D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9566" w14:textId="2FBBD055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319</w:t>
            </w:r>
            <w:r w:rsidR="005106F7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876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B3941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04C3A" w14:textId="76A54C9C" w:rsidR="00F75DE1" w:rsidRPr="00116F57" w:rsidRDefault="00651556" w:rsidP="00B6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243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93034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AFA48" w14:textId="77777777" w:rsidR="00F75DE1" w:rsidRPr="00116F57" w:rsidRDefault="00F75DE1" w:rsidP="0020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06942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2DF4C" w14:textId="0630835C" w:rsidR="00F75DE1" w:rsidRPr="00116F57" w:rsidRDefault="00706F15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365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487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D23AD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E7F1B" w14:textId="5202395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336</w:t>
            </w:r>
            <w:r w:rsidR="005106F7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356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F75DE1" w:rsidRPr="00116F57" w14:paraId="171469CE" w14:textId="77777777" w:rsidTr="00116F5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A080F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ส่วนแบ่งกำไรของการร่วมค้าและบริษัทร่วม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403C3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1214B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6D85E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768BE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9F3AD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60597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17894" w14:textId="77777777" w:rsidR="00F75DE1" w:rsidRPr="00116F57" w:rsidRDefault="00F75DE1" w:rsidP="0020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B9006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0E9E2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94351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84773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9FC7E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82F09" w14:textId="77777777" w:rsidR="00F75DE1" w:rsidRPr="00116F57" w:rsidRDefault="00F75DE1" w:rsidP="00B6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76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14E20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F0402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9872A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2FFD8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DD40B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C7AEB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5DE1" w:rsidRPr="00116F57" w14:paraId="3A339DBC" w14:textId="77777777" w:rsidTr="00116F5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BD4EA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116F57">
              <w:rPr>
                <w:rFonts w:ascii="Angsana New" w:hAnsi="Angsana New" w:hint="cs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93B6A6" w14:textId="1364EB05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182</w:t>
            </w:r>
            <w:r w:rsidR="0015116F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496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2ED80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E1042" w14:textId="6D2F7D7F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128</w:t>
            </w:r>
            <w:r w:rsidR="00F75DE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608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275C4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CA61C" w14:textId="7D63E8F3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94</w:t>
            </w:r>
            <w:r w:rsidR="0015116F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D6C12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47B799" w14:textId="214E1600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92</w:t>
            </w:r>
            <w:r w:rsidR="00F75DE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883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B1FE2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2D687" w14:textId="0384D52D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865</w:t>
            </w:r>
            <w:r w:rsidR="007E1DCA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CC012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717A3C" w14:textId="090099CE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931</w:t>
            </w:r>
            <w:r w:rsidR="00F75DE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273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B27D6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E426FD" w14:textId="494D644A" w:rsidR="00F75DE1" w:rsidRPr="00116F57" w:rsidRDefault="00651556" w:rsidP="00B6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325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8A77B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FDDEFD" w14:textId="05F33C8E" w:rsidR="00F75DE1" w:rsidRPr="00116F57" w:rsidRDefault="00AA32E8" w:rsidP="0020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</w:t>
            </w:r>
            <w:r w:rsidR="00F75DE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090C9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9F590B" w14:textId="1B33F7AB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</w:t>
            </w:r>
            <w:r w:rsidR="00706F15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139</w:t>
            </w:r>
            <w:r w:rsidR="00706F15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240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D5BB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3F65DD" w14:textId="5A216DE7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</w:t>
            </w:r>
            <w:r w:rsidR="00F75DE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154</w:t>
            </w:r>
            <w:r w:rsidR="00F75DE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334</w:t>
            </w:r>
          </w:p>
        </w:tc>
      </w:tr>
      <w:tr w:rsidR="00F75DE1" w:rsidRPr="00116F57" w14:paraId="54FF79D6" w14:textId="77777777" w:rsidTr="00116F5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715F4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ขาดทุน)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2179F" w14:textId="13C557DF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854</w:t>
            </w:r>
            <w:r w:rsidR="0015116F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0EA68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D61BD" w14:textId="73332592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801</w:t>
            </w:r>
            <w:r w:rsidR="00F75DE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310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B5951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E411C" w14:textId="2C1C4326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94</w:t>
            </w:r>
            <w:r w:rsidR="0015116F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846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489FE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E9F4D" w14:textId="1BE96B8E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92</w:t>
            </w:r>
            <w:r w:rsidR="00F75DE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966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2387F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FE2CB7" w14:textId="4CC41FF1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793</w:t>
            </w:r>
            <w:r w:rsidR="007E1DCA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029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63462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146D84" w14:textId="424C3D41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808</w:t>
            </w:r>
            <w:r w:rsidR="00F75DE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652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A3997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40517D" w14:textId="755158BD" w:rsidR="00F75DE1" w:rsidRPr="00116F57" w:rsidRDefault="00651556" w:rsidP="00B6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131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072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2F729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50B60F" w14:textId="14E02152" w:rsidR="00F75DE1" w:rsidRPr="00116F57" w:rsidRDefault="00F75DE1" w:rsidP="0020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115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434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594F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1FE8EA" w14:textId="40BE2B4C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706F15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611</w:t>
            </w:r>
            <w:r w:rsidR="00706F15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74235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3C5FE" w14:textId="70CB32E1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F75DE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587</w:t>
            </w:r>
            <w:r w:rsidR="00F75DE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494</w:t>
            </w:r>
          </w:p>
        </w:tc>
      </w:tr>
      <w:tr w:rsidR="00F75DE1" w:rsidRPr="00116F57" w14:paraId="4D3D51D4" w14:textId="77777777" w:rsidTr="00116F5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1FB67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16F57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 xml:space="preserve">) </w:t>
            </w:r>
            <w:r w:rsidRPr="00116F57">
              <w:rPr>
                <w:rFonts w:ascii="Angsana New" w:hAnsi="Angsana New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469780" w14:textId="26045589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100</w:t>
            </w:r>
            <w:r w:rsidR="0015116F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407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EF7B8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22F1B" w14:textId="20A1B523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164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969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5C971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7DDB73" w14:textId="3BD19A64" w:rsidR="00F75DE1" w:rsidRPr="00116F57" w:rsidRDefault="0015116F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41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8BE17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81672D" w14:textId="77777777" w:rsidR="00F75DE1" w:rsidRPr="00116F57" w:rsidRDefault="00F75DE1" w:rsidP="0022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FF5A1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5ED184" w14:textId="277C0C35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9</w:t>
            </w:r>
            <w:r w:rsidR="007E1DCA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723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89F5A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2616D6" w14:textId="7D1928C1" w:rsidR="00F75DE1" w:rsidRPr="00116F57" w:rsidRDefault="00007F5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58</w:t>
            </w:r>
            <w:r w:rsidR="00F75DE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244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F318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E8DA60" w14:textId="567E8F58" w:rsidR="00F75DE1" w:rsidRPr="00116F57" w:rsidRDefault="00AA32E8" w:rsidP="00B6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587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E7BF9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B6FD43" w14:textId="6252A6FF" w:rsidR="00F75DE1" w:rsidRPr="00116F57" w:rsidRDefault="00AA32E8" w:rsidP="0020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557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ECC47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8FB0F0" w14:textId="265273E5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110</w:t>
            </w:r>
            <w:r w:rsidR="00706F15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676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3A54D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696B12" w14:textId="0B9A693E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222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656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F75DE1" w:rsidRPr="00116F57" w14:paraId="60AFEDE8" w14:textId="77777777" w:rsidTr="00116F5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90603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(ขาดทุน)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E86C51" w14:textId="0DD13A1F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955</w:t>
            </w:r>
            <w:r w:rsidR="0015116F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167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04759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0E1F23" w14:textId="6E84FC62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636</w:t>
            </w:r>
            <w:r w:rsidR="00F75DE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341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D5AA8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1BA9D0" w14:textId="1D78C57C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94</w:t>
            </w:r>
            <w:r w:rsidR="0015116F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805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E4EAD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2D32F0" w14:textId="4710F437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92</w:t>
            </w:r>
            <w:r w:rsidR="00F75DE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966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81734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6EDCA9" w14:textId="71B6D440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802</w:t>
            </w:r>
            <w:r w:rsidR="007E1DCA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43721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93D104" w14:textId="381EAD4F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750</w:t>
            </w:r>
            <w:r w:rsidR="00F75DE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408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67318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3A6E74" w14:textId="629B8C3F" w:rsidR="00F75DE1" w:rsidRPr="00116F57" w:rsidRDefault="00651556" w:rsidP="00B6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130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485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C5965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EE37E7" w14:textId="7C0D2D73" w:rsidR="00F75DE1" w:rsidRPr="00116F57" w:rsidRDefault="00F75DE1" w:rsidP="0020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114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877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38C4E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8A820C" w14:textId="6D51D460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706F15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722</w:t>
            </w:r>
            <w:r w:rsidR="00706F15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BEDE9" w14:textId="77777777" w:rsidR="00F75DE1" w:rsidRPr="00116F57" w:rsidRDefault="00F75DE1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2DE89" w14:textId="5193D9F6" w:rsidR="00F75DE1" w:rsidRPr="00116F57" w:rsidRDefault="00AA32E8" w:rsidP="00F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F75DE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364</w:t>
            </w:r>
            <w:r w:rsidR="00F75DE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838</w:t>
            </w:r>
          </w:p>
        </w:tc>
      </w:tr>
    </w:tbl>
    <w:p w14:paraId="5846C9B4" w14:textId="08FBD99C" w:rsidR="0036745E" w:rsidRPr="006A6D30" w:rsidRDefault="0036745E" w:rsidP="00367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8"/>
          <w:szCs w:val="28"/>
        </w:rPr>
      </w:pPr>
      <w:r w:rsidRPr="006A6D30">
        <w:rPr>
          <w:rFonts w:ascii="Angsana New" w:hAnsi="Angsana New" w:hint="cs"/>
          <w:sz w:val="28"/>
          <w:szCs w:val="28"/>
        </w:rPr>
        <w:br w:type="page"/>
      </w:r>
    </w:p>
    <w:tbl>
      <w:tblPr>
        <w:tblW w:w="1577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36"/>
        <w:gridCol w:w="1060"/>
        <w:gridCol w:w="236"/>
        <w:gridCol w:w="988"/>
        <w:gridCol w:w="236"/>
        <w:gridCol w:w="972"/>
        <w:gridCol w:w="236"/>
        <w:gridCol w:w="1046"/>
        <w:gridCol w:w="262"/>
        <w:gridCol w:w="1028"/>
        <w:gridCol w:w="236"/>
        <w:gridCol w:w="974"/>
        <w:gridCol w:w="236"/>
        <w:gridCol w:w="984"/>
        <w:gridCol w:w="268"/>
        <w:gridCol w:w="1081"/>
        <w:gridCol w:w="236"/>
        <w:gridCol w:w="1045"/>
      </w:tblGrid>
      <w:tr w:rsidR="00A538CE" w:rsidRPr="00116F57" w14:paraId="6319B97D" w14:textId="77777777" w:rsidTr="0036745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EB4D1DD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0" w:type="dxa"/>
            <w:gridSpan w:val="19"/>
            <w:shd w:val="clear" w:color="auto" w:fill="auto"/>
            <w:vAlign w:val="bottom"/>
          </w:tcPr>
          <w:p w14:paraId="69E3CC19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86366" w:rsidRPr="00116F57" w14:paraId="607A9932" w14:textId="77777777" w:rsidTr="0036745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6CEDEB84" w14:textId="77777777" w:rsidR="00586366" w:rsidRPr="00116F57" w:rsidRDefault="00586366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</w:tcPr>
          <w:p w14:paraId="7E71117F" w14:textId="77777777" w:rsidR="00586366" w:rsidRPr="00116F57" w:rsidRDefault="00586366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B940BA" w14:textId="77777777" w:rsidR="00586366" w:rsidRPr="00116F57" w:rsidRDefault="00586366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6" w:type="dxa"/>
            <w:gridSpan w:val="3"/>
            <w:shd w:val="clear" w:color="auto" w:fill="auto"/>
            <w:vAlign w:val="bottom"/>
          </w:tcPr>
          <w:p w14:paraId="27F508B2" w14:textId="77777777" w:rsidR="00586366" w:rsidRPr="00116F57" w:rsidRDefault="00586366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5B686E" w14:textId="77777777" w:rsidR="00586366" w:rsidRPr="00116F57" w:rsidRDefault="00586366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36" w:type="dxa"/>
            <w:gridSpan w:val="3"/>
            <w:shd w:val="clear" w:color="auto" w:fill="auto"/>
            <w:vAlign w:val="bottom"/>
          </w:tcPr>
          <w:p w14:paraId="13C24703" w14:textId="77777777" w:rsidR="00586366" w:rsidRPr="00116F57" w:rsidRDefault="00586366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1F2B0C18" w14:textId="77777777" w:rsidR="00586366" w:rsidRPr="00116F57" w:rsidRDefault="00586366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7BAB91" w14:textId="77777777" w:rsidR="00586366" w:rsidRPr="00116F57" w:rsidRDefault="00586366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4" w:type="dxa"/>
            <w:gridSpan w:val="3"/>
            <w:shd w:val="clear" w:color="auto" w:fill="auto"/>
            <w:vAlign w:val="bottom"/>
          </w:tcPr>
          <w:p w14:paraId="1071B205" w14:textId="77777777" w:rsidR="00586366" w:rsidRPr="00116F57" w:rsidRDefault="00586366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กลุ่มธุรกิจอื่น</w:t>
            </w:r>
            <w:r w:rsidR="00591FFA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4C72335" w14:textId="77777777" w:rsidR="00586366" w:rsidRPr="00116F57" w:rsidRDefault="00586366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2" w:type="dxa"/>
            <w:gridSpan w:val="3"/>
            <w:shd w:val="clear" w:color="auto" w:fill="auto"/>
            <w:vAlign w:val="bottom"/>
          </w:tcPr>
          <w:p w14:paraId="169EADB4" w14:textId="77777777" w:rsidR="00586366" w:rsidRPr="00116F57" w:rsidRDefault="00586366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538CE" w:rsidRPr="00116F57" w14:paraId="7552AF35" w14:textId="77777777" w:rsidTr="0036745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5A5405F4" w14:textId="7D68A051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4" w:hanging="9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16F5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AA32E8" w:rsidRPr="00116F5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30</w:t>
            </w:r>
            <w:r w:rsidR="007E45C9" w:rsidRPr="00116F5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EE0DEA" w:rsidRPr="00116F5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7545F8" w14:textId="283D24F9" w:rsidR="00A538CE" w:rsidRPr="00116F57" w:rsidRDefault="00AA32E8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0A1D41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910F824" w14:textId="02BEA257" w:rsidR="00A538CE" w:rsidRPr="00116F57" w:rsidRDefault="00AA32E8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0C5964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3CE39C8" w14:textId="0B3735DB" w:rsidR="00A538CE" w:rsidRPr="00116F57" w:rsidRDefault="00AA32E8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8B693A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450990F" w14:textId="578CFBEA" w:rsidR="00A538CE" w:rsidRPr="00116F57" w:rsidRDefault="00AA32E8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0C96C4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5008729" w14:textId="32F4ED1D" w:rsidR="00A538CE" w:rsidRPr="00116F57" w:rsidRDefault="00AA32E8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04E254E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0FA1361" w14:textId="2494E47E" w:rsidR="00A538CE" w:rsidRPr="00116F57" w:rsidRDefault="00AA32E8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C63540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42F596E4" w14:textId="674489C8" w:rsidR="00A538CE" w:rsidRPr="00116F57" w:rsidRDefault="00AA32E8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AA7CF9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189359F" w14:textId="3CFF1015" w:rsidR="00A538CE" w:rsidRPr="00116F57" w:rsidRDefault="00AA32E8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7DAF472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5E09188" w14:textId="6FDF62AA" w:rsidR="00A538CE" w:rsidRPr="00116F57" w:rsidRDefault="00AA32E8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3BD943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A0AA46D" w14:textId="0B5BB316" w:rsidR="00A538CE" w:rsidRPr="00116F57" w:rsidRDefault="00AA32E8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</w:tr>
      <w:tr w:rsidR="00A538CE" w:rsidRPr="00116F57" w14:paraId="62C1D258" w14:textId="77777777" w:rsidTr="0036745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00186B49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firstLine="66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440" w:type="dxa"/>
            <w:gridSpan w:val="19"/>
            <w:shd w:val="clear" w:color="auto" w:fill="auto"/>
            <w:vAlign w:val="bottom"/>
          </w:tcPr>
          <w:p w14:paraId="43D879B4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538CE" w:rsidRPr="00116F57" w14:paraId="1CD76F25" w14:textId="77777777" w:rsidTr="0036745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0AF6D49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16F5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0051E7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52D03B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C0B1B96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2E0D28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EBB6BD5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249BF9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280983F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5D54DF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98DBA65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1D3474D5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072D571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72FD28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6666CEB5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14DFA1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8D3F036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5B347D2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9D714F5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4BFAC1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CDFB2B4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38CE" w:rsidRPr="00116F57" w14:paraId="5FD9C82F" w14:textId="77777777" w:rsidTr="0036745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0FCFAA6C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C9ABC1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CEDFA2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E661F7E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D31637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30815F8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3FAAB4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D848C8A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10591B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B374BE1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1366E63C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D9B4A0F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751F7A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1D45793E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4904FC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550F9A2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E859DA2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6FD2B43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719A41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637A5A0" w14:textId="77777777" w:rsidR="00A538CE" w:rsidRPr="00116F57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773D" w:rsidRPr="00116F57" w14:paraId="3EAE9997" w14:textId="77777777" w:rsidTr="0036745E">
        <w:trPr>
          <w:trHeight w:val="144"/>
        </w:trPr>
        <w:tc>
          <w:tcPr>
            <w:tcW w:w="3330" w:type="dxa"/>
            <w:shd w:val="clear" w:color="auto" w:fill="auto"/>
          </w:tcPr>
          <w:p w14:paraId="40E1A3D7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57571C" w14:textId="0EC43613" w:rsidR="000A5060" w:rsidRPr="00116F57" w:rsidRDefault="00AA32E8" w:rsidP="0000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7</w:t>
            </w:r>
            <w:r w:rsidR="00E41CF7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015</w:t>
            </w:r>
            <w:r w:rsidR="00E41CF7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751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B58525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EC1AA37" w14:textId="6E1F4B87" w:rsidR="00B9773D" w:rsidRPr="00116F57" w:rsidRDefault="00AA32E8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7</w:t>
            </w:r>
            <w:r w:rsidR="00B9773D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293</w:t>
            </w:r>
            <w:r w:rsidR="00B9773D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163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ABEEA6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CEF3B02" w14:textId="77777777" w:rsidR="00B9773D" w:rsidRPr="00116F57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B79A5D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EA9A511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2E81B8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C337C7B" w14:textId="1E941E09" w:rsidR="00B9773D" w:rsidRPr="00116F57" w:rsidRDefault="004F61C9" w:rsidP="004F6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E3B78A3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A8FEC18" w14:textId="77777777" w:rsidR="00B9773D" w:rsidRPr="00116F57" w:rsidRDefault="00B9773D" w:rsidP="00A7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611741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1DC5FDD8" w14:textId="77777777" w:rsidR="00B9773D" w:rsidRPr="00116F57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A80A3B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C9D4D33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9A7A094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EC81BC3" w14:textId="2A081357" w:rsidR="00B9773D" w:rsidRPr="00116F57" w:rsidRDefault="00AA32E8" w:rsidP="0000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7</w:t>
            </w:r>
            <w:r w:rsidR="00000D1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015</w:t>
            </w:r>
            <w:r w:rsidR="00000D1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751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DE0B6B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1A68B9DA" w14:textId="6B37907E" w:rsidR="00B9773D" w:rsidRPr="00116F57" w:rsidRDefault="00AA32E8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7</w:t>
            </w:r>
            <w:r w:rsidR="00B9773D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293</w:t>
            </w:r>
            <w:r w:rsidR="00B9773D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163</w:t>
            </w:r>
          </w:p>
        </w:tc>
      </w:tr>
      <w:tr w:rsidR="004F61C9" w:rsidRPr="00116F57" w14:paraId="2C43963E" w14:textId="77777777" w:rsidTr="0036745E">
        <w:trPr>
          <w:trHeight w:val="144"/>
        </w:trPr>
        <w:tc>
          <w:tcPr>
            <w:tcW w:w="3330" w:type="dxa"/>
            <w:shd w:val="clear" w:color="auto" w:fill="auto"/>
          </w:tcPr>
          <w:p w14:paraId="4B4714F0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ออสเตรเลีย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FB284A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453DFA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1678847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E3AC4F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8564C75" w14:textId="77777777" w:rsidR="004F61C9" w:rsidRPr="00116F57" w:rsidRDefault="004F61C9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C01053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03F289A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057DBB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7B523FC" w14:textId="3B686D7C" w:rsidR="004F61C9" w:rsidRPr="00116F57" w:rsidRDefault="00AA32E8" w:rsidP="004F6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692</w:t>
            </w:r>
            <w:r w:rsidR="004F61C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905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B32451B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291C605" w14:textId="0D28310F" w:rsidR="004F61C9" w:rsidRPr="00116F57" w:rsidRDefault="00AA32E8" w:rsidP="00A7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767</w:t>
            </w:r>
            <w:r w:rsidR="004F61C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323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6683E9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70DF502B" w14:textId="77777777" w:rsidR="004F61C9" w:rsidRPr="00116F57" w:rsidRDefault="004F61C9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13693F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DB977D1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F367646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7644440" w14:textId="1B8162C3" w:rsidR="004F61C9" w:rsidRPr="00116F57" w:rsidRDefault="00AA32E8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692</w:t>
            </w:r>
            <w:r w:rsidR="00000D1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905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9B4FDF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D540B55" w14:textId="4497412F" w:rsidR="004F61C9" w:rsidRPr="00116F57" w:rsidRDefault="00AA32E8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767</w:t>
            </w:r>
            <w:r w:rsidR="004F61C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323</w:t>
            </w:r>
          </w:p>
        </w:tc>
      </w:tr>
      <w:tr w:rsidR="004F61C9" w:rsidRPr="00116F57" w14:paraId="2AE8D0F4" w14:textId="77777777" w:rsidTr="0036745E">
        <w:trPr>
          <w:trHeight w:val="144"/>
        </w:trPr>
        <w:tc>
          <w:tcPr>
            <w:tcW w:w="3330" w:type="dxa"/>
            <w:shd w:val="clear" w:color="auto" w:fill="auto"/>
          </w:tcPr>
          <w:p w14:paraId="37E7A49C" w14:textId="2859C1DC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ประเทศอื่น</w:t>
            </w:r>
            <w:r w:rsidRPr="00116F57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2D794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35199E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4757F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BC84B1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B685F" w14:textId="77777777" w:rsidR="004F61C9" w:rsidRPr="00116F57" w:rsidRDefault="004F61C9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1FD7E8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ABF7D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8100F2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DF1EC" w14:textId="789E5EAA" w:rsidR="004F61C9" w:rsidRPr="00116F57" w:rsidRDefault="00AA32E8" w:rsidP="004F6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16</w:t>
            </w:r>
            <w:r w:rsidR="004F61C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584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306B270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86C5F" w14:textId="608C0699" w:rsidR="004F61C9" w:rsidRPr="00116F57" w:rsidRDefault="00AA32E8" w:rsidP="00A7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13</w:t>
            </w:r>
            <w:r w:rsidR="004F61C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233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6251C0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71967" w14:textId="77777777" w:rsidR="004F61C9" w:rsidRPr="00116F57" w:rsidRDefault="004F61C9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C65891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0657A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E81D901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ED37B" w14:textId="6E92011D" w:rsidR="004F61C9" w:rsidRPr="00116F57" w:rsidRDefault="00AA32E8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16</w:t>
            </w:r>
            <w:r w:rsidR="00000D1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B3E08A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9D338" w14:textId="6470F4BC" w:rsidR="004F61C9" w:rsidRPr="00116F57" w:rsidRDefault="00AA32E8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13</w:t>
            </w:r>
            <w:r w:rsidR="004F61C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233</w:t>
            </w:r>
          </w:p>
        </w:tc>
      </w:tr>
      <w:tr w:rsidR="00B9773D" w:rsidRPr="00116F57" w14:paraId="4D8EA0C3" w14:textId="77777777" w:rsidTr="0036745E">
        <w:trPr>
          <w:trHeight w:val="144"/>
        </w:trPr>
        <w:tc>
          <w:tcPr>
            <w:tcW w:w="3330" w:type="dxa"/>
            <w:shd w:val="clear" w:color="auto" w:fill="auto"/>
          </w:tcPr>
          <w:p w14:paraId="40A4F0AA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B1834D" w14:textId="3ACFD090" w:rsidR="00B9773D" w:rsidRPr="00116F57" w:rsidRDefault="00AA32E8" w:rsidP="0000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</w:t>
            </w:r>
            <w:r w:rsidR="00E41CF7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015</w:t>
            </w:r>
            <w:r w:rsidR="00E41CF7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06D6C6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6A2D72" w14:textId="6DB06A14" w:rsidR="00B9773D" w:rsidRPr="00116F57" w:rsidRDefault="00AA32E8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</w:t>
            </w:r>
            <w:r w:rsidR="00B9773D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293</w:t>
            </w:r>
            <w:r w:rsidR="00B9773D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163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5E14C6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4FF022" w14:textId="77777777" w:rsidR="00B9773D" w:rsidRPr="00116F57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BC1A19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421171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A3E628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C158A8" w14:textId="5EBC16EF" w:rsidR="00B9773D" w:rsidRPr="00116F57" w:rsidRDefault="00AA32E8" w:rsidP="004F6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709</w:t>
            </w:r>
            <w:r w:rsidR="004F61C9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489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77313DA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CD5E79" w14:textId="1076D3F0" w:rsidR="00B9773D" w:rsidRPr="00116F57" w:rsidRDefault="00AA32E8" w:rsidP="00A7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780</w:t>
            </w:r>
            <w:r w:rsidR="00B9773D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556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AE1E59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CF26BB" w14:textId="77777777" w:rsidR="00B9773D" w:rsidRPr="00116F57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0DAB12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68DB43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1B0476C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B0C8EA" w14:textId="37A38447" w:rsidR="00B9773D" w:rsidRPr="00116F57" w:rsidRDefault="00AA32E8" w:rsidP="0000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</w:t>
            </w:r>
            <w:r w:rsidR="00000D1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725</w:t>
            </w:r>
            <w:r w:rsidR="00000D1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1861D8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6E7515" w14:textId="602E8E92" w:rsidR="00B9773D" w:rsidRPr="00116F57" w:rsidRDefault="00AA32E8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8</w:t>
            </w:r>
            <w:r w:rsidR="00B9773D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073</w:t>
            </w:r>
            <w:r w:rsidR="00B9773D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719</w:t>
            </w:r>
          </w:p>
        </w:tc>
      </w:tr>
      <w:tr w:rsidR="00B9773D" w:rsidRPr="00116F57" w14:paraId="5BAD652D" w14:textId="77777777" w:rsidTr="0036745E">
        <w:trPr>
          <w:trHeight w:val="144"/>
        </w:trPr>
        <w:tc>
          <w:tcPr>
            <w:tcW w:w="3330" w:type="dxa"/>
            <w:shd w:val="clear" w:color="auto" w:fill="auto"/>
          </w:tcPr>
          <w:p w14:paraId="73BA3586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A449F8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B68556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2610B3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5BA8C5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66969D" w14:textId="77777777" w:rsidR="00B9773D" w:rsidRPr="00116F57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ACC10F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76FC85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C24A45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A7E547" w14:textId="77777777" w:rsidR="00B9773D" w:rsidRPr="00116F57" w:rsidRDefault="00B9773D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2C138EB7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56C59F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E80EA5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86BE63" w14:textId="77777777" w:rsidR="00B9773D" w:rsidRPr="00116F57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42ABEA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CA0293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5D1C80C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F45DEE" w14:textId="77777777" w:rsidR="00B9773D" w:rsidRPr="00116F57" w:rsidRDefault="00B9773D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C4710B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3176F5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773D" w:rsidRPr="00116F57" w14:paraId="046CA11F" w14:textId="77777777" w:rsidTr="0036745E">
        <w:trPr>
          <w:trHeight w:val="144"/>
        </w:trPr>
        <w:tc>
          <w:tcPr>
            <w:tcW w:w="3330" w:type="dxa"/>
            <w:shd w:val="clear" w:color="auto" w:fill="auto"/>
          </w:tcPr>
          <w:p w14:paraId="260F56D3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ประเภทสินค้าและบริการหลัก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82B093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BCBBA9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0782E70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9A7C31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A9B473B" w14:textId="77777777" w:rsidR="00B9773D" w:rsidRPr="00116F57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087DB2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ACAF8A5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B1A9D5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5CD2CB1" w14:textId="77777777" w:rsidR="00B9773D" w:rsidRPr="00116F57" w:rsidRDefault="00B9773D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4B3853BF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AF1B13C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292563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68C1199" w14:textId="77777777" w:rsidR="00B9773D" w:rsidRPr="00116F57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8BCAC3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BEE6CCF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4D13677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923310B" w14:textId="77777777" w:rsidR="00B9773D" w:rsidRPr="00116F57" w:rsidRDefault="00B9773D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1D6D95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201A6E6" w14:textId="77777777" w:rsidR="00B9773D" w:rsidRPr="00116F57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F61C9" w:rsidRPr="00116F57" w14:paraId="575A4AC2" w14:textId="77777777" w:rsidTr="0036745E">
        <w:trPr>
          <w:trHeight w:val="144"/>
        </w:trPr>
        <w:tc>
          <w:tcPr>
            <w:tcW w:w="3330" w:type="dxa"/>
            <w:shd w:val="clear" w:color="auto" w:fill="auto"/>
          </w:tcPr>
          <w:p w14:paraId="566DD463" w14:textId="3B78E79A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79C7A9" w14:textId="24687D55" w:rsidR="004F61C9" w:rsidRPr="00116F57" w:rsidRDefault="00AA32E8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7</w:t>
            </w:r>
            <w:r w:rsidR="004F61C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015</w:t>
            </w:r>
            <w:r w:rsidR="004F61C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ED753D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0B76CA5" w14:textId="75F38094" w:rsidR="004F61C9" w:rsidRPr="00116F57" w:rsidRDefault="00AA32E8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7</w:t>
            </w:r>
            <w:r w:rsidR="004F61C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293</w:t>
            </w:r>
            <w:r w:rsidR="004F61C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163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CFB45C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646ECAA" w14:textId="77777777" w:rsidR="004F61C9" w:rsidRPr="00116F57" w:rsidRDefault="004F61C9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F1F4EC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24DE04C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A27FED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5128968" w14:textId="632B49A3" w:rsidR="004F61C9" w:rsidRPr="00116F57" w:rsidRDefault="00AA32E8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692</w:t>
            </w:r>
            <w:r w:rsidR="004F61C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905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32E1A3F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AB1B6F5" w14:textId="013A051A" w:rsidR="004F61C9" w:rsidRPr="00116F57" w:rsidRDefault="00AA32E8" w:rsidP="00A7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767</w:t>
            </w:r>
            <w:r w:rsidR="004F61C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323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C4A732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94F3355" w14:textId="77777777" w:rsidR="004F61C9" w:rsidRPr="00116F57" w:rsidRDefault="004F61C9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711B9F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43D7123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42A2568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FE9CA83" w14:textId="4B3B4D48" w:rsidR="004F61C9" w:rsidRPr="00116F57" w:rsidRDefault="00AA32E8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7</w:t>
            </w:r>
            <w:r w:rsidR="00000D1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707</w:t>
            </w:r>
            <w:r w:rsidR="00000D1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947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0B0B96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DC8470C" w14:textId="3BFDB34E" w:rsidR="004F61C9" w:rsidRPr="00116F57" w:rsidRDefault="00AA32E8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8</w:t>
            </w:r>
            <w:r w:rsidR="004F61C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060</w:t>
            </w:r>
            <w:r w:rsidR="004F61C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486</w:t>
            </w:r>
          </w:p>
        </w:tc>
      </w:tr>
      <w:tr w:rsidR="004F61C9" w:rsidRPr="00116F57" w14:paraId="44D3DEEA" w14:textId="77777777" w:rsidTr="0036745E">
        <w:trPr>
          <w:trHeight w:val="144"/>
        </w:trPr>
        <w:tc>
          <w:tcPr>
            <w:tcW w:w="3330" w:type="dxa"/>
            <w:shd w:val="clear" w:color="auto" w:fill="auto"/>
          </w:tcPr>
          <w:p w14:paraId="3DF2E58B" w14:textId="6E3D29C9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การบริการ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5CE302" w14:textId="4063DFD2" w:rsidR="004F61C9" w:rsidRPr="00116F57" w:rsidRDefault="00AA32E8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709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7D9194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446AA0B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F62236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E8B76FC" w14:textId="77777777" w:rsidR="004F61C9" w:rsidRPr="00116F57" w:rsidRDefault="004F61C9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60AE0A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3017F49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7D0290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5D82F7F" w14:textId="0BDDBC81" w:rsidR="004F61C9" w:rsidRPr="00116F57" w:rsidRDefault="00AA32E8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16</w:t>
            </w:r>
            <w:r w:rsidR="004F61C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584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1A2E52B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13E67C9" w14:textId="013DC5A2" w:rsidR="004F61C9" w:rsidRPr="00116F57" w:rsidRDefault="00AA32E8" w:rsidP="00A7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13</w:t>
            </w:r>
            <w:r w:rsidR="004F61C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233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20303B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7E739B4" w14:textId="77777777" w:rsidR="004F61C9" w:rsidRPr="00116F57" w:rsidRDefault="004F61C9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9D6D68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E7AFF67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FA4FD57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797D43E" w14:textId="36CCA289" w:rsidR="004F61C9" w:rsidRPr="00116F57" w:rsidRDefault="00AA32E8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17</w:t>
            </w:r>
            <w:r w:rsidR="00000D1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293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B5F5A2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D9D4102" w14:textId="0563B5ED" w:rsidR="004F61C9" w:rsidRPr="00116F57" w:rsidRDefault="00AA32E8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13</w:t>
            </w:r>
            <w:r w:rsidR="004F61C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233</w:t>
            </w:r>
          </w:p>
        </w:tc>
      </w:tr>
      <w:tr w:rsidR="004F61C9" w:rsidRPr="00116F57" w14:paraId="063C8955" w14:textId="77777777" w:rsidTr="0036745E">
        <w:trPr>
          <w:trHeight w:val="144"/>
        </w:trPr>
        <w:tc>
          <w:tcPr>
            <w:tcW w:w="3330" w:type="dxa"/>
            <w:shd w:val="clear" w:color="auto" w:fill="auto"/>
          </w:tcPr>
          <w:p w14:paraId="0F1B9426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F20D1" w14:textId="35BDDBF7" w:rsidR="004F61C9" w:rsidRPr="00116F57" w:rsidRDefault="00AA32E8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</w:t>
            </w:r>
            <w:r w:rsidR="004F61C9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015</w:t>
            </w:r>
            <w:r w:rsidR="004F61C9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6AAF71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D960C3" w14:textId="61CD4E67" w:rsidR="004F61C9" w:rsidRPr="00116F57" w:rsidRDefault="00AA32E8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</w:t>
            </w:r>
            <w:r w:rsidR="004F61C9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293</w:t>
            </w:r>
            <w:r w:rsidR="004F61C9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163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61E319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51E9C9" w14:textId="77777777" w:rsidR="004F61C9" w:rsidRPr="00116F57" w:rsidRDefault="004F61C9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82843B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17BED3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007401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6F0B8D" w14:textId="2A3D4EE1" w:rsidR="004F61C9" w:rsidRPr="00116F57" w:rsidRDefault="00AA32E8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709</w:t>
            </w:r>
            <w:r w:rsidR="004F61C9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489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61AFB1E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205EAE" w14:textId="6DF2734A" w:rsidR="004F61C9" w:rsidRPr="00116F57" w:rsidRDefault="00AA32E8" w:rsidP="00A7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780</w:t>
            </w:r>
            <w:r w:rsidR="004F61C9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556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DCF635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DDFD30" w14:textId="77777777" w:rsidR="004F61C9" w:rsidRPr="00116F57" w:rsidRDefault="004F61C9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6DB2D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5324CB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7B7323F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0F850F" w14:textId="63EF19B3" w:rsidR="004F61C9" w:rsidRPr="00116F57" w:rsidRDefault="00AA32E8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</w:t>
            </w:r>
            <w:r w:rsidR="00000D1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725</w:t>
            </w:r>
            <w:r w:rsidR="00000D1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707920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E390F4" w14:textId="7EFEFBF7" w:rsidR="004F61C9" w:rsidRPr="00116F57" w:rsidRDefault="00AA32E8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8</w:t>
            </w:r>
            <w:r w:rsidR="004F61C9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073</w:t>
            </w:r>
            <w:r w:rsidR="004F61C9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719</w:t>
            </w:r>
          </w:p>
        </w:tc>
      </w:tr>
      <w:tr w:rsidR="004F61C9" w:rsidRPr="00116F57" w14:paraId="6C90D570" w14:textId="77777777" w:rsidTr="0036745E">
        <w:trPr>
          <w:trHeight w:val="144"/>
        </w:trPr>
        <w:tc>
          <w:tcPr>
            <w:tcW w:w="3330" w:type="dxa"/>
            <w:shd w:val="clear" w:color="auto" w:fill="auto"/>
          </w:tcPr>
          <w:p w14:paraId="5B6D2731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856E2D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E072FC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A8280E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157A54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02A8CE" w14:textId="77777777" w:rsidR="004F61C9" w:rsidRPr="00116F57" w:rsidRDefault="004F61C9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12BAD5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96489B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6C4A3C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68B72B" w14:textId="77777777" w:rsidR="004F61C9" w:rsidRPr="00116F57" w:rsidRDefault="004F61C9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4B479827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A4FE77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C2DD18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A8AE99" w14:textId="77777777" w:rsidR="004F61C9" w:rsidRPr="00116F57" w:rsidRDefault="004F61C9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3EE4FF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E3D411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A4B6A50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3A6C9C" w14:textId="77777777" w:rsidR="004F61C9" w:rsidRPr="00116F57" w:rsidRDefault="004F61C9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656594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F6AE7E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61C9" w:rsidRPr="00116F57" w14:paraId="58FFAA3D" w14:textId="77777777" w:rsidTr="0036745E">
        <w:trPr>
          <w:trHeight w:val="144"/>
        </w:trPr>
        <w:tc>
          <w:tcPr>
            <w:tcW w:w="3330" w:type="dxa"/>
            <w:shd w:val="clear" w:color="auto" w:fill="auto"/>
          </w:tcPr>
          <w:p w14:paraId="0B591656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BAA367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1B8F2B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6E503C0F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1D0AAE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02F792C" w14:textId="77777777" w:rsidR="004F61C9" w:rsidRPr="00116F57" w:rsidRDefault="004F61C9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485D28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B2AAF03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88B3A5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A60AB90" w14:textId="77777777" w:rsidR="004F61C9" w:rsidRPr="00116F57" w:rsidRDefault="004F61C9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79A29F5B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EC86369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9AAF01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1387695" w14:textId="77777777" w:rsidR="004F61C9" w:rsidRPr="00116F57" w:rsidRDefault="004F61C9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29F4F6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AA78278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74519C5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0FA9526" w14:textId="77777777" w:rsidR="004F61C9" w:rsidRPr="00116F57" w:rsidRDefault="004F61C9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38B2F1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2357CC1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F61C9" w:rsidRPr="00116F57" w14:paraId="274880B5" w14:textId="77777777" w:rsidTr="0036745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6332D3DB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F66668" w14:textId="59259950" w:rsidR="004F61C9" w:rsidRPr="00116F57" w:rsidRDefault="00AA32E8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7</w:t>
            </w:r>
            <w:r w:rsidR="004F61C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015</w:t>
            </w:r>
            <w:r w:rsidR="004F61C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C36233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49AFDC4" w14:textId="241063FC" w:rsidR="004F61C9" w:rsidRPr="00116F57" w:rsidRDefault="00AA32E8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7</w:t>
            </w:r>
            <w:r w:rsidR="004F61C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293</w:t>
            </w:r>
            <w:r w:rsidR="004F61C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163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062DBB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D153D7E" w14:textId="77777777" w:rsidR="004F61C9" w:rsidRPr="00116F57" w:rsidRDefault="004F61C9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E4ED75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3765D72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EBC43E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5D452AB" w14:textId="1ADAD1BD" w:rsidR="004F61C9" w:rsidRPr="00116F57" w:rsidRDefault="00AA32E8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692</w:t>
            </w:r>
            <w:r w:rsidR="004F61C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905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D744349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0462735" w14:textId="383EC5FF" w:rsidR="004F61C9" w:rsidRPr="00116F57" w:rsidRDefault="00AA32E8" w:rsidP="00A7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767</w:t>
            </w:r>
            <w:r w:rsidR="004F61C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323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5ACE02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1C9DED95" w14:textId="77777777" w:rsidR="004F61C9" w:rsidRPr="00116F57" w:rsidRDefault="004F61C9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B04099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1AB14C3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B4834F5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C249D14" w14:textId="2328EC8E" w:rsidR="004F61C9" w:rsidRPr="00116F57" w:rsidRDefault="00AA32E8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7</w:t>
            </w:r>
            <w:r w:rsidR="00000D1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707</w:t>
            </w:r>
            <w:r w:rsidR="00000D1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947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AAEEB2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F93E1C1" w14:textId="4749D767" w:rsidR="004F61C9" w:rsidRPr="00116F57" w:rsidRDefault="00AA32E8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8</w:t>
            </w:r>
            <w:r w:rsidR="004F61C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060</w:t>
            </w:r>
            <w:r w:rsidR="004F61C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486</w:t>
            </w:r>
          </w:p>
        </w:tc>
      </w:tr>
      <w:tr w:rsidR="004F61C9" w:rsidRPr="00116F57" w14:paraId="358405A6" w14:textId="77777777" w:rsidTr="0036745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37E6032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D19BB" w14:textId="6C4AD5D4" w:rsidR="004F61C9" w:rsidRPr="00116F57" w:rsidRDefault="00AA32E8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709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110449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E26D5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8489B3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38D70" w14:textId="77777777" w:rsidR="004F61C9" w:rsidRPr="00116F57" w:rsidRDefault="004F61C9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75F3CE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6F1E4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4A7951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CE8D3" w14:textId="0ADFC10F" w:rsidR="004F61C9" w:rsidRPr="00116F57" w:rsidRDefault="00AA32E8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16</w:t>
            </w:r>
            <w:r w:rsidR="004F61C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584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41CBCAB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EDA0B" w14:textId="2664C90C" w:rsidR="004F61C9" w:rsidRPr="00116F57" w:rsidRDefault="00AA32E8" w:rsidP="00A7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13</w:t>
            </w:r>
            <w:r w:rsidR="004F61C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233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7F9D74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85396" w14:textId="77777777" w:rsidR="004F61C9" w:rsidRPr="00116F57" w:rsidRDefault="004F61C9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3BA9A3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7ADB3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9FFA3EA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01375" w14:textId="4E5A1DF5" w:rsidR="004F61C9" w:rsidRPr="00116F57" w:rsidRDefault="00AA32E8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17</w:t>
            </w:r>
            <w:r w:rsidR="00000D1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293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376C57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3EA65" w14:textId="3932C6DB" w:rsidR="004F61C9" w:rsidRPr="00116F57" w:rsidRDefault="00AA32E8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13</w:t>
            </w:r>
            <w:r w:rsidR="004F61C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233</w:t>
            </w:r>
          </w:p>
        </w:tc>
      </w:tr>
      <w:tr w:rsidR="004F61C9" w:rsidRPr="00116F57" w14:paraId="1A6B5F2A" w14:textId="77777777" w:rsidTr="0036745E">
        <w:trPr>
          <w:trHeight w:val="144"/>
        </w:trPr>
        <w:tc>
          <w:tcPr>
            <w:tcW w:w="3330" w:type="dxa"/>
            <w:shd w:val="clear" w:color="auto" w:fill="auto"/>
          </w:tcPr>
          <w:p w14:paraId="24D98CCB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FB1945" w14:textId="6B962CC0" w:rsidR="004F61C9" w:rsidRPr="00116F57" w:rsidRDefault="00AA32E8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</w:t>
            </w:r>
            <w:r w:rsidR="004F61C9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015</w:t>
            </w:r>
            <w:r w:rsidR="004F61C9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053784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2FBFC9" w14:textId="04BB7C09" w:rsidR="004F61C9" w:rsidRPr="00116F57" w:rsidRDefault="00AA32E8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</w:t>
            </w:r>
            <w:r w:rsidR="004F61C9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293</w:t>
            </w:r>
            <w:r w:rsidR="004F61C9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163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DD4D06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E0B233" w14:textId="77777777" w:rsidR="004F61C9" w:rsidRPr="00116F57" w:rsidRDefault="004F61C9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213241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91DED2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1E1E1F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763A3D" w14:textId="1F628FBD" w:rsidR="004F61C9" w:rsidRPr="00116F57" w:rsidRDefault="00AA32E8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709</w:t>
            </w:r>
            <w:r w:rsidR="004F61C9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489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BA53217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F86FB" w14:textId="4419403E" w:rsidR="004F61C9" w:rsidRPr="00116F57" w:rsidRDefault="00AA32E8" w:rsidP="00A7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780</w:t>
            </w:r>
            <w:r w:rsidR="004F61C9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556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6A10F2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18CB83" w14:textId="77777777" w:rsidR="004F61C9" w:rsidRPr="00116F57" w:rsidRDefault="004F61C9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431E4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3AAE60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5407BB4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698A2" w14:textId="3FB8AE42" w:rsidR="004F61C9" w:rsidRPr="00116F57" w:rsidRDefault="00AA32E8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</w:t>
            </w:r>
            <w:r w:rsidR="00000D1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725</w:t>
            </w:r>
            <w:r w:rsidR="00000D1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AA5C96" w14:textId="77777777" w:rsidR="004F61C9" w:rsidRPr="00116F57" w:rsidRDefault="004F61C9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AEC940" w14:textId="2B67A7A5" w:rsidR="004F61C9" w:rsidRPr="00116F57" w:rsidRDefault="00AA32E8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8</w:t>
            </w:r>
            <w:r w:rsidR="004F61C9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073</w:t>
            </w:r>
            <w:r w:rsidR="004F61C9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719</w:t>
            </w:r>
          </w:p>
        </w:tc>
      </w:tr>
    </w:tbl>
    <w:p w14:paraId="242E899A" w14:textId="77777777" w:rsidR="00471B46" w:rsidRPr="006A6D30" w:rsidRDefault="00471B46" w:rsidP="00367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8"/>
          <w:szCs w:val="28"/>
        </w:rPr>
      </w:pPr>
    </w:p>
    <w:p w14:paraId="2E6F9716" w14:textId="77777777" w:rsidR="00A623E1" w:rsidRPr="006A6D30" w:rsidRDefault="00A623E1" w:rsidP="00A6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8"/>
          <w:szCs w:val="28"/>
        </w:rPr>
      </w:pPr>
      <w:r w:rsidRPr="006A6D30">
        <w:rPr>
          <w:rFonts w:ascii="Angsana New" w:hAnsi="Angsana New" w:hint="cs"/>
          <w:sz w:val="28"/>
          <w:szCs w:val="28"/>
        </w:rPr>
        <w:br w:type="page"/>
      </w:r>
    </w:p>
    <w:tbl>
      <w:tblPr>
        <w:tblpPr w:leftFromText="180" w:rightFromText="180" w:vertAnchor="text" w:horzAnchor="margin" w:tblpX="-252" w:tblpY="313"/>
        <w:tblW w:w="1591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50"/>
        <w:gridCol w:w="1062"/>
        <w:gridCol w:w="270"/>
        <w:gridCol w:w="1080"/>
        <w:gridCol w:w="236"/>
        <w:gridCol w:w="990"/>
        <w:gridCol w:w="236"/>
        <w:gridCol w:w="1058"/>
        <w:gridCol w:w="270"/>
        <w:gridCol w:w="990"/>
        <w:gridCol w:w="270"/>
        <w:gridCol w:w="1080"/>
        <w:gridCol w:w="270"/>
        <w:gridCol w:w="1080"/>
        <w:gridCol w:w="276"/>
        <w:gridCol w:w="1074"/>
        <w:gridCol w:w="276"/>
        <w:gridCol w:w="984"/>
        <w:gridCol w:w="270"/>
        <w:gridCol w:w="990"/>
      </w:tblGrid>
      <w:tr w:rsidR="00FD69D4" w:rsidRPr="00116F57" w14:paraId="4DF732ED" w14:textId="77777777" w:rsidTr="00116F57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5A401" w14:textId="77777777" w:rsidR="00FD69D4" w:rsidRPr="00116F57" w:rsidRDefault="00FD69D4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2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1898F" w14:textId="7C14B7D0" w:rsidR="00FD69D4" w:rsidRPr="00116F57" w:rsidRDefault="00FD69D4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D69D4" w:rsidRPr="00116F57" w14:paraId="6685AC61" w14:textId="77777777" w:rsidTr="00116F57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9913B" w14:textId="77777777" w:rsidR="00FD69D4" w:rsidRPr="00116F57" w:rsidRDefault="00FD69D4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543D3" w14:textId="77777777" w:rsidR="00FD69D4" w:rsidRPr="00116F57" w:rsidRDefault="00FD69D4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7C2C0" w14:textId="77777777" w:rsidR="00FD69D4" w:rsidRPr="00116F57" w:rsidRDefault="00FD69D4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73C6E" w14:textId="77777777" w:rsidR="00FD69D4" w:rsidRPr="00116F57" w:rsidRDefault="00FD69D4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62B64" w14:textId="77777777" w:rsidR="00FD69D4" w:rsidRPr="00116F57" w:rsidRDefault="00FD69D4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B7697" w14:textId="77777777" w:rsidR="00FD69D4" w:rsidRPr="00116F57" w:rsidRDefault="00FD69D4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795161D5" w14:textId="77777777" w:rsidR="00FD69D4" w:rsidRPr="00116F57" w:rsidRDefault="00FD69D4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3268F" w14:textId="77777777" w:rsidR="00FD69D4" w:rsidRPr="00116F57" w:rsidRDefault="00FD69D4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B114B" w14:textId="77777777" w:rsidR="00FD69D4" w:rsidRPr="00116F57" w:rsidRDefault="00FD69D4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กลุ่มธุรกิจอื่น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33FD0" w14:textId="77777777" w:rsidR="00FD69D4" w:rsidRPr="00116F57" w:rsidRDefault="00FD69D4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3F909" w14:textId="77777777" w:rsidR="00FD69D4" w:rsidRPr="00116F57" w:rsidRDefault="00FD69D4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D69D4" w:rsidRPr="00116F57" w14:paraId="23EC17F0" w14:textId="77777777" w:rsidTr="00116F57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E479" w14:textId="1E8A604B" w:rsidR="00FD69D4" w:rsidRPr="00116F57" w:rsidRDefault="00FD69D4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116F5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สำหรับงวด</w:t>
            </w:r>
            <w:r w:rsidR="00EE0DEA" w:rsidRPr="00116F5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เก้า</w:t>
            </w:r>
            <w:r w:rsidRPr="00116F5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AA32E8" w:rsidRPr="00116F5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30</w:t>
            </w:r>
            <w:r w:rsidRPr="00116F5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EE0DEA" w:rsidRPr="00116F5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3CAA1" w14:textId="1ED6B6AE" w:rsidR="00FD69D4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13FB4" w14:textId="77777777" w:rsidR="00FD69D4" w:rsidRPr="00116F57" w:rsidRDefault="00FD69D4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5C597" w14:textId="40CA4C22" w:rsidR="00FD69D4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A0C97" w14:textId="77777777" w:rsidR="00FD69D4" w:rsidRPr="00116F57" w:rsidRDefault="00FD69D4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1FBC8" w14:textId="0676EAFD" w:rsidR="00FD69D4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51C78" w14:textId="77777777" w:rsidR="00FD69D4" w:rsidRPr="00116F57" w:rsidRDefault="00FD69D4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20840" w14:textId="71546882" w:rsidR="00FD69D4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36539" w14:textId="77777777" w:rsidR="00FD69D4" w:rsidRPr="00116F57" w:rsidRDefault="00FD69D4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F4426" w14:textId="2B1751D9" w:rsidR="00FD69D4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65D2B" w14:textId="77777777" w:rsidR="00FD69D4" w:rsidRPr="00116F57" w:rsidRDefault="00FD69D4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0FBA8" w14:textId="2D19AC0D" w:rsidR="00FD69D4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34F59" w14:textId="77777777" w:rsidR="00FD69D4" w:rsidRPr="00116F57" w:rsidRDefault="00FD69D4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7D1B6" w14:textId="527E7307" w:rsidR="00FD69D4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51ECA" w14:textId="77777777" w:rsidR="00FD69D4" w:rsidRPr="00116F57" w:rsidRDefault="00FD69D4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B05E6" w14:textId="6D80EE81" w:rsidR="00FD69D4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E0C38" w14:textId="77777777" w:rsidR="00FD69D4" w:rsidRPr="00116F57" w:rsidRDefault="00FD69D4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774A6" w14:textId="79D6B0F6" w:rsidR="00FD69D4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2AF89" w14:textId="77777777" w:rsidR="00FD69D4" w:rsidRPr="00116F57" w:rsidRDefault="00FD69D4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5138F" w14:textId="5E29395E" w:rsidR="00FD69D4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</w:tr>
      <w:tr w:rsidR="00FD69D4" w:rsidRPr="00116F57" w14:paraId="28EA67B4" w14:textId="77777777" w:rsidTr="00116F57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F1480" w14:textId="77777777" w:rsidR="00FD69D4" w:rsidRPr="00116F57" w:rsidRDefault="00FD69D4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2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42D2" w14:textId="77777777" w:rsidR="00FD69D4" w:rsidRPr="00116F57" w:rsidRDefault="00FD69D4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66ED1" w:rsidRPr="00116F57" w14:paraId="717B6E85" w14:textId="77777777" w:rsidTr="00116F57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93011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5E78C" w14:textId="362B2504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22</w:t>
            </w:r>
            <w:r w:rsidR="00DD0B9E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580</w:t>
            </w:r>
            <w:r w:rsidR="00DD0B9E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758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0CADD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3546F" w14:textId="57D9F03A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004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631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AD921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8804F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F3C78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FAD7F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FBC2E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2D86C" w14:textId="17D46B67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</w:t>
            </w:r>
            <w:r w:rsidR="00DE79E7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060</w:t>
            </w:r>
            <w:r w:rsidR="00DE79E7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58B6B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3235BA" w14:textId="3B2E7FEC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379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372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400B3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BD4F4" w14:textId="77777777" w:rsidR="00C66ED1" w:rsidRPr="00116F57" w:rsidRDefault="00543112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56D47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E386D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77C58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A387F" w14:textId="766BDD97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24</w:t>
            </w:r>
            <w:r w:rsidR="00A5560C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641</w:t>
            </w:r>
            <w:r w:rsidR="00A5560C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299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65BFF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402C7" w14:textId="699755ED" w:rsidR="00C66ED1" w:rsidRPr="00116F57" w:rsidRDefault="00AA32E8" w:rsidP="0078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27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384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003</w:t>
            </w:r>
          </w:p>
        </w:tc>
      </w:tr>
      <w:tr w:rsidR="00C66ED1" w:rsidRPr="00116F57" w14:paraId="669E3148" w14:textId="77777777" w:rsidTr="00116F57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BE98A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รายได้ตามสัญญาเช่า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B2B7A" w14:textId="5784C8EB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</w:t>
            </w:r>
            <w:r w:rsidR="00DD0B9E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995</w:t>
            </w:r>
            <w:r w:rsidR="00DD0B9E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FA0B8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56B91" w14:textId="08D1AB87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210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615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C6068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B619B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3966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2B979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2325F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33111" w14:textId="77777777" w:rsidR="00C66ED1" w:rsidRPr="00116F57" w:rsidRDefault="00543112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E28C0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FE23D9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1E3FF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46EE5" w14:textId="77777777" w:rsidR="00C66ED1" w:rsidRPr="00116F57" w:rsidRDefault="00543112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F4F69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51AE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82E37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1E20C" w14:textId="7949D8EF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</w:t>
            </w:r>
            <w:r w:rsidR="00A5560C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995</w:t>
            </w:r>
            <w:r w:rsidR="00A5560C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9E01E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7BF2E" w14:textId="297134A6" w:rsidR="00C66ED1" w:rsidRPr="00116F57" w:rsidRDefault="00AA32E8" w:rsidP="0078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210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615</w:t>
            </w:r>
          </w:p>
        </w:tc>
      </w:tr>
      <w:tr w:rsidR="00C66ED1" w:rsidRPr="00116F57" w14:paraId="1792FABE" w14:textId="77777777" w:rsidTr="00116F57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594BC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B7DA9E" w14:textId="3A9E3B42" w:rsidR="00C66ED1" w:rsidRPr="00116F57" w:rsidRDefault="00DD0B9E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22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242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866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AD5EF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E194D" w14:textId="1EC74B62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23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985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075</w:t>
            </w:r>
            <w:r w:rsidRPr="00116F5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D72E4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CD7F73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F4AE5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093798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67433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C481EC" w14:textId="543A2798" w:rsidR="00C66ED1" w:rsidRPr="00116F57" w:rsidRDefault="00DE79E7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374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266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919D1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05406" w14:textId="1FC51111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</w:t>
            </w:r>
            <w:r w:rsidR="009C3AD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366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825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42FA3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468AA" w14:textId="77777777" w:rsidR="00C66ED1" w:rsidRPr="00116F57" w:rsidRDefault="00543112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023B0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6004A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5D931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A237C" w14:textId="6B7F5FED" w:rsidR="00C66ED1" w:rsidRPr="00116F57" w:rsidRDefault="00A5560C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23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617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132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04176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2C179E" w14:textId="49426BC5" w:rsidR="00C66ED1" w:rsidRPr="00116F57" w:rsidRDefault="00C66ED1" w:rsidP="0078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351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900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C66ED1" w:rsidRPr="00116F57" w14:paraId="43124E52" w14:textId="77777777" w:rsidTr="00116F57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A058A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A37A04" w14:textId="275286DC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="00DD0B9E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332</w:t>
            </w:r>
            <w:r w:rsidR="00DD0B9E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986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CC119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D8A72A" w14:textId="00A2E4A8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="00C66ED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230</w:t>
            </w:r>
            <w:r w:rsidR="00C66ED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171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1A9E2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F22B6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37143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2D0CAD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C33EC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70ADDD" w14:textId="3BCF8EE2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686</w:t>
            </w:r>
            <w:r w:rsidR="00DE79E7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ADBEA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6377C1" w14:textId="0A235758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9C3AD9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012</w:t>
            </w:r>
            <w:r w:rsidR="00C66ED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547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5CF20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17D851" w14:textId="77777777" w:rsidR="00C66ED1" w:rsidRPr="00116F57" w:rsidRDefault="00543112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25F2A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998987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DCD86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023A1C" w14:textId="0BBCADFA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="00A5560C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019</w:t>
            </w:r>
            <w:r w:rsidR="00A5560C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C395C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B15B8F" w14:textId="0B068BEC" w:rsidR="00C66ED1" w:rsidRPr="00116F57" w:rsidRDefault="00AA32E8" w:rsidP="0078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4</w:t>
            </w:r>
            <w:r w:rsidR="00C66ED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242</w:t>
            </w:r>
            <w:r w:rsidR="00C66ED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718</w:t>
            </w:r>
          </w:p>
        </w:tc>
      </w:tr>
      <w:tr w:rsidR="00C66ED1" w:rsidRPr="00116F57" w14:paraId="5BB43592" w14:textId="77777777" w:rsidTr="00116F57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383AB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F15D5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556A3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95EEB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B1D96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AD084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E4DAB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65A4E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36396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05811" w14:textId="4DBC9158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805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F7791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AC507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55EBB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006D3" w14:textId="04226F85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196</w:t>
            </w:r>
            <w:r w:rsidR="00DE79E7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361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28CCA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00DCE" w14:textId="3FE3F6F1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183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470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E6B4E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77684" w14:textId="4807D704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197</w:t>
            </w:r>
            <w:r w:rsidR="00A5560C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166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A5E01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4FABF" w14:textId="3F7A8266" w:rsidR="00C66ED1" w:rsidRPr="00116F57" w:rsidRDefault="00AA32E8" w:rsidP="0078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183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470</w:t>
            </w:r>
          </w:p>
        </w:tc>
      </w:tr>
      <w:tr w:rsidR="00C66ED1" w:rsidRPr="00116F57" w14:paraId="10E61354" w14:textId="77777777" w:rsidTr="00116F57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8071E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E503" w14:textId="2E8549B4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39</w:t>
            </w:r>
            <w:r w:rsidR="00DD0B9E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322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F7921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6ED6A" w14:textId="69330823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42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768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EA9E3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85403" w14:textId="6411AD49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536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BE7A3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20518" w14:textId="683D525D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A625B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C019E" w14:textId="22755CCA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32</w:t>
            </w:r>
            <w:r w:rsidR="00DE79E7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646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6EBF4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16DC83" w14:textId="608E3E9D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46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825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66482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A9DAC" w14:textId="586D691A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37</w:t>
            </w:r>
            <w:r w:rsidR="00DE79E7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499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FD682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4F8FE" w14:textId="46E5DF5B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73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770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0F1DB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B2BBC" w14:textId="48CFD310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110</w:t>
            </w:r>
            <w:r w:rsidR="00A5560C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9A896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53B70" w14:textId="20AC2AE1" w:rsidR="00C66ED1" w:rsidRPr="00116F57" w:rsidRDefault="00AA32E8" w:rsidP="0078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163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537</w:t>
            </w:r>
          </w:p>
        </w:tc>
      </w:tr>
      <w:tr w:rsidR="00C66ED1" w:rsidRPr="00116F57" w14:paraId="47E17E40" w14:textId="77777777" w:rsidTr="00116F57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0369C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BE840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9901A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A1FC6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1AFBD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FEA6E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17911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E6BCC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A5D28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49E87" w14:textId="79980AE7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60</w:t>
            </w:r>
            <w:r w:rsidR="00DE79E7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172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25018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87AB9F" w14:textId="128C7AD2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99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988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FB2D4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C2E1A" w14:textId="06AA07A1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</w:t>
            </w:r>
            <w:r w:rsidR="00DE79E7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012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19966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6DBDC" w14:textId="56CFE489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894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D5FDC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36C11" w14:textId="73284B51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61</w:t>
            </w:r>
            <w:r w:rsidR="00A5560C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184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58671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374B8" w14:textId="6AA0F321" w:rsidR="00C66ED1" w:rsidRPr="00116F57" w:rsidRDefault="00AA32E8" w:rsidP="0078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100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882</w:t>
            </w:r>
          </w:p>
        </w:tc>
      </w:tr>
      <w:tr w:rsidR="00C66ED1" w:rsidRPr="00116F57" w14:paraId="2647203D" w14:textId="77777777" w:rsidTr="00116F57">
        <w:trPr>
          <w:trHeight w:val="5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53B10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7982D" w14:textId="726AA88F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78</w:t>
            </w:r>
            <w:r w:rsidR="00DD0B9E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372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B523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2E1CD" w14:textId="7B0B31D0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34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184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D2008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2B357" w14:textId="60E3EAE6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6E1AE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C9838" w14:textId="2B4108D5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602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8652C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E381A" w14:textId="0F6E9BF4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43</w:t>
            </w:r>
            <w:r w:rsidR="00DE79E7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246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B25AC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1045C" w14:textId="32C18F9A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11</w:t>
            </w:r>
            <w:r w:rsidR="009C3AD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12534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CDEF5" w14:textId="775D7E85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3</w:t>
            </w:r>
            <w:r w:rsidR="00DE79E7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994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23725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A64A0" w14:textId="7668F618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5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348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33454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B4B11" w14:textId="3C1AE5E7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125</w:t>
            </w:r>
            <w:r w:rsidR="004F12B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756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B88C5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AACE2" w14:textId="55128324" w:rsidR="00C66ED1" w:rsidRPr="00116F57" w:rsidRDefault="00AA32E8" w:rsidP="0078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51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201</w:t>
            </w:r>
          </w:p>
        </w:tc>
      </w:tr>
      <w:tr w:rsidR="00C66ED1" w:rsidRPr="00116F57" w14:paraId="53056DFA" w14:textId="77777777" w:rsidTr="00116F57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C783D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D78DB" w14:textId="17AE5D1A" w:rsidR="00C66ED1" w:rsidRPr="00116F57" w:rsidRDefault="00DD0B9E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175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915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221FA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E6B68" w14:textId="1A12FDEE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184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399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B4ABA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E8228" w14:textId="3FC1061A" w:rsidR="00C66ED1" w:rsidRPr="00116F57" w:rsidRDefault="00422A65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42866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EB229" w14:textId="12CBA481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615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5B852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CEB11" w14:textId="6E332977" w:rsidR="00C66ED1" w:rsidRPr="00116F57" w:rsidRDefault="00DE79E7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398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726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2DDBE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119186" w14:textId="67401575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292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740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890CF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8017B" w14:textId="500F7424" w:rsidR="00C66ED1" w:rsidRPr="00116F57" w:rsidRDefault="00DE79E7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688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474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DB2F0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66033" w14:textId="0161C0AF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680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181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57B83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03B83" w14:textId="22495387" w:rsidR="00C66ED1" w:rsidRPr="00116F57" w:rsidRDefault="004F12B9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263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127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7F225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16251" w14:textId="34CC271B" w:rsidR="00C66ED1" w:rsidRPr="00116F57" w:rsidRDefault="00C66ED1" w:rsidP="0078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</w:t>
            </w:r>
            <w:r w:rsidR="0003567C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159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935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C66ED1" w:rsidRPr="00116F57" w14:paraId="7CE9DB8C" w14:textId="77777777" w:rsidTr="00116F57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904A3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39B81" w14:textId="61470FAF" w:rsidR="00C66ED1" w:rsidRPr="00116F57" w:rsidRDefault="00DD0B9E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11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211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1B035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19CF9" w14:textId="3423B29B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23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395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CD62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6E2AC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2B18E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282F5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6B9D6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40F7F" w14:textId="54F3B919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17</w:t>
            </w:r>
            <w:r w:rsidR="00DE79E7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145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3634A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84D3CB" w14:textId="40259A4B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355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348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DD848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F0B36" w14:textId="6704729A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49</w:t>
            </w:r>
            <w:r w:rsidR="00DE79E7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571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DF447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12394" w14:textId="0AC785E9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17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182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ED229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1503B" w14:textId="5AA8035E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55</w:t>
            </w:r>
            <w:r w:rsidR="004F12B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F990A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ED18C" w14:textId="05E801DE" w:rsidR="00C66ED1" w:rsidRPr="00116F57" w:rsidRDefault="00C66ED1" w:rsidP="0078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349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135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0D7F3E" w:rsidRPr="00116F57" w14:paraId="70A51ADF" w14:textId="77777777" w:rsidTr="00116F57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87515" w14:textId="4D1339FF" w:rsidR="000D7F3E" w:rsidRPr="00116F57" w:rsidRDefault="000D7F3E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ผลกำไร (ขาดทุน) จากการเปลี่ยนแปลง</w:t>
            </w:r>
            <w:r w:rsidR="002D43A6" w:rsidRPr="00116F57">
              <w:rPr>
                <w:rFonts w:ascii="Angsana New" w:hAnsi="Angsana New" w:hint="cs"/>
                <w:sz w:val="26"/>
                <w:szCs w:val="26"/>
                <w:lang w:val="en-GB"/>
              </w:rPr>
              <w:br/>
              <w:t xml:space="preserve">   </w:t>
            </w: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มูลค่ายุติธรรมของอนุพันธ์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07DC6" w14:textId="41067388" w:rsidR="000D7F3E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5</w:t>
            </w:r>
            <w:r w:rsidR="00DD0B9E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751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5D1EB" w14:textId="77777777" w:rsidR="000D7F3E" w:rsidRPr="00116F57" w:rsidRDefault="000D7F3E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31F07" w14:textId="0BD847DE" w:rsidR="000D7F3E" w:rsidRPr="00116F57" w:rsidRDefault="000D7F3E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587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A36A5" w14:textId="77777777" w:rsidR="000D7F3E" w:rsidRPr="00116F57" w:rsidRDefault="000D7F3E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F2F61" w14:textId="38141797" w:rsidR="000D7F3E" w:rsidRPr="00116F57" w:rsidRDefault="00422A65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99B78" w14:textId="77777777" w:rsidR="000D7F3E" w:rsidRPr="00116F57" w:rsidRDefault="000D7F3E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E0E8F" w14:textId="77777777" w:rsidR="000D7F3E" w:rsidRPr="00116F57" w:rsidRDefault="000D7F3E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12DC3" w14:textId="77777777" w:rsidR="000D7F3E" w:rsidRPr="00116F57" w:rsidRDefault="000D7F3E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552F4" w14:textId="421288BE" w:rsidR="000D7F3E" w:rsidRPr="00116F57" w:rsidRDefault="00DE79E7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42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144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C2E90" w14:textId="77777777" w:rsidR="000D7F3E" w:rsidRPr="00116F57" w:rsidRDefault="000D7F3E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0E93" w14:textId="7777C9EF" w:rsidR="000D7F3E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118</w:t>
            </w:r>
            <w:r w:rsidR="000D7F3E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901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2E315" w14:textId="77777777" w:rsidR="000D7F3E" w:rsidRPr="00116F57" w:rsidRDefault="000D7F3E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E99FB" w14:textId="483C4664" w:rsidR="000D7F3E" w:rsidRPr="00116F57" w:rsidRDefault="00DE79E7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62DF7" w14:textId="77777777" w:rsidR="000D7F3E" w:rsidRPr="00116F57" w:rsidRDefault="000D7F3E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E3944" w14:textId="77777777" w:rsidR="000D7F3E" w:rsidRPr="00116F57" w:rsidRDefault="000D7F3E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7CC0F" w14:textId="77777777" w:rsidR="000D7F3E" w:rsidRPr="00116F57" w:rsidRDefault="000D7F3E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C1392" w14:textId="6C47B30C" w:rsidR="000D7F3E" w:rsidRPr="00116F57" w:rsidRDefault="004F12B9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36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393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7A3BF" w14:textId="77777777" w:rsidR="000D7F3E" w:rsidRPr="00116F57" w:rsidRDefault="000D7F3E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1E32E" w14:textId="780DEB66" w:rsidR="000D7F3E" w:rsidRPr="00116F57" w:rsidRDefault="00AA32E8" w:rsidP="0078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117</w:t>
            </w:r>
            <w:r w:rsidR="000D7F3E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314</w:t>
            </w:r>
          </w:p>
        </w:tc>
      </w:tr>
      <w:tr w:rsidR="00C66ED1" w:rsidRPr="00116F57" w14:paraId="7036C5D9" w14:textId="77777777" w:rsidTr="00116F57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4E1F0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C70A8" w14:textId="22AD2818" w:rsidR="00C66ED1" w:rsidRPr="00116F57" w:rsidRDefault="00DD0B9E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139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434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AA6E9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2163A" w14:textId="4A6F7168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48</w:t>
            </w:r>
            <w:r w:rsidR="000D7F3E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909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BAA42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F4AC3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4222A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F5A87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0F2DD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1F203" w14:textId="5B851420" w:rsidR="00C66ED1" w:rsidRPr="00116F57" w:rsidRDefault="00DE79E7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990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806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E1BE1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068D3" w14:textId="0549819B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</w:t>
            </w:r>
            <w:r w:rsidR="000D7F3E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021</w:t>
            </w:r>
            <w:r w:rsidR="000D7F3E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715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22836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D9D59" w14:textId="1637EC8D" w:rsidR="00C66ED1" w:rsidRPr="00116F57" w:rsidRDefault="00DE79E7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24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894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A3161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52C1B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9E7CC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E245F" w14:textId="115E94BD" w:rsidR="00C66ED1" w:rsidRPr="00116F57" w:rsidRDefault="004F12B9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155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134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6313E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C1B78" w14:textId="789B18B2" w:rsidR="00C66ED1" w:rsidRPr="00116F57" w:rsidRDefault="00C66ED1" w:rsidP="0078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1</w:t>
            </w:r>
            <w:r w:rsidR="000D7F3E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070</w:t>
            </w:r>
            <w:r w:rsidR="000D7F3E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624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C66ED1" w:rsidRPr="00116F57" w14:paraId="15BDC679" w14:textId="77777777" w:rsidTr="00116F57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10E65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ส่วนแบ่งกำไรของการร่วมค้าและบริษัทร่วม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1F635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F2DF8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3355E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52C9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B9141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05935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B2F73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84FE1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D434D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BD5A3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FA103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BEEA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8F425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B00D0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B0F71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C40D7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0230A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D138A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39E53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6ED1" w:rsidRPr="00116F57" w14:paraId="4FF5DCCF" w14:textId="77777777" w:rsidTr="00116F57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3CE39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116F57">
              <w:rPr>
                <w:rFonts w:ascii="Angsana New" w:hAnsi="Angsana New" w:hint="cs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BB385F" w14:textId="5DBC4453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451</w:t>
            </w:r>
            <w:r w:rsidR="00DD0B9E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148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E8248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88E20B" w14:textId="4E1331E9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309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844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48A53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4B732F" w14:textId="1A5A0D84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291</w:t>
            </w:r>
            <w:r w:rsidR="00422A65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EB488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B092CE" w14:textId="67673AB8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280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775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CDB06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6B6E7C" w14:textId="2681FCC2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</w:t>
            </w:r>
            <w:r w:rsidR="00DE79E7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522</w:t>
            </w:r>
            <w:r w:rsidR="00DE79E7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985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A8E3F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FE2D3" w14:textId="6504404F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905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301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D8D9F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4EE5DA" w14:textId="53D7CCE3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6</w:t>
            </w:r>
            <w:r w:rsidR="00DE79E7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945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4B4E9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2D2AE2" w14:textId="20BE70CF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21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371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2EA94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7E1EBD" w14:textId="04106482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3</w:t>
            </w:r>
            <w:r w:rsidR="004F12B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272</w:t>
            </w:r>
            <w:r w:rsidR="004F12B9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618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DEC83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72BBD" w14:textId="4A07550B" w:rsidR="00C66ED1" w:rsidRPr="00116F57" w:rsidRDefault="00AA32E8" w:rsidP="0078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3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517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291</w:t>
            </w:r>
          </w:p>
        </w:tc>
      </w:tr>
      <w:tr w:rsidR="00C66ED1" w:rsidRPr="00116F57" w14:paraId="00A8B07A" w14:textId="77777777" w:rsidTr="00116F57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4C173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ขาดทุน)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1E20DB" w14:textId="09ED8D81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="00DD0B9E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581</w:t>
            </w:r>
            <w:r w:rsidR="00DD0B9E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019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F67B8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9AE8EA" w14:textId="0C7E79E8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="00C66ED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405</w:t>
            </w:r>
            <w:r w:rsidR="00C66ED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467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64894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7B1B12" w14:textId="18A5DFF7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292</w:t>
            </w:r>
            <w:r w:rsidR="00422A65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A826B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FA0688" w14:textId="12C2202A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278</w:t>
            </w:r>
            <w:r w:rsidR="00C66ED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936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96A11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C70623" w14:textId="7350E5E5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DE79E7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931</w:t>
            </w:r>
            <w:r w:rsidR="00DE79E7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598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33F24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9F411" w14:textId="514119CA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="00C66ED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524</w:t>
            </w:r>
            <w:r w:rsidR="00C66ED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826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4D532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23884C" w14:textId="20826775" w:rsidR="00C66ED1" w:rsidRPr="00116F57" w:rsidRDefault="00DE79E7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417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986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0C11A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6CAEBA" w14:textId="69E86E94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412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510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7FCD2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2AE9AC" w14:textId="197D0FEB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4</w:t>
            </w:r>
            <w:r w:rsidR="004F12B9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386</w:t>
            </w:r>
            <w:r w:rsidR="004F12B9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839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315BF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604F3" w14:textId="7E056FCD" w:rsidR="00C66ED1" w:rsidRPr="00116F57" w:rsidRDefault="00AA32E8" w:rsidP="0078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  <w:r w:rsidR="00C66ED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796</w:t>
            </w:r>
            <w:r w:rsidR="00C66ED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719</w:t>
            </w:r>
          </w:p>
        </w:tc>
      </w:tr>
      <w:tr w:rsidR="00C66ED1" w:rsidRPr="00116F57" w14:paraId="045B1C6E" w14:textId="77777777" w:rsidTr="00116F57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6F5C2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16F57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 xml:space="preserve">) </w:t>
            </w:r>
            <w:r w:rsidRPr="00116F57">
              <w:rPr>
                <w:rFonts w:ascii="Angsana New" w:hAnsi="Angsana New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F1194" w14:textId="3F5BA8E7" w:rsidR="00C66ED1" w:rsidRPr="00116F57" w:rsidRDefault="00DD0B9E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234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289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25AF9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88ADD7" w14:textId="48F72850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692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520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1F177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1937CD" w14:textId="6CDDC153" w:rsidR="00C66ED1" w:rsidRPr="00116F57" w:rsidRDefault="00422A65" w:rsidP="00FB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41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E7795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BE6D3D" w14:textId="77777777" w:rsidR="00C66ED1" w:rsidRPr="00116F57" w:rsidRDefault="00C66ED1" w:rsidP="00FB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19C64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89A35C" w14:textId="491744A4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3</w:t>
            </w:r>
            <w:r w:rsidR="00DE79E7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CE401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D3BD33" w14:textId="3D4D7891" w:rsidR="00C66ED1" w:rsidRPr="00116F57" w:rsidRDefault="009C3AD9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48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629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E2843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2B9144" w14:textId="5C795AEC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</w:t>
            </w:r>
            <w:r w:rsidR="00DE79E7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141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D285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48F29D" w14:textId="644BF42A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</w:t>
            </w:r>
            <w:r w:rsidR="00C66ED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841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030A6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A73251" w14:textId="70F75972" w:rsidR="00C66ED1" w:rsidRPr="00116F57" w:rsidRDefault="004F12B9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229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604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1F104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C80B02" w14:textId="00A598CC" w:rsidR="00C66ED1" w:rsidRPr="00116F57" w:rsidRDefault="00C66ED1" w:rsidP="0078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738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sz w:val="26"/>
                <w:szCs w:val="26"/>
              </w:rPr>
              <w:t>308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C66ED1" w:rsidRPr="00116F57" w14:paraId="34CF7EB1" w14:textId="77777777" w:rsidTr="00116F57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E4D20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(ขาดทุน)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C1A20F" w14:textId="3DD5E7A8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="00DD0B9E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346</w:t>
            </w:r>
            <w:r w:rsidR="00DD0B9E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306B2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D4AE0F" w14:textId="20A17204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="00C66ED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712</w:t>
            </w:r>
            <w:r w:rsidR="00C66ED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947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655A9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B0F091" w14:textId="4692B620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292</w:t>
            </w:r>
            <w:r w:rsidR="00422A65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167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998AF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333949" w14:textId="10A05469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278</w:t>
            </w:r>
            <w:r w:rsidR="00C66ED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936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95279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4DEB8F" w14:textId="430181A5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DE79E7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935</w:t>
            </w:r>
            <w:r w:rsidR="00DE79E7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183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2B39A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C0EF17" w14:textId="00CF9433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="00C66ED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476</w:t>
            </w:r>
            <w:r w:rsidR="00C66ED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197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11E85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1CB401" w14:textId="2A9D02AD" w:rsidR="00C66ED1" w:rsidRPr="00116F57" w:rsidRDefault="00DE79E7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416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845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23C1E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3915C1" w14:textId="0C65C51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(</w:t>
            </w:r>
            <w:r w:rsidR="00AA32E8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409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="00AA32E8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669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5233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D23423" w14:textId="0AC4AC74" w:rsidR="00C66ED1" w:rsidRPr="00116F57" w:rsidRDefault="00AA32E8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4</w:t>
            </w:r>
            <w:r w:rsidR="004F12B9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157</w:t>
            </w:r>
            <w:r w:rsidR="004F12B9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6F2BE" w14:textId="77777777" w:rsidR="00C66ED1" w:rsidRPr="00116F57" w:rsidRDefault="00C66ED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3B1633" w14:textId="179F7ED5" w:rsidR="00C66ED1" w:rsidRPr="00116F57" w:rsidRDefault="00AA32E8" w:rsidP="0078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  <w:r w:rsidR="00C66ED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058</w:t>
            </w:r>
            <w:r w:rsidR="00C66ED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411</w:t>
            </w:r>
          </w:p>
        </w:tc>
      </w:tr>
    </w:tbl>
    <w:p w14:paraId="173C0FD0" w14:textId="4ACBF993" w:rsidR="00471B46" w:rsidRPr="006A6D30" w:rsidRDefault="00471B46" w:rsidP="00367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8"/>
          <w:szCs w:val="28"/>
        </w:rPr>
      </w:pPr>
    </w:p>
    <w:p w14:paraId="76376B49" w14:textId="57A1AB6C" w:rsidR="0036745E" w:rsidRPr="006A6D30" w:rsidRDefault="0036745E" w:rsidP="00367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8"/>
          <w:szCs w:val="28"/>
        </w:rPr>
      </w:pPr>
      <w:r w:rsidRPr="006A6D30">
        <w:rPr>
          <w:rFonts w:ascii="Angsana New" w:hAnsi="Angsana New" w:hint="cs"/>
          <w:sz w:val="28"/>
          <w:szCs w:val="28"/>
        </w:rPr>
        <w:br w:type="page"/>
      </w:r>
    </w:p>
    <w:tbl>
      <w:tblPr>
        <w:tblW w:w="1577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36"/>
        <w:gridCol w:w="1060"/>
        <w:gridCol w:w="236"/>
        <w:gridCol w:w="988"/>
        <w:gridCol w:w="236"/>
        <w:gridCol w:w="972"/>
        <w:gridCol w:w="236"/>
        <w:gridCol w:w="1046"/>
        <w:gridCol w:w="262"/>
        <w:gridCol w:w="1028"/>
        <w:gridCol w:w="236"/>
        <w:gridCol w:w="974"/>
        <w:gridCol w:w="236"/>
        <w:gridCol w:w="984"/>
        <w:gridCol w:w="268"/>
        <w:gridCol w:w="1081"/>
        <w:gridCol w:w="236"/>
        <w:gridCol w:w="1045"/>
      </w:tblGrid>
      <w:tr w:rsidR="009E54FB" w:rsidRPr="00116F57" w14:paraId="4B101A00" w14:textId="77777777" w:rsidTr="00604BE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71BCFB9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0" w:type="dxa"/>
            <w:gridSpan w:val="19"/>
            <w:shd w:val="clear" w:color="auto" w:fill="auto"/>
            <w:vAlign w:val="bottom"/>
          </w:tcPr>
          <w:p w14:paraId="10FCBDF5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E54FB" w:rsidRPr="00116F57" w14:paraId="4FC8BA34" w14:textId="77777777" w:rsidTr="00604BE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3C23C1B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</w:tcPr>
          <w:p w14:paraId="0D88A3F0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05F6A5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6" w:type="dxa"/>
            <w:gridSpan w:val="3"/>
            <w:shd w:val="clear" w:color="auto" w:fill="auto"/>
            <w:vAlign w:val="bottom"/>
          </w:tcPr>
          <w:p w14:paraId="55D3E438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E70EBD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36" w:type="dxa"/>
            <w:gridSpan w:val="3"/>
            <w:shd w:val="clear" w:color="auto" w:fill="auto"/>
            <w:vAlign w:val="bottom"/>
          </w:tcPr>
          <w:p w14:paraId="072D2CB3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6B187FCE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EBE531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4" w:type="dxa"/>
            <w:gridSpan w:val="3"/>
            <w:shd w:val="clear" w:color="auto" w:fill="auto"/>
            <w:vAlign w:val="bottom"/>
          </w:tcPr>
          <w:p w14:paraId="65C45D3E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กลุ่มธุรกิจอื่น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93A0890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2" w:type="dxa"/>
            <w:gridSpan w:val="3"/>
            <w:shd w:val="clear" w:color="auto" w:fill="auto"/>
            <w:vAlign w:val="bottom"/>
          </w:tcPr>
          <w:p w14:paraId="02674B84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E54FB" w:rsidRPr="00116F57" w14:paraId="0F397FB0" w14:textId="77777777" w:rsidTr="00604BE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629C4005" w14:textId="59D57240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4" w:hanging="9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16F5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สำหรับงวด</w:t>
            </w:r>
            <w:r w:rsidR="00EE0DEA" w:rsidRPr="00116F5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เก้า</w:t>
            </w:r>
            <w:r w:rsidRPr="00116F5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AA32E8" w:rsidRPr="00116F5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30</w:t>
            </w:r>
            <w:r w:rsidRPr="00116F5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EE0DEA" w:rsidRPr="00116F5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50FC93" w14:textId="0AB73758" w:rsidR="009E54FB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F65771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5853AD5" w14:textId="04950B98" w:rsidR="009E54FB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2EBA5F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2B0AE4E" w14:textId="133FC859" w:rsidR="009E54FB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1BAE1F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3F38F31" w14:textId="3BE14D50" w:rsidR="009E54FB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C8F98F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61AA39E" w14:textId="6EBD8DD7" w:rsidR="009E54FB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7038E82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E7EEE36" w14:textId="43EE819F" w:rsidR="009E54FB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85776B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194309A2" w14:textId="138E08A8" w:rsidR="009E54FB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D54373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F896412" w14:textId="44AEBEFC" w:rsidR="009E54FB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4D109D0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2725364" w14:textId="33624653" w:rsidR="009E54FB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F61393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959A5C6" w14:textId="52E46A65" w:rsidR="009E54FB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</w:tr>
      <w:tr w:rsidR="009E54FB" w:rsidRPr="00116F57" w14:paraId="2FEEBD94" w14:textId="77777777" w:rsidTr="00604BE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BE445DA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firstLine="66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440" w:type="dxa"/>
            <w:gridSpan w:val="19"/>
            <w:shd w:val="clear" w:color="auto" w:fill="auto"/>
            <w:vAlign w:val="bottom"/>
          </w:tcPr>
          <w:p w14:paraId="6F587789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E54FB" w:rsidRPr="00116F57" w14:paraId="534F0984" w14:textId="77777777" w:rsidTr="00604BE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74EBA583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16F5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398F20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346DE8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C69285C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3E2B69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1143AC1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1ECF43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9020C50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9F4422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F05BBEC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3A0711F8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C492AA4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F59D5C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2A2ACB6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C8973D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B5EBFD3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CF1D221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416F29D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663478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EF7CBB8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54FB" w:rsidRPr="00116F57" w14:paraId="7456E7DB" w14:textId="77777777" w:rsidTr="00604BE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1A2CE539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626E22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27F18F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656AC14E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86BCAE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B0135E8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7DBED3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B0E91AD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F75857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404C7D0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267257F9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BA5A408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927FB3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4B39EA17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D65C23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5994DC8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549CBCC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B1C184B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DCBE27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277ADE4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54FB" w:rsidRPr="00116F57" w14:paraId="57D69087" w14:textId="77777777" w:rsidTr="00604BE9">
        <w:trPr>
          <w:trHeight w:val="144"/>
        </w:trPr>
        <w:tc>
          <w:tcPr>
            <w:tcW w:w="3330" w:type="dxa"/>
            <w:shd w:val="clear" w:color="auto" w:fill="auto"/>
          </w:tcPr>
          <w:p w14:paraId="4509A948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AFF837" w14:textId="4DB0CE54" w:rsidR="009E54FB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22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580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758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D20D47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8543895" w14:textId="6A38AE79" w:rsidR="009E54FB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</w:t>
            </w:r>
            <w:r w:rsidR="009E54FB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004</w:t>
            </w:r>
            <w:r w:rsidR="009E54FB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631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0B7328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C4DCD3A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C7021D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0A8D66B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36B670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601D248" w14:textId="77777777" w:rsidR="009E54FB" w:rsidRPr="00116F57" w:rsidRDefault="00100C09" w:rsidP="00711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EED0E11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7416A09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8D962B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9C69A42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189704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1664168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AE7FB2A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09B3F90" w14:textId="444F8060" w:rsidR="009E54FB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22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580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758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E27831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129B377" w14:textId="20ADA4E3" w:rsidR="009E54FB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</w:t>
            </w:r>
            <w:r w:rsidR="009E54FB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004</w:t>
            </w:r>
            <w:r w:rsidR="009E54FB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631</w:t>
            </w:r>
          </w:p>
        </w:tc>
      </w:tr>
      <w:tr w:rsidR="009E54FB" w:rsidRPr="00116F57" w14:paraId="7906F280" w14:textId="77777777" w:rsidTr="00604BE9">
        <w:trPr>
          <w:trHeight w:val="144"/>
        </w:trPr>
        <w:tc>
          <w:tcPr>
            <w:tcW w:w="3330" w:type="dxa"/>
            <w:shd w:val="clear" w:color="auto" w:fill="auto"/>
          </w:tcPr>
          <w:p w14:paraId="5D738300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ออสเตรเลีย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758FC9" w14:textId="7FB6E700" w:rsidR="009E54FB" w:rsidRPr="00116F57" w:rsidRDefault="00D24332" w:rsidP="000C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19E45E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C5AB587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F2CB8A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377629F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0F4068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226BD09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2EC149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3B9DE24" w14:textId="50094ADF" w:rsidR="009E54FB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014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558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C8BF600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0693FA1" w14:textId="2EC6FC37" w:rsidR="009E54FB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</w:t>
            </w:r>
            <w:r w:rsidR="00C4777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339</w:t>
            </w:r>
            <w:r w:rsidR="009E54FB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820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BAF754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FAF244F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10DFE3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B69E499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873B951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A993C74" w14:textId="683EEF17" w:rsidR="009E54FB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014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B11ACA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C5D7966" w14:textId="394563F0" w:rsidR="009E54FB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</w:t>
            </w:r>
            <w:r w:rsidR="00C47771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339</w:t>
            </w:r>
            <w:r w:rsidR="009E54FB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820</w:t>
            </w:r>
          </w:p>
        </w:tc>
      </w:tr>
      <w:tr w:rsidR="009E54FB" w:rsidRPr="00116F57" w14:paraId="6C87E39A" w14:textId="77777777" w:rsidTr="00604BE9">
        <w:trPr>
          <w:trHeight w:val="144"/>
        </w:trPr>
        <w:tc>
          <w:tcPr>
            <w:tcW w:w="3330" w:type="dxa"/>
            <w:shd w:val="clear" w:color="auto" w:fill="auto"/>
          </w:tcPr>
          <w:p w14:paraId="1A921E66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ประเทศอื่น</w:t>
            </w:r>
            <w:r w:rsidRPr="00116F57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ๆ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4F94E" w14:textId="77777777" w:rsidR="009E54FB" w:rsidRPr="00116F57" w:rsidRDefault="00100C09" w:rsidP="000C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FD25C3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E9091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1CE5A3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28BB0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D5A0E1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98539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C898FF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25ECE" w14:textId="46454A0A" w:rsidR="009E54FB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45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983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41BDB74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ECA14" w14:textId="191BD393" w:rsidR="009E54FB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39</w:t>
            </w:r>
            <w:r w:rsidR="009E54FB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5B5268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54442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C88812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8EA30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6DD1080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EC8E7" w14:textId="4D63C245" w:rsidR="009E54FB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45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983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FE2DEB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46EB4" w14:textId="0E73F37D" w:rsidR="009E54FB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39</w:t>
            </w:r>
            <w:r w:rsidR="009E54FB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552</w:t>
            </w:r>
          </w:p>
        </w:tc>
      </w:tr>
      <w:tr w:rsidR="009E54FB" w:rsidRPr="00116F57" w14:paraId="43A9536C" w14:textId="77777777" w:rsidTr="00604BE9">
        <w:trPr>
          <w:trHeight w:val="144"/>
        </w:trPr>
        <w:tc>
          <w:tcPr>
            <w:tcW w:w="3330" w:type="dxa"/>
            <w:shd w:val="clear" w:color="auto" w:fill="auto"/>
          </w:tcPr>
          <w:p w14:paraId="343380A9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DB94A8" w14:textId="3981FC61" w:rsidR="009E54FB" w:rsidRPr="00116F57" w:rsidRDefault="00AA32E8" w:rsidP="00023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22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580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E2D2E4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C130D9" w14:textId="2158673E" w:rsidR="009E54FB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25</w:t>
            </w:r>
            <w:r w:rsidR="009E54FB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004</w:t>
            </w:r>
            <w:r w:rsidR="009E54FB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631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7BBB43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CBEFA7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B5AC3D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9D8072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55588D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32E979" w14:textId="0245EA43" w:rsidR="009E54FB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060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541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F338F0A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03426E" w14:textId="5E9E2B4F" w:rsidR="009E54FB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="00C47771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379</w:t>
            </w:r>
            <w:r w:rsidR="009E54FB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372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1860F5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4C7F88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C546CA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39B10B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24997A2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4B1B3C" w14:textId="4FA046C0" w:rsidR="009E54FB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24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641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60B087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60FBD1" w14:textId="27737C91" w:rsidR="009E54FB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27</w:t>
            </w:r>
            <w:r w:rsidR="009E54FB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384</w:t>
            </w:r>
            <w:r w:rsidR="009E54FB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003</w:t>
            </w:r>
          </w:p>
        </w:tc>
      </w:tr>
      <w:tr w:rsidR="009E54FB" w:rsidRPr="00116F57" w14:paraId="328921CB" w14:textId="77777777" w:rsidTr="00604BE9">
        <w:trPr>
          <w:trHeight w:val="144"/>
        </w:trPr>
        <w:tc>
          <w:tcPr>
            <w:tcW w:w="3330" w:type="dxa"/>
            <w:shd w:val="clear" w:color="auto" w:fill="auto"/>
          </w:tcPr>
          <w:p w14:paraId="51F22F8C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16FB7B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BA6D8F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09D28E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DF4FA1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FE9641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D6E905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B64180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FBBFCA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F97EA0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6A7B9C96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3305E1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7544FA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E42C85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8CD458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BAE844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26D70AB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87FC42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E522ED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79CBB8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54FB" w:rsidRPr="00116F57" w14:paraId="16A49845" w14:textId="77777777" w:rsidTr="00604BE9">
        <w:trPr>
          <w:trHeight w:val="144"/>
        </w:trPr>
        <w:tc>
          <w:tcPr>
            <w:tcW w:w="3330" w:type="dxa"/>
            <w:shd w:val="clear" w:color="auto" w:fill="auto"/>
          </w:tcPr>
          <w:p w14:paraId="51E23B51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ประเภทสินค้าและบริการหลัก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0A72B5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DF7340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D5554DC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A56A71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DF147D1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5D03CD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767B85F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18F9BD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631B0B5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1B550312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76391EC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E1D00B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EF71083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413540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BA4B2EB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8708C9B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0CEE8BB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C32048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4BA3589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24332" w:rsidRPr="00116F57" w14:paraId="29F18942" w14:textId="77777777" w:rsidTr="00604BE9">
        <w:trPr>
          <w:trHeight w:val="144"/>
        </w:trPr>
        <w:tc>
          <w:tcPr>
            <w:tcW w:w="3330" w:type="dxa"/>
            <w:shd w:val="clear" w:color="auto" w:fill="auto"/>
          </w:tcPr>
          <w:p w14:paraId="43725E31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สินค้า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945073" w14:textId="581A628C" w:rsidR="00D24332" w:rsidRPr="00116F57" w:rsidRDefault="00AA32E8" w:rsidP="003F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22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578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632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DF0CAA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8F5BB24" w14:textId="5505D146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004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631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18FE69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7E4F40A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72DAB5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23D18A2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E6F89C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3DC58E2" w14:textId="4347E030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014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558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74A9245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2DA356F" w14:textId="3CA2C606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339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820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40D164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19ADE304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EAC354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F54542B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12DC99D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49C7DA1" w14:textId="451838BE" w:rsidR="00D24332" w:rsidRPr="00116F57" w:rsidRDefault="00AA32E8" w:rsidP="003F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24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593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190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8C4B0E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B280916" w14:textId="1ECA4F4C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27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344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451</w:t>
            </w:r>
          </w:p>
        </w:tc>
      </w:tr>
      <w:tr w:rsidR="00D24332" w:rsidRPr="00116F57" w14:paraId="68289CE4" w14:textId="77777777" w:rsidTr="00604BE9">
        <w:trPr>
          <w:trHeight w:val="144"/>
        </w:trPr>
        <w:tc>
          <w:tcPr>
            <w:tcW w:w="3330" w:type="dxa"/>
            <w:shd w:val="clear" w:color="auto" w:fill="auto"/>
          </w:tcPr>
          <w:p w14:paraId="322B618C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การบริการ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4A1705" w14:textId="64C18397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126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61E884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521F7A8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26AA7D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D678209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F45A39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7363D70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DFA790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D2C09CB" w14:textId="02011142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45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983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D80795A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4BC4BEA" w14:textId="580968D9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39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B8F7CB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410711E5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464E4A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F364D63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143CD5F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12A7978" w14:textId="62558869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48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109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82E722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9E9C49E" w14:textId="06E06B99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39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552</w:t>
            </w:r>
          </w:p>
        </w:tc>
      </w:tr>
      <w:tr w:rsidR="00D24332" w:rsidRPr="00116F57" w14:paraId="1CC91744" w14:textId="77777777" w:rsidTr="00604BE9">
        <w:trPr>
          <w:trHeight w:val="144"/>
        </w:trPr>
        <w:tc>
          <w:tcPr>
            <w:tcW w:w="3330" w:type="dxa"/>
            <w:shd w:val="clear" w:color="auto" w:fill="auto"/>
          </w:tcPr>
          <w:p w14:paraId="7917B935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29130D" w14:textId="46CF8D2B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22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580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CCA9AC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95FE0E" w14:textId="75B8DE33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25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004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631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403F5E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CBE2A6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C2CA8E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E171AB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D27CEC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0F2E5F" w14:textId="0B2CDACB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060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541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B72B4AD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8A133D" w14:textId="2E162EB9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379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372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10D317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7F0195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6C7E01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AD423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8193296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B65F3C" w14:textId="42ED0C01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24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641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706A38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A7D5FD" w14:textId="55B8EFE2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27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384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003</w:t>
            </w:r>
          </w:p>
        </w:tc>
      </w:tr>
      <w:tr w:rsidR="009E54FB" w:rsidRPr="00116F57" w14:paraId="6A93C53E" w14:textId="77777777" w:rsidTr="00604BE9">
        <w:trPr>
          <w:trHeight w:val="144"/>
        </w:trPr>
        <w:tc>
          <w:tcPr>
            <w:tcW w:w="3330" w:type="dxa"/>
            <w:shd w:val="clear" w:color="auto" w:fill="auto"/>
          </w:tcPr>
          <w:p w14:paraId="698E42B3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A1B34F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688EDB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3D2107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28EF99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7C8331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C1DB00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FB4D91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DB80DA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EB087C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45B135FE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712CE9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D4C61B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C0BD05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204009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55D3B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816709C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EAD1C8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7EDFF0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61E4CF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54FB" w:rsidRPr="00116F57" w14:paraId="51F2541A" w14:textId="77777777" w:rsidTr="00604BE9">
        <w:trPr>
          <w:trHeight w:val="144"/>
        </w:trPr>
        <w:tc>
          <w:tcPr>
            <w:tcW w:w="3330" w:type="dxa"/>
            <w:shd w:val="clear" w:color="auto" w:fill="auto"/>
          </w:tcPr>
          <w:p w14:paraId="4202D907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4CC4E7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2A7FD9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7778EF0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B35546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ADB07DD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C99449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34A8239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72860B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08D3CD2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2563228D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7314207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BEF955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24701636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10D168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F3E8109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BE912A8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77D8F73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F4EF25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D87130A" w14:textId="77777777" w:rsidR="009E54FB" w:rsidRPr="00116F57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24332" w:rsidRPr="00116F57" w14:paraId="3FFED18C" w14:textId="77777777" w:rsidTr="00604BE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589151BF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F9E03B" w14:textId="12AC4935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22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578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632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1C1B16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6B480B28" w14:textId="5FF2D796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25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004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631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E0FA83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2F74C87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3FC82F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DEF978D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95EC51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197AF13" w14:textId="560DA6E1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014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558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32448F7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20FF622" w14:textId="5FC4FD2E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339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820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625E5B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6DCA8107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C4DDAF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7794B07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3403E30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29E679E" w14:textId="0DF080EA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24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593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190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F9EA60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BA1246B" w14:textId="60D844A7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27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344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451</w:t>
            </w:r>
          </w:p>
        </w:tc>
      </w:tr>
      <w:tr w:rsidR="00D24332" w:rsidRPr="00116F57" w14:paraId="2C236F6A" w14:textId="77777777" w:rsidTr="00604BE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DB9B5F0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16F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57601" w14:textId="3C684614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126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0CD895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DAC43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2661E6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6B368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9D8A8D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92108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D519A1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51AA4" w14:textId="15AEFAA6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45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983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41BE7CF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8CF10" w14:textId="4897244F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39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4C4AA5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84767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37FB62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3A496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7BDDAFE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72D92" w14:textId="0CB53C9A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48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109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EC1813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4692B" w14:textId="53ED9482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39</w:t>
            </w:r>
            <w:r w:rsidR="00D24332" w:rsidRPr="00116F5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sz w:val="26"/>
                <w:szCs w:val="26"/>
              </w:rPr>
              <w:t>552</w:t>
            </w:r>
          </w:p>
        </w:tc>
      </w:tr>
      <w:tr w:rsidR="00D24332" w:rsidRPr="00116F57" w14:paraId="15A14037" w14:textId="77777777" w:rsidTr="00604BE9">
        <w:trPr>
          <w:trHeight w:val="144"/>
        </w:trPr>
        <w:tc>
          <w:tcPr>
            <w:tcW w:w="3330" w:type="dxa"/>
            <w:shd w:val="clear" w:color="auto" w:fill="auto"/>
          </w:tcPr>
          <w:p w14:paraId="6675F259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DF2D0D" w14:textId="62C802A1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22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580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758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D03B10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76D1DE" w14:textId="6C22F02A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25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004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631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5E11A2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D7417B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F7C60D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5CDAC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600278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4B9E44" w14:textId="0EA2497C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060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541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0038D64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40461" w14:textId="79817B1F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379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372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38C8EB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80A461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2F023E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75D8AC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E05F14A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065D33" w14:textId="4E7D357E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24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641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326C02" w14:textId="77777777" w:rsidR="00D24332" w:rsidRPr="00116F57" w:rsidRDefault="00D24332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665394" w14:textId="2CAEBA9A" w:rsidR="00D24332" w:rsidRPr="00116F57" w:rsidRDefault="00AA32E8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27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384</w:t>
            </w:r>
            <w:r w:rsidR="00D24332"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003</w:t>
            </w:r>
          </w:p>
        </w:tc>
      </w:tr>
    </w:tbl>
    <w:p w14:paraId="66294396" w14:textId="77777777" w:rsidR="0036745E" w:rsidRPr="006A6D30" w:rsidRDefault="0036745E" w:rsidP="00367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8"/>
          <w:szCs w:val="28"/>
        </w:rPr>
      </w:pPr>
    </w:p>
    <w:p w14:paraId="5812C7E1" w14:textId="77777777" w:rsidR="00471B46" w:rsidRPr="006A6D30" w:rsidRDefault="00471B46" w:rsidP="00367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8"/>
          <w:szCs w:val="28"/>
        </w:rPr>
      </w:pPr>
    </w:p>
    <w:p w14:paraId="638ADC47" w14:textId="77777777" w:rsidR="0036745E" w:rsidRPr="006A6D30" w:rsidRDefault="0036745E" w:rsidP="00367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8"/>
          <w:szCs w:val="28"/>
        </w:rPr>
        <w:sectPr w:rsidR="0036745E" w:rsidRPr="006A6D30" w:rsidSect="00A31DBC">
          <w:headerReference w:type="default" r:id="rId16"/>
          <w:footerReference w:type="default" r:id="rId17"/>
          <w:pgSz w:w="16840" w:h="11907" w:orient="landscape" w:code="9"/>
          <w:pgMar w:top="691" w:right="576" w:bottom="576" w:left="864" w:header="720" w:footer="720" w:gutter="0"/>
          <w:cols w:space="720"/>
          <w:docGrid w:linePitch="245"/>
        </w:sectPr>
      </w:pPr>
    </w:p>
    <w:p w14:paraId="61316BF4" w14:textId="77777777" w:rsidR="00586366" w:rsidRPr="006A6D30" w:rsidRDefault="00586366" w:rsidP="004E125F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A6D30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สัญญาเช่า</w:t>
      </w:r>
    </w:p>
    <w:p w14:paraId="40075984" w14:textId="77777777" w:rsidR="003906D8" w:rsidRPr="006A6D30" w:rsidRDefault="003906D8" w:rsidP="00390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78"/>
        <w:gridCol w:w="1352"/>
      </w:tblGrid>
      <w:tr w:rsidR="000D2AB2" w:rsidRPr="006A6D30" w14:paraId="6FC91683" w14:textId="77777777" w:rsidTr="004E125F">
        <w:trPr>
          <w:cantSplit/>
          <w:trHeight w:val="144"/>
          <w:tblHeader/>
        </w:trPr>
        <w:tc>
          <w:tcPr>
            <w:tcW w:w="6210" w:type="dxa"/>
            <w:shd w:val="clear" w:color="auto" w:fill="auto"/>
            <w:vAlign w:val="bottom"/>
          </w:tcPr>
          <w:p w14:paraId="7501E9AD" w14:textId="72FD9254" w:rsidR="000D2AB2" w:rsidRPr="006A6D30" w:rsidRDefault="000D2AB2" w:rsidP="00AE16D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A32E8" w:rsidRPr="00AA32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A32E8" w:rsidRPr="00AA32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656E920C" w14:textId="77777777" w:rsidR="000D2AB2" w:rsidRPr="006A6D30" w:rsidRDefault="000D2AB2" w:rsidP="00AE16D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A6D30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5DE5CE78" w14:textId="77777777" w:rsidR="000D2AB2" w:rsidRPr="006A6D30" w:rsidRDefault="000D2AB2" w:rsidP="00AE16D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542EB1F3" w14:textId="77777777" w:rsidR="000D2AB2" w:rsidRPr="006A6D30" w:rsidRDefault="000D2AB2" w:rsidP="00AE16D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E6DA7BF" w14:textId="77777777" w:rsidR="000D2AB2" w:rsidRPr="006A6D30" w:rsidRDefault="000D2AB2" w:rsidP="00AE16D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A6D30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D2AB2" w:rsidRPr="006A6D30" w14:paraId="61ABCB7F" w14:textId="77777777" w:rsidTr="004E125F">
        <w:trPr>
          <w:cantSplit/>
          <w:trHeight w:val="144"/>
        </w:trPr>
        <w:tc>
          <w:tcPr>
            <w:tcW w:w="6210" w:type="dxa"/>
            <w:shd w:val="clear" w:color="auto" w:fill="auto"/>
            <w:vAlign w:val="bottom"/>
          </w:tcPr>
          <w:p w14:paraId="10718E69" w14:textId="77777777" w:rsidR="000D2AB2" w:rsidRPr="006A6D30" w:rsidRDefault="000D2AB2" w:rsidP="00AE16D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F711E7E" w14:textId="77777777" w:rsidR="000D2AB2" w:rsidRPr="006A6D30" w:rsidRDefault="000D2AB2" w:rsidP="00AE16D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0D2AB2" w:rsidRPr="006A6D30" w14:paraId="2E33A6CB" w14:textId="77777777" w:rsidTr="004E125F">
        <w:trPr>
          <w:cantSplit/>
          <w:trHeight w:val="144"/>
        </w:trPr>
        <w:tc>
          <w:tcPr>
            <w:tcW w:w="6210" w:type="dxa"/>
            <w:shd w:val="clear" w:color="auto" w:fill="auto"/>
            <w:vAlign w:val="bottom"/>
          </w:tcPr>
          <w:p w14:paraId="16AAAD91" w14:textId="77777777" w:rsidR="000D2AB2" w:rsidRPr="006A6D30" w:rsidRDefault="000D2AB2" w:rsidP="00AE16D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  <w:vAlign w:val="bottom"/>
          </w:tcPr>
          <w:p w14:paraId="2CD152C4" w14:textId="77777777" w:rsidR="000D2AB2" w:rsidRPr="006A6D30" w:rsidRDefault="000D2AB2" w:rsidP="00AE16D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56100CB" w14:textId="77777777" w:rsidR="000D2AB2" w:rsidRPr="006A6D30" w:rsidRDefault="000D2AB2" w:rsidP="00AE16D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2568528D" w14:textId="77777777" w:rsidR="000D2AB2" w:rsidRPr="006A6D30" w:rsidRDefault="000D2AB2" w:rsidP="00AE16D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AB2" w:rsidRPr="006A6D30" w14:paraId="677F8E9D" w14:textId="77777777" w:rsidTr="004E125F">
        <w:trPr>
          <w:cantSplit/>
          <w:trHeight w:val="191"/>
        </w:trPr>
        <w:tc>
          <w:tcPr>
            <w:tcW w:w="6210" w:type="dxa"/>
            <w:shd w:val="clear" w:color="auto" w:fill="auto"/>
            <w:vAlign w:val="bottom"/>
          </w:tcPr>
          <w:p w14:paraId="0E927CBC" w14:textId="77777777" w:rsidR="000D2AB2" w:rsidRPr="006A6D30" w:rsidRDefault="000D2AB2" w:rsidP="00AE16D9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6A6D30" w:rsidDel="009A4744">
              <w:rPr>
                <w:rFonts w:ascii="Angsana New" w:hAnsi="Angsana New" w:hint="cs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4C7FA9C" w14:textId="2355FCD2" w:rsidR="000D2AB2" w:rsidRPr="006A6D30" w:rsidRDefault="00AA32E8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8</w:t>
            </w:r>
            <w:r w:rsidR="006C79A6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065</w:t>
            </w:r>
          </w:p>
        </w:tc>
        <w:tc>
          <w:tcPr>
            <w:tcW w:w="178" w:type="dxa"/>
            <w:vAlign w:val="bottom"/>
          </w:tcPr>
          <w:p w14:paraId="26E602FF" w14:textId="77777777" w:rsidR="000D2AB2" w:rsidRPr="006A6D30" w:rsidRDefault="000D2AB2" w:rsidP="00AE16D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610DBFAF" w14:textId="3763D24A" w:rsidR="000D2AB2" w:rsidRPr="006A6D30" w:rsidRDefault="00AA32E8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732</w:t>
            </w:r>
          </w:p>
        </w:tc>
      </w:tr>
      <w:tr w:rsidR="000D2AB2" w:rsidRPr="006A6D30" w14:paraId="0864D7EC" w14:textId="77777777" w:rsidTr="004E125F">
        <w:trPr>
          <w:cantSplit/>
          <w:trHeight w:val="144"/>
        </w:trPr>
        <w:tc>
          <w:tcPr>
            <w:tcW w:w="6210" w:type="dxa"/>
            <w:shd w:val="clear" w:color="auto" w:fill="auto"/>
            <w:vAlign w:val="bottom"/>
          </w:tcPr>
          <w:p w14:paraId="238F0869" w14:textId="77777777" w:rsidR="000D2AB2" w:rsidRPr="006A6D30" w:rsidRDefault="000D2AB2" w:rsidP="00AE16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ค่าใช้จ่ายที่เกี่ยวกับสัญญาเช่าระยะสั้นและสัญญาเช่าสินทรัพย์ที่มีมูลค่าต่ำ</w:t>
            </w:r>
          </w:p>
        </w:tc>
        <w:tc>
          <w:tcPr>
            <w:tcW w:w="1350" w:type="dxa"/>
            <w:vAlign w:val="bottom"/>
          </w:tcPr>
          <w:p w14:paraId="414262C9" w14:textId="3F8259CD" w:rsidR="000D2AB2" w:rsidRPr="006A6D30" w:rsidRDefault="00AA32E8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</w:t>
            </w:r>
            <w:r w:rsidR="006C79A6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155</w:t>
            </w:r>
          </w:p>
        </w:tc>
        <w:tc>
          <w:tcPr>
            <w:tcW w:w="178" w:type="dxa"/>
            <w:vAlign w:val="bottom"/>
          </w:tcPr>
          <w:p w14:paraId="2AD48D2A" w14:textId="77777777" w:rsidR="000D2AB2" w:rsidRPr="006A6D30" w:rsidRDefault="000D2AB2" w:rsidP="00AE16D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37385D6C" w14:textId="7AE2B86F" w:rsidR="000D2AB2" w:rsidRPr="006A6D30" w:rsidRDefault="00AA32E8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</w:t>
            </w:r>
            <w:r w:rsidR="002A2442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121</w:t>
            </w:r>
          </w:p>
        </w:tc>
      </w:tr>
    </w:tbl>
    <w:p w14:paraId="1FBC2A7D" w14:textId="77777777" w:rsidR="000D2AB2" w:rsidRPr="006A6D30" w:rsidRDefault="000D2AB2" w:rsidP="00390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78"/>
        <w:gridCol w:w="1352"/>
      </w:tblGrid>
      <w:tr w:rsidR="00586366" w:rsidRPr="006A6D30" w14:paraId="1A4FF5F8" w14:textId="77777777" w:rsidTr="004E125F">
        <w:trPr>
          <w:cantSplit/>
          <w:trHeight w:val="144"/>
          <w:tblHeader/>
        </w:trPr>
        <w:tc>
          <w:tcPr>
            <w:tcW w:w="6210" w:type="dxa"/>
            <w:shd w:val="clear" w:color="auto" w:fill="auto"/>
            <w:vAlign w:val="bottom"/>
          </w:tcPr>
          <w:p w14:paraId="10B6C844" w14:textId="78752495" w:rsidR="00586366" w:rsidRPr="006A6D30" w:rsidRDefault="00586366" w:rsidP="0058636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E0DEA"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A32E8" w:rsidRPr="00AA32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7E45C9"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A32E8" w:rsidRPr="00AA32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4F2D9DC9" w14:textId="77777777" w:rsidR="00586366" w:rsidRPr="006A6D30" w:rsidRDefault="00586366" w:rsidP="005863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A6D30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240B13FE" w14:textId="77777777" w:rsidR="00586366" w:rsidRPr="006A6D30" w:rsidRDefault="00586366" w:rsidP="0058636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580AC74C" w14:textId="77777777" w:rsidR="00586366" w:rsidRPr="006A6D30" w:rsidRDefault="00586366" w:rsidP="00586366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6A6D30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08C8826" w14:textId="77777777" w:rsidR="00586366" w:rsidRPr="006A6D30" w:rsidRDefault="00586366" w:rsidP="00586366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A6D30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86366" w:rsidRPr="006A6D30" w14:paraId="43529C1C" w14:textId="77777777" w:rsidTr="004E125F">
        <w:trPr>
          <w:cantSplit/>
          <w:trHeight w:val="144"/>
        </w:trPr>
        <w:tc>
          <w:tcPr>
            <w:tcW w:w="6210" w:type="dxa"/>
            <w:shd w:val="clear" w:color="auto" w:fill="auto"/>
            <w:vAlign w:val="bottom"/>
          </w:tcPr>
          <w:p w14:paraId="089BEE9C" w14:textId="77777777" w:rsidR="00586366" w:rsidRPr="006A6D30" w:rsidRDefault="00586366" w:rsidP="0058636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11D7D09" w14:textId="77777777" w:rsidR="00586366" w:rsidRPr="006A6D30" w:rsidRDefault="00586366" w:rsidP="005863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86366" w:rsidRPr="006A6D30" w14:paraId="12830AEE" w14:textId="77777777" w:rsidTr="004E125F">
        <w:trPr>
          <w:cantSplit/>
          <w:trHeight w:val="144"/>
        </w:trPr>
        <w:tc>
          <w:tcPr>
            <w:tcW w:w="6210" w:type="dxa"/>
            <w:shd w:val="clear" w:color="auto" w:fill="auto"/>
            <w:vAlign w:val="bottom"/>
          </w:tcPr>
          <w:p w14:paraId="533BAFD8" w14:textId="77777777" w:rsidR="00586366" w:rsidRPr="006A6D30" w:rsidRDefault="00586366" w:rsidP="0058636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  <w:vAlign w:val="bottom"/>
          </w:tcPr>
          <w:p w14:paraId="33D5CADC" w14:textId="77777777" w:rsidR="00586366" w:rsidRPr="006A6D30" w:rsidRDefault="00586366" w:rsidP="005863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BD42826" w14:textId="77777777" w:rsidR="00586366" w:rsidRPr="006A6D30" w:rsidRDefault="00586366" w:rsidP="0058636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05150590" w14:textId="77777777" w:rsidR="00586366" w:rsidRPr="006A6D30" w:rsidRDefault="00586366" w:rsidP="005863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6366" w:rsidRPr="006A6D30" w14:paraId="1853E653" w14:textId="77777777" w:rsidTr="004E125F">
        <w:trPr>
          <w:cantSplit/>
          <w:trHeight w:val="191"/>
        </w:trPr>
        <w:tc>
          <w:tcPr>
            <w:tcW w:w="6210" w:type="dxa"/>
            <w:shd w:val="clear" w:color="auto" w:fill="auto"/>
            <w:vAlign w:val="bottom"/>
          </w:tcPr>
          <w:p w14:paraId="484706FB" w14:textId="77777777" w:rsidR="00586366" w:rsidRPr="006A6D30" w:rsidRDefault="00586366" w:rsidP="00586366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6A6D30" w:rsidDel="009A4744">
              <w:rPr>
                <w:rFonts w:ascii="Angsana New" w:hAnsi="Angsana New" w:hint="cs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7E39FB3" w14:textId="5A60E55B" w:rsidR="00586366" w:rsidRPr="006A6D30" w:rsidRDefault="00AA32E8" w:rsidP="00591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22</w:t>
            </w:r>
            <w:r w:rsidR="006C79A6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745</w:t>
            </w:r>
          </w:p>
        </w:tc>
        <w:tc>
          <w:tcPr>
            <w:tcW w:w="178" w:type="dxa"/>
            <w:vAlign w:val="bottom"/>
          </w:tcPr>
          <w:p w14:paraId="22729209" w14:textId="77777777" w:rsidR="00586366" w:rsidRPr="006A6D30" w:rsidRDefault="00586366" w:rsidP="0058636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20592E5A" w14:textId="21E8AB8F" w:rsidR="00586366" w:rsidRPr="006A6D30" w:rsidRDefault="00AA32E8" w:rsidP="00591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</w:t>
            </w:r>
            <w:r w:rsidR="006C79A6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261</w:t>
            </w:r>
          </w:p>
        </w:tc>
      </w:tr>
      <w:tr w:rsidR="00586366" w:rsidRPr="006A6D30" w14:paraId="2EC4E18E" w14:textId="77777777" w:rsidTr="004E125F">
        <w:trPr>
          <w:cantSplit/>
          <w:trHeight w:val="144"/>
        </w:trPr>
        <w:tc>
          <w:tcPr>
            <w:tcW w:w="6210" w:type="dxa"/>
            <w:shd w:val="clear" w:color="auto" w:fill="auto"/>
            <w:vAlign w:val="bottom"/>
          </w:tcPr>
          <w:p w14:paraId="65B7B765" w14:textId="77777777" w:rsidR="00586366" w:rsidRPr="006A6D30" w:rsidRDefault="00586366" w:rsidP="005863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="00591FFA" w:rsidRPr="006A6D30">
              <w:rPr>
                <w:rFonts w:ascii="Angsana New" w:hAnsi="Angsana New" w:hint="cs"/>
                <w:sz w:val="30"/>
                <w:szCs w:val="30"/>
                <w:cs/>
              </w:rPr>
              <w:t>และสัญญาเช่าสินทรัพย์ที่มีมูลค่าต่ำ</w:t>
            </w:r>
          </w:p>
        </w:tc>
        <w:tc>
          <w:tcPr>
            <w:tcW w:w="1350" w:type="dxa"/>
            <w:vAlign w:val="bottom"/>
          </w:tcPr>
          <w:p w14:paraId="54039533" w14:textId="46A3674B" w:rsidR="00586366" w:rsidRPr="006A6D30" w:rsidRDefault="00AA32E8" w:rsidP="00591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</w:t>
            </w:r>
            <w:r w:rsidR="006C79A6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806</w:t>
            </w:r>
          </w:p>
        </w:tc>
        <w:tc>
          <w:tcPr>
            <w:tcW w:w="178" w:type="dxa"/>
            <w:vAlign w:val="bottom"/>
          </w:tcPr>
          <w:p w14:paraId="287FBADE" w14:textId="77777777" w:rsidR="00586366" w:rsidRPr="006A6D30" w:rsidRDefault="00586366" w:rsidP="0058636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47309B5C" w14:textId="17D9094F" w:rsidR="00586366" w:rsidRPr="006A6D30" w:rsidRDefault="00AA32E8" w:rsidP="00591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</w:t>
            </w:r>
            <w:r w:rsidR="002A2442"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233</w:t>
            </w:r>
          </w:p>
        </w:tc>
      </w:tr>
    </w:tbl>
    <w:p w14:paraId="520DC2DA" w14:textId="77777777" w:rsidR="00586366" w:rsidRPr="006A6D30" w:rsidRDefault="00586366" w:rsidP="00390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4F8FCDC" w14:textId="2B05FF4B" w:rsidR="00586366" w:rsidRPr="006A6D30" w:rsidRDefault="00586366" w:rsidP="00390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EE0DEA" w:rsidRPr="006A6D30">
        <w:rPr>
          <w:rFonts w:ascii="Angsana New" w:hAnsi="Angsana New" w:hint="cs"/>
          <w:sz w:val="30"/>
          <w:szCs w:val="30"/>
          <w:cs/>
        </w:rPr>
        <w:t>เก้า</w:t>
      </w:r>
      <w:r w:rsidRPr="006A6D3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AA32E8" w:rsidRPr="00AA32E8">
        <w:rPr>
          <w:rFonts w:ascii="Angsana New" w:hAnsi="Angsana New" w:hint="cs"/>
          <w:sz w:val="30"/>
          <w:szCs w:val="30"/>
        </w:rPr>
        <w:t>30</w:t>
      </w:r>
      <w:r w:rsidR="007E45C9" w:rsidRPr="006A6D30">
        <w:rPr>
          <w:rFonts w:ascii="Angsana New" w:hAnsi="Angsana New" w:hint="cs"/>
          <w:sz w:val="30"/>
          <w:szCs w:val="30"/>
        </w:rPr>
        <w:t xml:space="preserve"> </w:t>
      </w:r>
      <w:r w:rsidR="00EE0DEA" w:rsidRPr="006A6D30">
        <w:rPr>
          <w:rFonts w:ascii="Angsana New" w:hAnsi="Angsana New" w:hint="cs"/>
          <w:sz w:val="30"/>
          <w:szCs w:val="30"/>
          <w:cs/>
        </w:rPr>
        <w:t>กันยายน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Pr="003A0409">
        <w:rPr>
          <w:rFonts w:ascii="Angsana New" w:hAnsi="Angsana New" w:hint="cs"/>
          <w:sz w:val="30"/>
          <w:szCs w:val="30"/>
          <w:cs/>
        </w:rPr>
        <w:t xml:space="preserve">มีจำนวน </w:t>
      </w:r>
      <w:r w:rsidR="00AA32E8" w:rsidRPr="003A0409">
        <w:rPr>
          <w:rFonts w:ascii="Angsana New" w:hAnsi="Angsana New" w:hint="cs"/>
          <w:sz w:val="30"/>
          <w:szCs w:val="30"/>
        </w:rPr>
        <w:t>3</w:t>
      </w:r>
      <w:r w:rsidR="003A0409" w:rsidRPr="003A0409">
        <w:rPr>
          <w:rFonts w:ascii="Angsana New" w:hAnsi="Angsana New"/>
          <w:sz w:val="30"/>
          <w:szCs w:val="30"/>
        </w:rPr>
        <w:t>3</w:t>
      </w:r>
      <w:r w:rsidR="006C79A6" w:rsidRPr="003A0409">
        <w:rPr>
          <w:rFonts w:ascii="Angsana New" w:hAnsi="Angsana New" w:hint="cs"/>
          <w:sz w:val="30"/>
          <w:szCs w:val="30"/>
        </w:rPr>
        <w:t>.</w:t>
      </w:r>
      <w:r w:rsidR="003A0409" w:rsidRPr="003A0409">
        <w:rPr>
          <w:rFonts w:ascii="Angsana New" w:hAnsi="Angsana New"/>
          <w:sz w:val="30"/>
          <w:szCs w:val="30"/>
        </w:rPr>
        <w:t>58</w:t>
      </w:r>
      <w:r w:rsidR="000D2AB2" w:rsidRPr="003A0409">
        <w:rPr>
          <w:rFonts w:ascii="Angsana New" w:hAnsi="Angsana New" w:hint="cs"/>
          <w:sz w:val="30"/>
          <w:szCs w:val="30"/>
          <w:cs/>
        </w:rPr>
        <w:t xml:space="preserve"> </w:t>
      </w:r>
      <w:r w:rsidRPr="003A0409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AA32E8" w:rsidRPr="003A0409">
        <w:rPr>
          <w:rFonts w:ascii="Angsana New" w:hAnsi="Angsana New" w:hint="cs"/>
          <w:sz w:val="30"/>
          <w:szCs w:val="30"/>
        </w:rPr>
        <w:t>13</w:t>
      </w:r>
      <w:r w:rsidR="006C79A6" w:rsidRPr="003A0409">
        <w:rPr>
          <w:rFonts w:ascii="Angsana New" w:hAnsi="Angsana New" w:hint="cs"/>
          <w:sz w:val="30"/>
          <w:szCs w:val="30"/>
        </w:rPr>
        <w:t>.</w:t>
      </w:r>
      <w:r w:rsidR="00AA32E8" w:rsidRPr="003A0409">
        <w:rPr>
          <w:rFonts w:ascii="Angsana New" w:hAnsi="Angsana New" w:hint="cs"/>
          <w:sz w:val="30"/>
          <w:szCs w:val="30"/>
        </w:rPr>
        <w:t>61</w:t>
      </w:r>
      <w:r w:rsidR="000D2AB2" w:rsidRPr="003A0409">
        <w:rPr>
          <w:rFonts w:ascii="Angsana New" w:hAnsi="Angsana New" w:hint="cs"/>
          <w:sz w:val="30"/>
          <w:szCs w:val="30"/>
          <w:cs/>
        </w:rPr>
        <w:t xml:space="preserve"> </w:t>
      </w:r>
      <w:r w:rsidRPr="003A0409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0F0971B2" w14:textId="7B638070" w:rsidR="00586366" w:rsidRPr="006A6D30" w:rsidRDefault="00586366" w:rsidP="00390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85B712F" w14:textId="5CDC12EC" w:rsidR="00CA2AFD" w:rsidRPr="006A6D30" w:rsidRDefault="00524220" w:rsidP="00606F2F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A6D30">
        <w:rPr>
          <w:rFonts w:ascii="Angsana New" w:hAnsi="Angsana New" w:hint="cs"/>
          <w:b/>
          <w:bCs/>
          <w:sz w:val="30"/>
          <w:szCs w:val="30"/>
          <w:cs/>
          <w:lang w:val="th-TH"/>
        </w:rPr>
        <w:t>ภ</w:t>
      </w:r>
      <w:r w:rsidR="00B03387" w:rsidRPr="006A6D30">
        <w:rPr>
          <w:rFonts w:ascii="Angsana New" w:hAnsi="Angsana New" w:hint="cs"/>
          <w:b/>
          <w:bCs/>
          <w:sz w:val="30"/>
          <w:szCs w:val="30"/>
          <w:cs/>
          <w:lang w:val="th-TH"/>
        </w:rPr>
        <w:t>าษีเงินได้</w:t>
      </w:r>
    </w:p>
    <w:p w14:paraId="671208C4" w14:textId="77777777" w:rsidR="007619D7" w:rsidRPr="006A6D30" w:rsidRDefault="007619D7" w:rsidP="00761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9E7283C" w14:textId="3FDED9BF" w:rsidR="00AD02AE" w:rsidRPr="006A6D30" w:rsidRDefault="00586366" w:rsidP="00AD0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AC16EC" w:rsidRPr="006A6D30">
        <w:rPr>
          <w:rFonts w:ascii="Angsana New" w:hAnsi="Angsana New" w:hint="cs"/>
          <w:sz w:val="30"/>
          <w:szCs w:val="30"/>
        </w:rPr>
        <w:br/>
      </w:r>
      <w:r w:rsidRPr="006A6D30">
        <w:rPr>
          <w:rFonts w:ascii="Angsana New" w:hAnsi="Angsana New" w:hint="cs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EE0DEA" w:rsidRPr="006A6D30">
        <w:rPr>
          <w:rFonts w:ascii="Angsana New" w:hAnsi="Angsana New" w:hint="cs"/>
          <w:sz w:val="30"/>
          <w:szCs w:val="30"/>
          <w:cs/>
        </w:rPr>
        <w:t>เก้า</w:t>
      </w:r>
      <w:r w:rsidRPr="006A6D3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AA32E8" w:rsidRPr="00AA32E8">
        <w:rPr>
          <w:rFonts w:ascii="Angsana New" w:hAnsi="Angsana New" w:hint="cs"/>
          <w:sz w:val="30"/>
          <w:szCs w:val="30"/>
        </w:rPr>
        <w:t>30</w:t>
      </w:r>
      <w:r w:rsidR="007E45C9" w:rsidRPr="006A6D30">
        <w:rPr>
          <w:rFonts w:ascii="Angsana New" w:hAnsi="Angsana New" w:hint="cs"/>
          <w:sz w:val="30"/>
          <w:szCs w:val="30"/>
        </w:rPr>
        <w:t xml:space="preserve"> </w:t>
      </w:r>
      <w:r w:rsidR="00EE0DEA" w:rsidRPr="006A6D30">
        <w:rPr>
          <w:rFonts w:ascii="Angsana New" w:hAnsi="Angsana New" w:hint="cs"/>
          <w:sz w:val="30"/>
          <w:szCs w:val="30"/>
          <w:cs/>
        </w:rPr>
        <w:t>กันยายน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  <w:cs/>
        </w:rPr>
        <w:t xml:space="preserve"> คือ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="00EB1AD2" w:rsidRPr="006A6D30">
        <w:rPr>
          <w:rFonts w:ascii="Angsana New" w:hAnsi="Angsana New" w:hint="cs"/>
          <w:sz w:val="30"/>
          <w:szCs w:val="30"/>
          <w:cs/>
        </w:rPr>
        <w:br/>
      </w:r>
      <w:r w:rsidRPr="006A6D30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AA32E8" w:rsidRPr="00AA32E8">
        <w:rPr>
          <w:rFonts w:ascii="Angsana New" w:hAnsi="Angsana New" w:hint="cs"/>
          <w:sz w:val="30"/>
          <w:szCs w:val="30"/>
        </w:rPr>
        <w:t>5</w:t>
      </w:r>
      <w:r w:rsidR="00EA6BD1"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23</w:t>
      </w:r>
      <w:r w:rsidR="00EB1AD2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Pr="006A6D30">
        <w:rPr>
          <w:rFonts w:ascii="Angsana New" w:hAnsi="Angsana New" w:hint="cs"/>
          <w:i/>
          <w:iCs/>
          <w:sz w:val="30"/>
          <w:szCs w:val="30"/>
        </w:rPr>
        <w:t>(</w:t>
      </w:r>
      <w:r w:rsidR="00AA32E8" w:rsidRPr="00AA32E8">
        <w:rPr>
          <w:rFonts w:ascii="Angsana New" w:hAnsi="Angsana New" w:hint="cs"/>
          <w:i/>
          <w:iCs/>
          <w:sz w:val="30"/>
          <w:szCs w:val="30"/>
        </w:rPr>
        <w:t>30</w:t>
      </w:r>
      <w:r w:rsidR="007E45C9" w:rsidRPr="006A6D3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EE0DEA" w:rsidRPr="006A6D30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Pr="006A6D3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A32E8" w:rsidRPr="00AA32E8">
        <w:rPr>
          <w:rFonts w:ascii="Angsana New" w:hAnsi="Angsana New" w:hint="cs"/>
          <w:i/>
          <w:iCs/>
          <w:sz w:val="30"/>
          <w:szCs w:val="30"/>
        </w:rPr>
        <w:t>2562</w:t>
      </w:r>
      <w:r w:rsidRPr="006A6D30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6A6D30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EB1AD2" w:rsidRPr="006A6D3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A32E8" w:rsidRPr="00AA32E8">
        <w:rPr>
          <w:rFonts w:ascii="Angsana New" w:hAnsi="Angsana New" w:hint="cs"/>
          <w:i/>
          <w:iCs/>
          <w:sz w:val="30"/>
          <w:szCs w:val="30"/>
        </w:rPr>
        <w:t>12</w:t>
      </w:r>
      <w:r w:rsidRPr="006A6D30">
        <w:rPr>
          <w:rFonts w:ascii="Angsana New" w:hAnsi="Angsana New" w:hint="cs"/>
          <w:i/>
          <w:iCs/>
          <w:sz w:val="30"/>
          <w:szCs w:val="30"/>
          <w:cs/>
          <w:lang w:val="th-TH"/>
        </w:rPr>
        <w:t>.</w:t>
      </w:r>
      <w:r w:rsidR="00AA32E8" w:rsidRPr="00AA32E8">
        <w:rPr>
          <w:rFonts w:ascii="Angsana New" w:hAnsi="Angsana New" w:hint="cs"/>
          <w:i/>
          <w:iCs/>
          <w:sz w:val="30"/>
          <w:szCs w:val="30"/>
        </w:rPr>
        <w:t>74</w:t>
      </w:r>
      <w:r w:rsidRPr="006A6D30">
        <w:rPr>
          <w:rFonts w:ascii="Angsana New" w:hAnsi="Angsana New" w:hint="cs"/>
          <w:i/>
          <w:iCs/>
          <w:sz w:val="30"/>
          <w:szCs w:val="30"/>
        </w:rPr>
        <w:t xml:space="preserve">) </w:t>
      </w:r>
      <w:r w:rsidRPr="006A6D30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ความแตกต่างระหว่างการรับรู้รายได้และค่าใช้จ่ายทางบัญชีกับรายได้และค่าใช้จ่ายทางภาษีบางรายกา</w:t>
      </w:r>
      <w:r w:rsidR="00AD02AE" w:rsidRPr="006A6D30">
        <w:rPr>
          <w:rFonts w:ascii="Angsana New" w:hAnsi="Angsana New" w:hint="cs"/>
          <w:sz w:val="30"/>
          <w:szCs w:val="30"/>
          <w:cs/>
        </w:rPr>
        <w:t>ร</w:t>
      </w:r>
    </w:p>
    <w:p w14:paraId="73FF6840" w14:textId="77777777" w:rsidR="00AD02AE" w:rsidRPr="006A6D30" w:rsidRDefault="00AD02AE" w:rsidP="00AD0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84F5304" w14:textId="77777777" w:rsidR="00EB1AD2" w:rsidRPr="006A6D30" w:rsidRDefault="00E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A6D30">
        <w:rPr>
          <w:rFonts w:ascii="Angsana New" w:hAnsi="Angsana New" w:hint="cs"/>
          <w:b/>
          <w:bCs/>
          <w:sz w:val="30"/>
          <w:szCs w:val="30"/>
          <w:cs/>
          <w:lang w:val="th-TH"/>
        </w:rPr>
        <w:br w:type="page"/>
      </w:r>
    </w:p>
    <w:p w14:paraId="06308C5C" w14:textId="77777777" w:rsidR="00AD02AE" w:rsidRPr="006A6D30" w:rsidRDefault="00AD02AE" w:rsidP="00AD02AE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A6D30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0F8558FA" w14:textId="77777777" w:rsidR="00AD02AE" w:rsidRPr="006A6D30" w:rsidRDefault="00AD02AE" w:rsidP="003A7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09B3211A" w14:textId="77777777" w:rsidR="00AD02AE" w:rsidRPr="006A6D30" w:rsidRDefault="00AD02AE" w:rsidP="003A7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6A6D30"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3809915A" w14:textId="77777777" w:rsidR="00AD02AE" w:rsidRPr="006A6D30" w:rsidRDefault="00AD02AE" w:rsidP="003A7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9"/>
        <w:gridCol w:w="1694"/>
        <w:gridCol w:w="1790"/>
        <w:gridCol w:w="1316"/>
        <w:gridCol w:w="236"/>
        <w:gridCol w:w="1366"/>
      </w:tblGrid>
      <w:tr w:rsidR="00AD02AE" w:rsidRPr="006A6D30" w14:paraId="15C0D612" w14:textId="77777777" w:rsidTr="004E125F">
        <w:trPr>
          <w:tblHeader/>
        </w:trPr>
        <w:tc>
          <w:tcPr>
            <w:tcW w:w="2789" w:type="dxa"/>
            <w:vAlign w:val="bottom"/>
          </w:tcPr>
          <w:p w14:paraId="6219F84B" w14:textId="77777777" w:rsidR="00AD02AE" w:rsidRPr="006A6D30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195743D8" w14:textId="77777777" w:rsidR="00AD02AE" w:rsidRPr="006A6D30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90" w:type="dxa"/>
            <w:vAlign w:val="bottom"/>
          </w:tcPr>
          <w:p w14:paraId="43D26CD7" w14:textId="77777777" w:rsidR="00AD02AE" w:rsidRPr="006A6D30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7AA656DC" w14:textId="77777777" w:rsidR="00AD02AE" w:rsidRPr="006A6D30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16" w:type="dxa"/>
            <w:vAlign w:val="bottom"/>
          </w:tcPr>
          <w:p w14:paraId="5A5F1F32" w14:textId="77777777" w:rsidR="00AD02AE" w:rsidRPr="006A6D30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vAlign w:val="bottom"/>
          </w:tcPr>
          <w:p w14:paraId="0E3CA2F3" w14:textId="77777777" w:rsidR="00AD02AE" w:rsidRPr="006A6D30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6" w:type="dxa"/>
            <w:vAlign w:val="bottom"/>
          </w:tcPr>
          <w:p w14:paraId="4743F954" w14:textId="77777777" w:rsidR="00AD02AE" w:rsidRPr="006A6D30" w:rsidDel="00D43E7A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D02AE" w:rsidRPr="006A6D30" w14:paraId="198C46A3" w14:textId="77777777" w:rsidTr="004E125F">
        <w:trPr>
          <w:tblHeader/>
        </w:trPr>
        <w:tc>
          <w:tcPr>
            <w:tcW w:w="2789" w:type="dxa"/>
            <w:vAlign w:val="bottom"/>
          </w:tcPr>
          <w:p w14:paraId="21E1401D" w14:textId="77777777" w:rsidR="00AD02AE" w:rsidRPr="006A6D30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4" w:type="dxa"/>
            <w:vAlign w:val="bottom"/>
          </w:tcPr>
          <w:p w14:paraId="59656EA0" w14:textId="77777777" w:rsidR="00AD02AE" w:rsidRPr="006A6D30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bottom"/>
          </w:tcPr>
          <w:p w14:paraId="2351E504" w14:textId="77777777" w:rsidR="00AD02AE" w:rsidRPr="006A6D30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vAlign w:val="bottom"/>
          </w:tcPr>
          <w:p w14:paraId="17CB8BB8" w14:textId="77777777" w:rsidR="00AD02AE" w:rsidRPr="006A6D30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vAlign w:val="bottom"/>
          </w:tcPr>
          <w:p w14:paraId="76BBCD55" w14:textId="77777777" w:rsidR="00AD02AE" w:rsidRPr="006A6D30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6" w:type="dxa"/>
            <w:vAlign w:val="bottom"/>
          </w:tcPr>
          <w:p w14:paraId="1DC13EA0" w14:textId="77777777" w:rsidR="00AD02AE" w:rsidRPr="006A6D30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D02AE" w:rsidRPr="006A6D30" w14:paraId="26EA8195" w14:textId="77777777" w:rsidTr="004E125F">
        <w:tc>
          <w:tcPr>
            <w:tcW w:w="2789" w:type="dxa"/>
            <w:vAlign w:val="bottom"/>
          </w:tcPr>
          <w:p w14:paraId="357E8BC5" w14:textId="4B5168DC" w:rsidR="00AD02AE" w:rsidRPr="006A6D30" w:rsidRDefault="00AD02AE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AA32E8" w:rsidRPr="00AA32E8">
              <w:rPr>
                <w:rFonts w:ascii="Angsana New" w:hAnsi="Angsana New" w:hint="cs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94" w:type="dxa"/>
            <w:vAlign w:val="bottom"/>
          </w:tcPr>
          <w:p w14:paraId="52C4D304" w14:textId="77777777" w:rsidR="00AD02AE" w:rsidRPr="006A6D30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bottom"/>
          </w:tcPr>
          <w:p w14:paraId="63E0211C" w14:textId="77777777" w:rsidR="00AD02AE" w:rsidRPr="006A6D30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vAlign w:val="bottom"/>
          </w:tcPr>
          <w:p w14:paraId="28631527" w14:textId="77777777" w:rsidR="00AD02AE" w:rsidRPr="006A6D30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C2F34CF" w14:textId="77777777" w:rsidR="00AD02AE" w:rsidRPr="006A6D30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3A09D984" w14:textId="77777777" w:rsidR="00AD02AE" w:rsidRPr="006A6D30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6F61" w:rsidRPr="006A6D30" w14:paraId="0725D5FD" w14:textId="77777777" w:rsidTr="004E125F">
        <w:tc>
          <w:tcPr>
            <w:tcW w:w="2789" w:type="dxa"/>
            <w:vAlign w:val="bottom"/>
          </w:tcPr>
          <w:p w14:paraId="0D7A08CC" w14:textId="1EA40733" w:rsidR="00806F61" w:rsidRPr="006A6D30" w:rsidRDefault="00806F6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 w:rsidR="008F4BA9" w:rsidRPr="006A6D30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="008F4BA9"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</w:t>
            </w:r>
            <w:r w:rsidR="008F4BA9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694" w:type="dxa"/>
            <w:vAlign w:val="bottom"/>
          </w:tcPr>
          <w:p w14:paraId="1DB04185" w14:textId="77777777" w:rsidR="00806F61" w:rsidRPr="006A6D30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bottom"/>
          </w:tcPr>
          <w:p w14:paraId="0DCE42C4" w14:textId="77777777" w:rsidR="00806F61" w:rsidRPr="006A6D30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vAlign w:val="bottom"/>
          </w:tcPr>
          <w:p w14:paraId="3CE41C90" w14:textId="284C3277" w:rsidR="00806F61" w:rsidRPr="006A6D30" w:rsidRDefault="00AA32E8" w:rsidP="00806F6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806F61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36" w:type="dxa"/>
            <w:vAlign w:val="bottom"/>
          </w:tcPr>
          <w:p w14:paraId="1628A578" w14:textId="77777777" w:rsidR="00806F61" w:rsidRPr="006A6D30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3060A850" w14:textId="0F05C1D8" w:rsidR="00806F61" w:rsidRPr="006A6D30" w:rsidRDefault="00AA32E8" w:rsidP="00806F6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806F61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480</w:t>
            </w:r>
          </w:p>
        </w:tc>
      </w:tr>
      <w:tr w:rsidR="00806F61" w:rsidRPr="006A6D30" w14:paraId="3157ADB6" w14:textId="77777777" w:rsidTr="004E125F">
        <w:tc>
          <w:tcPr>
            <w:tcW w:w="2789" w:type="dxa"/>
            <w:vAlign w:val="bottom"/>
          </w:tcPr>
          <w:p w14:paraId="518F04FB" w14:textId="5C047A87" w:rsidR="00806F61" w:rsidRPr="006A6D30" w:rsidRDefault="00806F6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 ครั้งที่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="008F4BA9" w:rsidRPr="006A6D30">
              <w:rPr>
                <w:rFonts w:ascii="Angsana New" w:hAnsi="Angsana New" w:hint="cs"/>
                <w:sz w:val="30"/>
                <w:szCs w:val="30"/>
              </w:rPr>
              <w:br/>
              <w:t xml:space="preserve">   </w:t>
            </w:r>
            <w:r w:rsidR="008F4BA9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694" w:type="dxa"/>
            <w:vAlign w:val="bottom"/>
          </w:tcPr>
          <w:p w14:paraId="76BEE241" w14:textId="74E8A4F1" w:rsidR="00806F61" w:rsidRPr="006A6D30" w:rsidRDefault="00AA32E8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23</w:t>
            </w:r>
            <w:r w:rsidR="00806F61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06F61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790" w:type="dxa"/>
            <w:vAlign w:val="bottom"/>
          </w:tcPr>
          <w:p w14:paraId="13FAC5FC" w14:textId="2A62F506" w:rsidR="00806F61" w:rsidRPr="006A6D30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168A1D74" w14:textId="4FE5EDA2" w:rsidR="00806F61" w:rsidRPr="006A6D30" w:rsidRDefault="00806F61" w:rsidP="00806F6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B98BADD" w14:textId="77777777" w:rsidR="00806F61" w:rsidRPr="006A6D30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3D459451" w14:textId="3663608F" w:rsidR="00806F61" w:rsidRPr="006A6D30" w:rsidRDefault="00806F61" w:rsidP="00806F6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667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806F61" w:rsidRPr="006A6D30" w14:paraId="6B5E7125" w14:textId="77777777" w:rsidTr="004E125F">
        <w:tc>
          <w:tcPr>
            <w:tcW w:w="2789" w:type="dxa"/>
            <w:vAlign w:val="bottom"/>
          </w:tcPr>
          <w:p w14:paraId="0BAFE122" w14:textId="4073DC76" w:rsidR="00806F61" w:rsidRPr="006A6D30" w:rsidRDefault="00806F61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ครั้งที่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</w:t>
            </w:r>
            <w:r w:rsidR="008F4BA9" w:rsidRPr="006A6D30">
              <w:rPr>
                <w:rFonts w:ascii="Angsana New" w:hAnsi="Angsana New" w:hint="cs"/>
                <w:sz w:val="30"/>
                <w:szCs w:val="30"/>
              </w:rPr>
              <w:br/>
              <w:t xml:space="preserve">   </w:t>
            </w:r>
            <w:r w:rsidR="008F4BA9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694" w:type="dxa"/>
            <w:vAlign w:val="bottom"/>
          </w:tcPr>
          <w:p w14:paraId="755C89CC" w14:textId="455D3ABA" w:rsidR="00806F61" w:rsidRPr="006A6D30" w:rsidRDefault="00AA32E8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20</w:t>
            </w:r>
            <w:r w:rsidR="00806F61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06F61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790" w:type="dxa"/>
            <w:vAlign w:val="bottom"/>
          </w:tcPr>
          <w:p w14:paraId="7A1F5D01" w14:textId="16A412D3" w:rsidR="00806F61" w:rsidRPr="006A6D30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14:paraId="203FDFFC" w14:textId="42BBE576" w:rsidR="00806F61" w:rsidRPr="006A6D30" w:rsidRDefault="00AA32E8" w:rsidP="00806F6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806F61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36" w:type="dxa"/>
            <w:vAlign w:val="bottom"/>
          </w:tcPr>
          <w:p w14:paraId="4D807A52" w14:textId="77777777" w:rsidR="00806F61" w:rsidRPr="006A6D30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54E18955" w14:textId="331DE259" w:rsidR="00806F61" w:rsidRPr="006A6D30" w:rsidRDefault="00AA32E8" w:rsidP="00806F6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806F61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813</w:t>
            </w:r>
          </w:p>
        </w:tc>
      </w:tr>
      <w:tr w:rsidR="00FB39C7" w:rsidRPr="006A6D30" w14:paraId="767EAB81" w14:textId="77777777" w:rsidTr="004E125F">
        <w:tc>
          <w:tcPr>
            <w:tcW w:w="2789" w:type="dxa"/>
            <w:vAlign w:val="bottom"/>
          </w:tcPr>
          <w:p w14:paraId="21278E88" w14:textId="66BB3568" w:rsidR="00FB39C7" w:rsidRPr="006A6D30" w:rsidRDefault="00FB39C7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 w:rsidR="008F4BA9" w:rsidRPr="006A6D30">
              <w:rPr>
                <w:rFonts w:ascii="Angsana New" w:hAnsi="Angsana New" w:hint="cs"/>
                <w:sz w:val="30"/>
                <w:szCs w:val="30"/>
              </w:rPr>
              <w:br/>
            </w:r>
            <w:r w:rsidR="008F4BA9" w:rsidRPr="00711A05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8F4BA9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694" w:type="dxa"/>
            <w:vAlign w:val="bottom"/>
          </w:tcPr>
          <w:p w14:paraId="0593B513" w14:textId="181BE969" w:rsidR="00FB39C7" w:rsidRPr="006A6D30" w:rsidRDefault="00AA32E8" w:rsidP="00D2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24</w:t>
            </w:r>
            <w:r w:rsidR="00FB39C7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B39C7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790" w:type="dxa"/>
            <w:vAlign w:val="bottom"/>
          </w:tcPr>
          <w:p w14:paraId="0E966030" w14:textId="0CDF0991" w:rsidR="00A03CFB" w:rsidRPr="006A6D30" w:rsidRDefault="00FB39C7" w:rsidP="00A0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16" w:type="dxa"/>
            <w:vAlign w:val="bottom"/>
          </w:tcPr>
          <w:p w14:paraId="39F4D373" w14:textId="03FB91C9" w:rsidR="00FB39C7" w:rsidRPr="006A6D30" w:rsidRDefault="00AA32E8" w:rsidP="00A03CF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FB39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36" w:type="dxa"/>
            <w:vAlign w:val="bottom"/>
          </w:tcPr>
          <w:p w14:paraId="0060BD98" w14:textId="77777777" w:rsidR="00FB39C7" w:rsidRPr="006A6D30" w:rsidRDefault="00FB39C7" w:rsidP="00A0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1A562964" w14:textId="3E7CA8A7" w:rsidR="00FB39C7" w:rsidRPr="006A6D30" w:rsidRDefault="00AA32E8" w:rsidP="00A03CFB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FB39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667</w:t>
            </w:r>
          </w:p>
        </w:tc>
      </w:tr>
      <w:tr w:rsidR="00FB39C7" w:rsidRPr="006A6D30" w14:paraId="6850F5DD" w14:textId="77777777" w:rsidTr="004E125F">
        <w:tc>
          <w:tcPr>
            <w:tcW w:w="2789" w:type="dxa"/>
            <w:vAlign w:val="bottom"/>
          </w:tcPr>
          <w:p w14:paraId="74867BB0" w14:textId="77777777" w:rsidR="00FB39C7" w:rsidRPr="006A6D30" w:rsidRDefault="00FB39C7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694" w:type="dxa"/>
            <w:vAlign w:val="bottom"/>
          </w:tcPr>
          <w:p w14:paraId="6643FCB5" w14:textId="77777777" w:rsidR="00FB39C7" w:rsidRPr="006A6D30" w:rsidRDefault="00FB39C7" w:rsidP="00A0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0" w:type="dxa"/>
            <w:vAlign w:val="bottom"/>
          </w:tcPr>
          <w:p w14:paraId="594289A3" w14:textId="77777777" w:rsidR="00FB39C7" w:rsidRPr="006A6D30" w:rsidRDefault="00FB39C7" w:rsidP="00A0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6" w:type="dxa"/>
            <w:vAlign w:val="bottom"/>
          </w:tcPr>
          <w:p w14:paraId="68A722E8" w14:textId="77777777" w:rsidR="00FB39C7" w:rsidRPr="006A6D30" w:rsidRDefault="00FB39C7" w:rsidP="00A03CF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EF2FF50" w14:textId="77777777" w:rsidR="00FB39C7" w:rsidRPr="006A6D30" w:rsidRDefault="00FB39C7" w:rsidP="00A0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98284" w14:textId="2671D262" w:rsidR="00FB39C7" w:rsidRPr="006A6D30" w:rsidRDefault="00AA32E8" w:rsidP="00A03CFB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FB39C7" w:rsidRPr="006A6D3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480</w:t>
            </w:r>
          </w:p>
        </w:tc>
      </w:tr>
      <w:tr w:rsidR="00273E22" w:rsidRPr="006A6D30" w14:paraId="297558A0" w14:textId="77777777" w:rsidTr="00273E22">
        <w:tc>
          <w:tcPr>
            <w:tcW w:w="2789" w:type="dxa"/>
            <w:vAlign w:val="bottom"/>
          </w:tcPr>
          <w:p w14:paraId="5A6E4730" w14:textId="77777777" w:rsidR="00273E22" w:rsidRPr="006A6D30" w:rsidRDefault="00273E22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4" w:type="dxa"/>
            <w:vAlign w:val="bottom"/>
          </w:tcPr>
          <w:p w14:paraId="53ADDDB2" w14:textId="77777777" w:rsidR="00273E22" w:rsidRPr="006A6D30" w:rsidRDefault="00273E22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bottom"/>
          </w:tcPr>
          <w:p w14:paraId="501EC6A9" w14:textId="77777777" w:rsidR="00273E22" w:rsidRPr="006A6D30" w:rsidRDefault="00273E22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vAlign w:val="bottom"/>
          </w:tcPr>
          <w:p w14:paraId="47B828CC" w14:textId="77777777" w:rsidR="00273E22" w:rsidRPr="006A6D30" w:rsidRDefault="00273E22" w:rsidP="00806F6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F01E70F" w14:textId="77777777" w:rsidR="00273E22" w:rsidRPr="006A6D30" w:rsidRDefault="00273E22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vAlign w:val="bottom"/>
          </w:tcPr>
          <w:p w14:paraId="070A1932" w14:textId="77777777" w:rsidR="00273E22" w:rsidRPr="006A6D30" w:rsidRDefault="00273E22" w:rsidP="00806F6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73E22" w:rsidRPr="006A6D30" w14:paraId="045D861D" w14:textId="77777777" w:rsidTr="00273E22">
        <w:tc>
          <w:tcPr>
            <w:tcW w:w="2789" w:type="dxa"/>
            <w:vAlign w:val="bottom"/>
          </w:tcPr>
          <w:p w14:paraId="3682010B" w14:textId="2D1ECFD0" w:rsidR="00273E22" w:rsidRPr="006A6D30" w:rsidRDefault="00273E22" w:rsidP="00F7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AA32E8" w:rsidRPr="00AA32E8">
              <w:rPr>
                <w:rFonts w:ascii="Angsana New" w:hAnsi="Angsana New" w:hint="cs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94" w:type="dxa"/>
            <w:vAlign w:val="bottom"/>
          </w:tcPr>
          <w:p w14:paraId="346EE4DA" w14:textId="77777777" w:rsidR="00273E22" w:rsidRPr="006A6D30" w:rsidRDefault="00273E22" w:rsidP="00F7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bottom"/>
          </w:tcPr>
          <w:p w14:paraId="1D4E6194" w14:textId="77777777" w:rsidR="00273E22" w:rsidRPr="006A6D30" w:rsidRDefault="00273E22" w:rsidP="00F7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vAlign w:val="bottom"/>
          </w:tcPr>
          <w:p w14:paraId="63023132" w14:textId="77777777" w:rsidR="00273E22" w:rsidRPr="006A6D30" w:rsidRDefault="00273E22" w:rsidP="00F7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264179" w14:textId="77777777" w:rsidR="00273E22" w:rsidRPr="006A6D30" w:rsidRDefault="00273E22" w:rsidP="00F7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64AAB7E4" w14:textId="77777777" w:rsidR="00273E22" w:rsidRPr="006A6D30" w:rsidRDefault="00273E22" w:rsidP="00F7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39C7" w:rsidRPr="006A6D30" w14:paraId="743A0A09" w14:textId="77777777" w:rsidTr="00273E22">
        <w:tc>
          <w:tcPr>
            <w:tcW w:w="2789" w:type="dxa"/>
            <w:vAlign w:val="bottom"/>
          </w:tcPr>
          <w:p w14:paraId="21CC8F05" w14:textId="1C778026" w:rsidR="00FB39C7" w:rsidRPr="006A6D30" w:rsidRDefault="00FB39C7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8F4BA9" w:rsidRPr="006A6D30">
              <w:rPr>
                <w:rFonts w:ascii="Angsana New" w:hAnsi="Angsana New" w:hint="cs"/>
                <w:sz w:val="30"/>
                <w:szCs w:val="30"/>
              </w:rPr>
              <w:br/>
              <w:t xml:space="preserve">   </w:t>
            </w:r>
            <w:r w:rsidR="008F4BA9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694" w:type="dxa"/>
            <w:vAlign w:val="bottom"/>
          </w:tcPr>
          <w:p w14:paraId="3F97810B" w14:textId="41903060" w:rsidR="00FB39C7" w:rsidRPr="006A6D30" w:rsidRDefault="00AA32E8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</w:t>
            </w:r>
            <w:r w:rsidR="00FB39C7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B39C7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790" w:type="dxa"/>
            <w:vAlign w:val="bottom"/>
          </w:tcPr>
          <w:p w14:paraId="323E4EC0" w14:textId="3EA5E29E" w:rsidR="00FB39C7" w:rsidRPr="006A6D30" w:rsidRDefault="00FB39C7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316" w:type="dxa"/>
            <w:vAlign w:val="bottom"/>
          </w:tcPr>
          <w:p w14:paraId="1B5FE7BB" w14:textId="494563C6" w:rsidR="00FB39C7" w:rsidRPr="006A6D30" w:rsidRDefault="00AA32E8" w:rsidP="00806F6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FB39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36" w:type="dxa"/>
            <w:vAlign w:val="bottom"/>
          </w:tcPr>
          <w:p w14:paraId="4949AB74" w14:textId="77777777" w:rsidR="00FB39C7" w:rsidRPr="006A6D30" w:rsidRDefault="00FB39C7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2A4355A9" w14:textId="6D69C3EA" w:rsidR="00FB39C7" w:rsidRPr="006A6D30" w:rsidRDefault="00AA32E8" w:rsidP="00806F6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FB39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480</w:t>
            </w:r>
          </w:p>
        </w:tc>
      </w:tr>
      <w:tr w:rsidR="00FB39C7" w:rsidRPr="006A6D30" w14:paraId="331765D1" w14:textId="77777777" w:rsidTr="004E125F">
        <w:tc>
          <w:tcPr>
            <w:tcW w:w="2789" w:type="dxa"/>
            <w:vAlign w:val="bottom"/>
          </w:tcPr>
          <w:p w14:paraId="719FECB5" w14:textId="26419814" w:rsidR="00FB39C7" w:rsidRPr="006A6D30" w:rsidRDefault="00FB39C7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 w:rsidR="008F4BA9" w:rsidRPr="006A6D30">
              <w:rPr>
                <w:rFonts w:ascii="Angsana New" w:hAnsi="Angsana New" w:hint="cs"/>
                <w:sz w:val="30"/>
                <w:szCs w:val="30"/>
              </w:rPr>
              <w:br/>
              <w:t xml:space="preserve">   </w:t>
            </w:r>
            <w:r w:rsidR="008F4BA9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694" w:type="dxa"/>
            <w:vAlign w:val="bottom"/>
          </w:tcPr>
          <w:p w14:paraId="1F48DC42" w14:textId="28598F23" w:rsidR="00FB39C7" w:rsidRPr="006A6D30" w:rsidRDefault="00AA32E8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22</w:t>
            </w:r>
            <w:r w:rsidR="00FB39C7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B39C7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790" w:type="dxa"/>
            <w:vAlign w:val="bottom"/>
          </w:tcPr>
          <w:p w14:paraId="4936973C" w14:textId="1D5461D5" w:rsidR="00FB39C7" w:rsidRPr="006A6D30" w:rsidRDefault="00FB39C7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4E54A8AB" w14:textId="757A5FD7" w:rsidR="00FB39C7" w:rsidRPr="006A6D30" w:rsidRDefault="00FB39C7" w:rsidP="00806F6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0D79A17" w14:textId="77777777" w:rsidR="00FB39C7" w:rsidRPr="006A6D30" w:rsidRDefault="00FB39C7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0A3F2266" w14:textId="03F9D835" w:rsidR="00FB39C7" w:rsidRPr="006A6D30" w:rsidRDefault="00FB39C7" w:rsidP="00806F6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667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FB39C7" w:rsidRPr="006A6D30" w14:paraId="1B0C0AE1" w14:textId="77777777" w:rsidTr="004E125F">
        <w:tc>
          <w:tcPr>
            <w:tcW w:w="2789" w:type="dxa"/>
            <w:vAlign w:val="bottom"/>
          </w:tcPr>
          <w:p w14:paraId="23A9D6B3" w14:textId="77777777" w:rsidR="00FB39C7" w:rsidRPr="006A6D30" w:rsidRDefault="00FB39C7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694" w:type="dxa"/>
            <w:vAlign w:val="bottom"/>
          </w:tcPr>
          <w:p w14:paraId="459E475A" w14:textId="77777777" w:rsidR="00FB39C7" w:rsidRPr="006A6D30" w:rsidRDefault="00FB39C7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bottom"/>
          </w:tcPr>
          <w:p w14:paraId="6424159E" w14:textId="77777777" w:rsidR="00FB39C7" w:rsidRPr="006A6D30" w:rsidRDefault="00FB39C7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14:paraId="575E4B01" w14:textId="23A3BEC3" w:rsidR="00FB39C7" w:rsidRPr="006A6D30" w:rsidRDefault="00AA32E8" w:rsidP="00806F6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FB39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36" w:type="dxa"/>
            <w:vAlign w:val="bottom"/>
          </w:tcPr>
          <w:p w14:paraId="577041D3" w14:textId="77777777" w:rsidR="00FB39C7" w:rsidRPr="006A6D30" w:rsidRDefault="00FB39C7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089A1B0A" w14:textId="14A858AF" w:rsidR="00FB39C7" w:rsidRPr="006A6D30" w:rsidRDefault="00AA32E8" w:rsidP="00806F6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FB39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813</w:t>
            </w:r>
          </w:p>
        </w:tc>
      </w:tr>
      <w:tr w:rsidR="00FB39C7" w:rsidRPr="006A6D30" w14:paraId="22096CEA" w14:textId="77777777" w:rsidTr="004E125F">
        <w:tc>
          <w:tcPr>
            <w:tcW w:w="2789" w:type="dxa"/>
            <w:vAlign w:val="bottom"/>
          </w:tcPr>
          <w:p w14:paraId="380A0EB7" w14:textId="2272F5BF" w:rsidR="00FB39C7" w:rsidRPr="006A6D30" w:rsidRDefault="00FB39C7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 w:rsidR="008F4BA9" w:rsidRPr="006A6D30">
              <w:rPr>
                <w:rFonts w:ascii="Angsana New" w:hAnsi="Angsana New" w:hint="cs"/>
                <w:sz w:val="30"/>
                <w:szCs w:val="30"/>
              </w:rPr>
              <w:br/>
            </w:r>
            <w:r w:rsidR="008F4BA9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="008F4BA9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694" w:type="dxa"/>
            <w:vAlign w:val="bottom"/>
          </w:tcPr>
          <w:p w14:paraId="74E34610" w14:textId="55122DD5" w:rsidR="00FB39C7" w:rsidRPr="006A6D30" w:rsidRDefault="00AA32E8" w:rsidP="00B56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23</w:t>
            </w:r>
            <w:r w:rsidR="00FB39C7" w:rsidRPr="006A6D3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B39C7"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790" w:type="dxa"/>
            <w:vAlign w:val="bottom"/>
          </w:tcPr>
          <w:p w14:paraId="4E03CDDF" w14:textId="68182765" w:rsidR="00FB39C7" w:rsidRPr="006A6D30" w:rsidRDefault="00FB39C7" w:rsidP="00B56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AA32E8" w:rsidRPr="00AA32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316" w:type="dxa"/>
            <w:vAlign w:val="bottom"/>
          </w:tcPr>
          <w:p w14:paraId="02FDB9CF" w14:textId="180E7473" w:rsidR="00FB39C7" w:rsidRPr="006A6D30" w:rsidRDefault="00AA32E8" w:rsidP="00B5642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FB39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36" w:type="dxa"/>
            <w:vAlign w:val="bottom"/>
          </w:tcPr>
          <w:p w14:paraId="5ACDECD9" w14:textId="77777777" w:rsidR="00FB39C7" w:rsidRPr="006A6D30" w:rsidRDefault="00FB39C7" w:rsidP="00B56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290438F2" w14:textId="3F71CEC9" w:rsidR="00FB39C7" w:rsidRPr="006A6D30" w:rsidRDefault="00AA32E8" w:rsidP="00B5642D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FB39C7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667</w:t>
            </w:r>
          </w:p>
        </w:tc>
      </w:tr>
      <w:tr w:rsidR="00FB39C7" w:rsidRPr="006A6D30" w14:paraId="2E9A1A34" w14:textId="77777777" w:rsidTr="004E125F">
        <w:tc>
          <w:tcPr>
            <w:tcW w:w="2789" w:type="dxa"/>
            <w:vAlign w:val="bottom"/>
          </w:tcPr>
          <w:p w14:paraId="5EA40E0B" w14:textId="77777777" w:rsidR="00FB39C7" w:rsidRPr="006A6D30" w:rsidRDefault="00FB39C7" w:rsidP="004E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694" w:type="dxa"/>
            <w:vAlign w:val="bottom"/>
          </w:tcPr>
          <w:p w14:paraId="56BBAF4F" w14:textId="77777777" w:rsidR="00FB39C7" w:rsidRPr="006A6D30" w:rsidRDefault="00FB39C7" w:rsidP="00B56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0" w:type="dxa"/>
            <w:vAlign w:val="bottom"/>
          </w:tcPr>
          <w:p w14:paraId="79415871" w14:textId="77777777" w:rsidR="00FB39C7" w:rsidRPr="006A6D30" w:rsidRDefault="00FB39C7" w:rsidP="00B56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6" w:type="dxa"/>
            <w:vAlign w:val="bottom"/>
          </w:tcPr>
          <w:p w14:paraId="5AEAD2B9" w14:textId="77777777" w:rsidR="00FB39C7" w:rsidRPr="006A6D30" w:rsidRDefault="00FB39C7" w:rsidP="00B5642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DA2DDCB" w14:textId="77777777" w:rsidR="00FB39C7" w:rsidRPr="006A6D30" w:rsidRDefault="00FB39C7" w:rsidP="00B56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3A5BC" w14:textId="678620E7" w:rsidR="00FB39C7" w:rsidRPr="006A6D30" w:rsidRDefault="00AA32E8" w:rsidP="00B5642D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FB39C7" w:rsidRPr="006A6D3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480</w:t>
            </w:r>
          </w:p>
        </w:tc>
      </w:tr>
    </w:tbl>
    <w:p w14:paraId="68EC0EEF" w14:textId="287329D4" w:rsidR="008F4BA9" w:rsidRPr="006A6D30" w:rsidRDefault="008F4BA9" w:rsidP="00E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5187158" w14:textId="77777777" w:rsidR="008F4BA9" w:rsidRPr="006A6D30" w:rsidRDefault="008F4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</w:rPr>
        <w:br w:type="page"/>
      </w:r>
    </w:p>
    <w:p w14:paraId="4305E30E" w14:textId="77777777" w:rsidR="00B419DC" w:rsidRPr="006A6D30" w:rsidRDefault="00FF4A19" w:rsidP="00A5436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A6D30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53E47011" w14:textId="77777777" w:rsidR="00FF4A19" w:rsidRPr="006A6D30" w:rsidRDefault="00FF4A19" w:rsidP="00780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DAC3029" w14:textId="77777777" w:rsidR="000C2275" w:rsidRPr="006A6D30" w:rsidRDefault="000C2275" w:rsidP="000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1C09BFD" w14:textId="77777777" w:rsidR="000C2275" w:rsidRPr="006A6D30" w:rsidRDefault="000C2275" w:rsidP="00730E2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52D25EE" w14:textId="77777777" w:rsidR="00730E2C" w:rsidRPr="006A6D30" w:rsidRDefault="00730E2C" w:rsidP="007F334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6A6D30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="00C83634" w:rsidRPr="006A6D30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0150051" w14:textId="77777777" w:rsidR="00DC7B86" w:rsidRPr="006A6D30" w:rsidRDefault="00DC7B86" w:rsidP="007F334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0B9E9A3" w14:textId="77777777" w:rsidR="00431E52" w:rsidRPr="006A6D30" w:rsidRDefault="00431E52" w:rsidP="007F334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744CD42" w14:textId="77777777" w:rsidR="00DC7B86" w:rsidRPr="006A6D30" w:rsidRDefault="00DC7B86" w:rsidP="007F334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  <w:sectPr w:rsidR="00DC7B86" w:rsidRPr="006A6D30" w:rsidSect="00881097">
          <w:headerReference w:type="default" r:id="rId18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01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222"/>
        <w:gridCol w:w="270"/>
        <w:gridCol w:w="1260"/>
        <w:gridCol w:w="236"/>
        <w:gridCol w:w="1170"/>
        <w:gridCol w:w="236"/>
        <w:gridCol w:w="1170"/>
        <w:gridCol w:w="236"/>
        <w:gridCol w:w="1080"/>
        <w:gridCol w:w="236"/>
        <w:gridCol w:w="1036"/>
        <w:gridCol w:w="270"/>
        <w:gridCol w:w="900"/>
        <w:gridCol w:w="270"/>
        <w:gridCol w:w="990"/>
        <w:gridCol w:w="270"/>
        <w:gridCol w:w="900"/>
        <w:gridCol w:w="270"/>
        <w:gridCol w:w="990"/>
      </w:tblGrid>
      <w:tr w:rsidR="00730E2C" w:rsidRPr="006A6D30" w14:paraId="3F18E378" w14:textId="77777777" w:rsidTr="00475BA0">
        <w:trPr>
          <w:trHeight w:val="261"/>
          <w:tblHeader/>
        </w:trPr>
        <w:tc>
          <w:tcPr>
            <w:tcW w:w="3222" w:type="dxa"/>
            <w:shd w:val="clear" w:color="auto" w:fill="auto"/>
            <w:vAlign w:val="bottom"/>
          </w:tcPr>
          <w:p w14:paraId="35833BE9" w14:textId="77777777" w:rsidR="00730E2C" w:rsidRPr="006A6D30" w:rsidRDefault="00730E2C" w:rsidP="00730E2C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069E38CF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20" w:type="dxa"/>
            <w:gridSpan w:val="17"/>
            <w:shd w:val="clear" w:color="auto" w:fill="auto"/>
            <w:vAlign w:val="bottom"/>
          </w:tcPr>
          <w:p w14:paraId="7EF60488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30E2C" w:rsidRPr="006A6D30" w14:paraId="3ED9810E" w14:textId="77777777" w:rsidTr="004914EB">
        <w:trPr>
          <w:trHeight w:val="261"/>
          <w:tblHeader/>
        </w:trPr>
        <w:tc>
          <w:tcPr>
            <w:tcW w:w="3222" w:type="dxa"/>
            <w:shd w:val="clear" w:color="auto" w:fill="auto"/>
            <w:vAlign w:val="bottom"/>
          </w:tcPr>
          <w:p w14:paraId="38DB5B6B" w14:textId="77777777" w:rsidR="00730E2C" w:rsidRPr="006A6D30" w:rsidRDefault="00730E2C" w:rsidP="00475BA0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24EF621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3A453D29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0D481A53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vAlign w:val="bottom"/>
          </w:tcPr>
          <w:p w14:paraId="2226A01F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30E2C" w:rsidRPr="006A6D30" w14:paraId="1869DD32" w14:textId="77777777" w:rsidTr="004914EB">
        <w:trPr>
          <w:trHeight w:val="261"/>
          <w:tblHeader/>
        </w:trPr>
        <w:tc>
          <w:tcPr>
            <w:tcW w:w="3222" w:type="dxa"/>
            <w:shd w:val="clear" w:color="auto" w:fill="auto"/>
            <w:vAlign w:val="bottom"/>
          </w:tcPr>
          <w:p w14:paraId="3938CDFA" w14:textId="65EC7B33" w:rsidR="00730E2C" w:rsidRPr="006A6D30" w:rsidRDefault="00730E2C" w:rsidP="00475BA0">
            <w:pPr>
              <w:ind w:left="-19" w:right="-90" w:firstLine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AA32E8" w:rsidRPr="00AA32E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30</w:t>
            </w:r>
            <w:r w:rsidR="007E45C9" w:rsidRPr="006A6D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EE0DEA" w:rsidRPr="006A6D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CA36DE" w:rsidRPr="006A6D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A32E8" w:rsidRPr="00AA32E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5342CC22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49E05CC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="006E4770"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ใช้การบัญชีป้องกัน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D514DF4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3288A98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559B3EC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8423F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238BD" w14:textId="77777777" w:rsidR="00730E2C" w:rsidRPr="006A6D30" w:rsidRDefault="00730E2C" w:rsidP="00475BA0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779EF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ราคาทุนตัดจำหน่าย</w:t>
            </w: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- 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DA668" w14:textId="77777777" w:rsidR="00730E2C" w:rsidRPr="006A6D30" w:rsidRDefault="00730E2C" w:rsidP="00475BA0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5C2CA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7C7EA582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1A05C3F" w14:textId="19C83534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1FFFA5A5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D826CBB" w14:textId="3DF0D966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7F9207D7" w14:textId="77777777" w:rsidR="00730E2C" w:rsidRPr="006A6D30" w:rsidRDefault="00730E2C" w:rsidP="00475BA0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2043AF01" w14:textId="0CAA7772" w:rsidR="00730E2C" w:rsidRPr="006A6D30" w:rsidRDefault="00730E2C" w:rsidP="00475BA0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5F9D826B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A12088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30E2C" w:rsidRPr="006A6D30" w14:paraId="41AC85BA" w14:textId="77777777" w:rsidTr="004914EB">
        <w:trPr>
          <w:trHeight w:val="261"/>
          <w:tblHeader/>
        </w:trPr>
        <w:tc>
          <w:tcPr>
            <w:tcW w:w="3222" w:type="dxa"/>
            <w:shd w:val="clear" w:color="auto" w:fill="auto"/>
            <w:vAlign w:val="bottom"/>
          </w:tcPr>
          <w:p w14:paraId="30578E33" w14:textId="77777777" w:rsidR="00730E2C" w:rsidRPr="006A6D30" w:rsidRDefault="00730E2C" w:rsidP="00475BA0">
            <w:pPr>
              <w:ind w:left="-14" w:right="-90" w:firstLine="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9F6F57F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20" w:type="dxa"/>
            <w:gridSpan w:val="17"/>
            <w:vAlign w:val="bottom"/>
          </w:tcPr>
          <w:p w14:paraId="0234E11B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6A6D30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730E2C" w:rsidRPr="006A6D30" w14:paraId="29B034F4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1292FDE7" w14:textId="77777777" w:rsidR="00730E2C" w:rsidRPr="006A6D30" w:rsidRDefault="00730E2C" w:rsidP="00475BA0">
            <w:pPr>
              <w:ind w:left="-14" w:right="-90" w:firstLine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2C233C6B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D1A2DF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B622239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C7BD0C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FAC551D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4A3F23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64D018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901343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3FFCC7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9D15FD8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056BD8F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AB2D37E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68599F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43109E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EE12770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EB2A357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6312E86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D2B681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3F01" w:rsidRPr="006A6D30" w14:paraId="116AC241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67EC300F" w14:textId="77777777" w:rsidR="00453F01" w:rsidRPr="006A6D30" w:rsidRDefault="00453F01" w:rsidP="00475BA0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</w:t>
            </w:r>
            <w:r w:rsidR="00443530" w:rsidRPr="006A6D30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270" w:type="dxa"/>
            <w:vAlign w:val="bottom"/>
          </w:tcPr>
          <w:p w14:paraId="6AFC8ADC" w14:textId="77777777" w:rsidR="00453F01" w:rsidRPr="006A6D30" w:rsidRDefault="00453F01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5680AD6" w14:textId="77777777" w:rsidR="00453F01" w:rsidRPr="006A6D30" w:rsidRDefault="00453F01" w:rsidP="00475BA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374A9C1" w14:textId="77777777" w:rsidR="00453F01" w:rsidRPr="006A6D30" w:rsidRDefault="00453F01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DA12E40" w14:textId="77777777" w:rsidR="00453F01" w:rsidRPr="006A6D30" w:rsidRDefault="00453F01" w:rsidP="00475B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B781E9F" w14:textId="77777777" w:rsidR="00453F01" w:rsidRPr="006A6D30" w:rsidRDefault="00453F01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3B9DA4" w14:textId="77777777" w:rsidR="00453F01" w:rsidRPr="006A6D30" w:rsidRDefault="00453F01" w:rsidP="00475B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1B7B4A" w14:textId="77777777" w:rsidR="00453F01" w:rsidRPr="006A6D30" w:rsidRDefault="00453F01" w:rsidP="00475BA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559024" w14:textId="604753E5" w:rsidR="00453F01" w:rsidRPr="006A6D30" w:rsidRDefault="00AA32E8" w:rsidP="00475BA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554</w:t>
            </w:r>
            <w:r w:rsidR="00475BA0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8768C7" w14:textId="77777777" w:rsidR="00453F01" w:rsidRPr="006A6D30" w:rsidRDefault="00453F01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BCB80DE" w14:textId="2DC1F610" w:rsidR="00453F01" w:rsidRPr="006A6D30" w:rsidRDefault="00AA32E8" w:rsidP="00475BA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554</w:t>
            </w:r>
            <w:r w:rsidR="00475BA0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470</w:t>
            </w:r>
          </w:p>
        </w:tc>
        <w:tc>
          <w:tcPr>
            <w:tcW w:w="270" w:type="dxa"/>
            <w:vAlign w:val="bottom"/>
          </w:tcPr>
          <w:p w14:paraId="791BB809" w14:textId="77777777" w:rsidR="00453F01" w:rsidRPr="006A6D30" w:rsidRDefault="00453F0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77026FC" w14:textId="77777777" w:rsidR="00453F01" w:rsidRPr="006A6D30" w:rsidRDefault="00453F01" w:rsidP="00475BA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49452CF" w14:textId="77777777" w:rsidR="00453F01" w:rsidRPr="006A6D30" w:rsidRDefault="00453F0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939B10F" w14:textId="77777777" w:rsidR="00453F01" w:rsidRPr="006A6D30" w:rsidRDefault="00C30A3B" w:rsidP="00475BA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54A4878" w14:textId="77777777" w:rsidR="00453F01" w:rsidRPr="006A6D30" w:rsidRDefault="00453F01" w:rsidP="00475BA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DCAEA07" w14:textId="5D33FE5D" w:rsidR="00453F01" w:rsidRPr="006A6D30" w:rsidRDefault="00AA32E8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554</w:t>
            </w:r>
            <w:r w:rsidR="00475BA0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470</w:t>
            </w:r>
          </w:p>
        </w:tc>
        <w:tc>
          <w:tcPr>
            <w:tcW w:w="270" w:type="dxa"/>
            <w:vAlign w:val="bottom"/>
          </w:tcPr>
          <w:p w14:paraId="5C80DE7D" w14:textId="77777777" w:rsidR="00453F01" w:rsidRPr="006A6D30" w:rsidRDefault="00453F0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E45A58" w14:textId="0307FC88" w:rsidR="00453F01" w:rsidRPr="006A6D30" w:rsidRDefault="00AA32E8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554</w:t>
            </w:r>
            <w:r w:rsidR="00475BA0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470</w:t>
            </w:r>
          </w:p>
        </w:tc>
      </w:tr>
      <w:tr w:rsidR="00475BA0" w:rsidRPr="006A6D30" w14:paraId="1E073C12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00620075" w14:textId="24D63946" w:rsidR="00475BA0" w:rsidRPr="006A6D30" w:rsidRDefault="00475BA0" w:rsidP="00475BA0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270" w:type="dxa"/>
            <w:vAlign w:val="bottom"/>
          </w:tcPr>
          <w:p w14:paraId="4AB839BB" w14:textId="77777777" w:rsidR="00475BA0" w:rsidRPr="006A6D30" w:rsidRDefault="00475BA0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88BA1BD" w14:textId="4BB4CD14" w:rsidR="00475BA0" w:rsidRPr="006A6D30" w:rsidRDefault="00475BA0" w:rsidP="00475BA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FC8999D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DBA0098" w14:textId="722C4EE1" w:rsidR="00475BA0" w:rsidRPr="006A6D30" w:rsidRDefault="00475BA0" w:rsidP="00475B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3B5718E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D2201D" w14:textId="28DB0D0B" w:rsidR="00475BA0" w:rsidRPr="006A6D30" w:rsidRDefault="00475BA0" w:rsidP="00475B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26D5F8" w14:textId="77777777" w:rsidR="00475BA0" w:rsidRPr="006A6D30" w:rsidRDefault="00475BA0" w:rsidP="00475BA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EB7858" w14:textId="6F86E44C" w:rsidR="00475BA0" w:rsidRPr="006A6D30" w:rsidRDefault="00AA32E8" w:rsidP="00475BA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="00475BA0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512</w:t>
            </w:r>
            <w:r w:rsidR="00475BA0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747501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8B96136" w14:textId="517340DD" w:rsidR="00475BA0" w:rsidRPr="006A6D30" w:rsidRDefault="00AA32E8" w:rsidP="00475BA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="00475BA0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512</w:t>
            </w:r>
            <w:r w:rsidR="00475BA0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609</w:t>
            </w:r>
          </w:p>
        </w:tc>
        <w:tc>
          <w:tcPr>
            <w:tcW w:w="270" w:type="dxa"/>
            <w:vAlign w:val="bottom"/>
          </w:tcPr>
          <w:p w14:paraId="1AD310CA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E37C364" w14:textId="55AE70C3" w:rsidR="00475BA0" w:rsidRPr="006A6D30" w:rsidRDefault="00475BA0" w:rsidP="00475BA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C4F9B09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FB7B98" w14:textId="722D75D5" w:rsidR="00475BA0" w:rsidRPr="006A6D30" w:rsidRDefault="00475BA0" w:rsidP="00475BA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EC12918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3526460" w14:textId="172C96FB" w:rsidR="00475BA0" w:rsidRPr="006A6D30" w:rsidRDefault="00AA32E8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</w:t>
            </w:r>
            <w:r w:rsidR="00475BA0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512</w:t>
            </w:r>
            <w:r w:rsidR="00475BA0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609</w:t>
            </w:r>
          </w:p>
        </w:tc>
        <w:tc>
          <w:tcPr>
            <w:tcW w:w="270" w:type="dxa"/>
            <w:vAlign w:val="bottom"/>
          </w:tcPr>
          <w:p w14:paraId="5AE16481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D99A75" w14:textId="7D434196" w:rsidR="00475BA0" w:rsidRPr="006A6D30" w:rsidRDefault="00AA32E8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</w:t>
            </w:r>
            <w:r w:rsidR="00475BA0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512</w:t>
            </w:r>
            <w:r w:rsidR="00475BA0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609</w:t>
            </w:r>
          </w:p>
        </w:tc>
      </w:tr>
      <w:tr w:rsidR="00475BA0" w:rsidRPr="006A6D30" w14:paraId="0F8525DA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47AAFAC0" w14:textId="77777777" w:rsidR="00475BA0" w:rsidRPr="006A6D30" w:rsidRDefault="00475BA0" w:rsidP="00475BA0">
            <w:pPr>
              <w:ind w:left="160" w:right="-90" w:firstLine="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5626801" w14:textId="77777777" w:rsidR="00475BA0" w:rsidRPr="006A6D30" w:rsidRDefault="00475BA0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B3C9015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70456D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245198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75B1CBE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6A8DC5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CDBC5E" w14:textId="77777777" w:rsidR="00475BA0" w:rsidRPr="006A6D30" w:rsidRDefault="00475BA0" w:rsidP="00475BA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C06174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6769FE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B5A20B8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BA61ED1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EF90806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2B5AEAF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EFB6DFB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EB6FA25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CA72D9D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48DC784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2BC083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5BA0" w:rsidRPr="006A6D30" w14:paraId="5992CBFF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0209E1E2" w14:textId="77777777" w:rsidR="00475BA0" w:rsidRPr="006A6D30" w:rsidRDefault="00475BA0" w:rsidP="00475BA0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  <w:vAlign w:val="bottom"/>
          </w:tcPr>
          <w:p w14:paraId="502B4BBB" w14:textId="77777777" w:rsidR="00475BA0" w:rsidRPr="006A6D30" w:rsidRDefault="00475BA0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8051A5B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6D0E23C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83F514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F5E05F0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16A3D4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97B51D" w14:textId="77777777" w:rsidR="00475BA0" w:rsidRPr="006A6D30" w:rsidRDefault="00475BA0" w:rsidP="00475BA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0BDCBE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20629B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E739844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3A55F3E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A438EC9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CC996E0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ADF1C2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82065E8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DF26B97" w14:textId="77777777" w:rsidR="00475BA0" w:rsidRPr="006A6D30" w:rsidRDefault="00475BA0" w:rsidP="0047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ind w:left="-43" w:right="-9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81678CB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24BDD0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5BA0" w:rsidRPr="006A6D30" w14:paraId="48BCC1B0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6FA8E401" w14:textId="77777777" w:rsidR="00475BA0" w:rsidRPr="006A6D30" w:rsidRDefault="00475BA0" w:rsidP="00475BA0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เงินฝากกับสถาบันการเงิน</w:t>
            </w:r>
          </w:p>
        </w:tc>
        <w:tc>
          <w:tcPr>
            <w:tcW w:w="270" w:type="dxa"/>
            <w:vAlign w:val="bottom"/>
          </w:tcPr>
          <w:p w14:paraId="3D3FE98F" w14:textId="77777777" w:rsidR="00475BA0" w:rsidRPr="006A6D30" w:rsidRDefault="00475BA0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7EFDBB4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7CC708B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9064A67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613D51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7A157A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96ED58" w14:textId="77777777" w:rsidR="00475BA0" w:rsidRPr="006A6D30" w:rsidRDefault="00475BA0" w:rsidP="00475BA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1C24E9" w14:textId="3828FACF" w:rsidR="00475BA0" w:rsidRPr="006A6D30" w:rsidRDefault="00AA32E8" w:rsidP="00475BA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150</w:t>
            </w:r>
            <w:r w:rsidR="00475BA0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806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C0AD3F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DC34958" w14:textId="5AB44B5E" w:rsidR="00475BA0" w:rsidRPr="006A6D30" w:rsidRDefault="00AA32E8" w:rsidP="00475BA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150</w:t>
            </w:r>
            <w:r w:rsidR="00475BA0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806</w:t>
            </w:r>
          </w:p>
        </w:tc>
        <w:tc>
          <w:tcPr>
            <w:tcW w:w="270" w:type="dxa"/>
            <w:vAlign w:val="bottom"/>
          </w:tcPr>
          <w:p w14:paraId="67E16765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D4870E5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F1FEDE9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6F6F2FD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AD4AAC1" w14:textId="77777777" w:rsidR="00475BA0" w:rsidRPr="006A6D30" w:rsidRDefault="00475BA0" w:rsidP="00475BA0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BA77599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2572D00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66183D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5BA0" w:rsidRPr="006A6D30" w14:paraId="20A22716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0C5F5B80" w14:textId="77777777" w:rsidR="00475BA0" w:rsidRPr="006A6D30" w:rsidRDefault="00475BA0" w:rsidP="00475BA0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270" w:type="dxa"/>
            <w:vAlign w:val="bottom"/>
          </w:tcPr>
          <w:p w14:paraId="4145F9D1" w14:textId="77777777" w:rsidR="00475BA0" w:rsidRPr="006A6D30" w:rsidRDefault="00475BA0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8DA93C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9A22243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093869" w14:textId="39F204FF" w:rsidR="00475BA0" w:rsidRPr="006A6D30" w:rsidRDefault="00AA32E8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829</w:t>
            </w:r>
            <w:r w:rsidR="00475BA0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163</w:t>
            </w:r>
          </w:p>
        </w:tc>
        <w:tc>
          <w:tcPr>
            <w:tcW w:w="236" w:type="dxa"/>
            <w:vAlign w:val="bottom"/>
          </w:tcPr>
          <w:p w14:paraId="28C5E658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27B69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E542E4" w14:textId="77777777" w:rsidR="00475BA0" w:rsidRPr="006A6D30" w:rsidRDefault="00475BA0" w:rsidP="00475BA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3CCD6" w14:textId="26BB8F76" w:rsidR="00475BA0" w:rsidRPr="006A6D30" w:rsidRDefault="00AA32E8" w:rsidP="00475BA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="00475BA0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057</w:t>
            </w:r>
            <w:r w:rsidR="00475BA0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162DCB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7AED8" w14:textId="4E4B219F" w:rsidR="00475BA0" w:rsidRPr="006A6D30" w:rsidRDefault="00AA32E8" w:rsidP="00475BA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="00475BA0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886</w:t>
            </w:r>
            <w:r w:rsidR="00475BA0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528</w:t>
            </w:r>
          </w:p>
        </w:tc>
        <w:tc>
          <w:tcPr>
            <w:tcW w:w="270" w:type="dxa"/>
            <w:vAlign w:val="bottom"/>
          </w:tcPr>
          <w:p w14:paraId="622B7619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85E90EC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EEA8088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551B03C" w14:textId="0A3F88FE" w:rsidR="00475BA0" w:rsidRPr="006A6D30" w:rsidRDefault="00AA32E8" w:rsidP="00475BA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="00475BA0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886</w:t>
            </w:r>
            <w:r w:rsidR="00475BA0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528</w:t>
            </w:r>
          </w:p>
        </w:tc>
        <w:tc>
          <w:tcPr>
            <w:tcW w:w="270" w:type="dxa"/>
            <w:vAlign w:val="bottom"/>
          </w:tcPr>
          <w:p w14:paraId="49E2A492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6D0466A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F2A0E06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68DAE4" w14:textId="7B5F4727" w:rsidR="00475BA0" w:rsidRPr="006A6D30" w:rsidRDefault="00AA32E8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</w:t>
            </w:r>
            <w:r w:rsidR="00BC4F3F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886</w:t>
            </w:r>
            <w:r w:rsidR="00BC4F3F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528</w:t>
            </w:r>
          </w:p>
        </w:tc>
      </w:tr>
      <w:tr w:rsidR="00475BA0" w:rsidRPr="006A6D30" w14:paraId="1369AFA7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07C22AB2" w14:textId="77777777" w:rsidR="00475BA0" w:rsidRPr="006A6D30" w:rsidRDefault="00475BA0" w:rsidP="00475BA0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รวมสินทรัพย์ทางการเงินหมุนเวียนอื่น</w:t>
            </w:r>
          </w:p>
        </w:tc>
        <w:tc>
          <w:tcPr>
            <w:tcW w:w="270" w:type="dxa"/>
            <w:vAlign w:val="bottom"/>
          </w:tcPr>
          <w:p w14:paraId="3EECAEE1" w14:textId="77777777" w:rsidR="00475BA0" w:rsidRPr="006A6D30" w:rsidRDefault="00475BA0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FDBAC4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F2C08D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1C8C5" w14:textId="3883B3D0" w:rsidR="00475BA0" w:rsidRPr="006A6D30" w:rsidRDefault="00AA32E8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829</w:t>
            </w:r>
            <w:r w:rsidR="00475BA0"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163</w:t>
            </w:r>
          </w:p>
        </w:tc>
        <w:tc>
          <w:tcPr>
            <w:tcW w:w="236" w:type="dxa"/>
            <w:vAlign w:val="bottom"/>
          </w:tcPr>
          <w:p w14:paraId="52102ED1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E0EE80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2A97E4" w14:textId="77777777" w:rsidR="00475BA0" w:rsidRPr="006A6D30" w:rsidRDefault="00475BA0" w:rsidP="00475BA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11D52E" w14:textId="6BD63F20" w:rsidR="00475BA0" w:rsidRPr="006A6D30" w:rsidRDefault="00AA32E8" w:rsidP="00475BA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</w:t>
            </w:r>
            <w:r w:rsidR="00D84114"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208</w:t>
            </w:r>
            <w:r w:rsidR="00D84114"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2C06E7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118071" w14:textId="391C0467" w:rsidR="00475BA0" w:rsidRPr="006A6D30" w:rsidRDefault="00AA32E8" w:rsidP="00475BA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</w:t>
            </w:r>
            <w:r w:rsidR="00D84114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037</w:t>
            </w:r>
            <w:r w:rsidR="00D84114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334</w:t>
            </w:r>
          </w:p>
        </w:tc>
        <w:tc>
          <w:tcPr>
            <w:tcW w:w="270" w:type="dxa"/>
            <w:vAlign w:val="bottom"/>
          </w:tcPr>
          <w:p w14:paraId="1B79558E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8D3EEA6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77036A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1CABA53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95ABA33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8A60B46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50B409E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BAAC1E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75BA0" w:rsidRPr="006A6D30" w14:paraId="0A56B94C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58844859" w14:textId="77777777" w:rsidR="00475BA0" w:rsidRPr="006A6D30" w:rsidRDefault="00475BA0" w:rsidP="00475BA0">
            <w:pPr>
              <w:ind w:left="166" w:right="-90" w:firstLine="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5D85E63" w14:textId="77777777" w:rsidR="00475BA0" w:rsidRPr="006A6D30" w:rsidRDefault="00475BA0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8A9F6EC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B729858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64B554B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313D253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7876D9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741B41" w14:textId="77777777" w:rsidR="00475BA0" w:rsidRPr="006A6D30" w:rsidRDefault="00475BA0" w:rsidP="00475BA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465DD5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8AB0AF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A91099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CEEB47D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C8F29CD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B438A31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9196937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EE66701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80A6D4D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30FF7F1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A7B1A4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5BA0" w:rsidRPr="006A6D30" w14:paraId="52B0AE88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3C0F4E7C" w14:textId="77777777" w:rsidR="00475BA0" w:rsidRPr="006A6D30" w:rsidRDefault="00475BA0" w:rsidP="00475BA0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  <w:vAlign w:val="bottom"/>
          </w:tcPr>
          <w:p w14:paraId="3242B587" w14:textId="77777777" w:rsidR="00475BA0" w:rsidRPr="006A6D30" w:rsidRDefault="00475BA0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43AC4A6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D96EE85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2493278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21EA62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295B56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A1D2BF" w14:textId="77777777" w:rsidR="00475BA0" w:rsidRPr="006A6D30" w:rsidRDefault="00475BA0" w:rsidP="00475BA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1EE7CA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AF1AB5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1A061ED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0D9A894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924E353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731AB69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89C730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BAB79CA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C6C363C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E69A5BD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082CF0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5BA0" w:rsidRPr="006A6D30" w14:paraId="2875BC30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5F246BD9" w14:textId="77777777" w:rsidR="00475BA0" w:rsidRPr="006A6D30" w:rsidRDefault="00475BA0" w:rsidP="00475BA0">
            <w:pPr>
              <w:ind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270" w:type="dxa"/>
            <w:vAlign w:val="bottom"/>
          </w:tcPr>
          <w:p w14:paraId="134A58E0" w14:textId="77777777" w:rsidR="00475BA0" w:rsidRPr="006A6D30" w:rsidRDefault="00475BA0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6403236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7D31B3C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C88990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0523F10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4A3C46" w14:textId="295FDC10" w:rsidR="00475BA0" w:rsidRPr="006A6D30" w:rsidRDefault="00AA32E8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1</w:t>
            </w:r>
            <w:r w:rsidR="00475BA0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435</w:t>
            </w:r>
            <w:r w:rsidR="00475BA0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740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F7461D" w14:textId="77777777" w:rsidR="00475BA0" w:rsidRPr="006A6D30" w:rsidRDefault="00475BA0" w:rsidP="00475BA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49839A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4A8637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A0B8DBD" w14:textId="17CDD8F3" w:rsidR="00475BA0" w:rsidRPr="006A6D30" w:rsidRDefault="00AA32E8" w:rsidP="00475BA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475BA0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435</w:t>
            </w:r>
            <w:r w:rsidR="00475BA0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740</w:t>
            </w:r>
          </w:p>
        </w:tc>
        <w:tc>
          <w:tcPr>
            <w:tcW w:w="270" w:type="dxa"/>
            <w:vAlign w:val="bottom"/>
          </w:tcPr>
          <w:p w14:paraId="68494BC2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EEC4D8E" w14:textId="1A9ED9AC" w:rsidR="00475BA0" w:rsidRPr="006A6D30" w:rsidRDefault="00AA32E8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1</w:t>
            </w:r>
            <w:r w:rsidR="00475BA0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435</w:t>
            </w:r>
            <w:r w:rsidR="00475BA0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740</w:t>
            </w:r>
          </w:p>
        </w:tc>
        <w:tc>
          <w:tcPr>
            <w:tcW w:w="270" w:type="dxa"/>
            <w:vAlign w:val="bottom"/>
          </w:tcPr>
          <w:p w14:paraId="2A6838FF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B5F6480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59F88D9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451BA89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E6DDB1B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7B83A3" w14:textId="42F7DA90" w:rsidR="00475BA0" w:rsidRPr="006A6D30" w:rsidRDefault="00AA32E8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1</w:t>
            </w:r>
            <w:r w:rsidR="00475BA0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435</w:t>
            </w:r>
            <w:r w:rsidR="00475BA0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740</w:t>
            </w:r>
          </w:p>
        </w:tc>
      </w:tr>
      <w:tr w:rsidR="00475BA0" w:rsidRPr="006A6D30" w14:paraId="4EE919C6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47C14B37" w14:textId="77777777" w:rsidR="00475BA0" w:rsidRPr="006A6D30" w:rsidRDefault="00475BA0" w:rsidP="00475BA0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270" w:type="dxa"/>
            <w:vAlign w:val="bottom"/>
          </w:tcPr>
          <w:p w14:paraId="5D6F4549" w14:textId="77777777" w:rsidR="00475BA0" w:rsidRPr="006A6D30" w:rsidRDefault="00475BA0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0C1E63A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A9F757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82AE42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863D1F3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7A250D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EC5265" w14:textId="77777777" w:rsidR="00475BA0" w:rsidRPr="006A6D30" w:rsidRDefault="00475BA0" w:rsidP="00475BA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21AB08" w14:textId="6C353B8F" w:rsidR="00475BA0" w:rsidRPr="006A6D30" w:rsidRDefault="00AA32E8" w:rsidP="00475BA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505</w:t>
            </w:r>
            <w:r w:rsidR="00475BA0"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785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B308B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D7207C8" w14:textId="567A3E92" w:rsidR="00475BA0" w:rsidRPr="006A6D30" w:rsidRDefault="00AA32E8" w:rsidP="00475BA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505</w:t>
            </w:r>
            <w:r w:rsidR="00475BA0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785</w:t>
            </w:r>
          </w:p>
        </w:tc>
        <w:tc>
          <w:tcPr>
            <w:tcW w:w="270" w:type="dxa"/>
            <w:vAlign w:val="bottom"/>
          </w:tcPr>
          <w:p w14:paraId="2AA161D8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335B50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942B640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5672D6" w14:textId="296108DC" w:rsidR="00475BA0" w:rsidRPr="006A6D30" w:rsidRDefault="00AA32E8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511</w:t>
            </w:r>
            <w:r w:rsidR="00475BA0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739</w:t>
            </w:r>
          </w:p>
        </w:tc>
        <w:tc>
          <w:tcPr>
            <w:tcW w:w="270" w:type="dxa"/>
            <w:vAlign w:val="bottom"/>
          </w:tcPr>
          <w:p w14:paraId="328087C9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7E5F03B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B3DC27B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5AA142" w14:textId="5E906F29" w:rsidR="00475BA0" w:rsidRPr="006A6D30" w:rsidRDefault="00AA32E8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511</w:t>
            </w:r>
            <w:r w:rsidR="00475BA0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739</w:t>
            </w:r>
          </w:p>
        </w:tc>
      </w:tr>
      <w:tr w:rsidR="00475BA0" w:rsidRPr="006A6D30" w14:paraId="0BA6C262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5F8E8EA1" w14:textId="77777777" w:rsidR="00475BA0" w:rsidRPr="006A6D30" w:rsidRDefault="00475BA0" w:rsidP="00475BA0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รวมสินทรัพย์ทางการเงินไม่หมุนเวียนอื่น</w:t>
            </w:r>
          </w:p>
        </w:tc>
        <w:tc>
          <w:tcPr>
            <w:tcW w:w="270" w:type="dxa"/>
            <w:vAlign w:val="bottom"/>
          </w:tcPr>
          <w:p w14:paraId="7B029E30" w14:textId="77777777" w:rsidR="00475BA0" w:rsidRPr="006A6D30" w:rsidRDefault="00475BA0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B8043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2F468AC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082A1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27FFC6E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03ECAA" w14:textId="791633E0" w:rsidR="00475BA0" w:rsidRPr="006A6D30" w:rsidRDefault="00AA32E8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475BA0"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435</w:t>
            </w:r>
            <w:r w:rsidR="00475BA0"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</w:rPr>
              <w:t>740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9B1465" w14:textId="77777777" w:rsidR="00475BA0" w:rsidRPr="006A6D30" w:rsidRDefault="00475BA0" w:rsidP="00475BA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6A29FA" w14:textId="095644D1" w:rsidR="00475BA0" w:rsidRPr="006A6D30" w:rsidRDefault="00AA32E8" w:rsidP="00475BA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505</w:t>
            </w:r>
            <w:r w:rsidR="00475BA0"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785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D93A01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931E91" w14:textId="75094BDF" w:rsidR="00475BA0" w:rsidRPr="006A6D30" w:rsidRDefault="00AA32E8" w:rsidP="00475BA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</w:t>
            </w:r>
            <w:r w:rsidR="00475BA0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941</w:t>
            </w:r>
            <w:r w:rsidR="00475BA0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525</w:t>
            </w:r>
          </w:p>
        </w:tc>
        <w:tc>
          <w:tcPr>
            <w:tcW w:w="270" w:type="dxa"/>
            <w:vAlign w:val="bottom"/>
          </w:tcPr>
          <w:p w14:paraId="6A087139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0EC7BA9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B50E812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9E3E70A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7231EB5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5DE8CE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2B92BFC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D933D8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75BA0" w:rsidRPr="006A6D30" w14:paraId="0858F300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177BE612" w14:textId="77777777" w:rsidR="00475BA0" w:rsidRPr="006A6D30" w:rsidRDefault="00475BA0" w:rsidP="00475BA0">
            <w:pPr>
              <w:ind w:left="166" w:right="-90" w:firstLine="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7360A6C" w14:textId="77777777" w:rsidR="00475BA0" w:rsidRPr="006A6D30" w:rsidRDefault="00475BA0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F3A8875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391C553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4BCC4E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8E9AD4B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A9F1BC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AB8AD1" w14:textId="77777777" w:rsidR="00475BA0" w:rsidRPr="006A6D30" w:rsidRDefault="00475BA0" w:rsidP="00475BA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F965BD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C10091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13F8CA7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E038B33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9002DFE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6F1686D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64000CE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06BA531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CAD3825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C4FBA23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A48A43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5BA0" w:rsidRPr="006A6D30" w14:paraId="0FCC7411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576F057D" w14:textId="77777777" w:rsidR="00475BA0" w:rsidRPr="006A6D30" w:rsidRDefault="00475BA0" w:rsidP="00475BA0">
            <w:pPr>
              <w:ind w:right="-90" w:firstLine="4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เงินลงทุนในกิจการอื่น</w:t>
            </w:r>
          </w:p>
        </w:tc>
        <w:tc>
          <w:tcPr>
            <w:tcW w:w="270" w:type="dxa"/>
            <w:vAlign w:val="bottom"/>
          </w:tcPr>
          <w:p w14:paraId="593278FB" w14:textId="77777777" w:rsidR="00475BA0" w:rsidRPr="006A6D30" w:rsidRDefault="00475BA0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0581698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677DCA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518D8A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AAFE996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A0DC1B" w14:textId="44BD2B1A" w:rsidR="00475BA0" w:rsidRPr="006A6D30" w:rsidRDefault="00AA32E8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</w:t>
            </w:r>
            <w:r w:rsidR="00D84114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627</w:t>
            </w:r>
            <w:r w:rsidR="00D84114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300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28F5FD" w14:textId="77777777" w:rsidR="00475BA0" w:rsidRPr="006A6D30" w:rsidRDefault="00475BA0" w:rsidP="00475BA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71C041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E9532F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528F62F" w14:textId="22FDC5FF" w:rsidR="00475BA0" w:rsidRPr="006A6D30" w:rsidRDefault="00AA32E8" w:rsidP="00475BA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="00D84114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627</w:t>
            </w:r>
            <w:r w:rsidR="00D84114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270" w:type="dxa"/>
            <w:vAlign w:val="bottom"/>
          </w:tcPr>
          <w:p w14:paraId="1F794730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AACB550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EB46C5F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AE35BB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85009C5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193A54F" w14:textId="5AEB6E79" w:rsidR="00475BA0" w:rsidRPr="006A6D30" w:rsidRDefault="00AA32E8" w:rsidP="00D8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</w:t>
            </w:r>
            <w:r w:rsidR="00D84114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627</w:t>
            </w:r>
            <w:r w:rsidR="00D84114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300</w:t>
            </w:r>
          </w:p>
        </w:tc>
        <w:tc>
          <w:tcPr>
            <w:tcW w:w="270" w:type="dxa"/>
            <w:vAlign w:val="bottom"/>
          </w:tcPr>
          <w:p w14:paraId="683979E6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066139" w14:textId="542B2BDE" w:rsidR="00475BA0" w:rsidRPr="006A6D30" w:rsidRDefault="00AA32E8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</w:t>
            </w:r>
            <w:r w:rsidR="00D84114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627</w:t>
            </w:r>
            <w:r w:rsidR="00D84114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300</w:t>
            </w:r>
          </w:p>
        </w:tc>
      </w:tr>
      <w:tr w:rsidR="00475BA0" w:rsidRPr="006A6D30" w14:paraId="19891C7D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318D7809" w14:textId="77777777" w:rsidR="00475BA0" w:rsidRPr="006A6D30" w:rsidRDefault="00475BA0" w:rsidP="00475BA0">
            <w:pPr>
              <w:ind w:right="-90" w:firstLine="4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70" w:type="dxa"/>
            <w:vAlign w:val="bottom"/>
          </w:tcPr>
          <w:p w14:paraId="1B42B9D2" w14:textId="77777777" w:rsidR="00475BA0" w:rsidRPr="006A6D30" w:rsidRDefault="00475BA0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9DF78AA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 w:firstLine="35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D25079F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A22DE3" w14:textId="3A288D4F" w:rsidR="00475BA0" w:rsidRPr="006A6D30" w:rsidRDefault="00AA32E8" w:rsidP="00D8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7</w:t>
            </w:r>
            <w:r w:rsidR="00D84114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070</w:t>
            </w:r>
          </w:p>
        </w:tc>
        <w:tc>
          <w:tcPr>
            <w:tcW w:w="236" w:type="dxa"/>
            <w:vAlign w:val="bottom"/>
          </w:tcPr>
          <w:p w14:paraId="78C7301C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8D896D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DDD9C4" w14:textId="77777777" w:rsidR="00475BA0" w:rsidRPr="006A6D30" w:rsidRDefault="00475BA0" w:rsidP="00475BA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F7EC66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34E7BD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FAAF99A" w14:textId="4F1EDF5A" w:rsidR="00475BA0" w:rsidRPr="006A6D30" w:rsidRDefault="00AA32E8" w:rsidP="00475BA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7</w:t>
            </w:r>
            <w:r w:rsidR="00D84114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070</w:t>
            </w:r>
          </w:p>
        </w:tc>
        <w:tc>
          <w:tcPr>
            <w:tcW w:w="270" w:type="dxa"/>
            <w:vAlign w:val="bottom"/>
          </w:tcPr>
          <w:p w14:paraId="1D366EC6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C447600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96FB031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C751F8" w14:textId="3D292DEE" w:rsidR="00475BA0" w:rsidRPr="006A6D30" w:rsidRDefault="00AA32E8" w:rsidP="00D8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7</w:t>
            </w:r>
            <w:r w:rsidR="00D84114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070</w:t>
            </w:r>
          </w:p>
        </w:tc>
        <w:tc>
          <w:tcPr>
            <w:tcW w:w="270" w:type="dxa"/>
            <w:vAlign w:val="bottom"/>
          </w:tcPr>
          <w:p w14:paraId="15A06ED6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6C8D61E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1CB1697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2E6298" w14:textId="57EC729A" w:rsidR="00475BA0" w:rsidRPr="006A6D30" w:rsidRDefault="00AA32E8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7</w:t>
            </w:r>
            <w:r w:rsidR="00D84114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070</w:t>
            </w:r>
          </w:p>
        </w:tc>
      </w:tr>
      <w:tr w:rsidR="00475BA0" w:rsidRPr="006A6D30" w14:paraId="76715835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0D2AFD84" w14:textId="77777777" w:rsidR="00475BA0" w:rsidRPr="006A6D30" w:rsidRDefault="00475BA0" w:rsidP="00475BA0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270" w:type="dxa"/>
            <w:vAlign w:val="bottom"/>
          </w:tcPr>
          <w:p w14:paraId="454C72D1" w14:textId="77777777" w:rsidR="00475BA0" w:rsidRPr="006A6D30" w:rsidRDefault="00475BA0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0DD88CE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DD6083F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0748AE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D7C1559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4BE4E1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9854CC" w14:textId="77777777" w:rsidR="00475BA0" w:rsidRPr="006A6D30" w:rsidRDefault="00475BA0" w:rsidP="00475BA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F9CD68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49EA91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CB8AA12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36155E0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828240D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6FBF0F9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5849A9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80EC3FE" w14:textId="77777777" w:rsidR="00475BA0" w:rsidRPr="006A6D30" w:rsidRDefault="00475BA0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981BAD2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0E8D211" w14:textId="77777777" w:rsidR="00475BA0" w:rsidRPr="006A6D30" w:rsidRDefault="00475BA0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CFD6D4" w14:textId="77777777" w:rsidR="00475BA0" w:rsidRPr="006A6D30" w:rsidRDefault="00475BA0" w:rsidP="0047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B9E" w:rsidRPr="006A6D30" w14:paraId="3FD677AE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7551D73F" w14:textId="77777777" w:rsidR="00111B9E" w:rsidRPr="006A6D30" w:rsidRDefault="00111B9E" w:rsidP="00111B9E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vAlign w:val="bottom"/>
          </w:tcPr>
          <w:p w14:paraId="5FBB7E9A" w14:textId="77777777" w:rsidR="00111B9E" w:rsidRPr="006A6D30" w:rsidRDefault="00111B9E" w:rsidP="00111B9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6F4B762" w14:textId="77777777" w:rsidR="00111B9E" w:rsidRPr="006A6D30" w:rsidRDefault="00111B9E" w:rsidP="00111B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52BF17B" w14:textId="77777777" w:rsidR="00111B9E" w:rsidRPr="006A6D30" w:rsidRDefault="00111B9E" w:rsidP="00111B9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1DBF571" w14:textId="77777777" w:rsidR="00111B9E" w:rsidRPr="006A6D30" w:rsidRDefault="00111B9E" w:rsidP="00111B9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63D042" w14:textId="77777777" w:rsidR="00111B9E" w:rsidRPr="006A6D30" w:rsidRDefault="00111B9E" w:rsidP="00111B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395681" w14:textId="77777777" w:rsidR="00111B9E" w:rsidRPr="006A6D30" w:rsidRDefault="00111B9E" w:rsidP="00111B9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B88D99" w14:textId="77777777" w:rsidR="00111B9E" w:rsidRPr="006A6D30" w:rsidRDefault="00111B9E" w:rsidP="00111B9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1CEE4B" w14:textId="547CF7F9" w:rsidR="00111B9E" w:rsidRPr="006A6D30" w:rsidRDefault="00111B9E" w:rsidP="00111B9E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43" w:right="-3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18</w:t>
            </w: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314</w:t>
            </w: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882</w:t>
            </w: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EE6035" w14:textId="77777777" w:rsidR="00111B9E" w:rsidRPr="006A6D30" w:rsidRDefault="00111B9E" w:rsidP="00111B9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EED8422" w14:textId="3B12BB38" w:rsidR="00111B9E" w:rsidRPr="006A6D30" w:rsidRDefault="00111B9E" w:rsidP="00111B9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18</w:t>
            </w: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314</w:t>
            </w: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882</w:t>
            </w: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8F2E3A2" w14:textId="77777777" w:rsidR="00111B9E" w:rsidRPr="006A6D30" w:rsidRDefault="00111B9E" w:rsidP="00111B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139FDB" w14:textId="77777777" w:rsidR="00111B9E" w:rsidRPr="006A6D30" w:rsidRDefault="00111B9E" w:rsidP="00111B9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0E884E1" w14:textId="77777777" w:rsidR="00111B9E" w:rsidRPr="006A6D30" w:rsidRDefault="00111B9E" w:rsidP="00111B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3E6A00" w14:textId="5EEF8858" w:rsidR="00111B9E" w:rsidRPr="006A6D30" w:rsidRDefault="00111B9E" w:rsidP="00111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18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314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882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3C758008" w14:textId="77777777" w:rsidR="00111B9E" w:rsidRPr="006A6D30" w:rsidRDefault="00111B9E" w:rsidP="00111B9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2BD85DB" w14:textId="5E095204" w:rsidR="00111B9E" w:rsidRPr="006A6D30" w:rsidRDefault="00111B9E" w:rsidP="00111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BC4D8F5" w14:textId="77777777" w:rsidR="00111B9E" w:rsidRPr="006A6D30" w:rsidRDefault="00111B9E" w:rsidP="00111B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C403E7" w14:textId="606166BB" w:rsidR="00111B9E" w:rsidRPr="006A6D30" w:rsidRDefault="00111B9E" w:rsidP="00111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18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314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882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111B9E" w:rsidRPr="006A6D30" w14:paraId="7BB12711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21BA21FC" w14:textId="77777777" w:rsidR="00111B9E" w:rsidRPr="006A6D30" w:rsidRDefault="00111B9E" w:rsidP="00111B9E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  <w:vAlign w:val="bottom"/>
          </w:tcPr>
          <w:p w14:paraId="7CB676DE" w14:textId="77777777" w:rsidR="00111B9E" w:rsidRPr="006A6D30" w:rsidRDefault="00111B9E" w:rsidP="00111B9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EFB16EF" w14:textId="77777777" w:rsidR="00111B9E" w:rsidRPr="006A6D30" w:rsidRDefault="00111B9E" w:rsidP="00111B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1ABCB6F" w14:textId="77777777" w:rsidR="00111B9E" w:rsidRPr="006A6D30" w:rsidRDefault="00111B9E" w:rsidP="00111B9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A81780" w14:textId="77777777" w:rsidR="00111B9E" w:rsidRPr="006A6D30" w:rsidRDefault="00111B9E" w:rsidP="00111B9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99A497D" w14:textId="77777777" w:rsidR="00111B9E" w:rsidRPr="006A6D30" w:rsidRDefault="00111B9E" w:rsidP="00111B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0235E5" w14:textId="77777777" w:rsidR="00111B9E" w:rsidRPr="006A6D30" w:rsidRDefault="00111B9E" w:rsidP="00111B9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DA8B33" w14:textId="77777777" w:rsidR="00111B9E" w:rsidRPr="006A6D30" w:rsidRDefault="00111B9E" w:rsidP="00111B9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1B0AC7" w14:textId="13008301" w:rsidR="00111B9E" w:rsidRPr="006A6D30" w:rsidRDefault="00111B9E" w:rsidP="00111B9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15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970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006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7959D2" w14:textId="77777777" w:rsidR="00111B9E" w:rsidRPr="006A6D30" w:rsidRDefault="00111B9E" w:rsidP="00111B9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F77ABD8" w14:textId="63D7BAFD" w:rsidR="00111B9E" w:rsidRPr="006A6D30" w:rsidRDefault="00111B9E" w:rsidP="00111B9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15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970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006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D088684" w14:textId="77777777" w:rsidR="00111B9E" w:rsidRPr="006A6D30" w:rsidRDefault="00111B9E" w:rsidP="00111B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B1D31F9" w14:textId="77777777" w:rsidR="00111B9E" w:rsidRPr="006A6D30" w:rsidRDefault="00111B9E" w:rsidP="00111B9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A12E3E3" w14:textId="77777777" w:rsidR="00111B9E" w:rsidRPr="006A6D30" w:rsidRDefault="00111B9E" w:rsidP="00111B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BD71C6" w14:textId="75A55848" w:rsidR="00111B9E" w:rsidRPr="006A6D30" w:rsidRDefault="00111B9E" w:rsidP="00111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18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007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923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BC2B1DE" w14:textId="77777777" w:rsidR="00111B9E" w:rsidRPr="006A6D30" w:rsidRDefault="00111B9E" w:rsidP="00111B9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72E4BB8" w14:textId="77777777" w:rsidR="00111B9E" w:rsidRPr="006A6D30" w:rsidRDefault="00111B9E" w:rsidP="00111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61BA2EA" w14:textId="77777777" w:rsidR="00111B9E" w:rsidRPr="006A6D30" w:rsidRDefault="00111B9E" w:rsidP="00111B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45D960" w14:textId="10C7B4BA" w:rsidR="00111B9E" w:rsidRPr="006A6D30" w:rsidRDefault="00111B9E" w:rsidP="00111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18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007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923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111B9E" w:rsidRPr="006A6D30" w14:paraId="0452E888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5634A64B" w14:textId="77777777" w:rsidR="00111B9E" w:rsidRPr="006A6D30" w:rsidRDefault="00111B9E" w:rsidP="00111B9E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270" w:type="dxa"/>
            <w:vAlign w:val="bottom"/>
          </w:tcPr>
          <w:p w14:paraId="3CDC7379" w14:textId="77777777" w:rsidR="00111B9E" w:rsidRPr="006A6D30" w:rsidRDefault="00111B9E" w:rsidP="00111B9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046B5D5" w14:textId="697EDFCF" w:rsidR="00111B9E" w:rsidRPr="006A6D30" w:rsidRDefault="00111B9E" w:rsidP="00111B9E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082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219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63BA9427" w14:textId="77777777" w:rsidR="00111B9E" w:rsidRPr="006A6D30" w:rsidRDefault="00111B9E" w:rsidP="00111B9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D28C0A" w14:textId="5136C3B9" w:rsidR="00111B9E" w:rsidRPr="006A6D30" w:rsidRDefault="00111B9E" w:rsidP="00111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184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212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33531661" w14:textId="77777777" w:rsidR="00111B9E" w:rsidRPr="006A6D30" w:rsidRDefault="00111B9E" w:rsidP="00111B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8E4A4D" w14:textId="77777777" w:rsidR="00111B9E" w:rsidRPr="006A6D30" w:rsidRDefault="00111B9E" w:rsidP="00111B9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C53541" w14:textId="77777777" w:rsidR="00111B9E" w:rsidRPr="006A6D30" w:rsidRDefault="00111B9E" w:rsidP="00111B9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98CAD1" w14:textId="77777777" w:rsidR="00111B9E" w:rsidRPr="006A6D30" w:rsidRDefault="00111B9E" w:rsidP="00111B9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A9835B" w14:textId="77777777" w:rsidR="00111B9E" w:rsidRPr="006A6D30" w:rsidRDefault="00111B9E" w:rsidP="00111B9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020DBDA" w14:textId="2ECF9922" w:rsidR="00111B9E" w:rsidRPr="006A6D30" w:rsidRDefault="00111B9E" w:rsidP="00111B9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266</w:t>
            </w:r>
            <w:r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431</w:t>
            </w:r>
            <w:r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79F10F6" w14:textId="77777777" w:rsidR="00111B9E" w:rsidRPr="006A6D30" w:rsidRDefault="00111B9E" w:rsidP="00111B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C5A943F" w14:textId="77777777" w:rsidR="00111B9E" w:rsidRPr="006A6D30" w:rsidRDefault="00111B9E" w:rsidP="00111B9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9F5F780" w14:textId="77777777" w:rsidR="00111B9E" w:rsidRPr="006A6D30" w:rsidRDefault="00111B9E" w:rsidP="00111B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C24AF55" w14:textId="0141BE29" w:rsidR="00111B9E" w:rsidRPr="006A6D30" w:rsidRDefault="00111B9E" w:rsidP="00111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266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431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66734D0" w14:textId="77777777" w:rsidR="00111B9E" w:rsidRPr="006A6D30" w:rsidRDefault="00111B9E" w:rsidP="00111B9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061B660" w14:textId="77777777" w:rsidR="00111B9E" w:rsidRPr="006A6D30" w:rsidRDefault="00111B9E" w:rsidP="00111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F9E5E28" w14:textId="77777777" w:rsidR="00111B9E" w:rsidRPr="006A6D30" w:rsidRDefault="00111B9E" w:rsidP="00111B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8F2A33" w14:textId="35DAA97A" w:rsidR="00111B9E" w:rsidRPr="006A6D30" w:rsidRDefault="00111B9E" w:rsidP="00111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(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266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431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</w:tbl>
    <w:p w14:paraId="7BAF6293" w14:textId="77777777" w:rsidR="000D38EC" w:rsidRPr="006A6D30" w:rsidRDefault="000D38EC" w:rsidP="00475BA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6"/>
          <w:szCs w:val="26"/>
          <w:lang w:bidi="th-TH"/>
        </w:rPr>
      </w:pPr>
    </w:p>
    <w:p w14:paraId="126591F3" w14:textId="77777777" w:rsidR="00221A41" w:rsidRPr="006A6D30" w:rsidRDefault="00221A41" w:rsidP="00730E2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6"/>
          <w:szCs w:val="26"/>
          <w:lang w:bidi="th-TH"/>
        </w:rPr>
      </w:pPr>
    </w:p>
    <w:p w14:paraId="5D9CC428" w14:textId="77777777" w:rsidR="00221A41" w:rsidRPr="006A6D30" w:rsidRDefault="00221A41" w:rsidP="00730E2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6"/>
          <w:szCs w:val="26"/>
          <w:lang w:bidi="th-TH"/>
        </w:rPr>
        <w:sectPr w:rsidR="00221A41" w:rsidRPr="006A6D30" w:rsidSect="00730E2C">
          <w:headerReference w:type="default" r:id="rId19"/>
          <w:pgSz w:w="16840" w:h="11907" w:orient="landscape" w:code="9"/>
          <w:pgMar w:top="1152" w:right="691" w:bottom="1152" w:left="1350" w:header="720" w:footer="720" w:gutter="0"/>
          <w:cols w:space="720"/>
          <w:docGrid w:linePitch="245"/>
        </w:sectPr>
      </w:pPr>
    </w:p>
    <w:tbl>
      <w:tblPr>
        <w:tblW w:w="15013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222"/>
        <w:gridCol w:w="270"/>
        <w:gridCol w:w="1260"/>
        <w:gridCol w:w="236"/>
        <w:gridCol w:w="1204"/>
        <w:gridCol w:w="270"/>
        <w:gridCol w:w="1080"/>
        <w:gridCol w:w="270"/>
        <w:gridCol w:w="1080"/>
        <w:gridCol w:w="270"/>
        <w:gridCol w:w="990"/>
        <w:gridCol w:w="303"/>
        <w:gridCol w:w="867"/>
        <w:gridCol w:w="270"/>
        <w:gridCol w:w="990"/>
        <w:gridCol w:w="236"/>
        <w:gridCol w:w="900"/>
        <w:gridCol w:w="236"/>
        <w:gridCol w:w="1059"/>
      </w:tblGrid>
      <w:tr w:rsidR="00730E2C" w:rsidRPr="006A6D30" w14:paraId="2C3F74CB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621E2B2A" w14:textId="77777777" w:rsidR="00730E2C" w:rsidRPr="006A6D30" w:rsidRDefault="00730E2C" w:rsidP="00475BA0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3A6AD508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21" w:type="dxa"/>
            <w:gridSpan w:val="17"/>
            <w:vAlign w:val="bottom"/>
          </w:tcPr>
          <w:p w14:paraId="2F7B6787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30E2C" w:rsidRPr="006A6D30" w14:paraId="76590E74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197065EB" w14:textId="77777777" w:rsidR="00730E2C" w:rsidRPr="006A6D30" w:rsidRDefault="00730E2C" w:rsidP="00475BA0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08029781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667AED01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303" w:type="dxa"/>
            <w:vAlign w:val="bottom"/>
          </w:tcPr>
          <w:p w14:paraId="14E32199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558" w:type="dxa"/>
            <w:gridSpan w:val="7"/>
            <w:tcBorders>
              <w:bottom w:val="single" w:sz="4" w:space="0" w:color="auto"/>
            </w:tcBorders>
            <w:vAlign w:val="bottom"/>
          </w:tcPr>
          <w:p w14:paraId="688CA313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30E2C" w:rsidRPr="006A6D30" w14:paraId="04C8D9CF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518C7053" w14:textId="60B73A86" w:rsidR="00730E2C" w:rsidRPr="006A6D30" w:rsidRDefault="00730E2C" w:rsidP="00475BA0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AA32E8" w:rsidRPr="00AA32E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30</w:t>
            </w:r>
            <w:r w:rsidR="007E45C9" w:rsidRPr="006A6D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EE0DEA" w:rsidRPr="006A6D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A42BE5" w:rsidRPr="006A6D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A32E8" w:rsidRPr="00AA32E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13BE077B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C31BFAA" w14:textId="5295008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="007B501B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ใช้การบัญชีป้องกัน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B92CFA0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A33F222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5DCE75A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46233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83E0E" w14:textId="77777777" w:rsidR="00730E2C" w:rsidRPr="006A6D30" w:rsidRDefault="00730E2C" w:rsidP="00475BA0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17EC6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ราคาทุนตัดจำหน่าย</w:t>
            </w:r>
            <w:r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- 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923AF" w14:textId="77777777" w:rsidR="00730E2C" w:rsidRPr="006A6D30" w:rsidRDefault="00730E2C" w:rsidP="00475BA0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ABB6E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303" w:type="dxa"/>
            <w:vAlign w:val="bottom"/>
          </w:tcPr>
          <w:p w14:paraId="25D5300C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7" w:type="dxa"/>
            <w:vAlign w:val="bottom"/>
          </w:tcPr>
          <w:p w14:paraId="7EA101F7" w14:textId="3CC7F5A3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01D5571F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07BF36F" w14:textId="48B262C6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AA32E8"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5E36EBDA" w14:textId="77777777" w:rsidR="00730E2C" w:rsidRPr="006A6D30" w:rsidRDefault="00730E2C" w:rsidP="00475BA0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C02E4C8" w14:textId="349108EF" w:rsidR="00730E2C" w:rsidRPr="006A6D30" w:rsidRDefault="00730E2C" w:rsidP="00475BA0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AA32E8" w:rsidRPr="00AA32E8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36" w:type="dxa"/>
            <w:vAlign w:val="bottom"/>
          </w:tcPr>
          <w:p w14:paraId="160FBDA7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74EB5FD8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30E2C" w:rsidRPr="006A6D30" w14:paraId="55410AC8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285882E3" w14:textId="77777777" w:rsidR="00730E2C" w:rsidRPr="006A6D30" w:rsidRDefault="00730E2C" w:rsidP="00475BA0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6A20A24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21" w:type="dxa"/>
            <w:gridSpan w:val="17"/>
            <w:vAlign w:val="bottom"/>
          </w:tcPr>
          <w:p w14:paraId="716BF273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6A6D30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730E2C" w:rsidRPr="006A6D30" w14:paraId="776BE6A9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3B476ECD" w14:textId="77777777" w:rsidR="00730E2C" w:rsidRPr="006A6D30" w:rsidRDefault="00730E2C" w:rsidP="00475BA0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3E7287A3" w14:textId="77777777" w:rsidR="00730E2C" w:rsidRPr="006A6D30" w:rsidRDefault="00730E2C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ACA57E6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F9AEAAB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5299357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70635B1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468CE9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9896AC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D8F7AA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A1EA8F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B03375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3" w:type="dxa"/>
            <w:vAlign w:val="bottom"/>
          </w:tcPr>
          <w:p w14:paraId="6FB30297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41775B0F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ED2033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F8FE86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C4924CA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D14FF25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98D1D42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5A85FB2" w14:textId="77777777" w:rsidR="00730E2C" w:rsidRPr="006A6D30" w:rsidRDefault="00730E2C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6BDA" w:rsidRPr="006A6D30" w14:paraId="30A7437E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017CC7AD" w14:textId="77777777" w:rsidR="00796BDA" w:rsidRPr="006A6D30" w:rsidRDefault="00796BDA" w:rsidP="00475BA0">
            <w:pPr>
              <w:ind w:left="-15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</w:t>
            </w:r>
            <w:r w:rsidR="004C6F80" w:rsidRPr="006A6D30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270" w:type="dxa"/>
            <w:vAlign w:val="bottom"/>
          </w:tcPr>
          <w:p w14:paraId="2B04E914" w14:textId="77777777" w:rsidR="00796BDA" w:rsidRPr="006A6D30" w:rsidRDefault="00796BDA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66E64B4" w14:textId="77777777" w:rsidR="00796BDA" w:rsidRPr="006A6D30" w:rsidRDefault="00796BDA" w:rsidP="00475BA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41A3AD4" w14:textId="77777777" w:rsidR="00796BDA" w:rsidRPr="006A6D30" w:rsidRDefault="00796BDA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D4F8265" w14:textId="77777777" w:rsidR="00796BDA" w:rsidRPr="006A6D30" w:rsidRDefault="00796BDA" w:rsidP="00475BA0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E4A6369" w14:textId="77777777" w:rsidR="00796BDA" w:rsidRPr="006A6D30" w:rsidRDefault="00796BDA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D4A3C3" w14:textId="77777777" w:rsidR="00796BDA" w:rsidRPr="006A6D30" w:rsidRDefault="00796BDA" w:rsidP="00475BA0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9B49FB" w14:textId="77777777" w:rsidR="00796BDA" w:rsidRPr="006A6D30" w:rsidRDefault="00796BDA" w:rsidP="00475BA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71E95D" w14:textId="6354865F" w:rsidR="00796BDA" w:rsidRPr="006A6D30" w:rsidRDefault="00AA32E8" w:rsidP="00475BA0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7A0DC1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836</w:t>
            </w:r>
            <w:r w:rsidR="007A0DC1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12840E" w14:textId="77777777" w:rsidR="00796BDA" w:rsidRPr="006A6D30" w:rsidRDefault="00796BDA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60DCD0" w14:textId="5BB671DE" w:rsidR="00796BDA" w:rsidRPr="006A6D30" w:rsidRDefault="00AA32E8" w:rsidP="00475BA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7A0DC1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836</w:t>
            </w:r>
            <w:r w:rsidR="007A0DC1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928</w:t>
            </w:r>
          </w:p>
        </w:tc>
        <w:tc>
          <w:tcPr>
            <w:tcW w:w="303" w:type="dxa"/>
            <w:vAlign w:val="bottom"/>
          </w:tcPr>
          <w:p w14:paraId="0703D53B" w14:textId="77777777" w:rsidR="00796BDA" w:rsidRPr="006A6D30" w:rsidRDefault="00796BDA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3917FEB8" w14:textId="77777777" w:rsidR="00796BDA" w:rsidRPr="006A6D30" w:rsidRDefault="00796BDA" w:rsidP="00475BA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8939ADA" w14:textId="77777777" w:rsidR="00796BDA" w:rsidRPr="006A6D30" w:rsidRDefault="00796BDA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A89E60" w14:textId="77777777" w:rsidR="00796BDA" w:rsidRPr="006A6D30" w:rsidRDefault="00316365" w:rsidP="00475BA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CD0820C" w14:textId="77777777" w:rsidR="00796BDA" w:rsidRPr="006A6D30" w:rsidRDefault="00796BDA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619D08B" w14:textId="5A0DDD65" w:rsidR="00796BDA" w:rsidRPr="006A6D30" w:rsidRDefault="00AA32E8" w:rsidP="0047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1</w:t>
            </w:r>
            <w:r w:rsidR="007A0DC1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836</w:t>
            </w:r>
            <w:r w:rsidR="007A0DC1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928</w:t>
            </w:r>
          </w:p>
        </w:tc>
        <w:tc>
          <w:tcPr>
            <w:tcW w:w="236" w:type="dxa"/>
            <w:vAlign w:val="bottom"/>
          </w:tcPr>
          <w:p w14:paraId="47621CB1" w14:textId="77777777" w:rsidR="00796BDA" w:rsidRPr="006A6D30" w:rsidRDefault="00796BDA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9F394FC" w14:textId="70F2E1B4" w:rsidR="00796BDA" w:rsidRPr="006A6D30" w:rsidRDefault="00AA32E8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7A0DC1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836</w:t>
            </w:r>
            <w:r w:rsidR="007A0DC1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928</w:t>
            </w:r>
          </w:p>
        </w:tc>
      </w:tr>
      <w:tr w:rsidR="00C5321F" w:rsidRPr="006A6D30" w14:paraId="3ECC77A9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1BD4F83E" w14:textId="77777777" w:rsidR="00C5321F" w:rsidRPr="006A6D30" w:rsidRDefault="00C5321F" w:rsidP="00475BA0">
            <w:pPr>
              <w:ind w:left="-15"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444103B" w14:textId="77777777" w:rsidR="00C5321F" w:rsidRPr="006A6D30" w:rsidRDefault="00C5321F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22F79A1" w14:textId="77777777" w:rsidR="00C5321F" w:rsidRPr="006A6D30" w:rsidRDefault="00C5321F" w:rsidP="00475BA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259F94C" w14:textId="77777777" w:rsidR="00C5321F" w:rsidRPr="006A6D30" w:rsidRDefault="00C5321F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0BD89FD" w14:textId="77777777" w:rsidR="00C5321F" w:rsidRPr="006A6D30" w:rsidRDefault="00C5321F" w:rsidP="00475BA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2637D4A" w14:textId="77777777" w:rsidR="00C5321F" w:rsidRPr="006A6D30" w:rsidRDefault="00C5321F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CA4A37" w14:textId="77777777" w:rsidR="00C5321F" w:rsidRPr="006A6D30" w:rsidRDefault="00C5321F" w:rsidP="00475BA0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8DDAA7" w14:textId="77777777" w:rsidR="00C5321F" w:rsidRPr="006A6D30" w:rsidRDefault="00C5321F" w:rsidP="00475BA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09F4C2" w14:textId="77777777" w:rsidR="00C5321F" w:rsidRPr="006A6D30" w:rsidRDefault="00C5321F" w:rsidP="00475BA0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FFAA3E" w14:textId="77777777" w:rsidR="00C5321F" w:rsidRPr="006A6D30" w:rsidRDefault="00C5321F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32D86D" w14:textId="77777777" w:rsidR="00C5321F" w:rsidRPr="006A6D30" w:rsidRDefault="00C5321F" w:rsidP="00475BA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03" w:type="dxa"/>
            <w:vAlign w:val="bottom"/>
          </w:tcPr>
          <w:p w14:paraId="25A5A783" w14:textId="77777777" w:rsidR="00C5321F" w:rsidRPr="006A6D30" w:rsidRDefault="00C5321F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5F18253A" w14:textId="77777777" w:rsidR="00C5321F" w:rsidRPr="006A6D30" w:rsidRDefault="00C5321F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C591DB4" w14:textId="77777777" w:rsidR="00C5321F" w:rsidRPr="006A6D30" w:rsidRDefault="00C5321F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D550FE" w14:textId="77777777" w:rsidR="00C5321F" w:rsidRPr="006A6D30" w:rsidRDefault="00C5321F" w:rsidP="00475BA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F90E881" w14:textId="77777777" w:rsidR="00C5321F" w:rsidRPr="006A6D30" w:rsidRDefault="00C5321F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5347A99" w14:textId="77777777" w:rsidR="00C5321F" w:rsidRPr="006A6D30" w:rsidRDefault="00C5321F" w:rsidP="0047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9502257" w14:textId="77777777" w:rsidR="00C5321F" w:rsidRPr="006A6D30" w:rsidRDefault="00C5321F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02422685" w14:textId="77777777" w:rsidR="00C5321F" w:rsidRPr="006A6D30" w:rsidRDefault="00C5321F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53F01" w:rsidRPr="006A6D30" w14:paraId="62487E94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451762D7" w14:textId="77777777" w:rsidR="00453F01" w:rsidRPr="006A6D30" w:rsidRDefault="00C5321F" w:rsidP="00475BA0">
            <w:pPr>
              <w:ind w:left="-15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  <w:vAlign w:val="bottom"/>
          </w:tcPr>
          <w:p w14:paraId="2D37B7C9" w14:textId="77777777" w:rsidR="00453F01" w:rsidRPr="006A6D30" w:rsidRDefault="00453F01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D926027" w14:textId="77777777" w:rsidR="00453F01" w:rsidRPr="006A6D30" w:rsidRDefault="00453F01" w:rsidP="00475BA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37F929C" w14:textId="77777777" w:rsidR="00453F01" w:rsidRPr="006A6D30" w:rsidRDefault="00453F01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028275D" w14:textId="77777777" w:rsidR="00453F01" w:rsidRPr="006A6D30" w:rsidRDefault="00453F01" w:rsidP="00475BA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7AF992" w14:textId="77777777" w:rsidR="00453F01" w:rsidRPr="006A6D30" w:rsidRDefault="00453F01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C52744" w14:textId="77777777" w:rsidR="00453F01" w:rsidRPr="006A6D30" w:rsidRDefault="00453F01" w:rsidP="00475BA0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800B48" w14:textId="77777777" w:rsidR="00453F01" w:rsidRPr="006A6D30" w:rsidRDefault="00453F01" w:rsidP="00475BA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3DB01B" w14:textId="77777777" w:rsidR="00453F01" w:rsidRPr="006A6D30" w:rsidRDefault="00453F01" w:rsidP="00475BA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99EBD3" w14:textId="77777777" w:rsidR="00453F01" w:rsidRPr="006A6D30" w:rsidRDefault="00453F01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F8ECB3" w14:textId="77777777" w:rsidR="00453F01" w:rsidRPr="006A6D30" w:rsidRDefault="00453F0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3" w:type="dxa"/>
            <w:vAlign w:val="bottom"/>
          </w:tcPr>
          <w:p w14:paraId="649D49FE" w14:textId="77777777" w:rsidR="00453F01" w:rsidRPr="006A6D30" w:rsidRDefault="00453F0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012C939B" w14:textId="77777777" w:rsidR="00453F01" w:rsidRPr="006A6D30" w:rsidRDefault="00453F0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6275E3A" w14:textId="77777777" w:rsidR="00453F01" w:rsidRPr="006A6D30" w:rsidRDefault="00453F0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F56A466" w14:textId="77777777" w:rsidR="00453F01" w:rsidRPr="006A6D30" w:rsidRDefault="00453F0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EDAD6A" w14:textId="77777777" w:rsidR="00453F01" w:rsidRPr="006A6D30" w:rsidRDefault="00453F01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E22A143" w14:textId="77777777" w:rsidR="00453F01" w:rsidRPr="006A6D30" w:rsidRDefault="00453F01" w:rsidP="0047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1915471" w14:textId="77777777" w:rsidR="00453F01" w:rsidRPr="006A6D30" w:rsidRDefault="00453F0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4F61495E" w14:textId="77777777" w:rsidR="00453F01" w:rsidRPr="006A6D30" w:rsidRDefault="00453F0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1991" w:rsidRPr="006A6D30" w14:paraId="68700E09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122CCF08" w14:textId="77777777" w:rsidR="00A61991" w:rsidRPr="006A6D30" w:rsidRDefault="00A61991" w:rsidP="00475BA0">
            <w:pPr>
              <w:ind w:left="-15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270" w:type="dxa"/>
            <w:vAlign w:val="bottom"/>
          </w:tcPr>
          <w:p w14:paraId="5C0F2286" w14:textId="77777777" w:rsidR="00A61991" w:rsidRPr="006A6D30" w:rsidRDefault="00A61991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AC467F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194B7B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4718341" w14:textId="65BDA903" w:rsidR="00A61991" w:rsidRPr="006A6D30" w:rsidRDefault="00AA32E8" w:rsidP="00475BA0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301</w:t>
            </w:r>
            <w:r w:rsidR="007A0DC1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318</w:t>
            </w:r>
          </w:p>
        </w:tc>
        <w:tc>
          <w:tcPr>
            <w:tcW w:w="270" w:type="dxa"/>
            <w:vAlign w:val="bottom"/>
          </w:tcPr>
          <w:p w14:paraId="11C518BA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24F51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B9B5A8" w14:textId="77777777" w:rsidR="00A61991" w:rsidRPr="006A6D30" w:rsidRDefault="00A61991" w:rsidP="00475BA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AE910" w14:textId="61EECF55" w:rsidR="00A61991" w:rsidRPr="006A6D30" w:rsidRDefault="00AA32E8" w:rsidP="00475BA0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59</w:t>
            </w:r>
            <w:r w:rsidR="007A0DC1" w:rsidRPr="006A6D30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4BEE64" w14:textId="77777777" w:rsidR="00A61991" w:rsidRPr="006A6D30" w:rsidRDefault="00A61991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55B88" w14:textId="7B51B81E" w:rsidR="00A61991" w:rsidRPr="006A6D30" w:rsidRDefault="00AA32E8" w:rsidP="00475BA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361</w:t>
            </w:r>
            <w:r w:rsidR="007A0DC1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314</w:t>
            </w:r>
          </w:p>
        </w:tc>
        <w:tc>
          <w:tcPr>
            <w:tcW w:w="303" w:type="dxa"/>
            <w:vAlign w:val="bottom"/>
          </w:tcPr>
          <w:p w14:paraId="429524C8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6EB0E538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3568A03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9F94185" w14:textId="78D4575D" w:rsidR="00A61991" w:rsidRPr="006A6D30" w:rsidRDefault="00AA32E8" w:rsidP="00475BA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361</w:t>
            </w:r>
            <w:r w:rsidR="004859D5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314</w:t>
            </w:r>
          </w:p>
        </w:tc>
        <w:tc>
          <w:tcPr>
            <w:tcW w:w="236" w:type="dxa"/>
            <w:vAlign w:val="bottom"/>
          </w:tcPr>
          <w:p w14:paraId="6A538081" w14:textId="77777777" w:rsidR="00A61991" w:rsidRPr="006A6D30" w:rsidRDefault="00A61991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075B200" w14:textId="77777777" w:rsidR="00A61991" w:rsidRPr="006A6D30" w:rsidRDefault="00A61991" w:rsidP="0047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3A7B5F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049BCF65" w14:textId="7C582109" w:rsidR="00A61991" w:rsidRPr="006A6D30" w:rsidRDefault="00AA32E8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361</w:t>
            </w:r>
            <w:r w:rsidR="004859D5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314</w:t>
            </w:r>
          </w:p>
        </w:tc>
      </w:tr>
      <w:tr w:rsidR="009567F4" w:rsidRPr="006A6D30" w14:paraId="28F1C8A3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2DD75FE3" w14:textId="77777777" w:rsidR="009567F4" w:rsidRPr="006A6D30" w:rsidRDefault="009567F4" w:rsidP="009567F4">
            <w:pPr>
              <w:ind w:left="-15" w:right="-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รวมสินทรัพย์ทางการเงินหมุนเวียนอื่น</w:t>
            </w:r>
          </w:p>
        </w:tc>
        <w:tc>
          <w:tcPr>
            <w:tcW w:w="270" w:type="dxa"/>
            <w:vAlign w:val="bottom"/>
          </w:tcPr>
          <w:p w14:paraId="3A866188" w14:textId="77777777" w:rsidR="009567F4" w:rsidRPr="006A6D30" w:rsidRDefault="009567F4" w:rsidP="009567F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85E9E" w14:textId="77777777" w:rsidR="009567F4" w:rsidRPr="006A6D30" w:rsidRDefault="009567F4" w:rsidP="009567F4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932C6C9" w14:textId="77777777" w:rsidR="009567F4" w:rsidRPr="006A6D30" w:rsidRDefault="009567F4" w:rsidP="009567F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102BB" w14:textId="68F5B25F" w:rsidR="009567F4" w:rsidRPr="006A6D30" w:rsidRDefault="00AA32E8" w:rsidP="009567F4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301</w:t>
            </w:r>
            <w:r w:rsidR="009567F4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318</w:t>
            </w:r>
          </w:p>
        </w:tc>
        <w:tc>
          <w:tcPr>
            <w:tcW w:w="270" w:type="dxa"/>
            <w:vAlign w:val="bottom"/>
          </w:tcPr>
          <w:p w14:paraId="2DD2A77C" w14:textId="77777777" w:rsidR="009567F4" w:rsidRPr="006A6D30" w:rsidRDefault="009567F4" w:rsidP="009567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701AF0" w14:textId="77777777" w:rsidR="009567F4" w:rsidRPr="006A6D30" w:rsidRDefault="009567F4" w:rsidP="009567F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62954" w14:textId="77777777" w:rsidR="009567F4" w:rsidRPr="006A6D30" w:rsidRDefault="009567F4" w:rsidP="009567F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2C4193" w14:textId="51E39634" w:rsidR="009567F4" w:rsidRPr="006A6D30" w:rsidRDefault="00AA32E8" w:rsidP="009567F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59</w:t>
            </w:r>
            <w:r w:rsidR="009567F4" w:rsidRPr="006A6D30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996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DC77E0" w14:textId="77777777" w:rsidR="009567F4" w:rsidRPr="006A6D30" w:rsidRDefault="009567F4" w:rsidP="009567F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EF8D2F" w14:textId="53AD964A" w:rsidR="009567F4" w:rsidRPr="006A6D30" w:rsidRDefault="00AA32E8" w:rsidP="009567F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361</w:t>
            </w:r>
            <w:r w:rsidR="009567F4"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314</w:t>
            </w:r>
          </w:p>
        </w:tc>
        <w:tc>
          <w:tcPr>
            <w:tcW w:w="303" w:type="dxa"/>
            <w:vAlign w:val="bottom"/>
          </w:tcPr>
          <w:p w14:paraId="6A0848D8" w14:textId="77777777" w:rsidR="009567F4" w:rsidRPr="006A6D30" w:rsidRDefault="009567F4" w:rsidP="009567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5ADF8193" w14:textId="77777777" w:rsidR="009567F4" w:rsidRPr="006A6D30" w:rsidRDefault="009567F4" w:rsidP="009567F4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B7ACEF3" w14:textId="77777777" w:rsidR="009567F4" w:rsidRPr="006A6D30" w:rsidRDefault="009567F4" w:rsidP="009567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62255B" w14:textId="77777777" w:rsidR="009567F4" w:rsidRPr="006A6D30" w:rsidRDefault="009567F4" w:rsidP="009567F4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D3FEF2B" w14:textId="77777777" w:rsidR="009567F4" w:rsidRPr="006A6D30" w:rsidRDefault="009567F4" w:rsidP="009567F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8C74007" w14:textId="77777777" w:rsidR="009567F4" w:rsidRPr="006A6D30" w:rsidRDefault="009567F4" w:rsidP="0095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31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EF02CAE" w14:textId="77777777" w:rsidR="009567F4" w:rsidRPr="006A6D30" w:rsidRDefault="009567F4" w:rsidP="009567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7EEEC468" w14:textId="77777777" w:rsidR="009567F4" w:rsidRPr="006A6D30" w:rsidRDefault="009567F4" w:rsidP="009567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A61991" w:rsidRPr="006A6D30" w14:paraId="07EA521E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5EAADC9F" w14:textId="77777777" w:rsidR="00A61991" w:rsidRPr="006A6D30" w:rsidRDefault="00A61991" w:rsidP="00475BA0">
            <w:pPr>
              <w:ind w:left="-15"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BDE9D92" w14:textId="77777777" w:rsidR="00A61991" w:rsidRPr="006A6D30" w:rsidRDefault="00A61991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64FD3C4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F7BC4FE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0A41265C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06941FC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151A9D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AAF07A" w14:textId="77777777" w:rsidR="00A61991" w:rsidRPr="006A6D30" w:rsidRDefault="00A61991" w:rsidP="00475BA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D8285A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90C8BC" w14:textId="77777777" w:rsidR="00A61991" w:rsidRPr="006A6D30" w:rsidRDefault="00A61991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719C13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03" w:type="dxa"/>
            <w:vAlign w:val="bottom"/>
          </w:tcPr>
          <w:p w14:paraId="3A7D858E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7C796DC7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755949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5EF383D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54D3328" w14:textId="77777777" w:rsidR="00A61991" w:rsidRPr="006A6D30" w:rsidRDefault="00A61991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DB06BCF" w14:textId="77777777" w:rsidR="00A61991" w:rsidRPr="006A6D30" w:rsidRDefault="00A61991" w:rsidP="0047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424BBB7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00423B51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61991" w:rsidRPr="006A6D30" w14:paraId="767266AD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435D0B83" w14:textId="77777777" w:rsidR="00A61991" w:rsidRPr="006A6D30" w:rsidRDefault="00A61991" w:rsidP="00475BA0">
            <w:pPr>
              <w:ind w:left="-15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  <w:vAlign w:val="bottom"/>
          </w:tcPr>
          <w:p w14:paraId="638F74CC" w14:textId="77777777" w:rsidR="00A61991" w:rsidRPr="006A6D30" w:rsidRDefault="00A61991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180AD53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085FC42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F2B1ECE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449B2D5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5E61BC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D8204B" w14:textId="77777777" w:rsidR="00A61991" w:rsidRPr="006A6D30" w:rsidRDefault="00A61991" w:rsidP="00475BA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5BC386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68C332" w14:textId="77777777" w:rsidR="00A61991" w:rsidRPr="006A6D30" w:rsidRDefault="00A61991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153500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03" w:type="dxa"/>
            <w:vAlign w:val="bottom"/>
          </w:tcPr>
          <w:p w14:paraId="389F00B1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46EA48E9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4FBFED8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26C6308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3201D72" w14:textId="77777777" w:rsidR="00A61991" w:rsidRPr="006A6D30" w:rsidRDefault="00A61991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2167BDA" w14:textId="77777777" w:rsidR="00A61991" w:rsidRPr="006A6D30" w:rsidRDefault="00A61991" w:rsidP="0047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9A2113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7AF3CFA8" w14:textId="77777777" w:rsidR="00A61991" w:rsidRPr="006A6D30" w:rsidRDefault="00A6199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7A0DC1" w:rsidRPr="006A6D30" w14:paraId="0457AA0B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1DD9E46D" w14:textId="77777777" w:rsidR="007A0DC1" w:rsidRPr="006A6D30" w:rsidRDefault="007A0DC1" w:rsidP="00475BA0">
            <w:pPr>
              <w:ind w:left="-15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270" w:type="dxa"/>
            <w:vAlign w:val="bottom"/>
          </w:tcPr>
          <w:p w14:paraId="4B1CDA87" w14:textId="77777777" w:rsidR="007A0DC1" w:rsidRPr="006A6D30" w:rsidRDefault="007A0DC1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F837F9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9881782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4FABE15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25AD5AA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3B0C7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6189DA" w14:textId="77777777" w:rsidR="007A0DC1" w:rsidRPr="006A6D30" w:rsidRDefault="007A0DC1" w:rsidP="00475BA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23595" w14:textId="40B3C2FA" w:rsidR="007A0DC1" w:rsidRPr="006A6D30" w:rsidRDefault="00AA32E8" w:rsidP="00475BA0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52</w:t>
            </w:r>
            <w:r w:rsidR="007A0DC1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960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E503F" w14:textId="77777777" w:rsidR="007A0DC1" w:rsidRPr="006A6D30" w:rsidRDefault="007A0DC1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966CA" w14:textId="32BF28B1" w:rsidR="007A0DC1" w:rsidRPr="006A6D30" w:rsidRDefault="00AA32E8" w:rsidP="00475BA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52</w:t>
            </w:r>
            <w:r w:rsidR="007A0DC1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960</w:t>
            </w:r>
          </w:p>
        </w:tc>
        <w:tc>
          <w:tcPr>
            <w:tcW w:w="303" w:type="dxa"/>
            <w:vAlign w:val="bottom"/>
          </w:tcPr>
          <w:p w14:paraId="34C92E6C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2506B350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D19C1E2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02FA8F5" w14:textId="20BA7DEA" w:rsidR="007A0DC1" w:rsidRPr="006A6D30" w:rsidRDefault="00AA32E8" w:rsidP="00475BA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54</w:t>
            </w:r>
            <w:r w:rsidR="007A0DC1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326</w:t>
            </w:r>
          </w:p>
        </w:tc>
        <w:tc>
          <w:tcPr>
            <w:tcW w:w="236" w:type="dxa"/>
            <w:vAlign w:val="bottom"/>
          </w:tcPr>
          <w:p w14:paraId="2F719F23" w14:textId="77777777" w:rsidR="007A0DC1" w:rsidRPr="006A6D30" w:rsidRDefault="007A0DC1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4F2DD47" w14:textId="77777777" w:rsidR="007A0DC1" w:rsidRPr="006A6D30" w:rsidRDefault="007A0DC1" w:rsidP="0047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41FC548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1E048DA" w14:textId="3B8DC2F0" w:rsidR="007A0DC1" w:rsidRPr="006A6D30" w:rsidRDefault="00AA32E8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54</w:t>
            </w:r>
            <w:r w:rsidR="007A0DC1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326</w:t>
            </w:r>
          </w:p>
        </w:tc>
      </w:tr>
      <w:tr w:rsidR="007A0DC1" w:rsidRPr="006A6D30" w14:paraId="5D543BD0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3223091E" w14:textId="77777777" w:rsidR="007A0DC1" w:rsidRPr="006A6D30" w:rsidRDefault="007A0DC1" w:rsidP="00475BA0">
            <w:pPr>
              <w:ind w:left="-15" w:right="-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รวมสินทรัพย์ทางการเงินไม่หมุนเวียนอื่น</w:t>
            </w:r>
          </w:p>
        </w:tc>
        <w:tc>
          <w:tcPr>
            <w:tcW w:w="270" w:type="dxa"/>
            <w:vAlign w:val="bottom"/>
          </w:tcPr>
          <w:p w14:paraId="05218251" w14:textId="77777777" w:rsidR="007A0DC1" w:rsidRPr="006A6D30" w:rsidRDefault="007A0DC1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11CAA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7058B49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D4E27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B6C17D2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DA8B1C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179760" w14:textId="77777777" w:rsidR="007A0DC1" w:rsidRPr="006A6D30" w:rsidRDefault="007A0DC1" w:rsidP="00475BA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170E6B" w14:textId="20C5C42F" w:rsidR="007A0DC1" w:rsidRPr="006A6D30" w:rsidRDefault="00AA32E8" w:rsidP="00475BA0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52</w:t>
            </w:r>
            <w:r w:rsidR="007A0DC1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960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912931" w14:textId="77777777" w:rsidR="007A0DC1" w:rsidRPr="006A6D30" w:rsidRDefault="007A0DC1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E5FC45" w14:textId="5B5CBBC9" w:rsidR="007A0DC1" w:rsidRPr="006A6D30" w:rsidRDefault="00AA32E8" w:rsidP="00475BA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52</w:t>
            </w:r>
            <w:r w:rsidR="007A0DC1" w:rsidRPr="006A6D3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960</w:t>
            </w:r>
          </w:p>
        </w:tc>
        <w:tc>
          <w:tcPr>
            <w:tcW w:w="303" w:type="dxa"/>
            <w:vAlign w:val="bottom"/>
          </w:tcPr>
          <w:p w14:paraId="630B90C5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4DBDCE20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599856F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DA0A4B3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6DB5BC4" w14:textId="77777777" w:rsidR="007A0DC1" w:rsidRPr="006A6D30" w:rsidRDefault="007A0DC1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85C480A" w14:textId="77777777" w:rsidR="007A0DC1" w:rsidRPr="006A6D30" w:rsidRDefault="007A0DC1" w:rsidP="0047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7449FAB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EAE3C82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7A0DC1" w:rsidRPr="006A6D30" w14:paraId="067F40A8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03878CAF" w14:textId="77777777" w:rsidR="007A0DC1" w:rsidRPr="006A6D30" w:rsidRDefault="007A0DC1" w:rsidP="00475BA0">
            <w:pPr>
              <w:ind w:left="-15"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22CBB31" w14:textId="77777777" w:rsidR="007A0DC1" w:rsidRPr="006A6D30" w:rsidRDefault="007A0DC1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9160153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C3D7B50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4DB07256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51F2660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0FD37F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315F77" w14:textId="77777777" w:rsidR="007A0DC1" w:rsidRPr="006A6D30" w:rsidRDefault="007A0DC1" w:rsidP="00475BA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283823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FE83BC" w14:textId="77777777" w:rsidR="007A0DC1" w:rsidRPr="006A6D30" w:rsidRDefault="007A0DC1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10A827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03" w:type="dxa"/>
            <w:vAlign w:val="bottom"/>
          </w:tcPr>
          <w:p w14:paraId="500FA660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036E9249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3EEB317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595884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9A58DA7" w14:textId="77777777" w:rsidR="007A0DC1" w:rsidRPr="006A6D30" w:rsidRDefault="007A0DC1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F38275E" w14:textId="77777777" w:rsidR="007A0DC1" w:rsidRPr="006A6D30" w:rsidRDefault="007A0DC1" w:rsidP="0047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4B29FA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469613B7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7A0DC1" w:rsidRPr="006A6D30" w14:paraId="193C0962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5AE01318" w14:textId="05A1DF4F" w:rsidR="007A0DC1" w:rsidRPr="006A6D30" w:rsidRDefault="007A0DC1" w:rsidP="00475BA0">
            <w:pPr>
              <w:ind w:left="-15"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976019"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6D3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A6D30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เงินลงทุนในกิจการอื่น</w:t>
            </w:r>
          </w:p>
        </w:tc>
        <w:tc>
          <w:tcPr>
            <w:tcW w:w="270" w:type="dxa"/>
            <w:vAlign w:val="bottom"/>
          </w:tcPr>
          <w:p w14:paraId="6149640C" w14:textId="77777777" w:rsidR="007A0DC1" w:rsidRPr="006A6D30" w:rsidRDefault="007A0DC1" w:rsidP="00475B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7900284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ABD59D8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D2C8FC7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194BD1B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27794C" w14:textId="55648311" w:rsidR="007A0DC1" w:rsidRPr="006A6D30" w:rsidRDefault="00AA32E8" w:rsidP="00475BA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="007A0DC1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627</w:t>
            </w:r>
            <w:r w:rsidR="007A0DC1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650CD6" w14:textId="77777777" w:rsidR="007A0DC1" w:rsidRPr="006A6D30" w:rsidRDefault="007A0DC1" w:rsidP="00475BA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AA385F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416B0E" w14:textId="77777777" w:rsidR="007A0DC1" w:rsidRPr="006A6D30" w:rsidRDefault="007A0DC1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B4CA0F" w14:textId="39E0AC4B" w:rsidR="007A0DC1" w:rsidRPr="006A6D30" w:rsidRDefault="00AA32E8" w:rsidP="00475BA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="007A0DC1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627</w:t>
            </w:r>
            <w:r w:rsidR="007A0DC1" w:rsidRPr="006A6D30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303" w:type="dxa"/>
            <w:vAlign w:val="bottom"/>
          </w:tcPr>
          <w:p w14:paraId="39B87059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73BAEA6F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4C097F0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B91B684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A6D3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013C81C" w14:textId="77777777" w:rsidR="007A0DC1" w:rsidRPr="006A6D30" w:rsidRDefault="007A0DC1" w:rsidP="00475B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1F0B211" w14:textId="2A0DCB22" w:rsidR="007A0DC1" w:rsidRPr="006A6D30" w:rsidRDefault="00AA32E8" w:rsidP="0047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</w:rPr>
              <w:t>2</w:t>
            </w:r>
            <w:r w:rsidR="007A0DC1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627</w:t>
            </w:r>
            <w:r w:rsidR="007A0DC1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</w:rPr>
              <w:t>300</w:t>
            </w:r>
          </w:p>
        </w:tc>
        <w:tc>
          <w:tcPr>
            <w:tcW w:w="236" w:type="dxa"/>
            <w:vAlign w:val="bottom"/>
          </w:tcPr>
          <w:p w14:paraId="09EBEC21" w14:textId="77777777" w:rsidR="007A0DC1" w:rsidRPr="006A6D30" w:rsidRDefault="007A0DC1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ACE5913" w14:textId="3F89A0E4" w:rsidR="007A0DC1" w:rsidRPr="006A6D30" w:rsidRDefault="00AA32E8" w:rsidP="00475B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  <w:r w:rsidR="007A0DC1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627</w:t>
            </w:r>
            <w:r w:rsidR="007A0DC1" w:rsidRPr="006A6D3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A32E8">
              <w:rPr>
                <w:rFonts w:ascii="Angsana New" w:hAnsi="Angsana New" w:hint="cs"/>
                <w:sz w:val="26"/>
                <w:szCs w:val="26"/>
                <w:lang w:val="en-US"/>
              </w:rPr>
              <w:t>300</w:t>
            </w:r>
          </w:p>
        </w:tc>
      </w:tr>
    </w:tbl>
    <w:p w14:paraId="2F40B6D7" w14:textId="77777777" w:rsidR="00730E2C" w:rsidRPr="006A6D30" w:rsidRDefault="00730E2C" w:rsidP="00475BA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6"/>
          <w:szCs w:val="26"/>
          <w:lang w:bidi="th-TH"/>
        </w:rPr>
      </w:pPr>
    </w:p>
    <w:p w14:paraId="60B31F75" w14:textId="77777777" w:rsidR="00471B46" w:rsidRPr="006A6D30" w:rsidRDefault="00471B46" w:rsidP="00475BA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52CAC509" w14:textId="77777777" w:rsidR="00730E2C" w:rsidRPr="006A6D30" w:rsidRDefault="00730E2C" w:rsidP="00780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  <w:sectPr w:rsidR="00730E2C" w:rsidRPr="006A6D30" w:rsidSect="00730E2C">
          <w:pgSz w:w="16840" w:h="11907" w:orient="landscape" w:code="9"/>
          <w:pgMar w:top="1152" w:right="691" w:bottom="1152" w:left="1350" w:header="720" w:footer="720" w:gutter="0"/>
          <w:cols w:space="720"/>
          <w:docGrid w:linePitch="245"/>
        </w:sectPr>
      </w:pPr>
    </w:p>
    <w:tbl>
      <w:tblPr>
        <w:tblW w:w="973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271"/>
        <w:gridCol w:w="180"/>
        <w:gridCol w:w="1080"/>
        <w:gridCol w:w="180"/>
        <w:gridCol w:w="1099"/>
        <w:gridCol w:w="180"/>
        <w:gridCol w:w="1080"/>
        <w:gridCol w:w="180"/>
        <w:gridCol w:w="1151"/>
      </w:tblGrid>
      <w:tr w:rsidR="00730E2C" w:rsidRPr="006A6D30" w14:paraId="1FEFBC17" w14:textId="77777777" w:rsidTr="004E125F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47F5DBF0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401" w:type="dxa"/>
            <w:gridSpan w:val="9"/>
            <w:shd w:val="clear" w:color="auto" w:fill="auto"/>
            <w:vAlign w:val="bottom"/>
          </w:tcPr>
          <w:p w14:paraId="3E034EB8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30E2C" w:rsidRPr="006A6D30" w14:paraId="6016B53F" w14:textId="77777777" w:rsidTr="004E125F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4B0F90A0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F2C34E6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F62F2D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CA018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30E2C" w:rsidRPr="006A6D30" w14:paraId="4B0432ED" w14:textId="77777777" w:rsidTr="004E125F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62342DE4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06D17546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8CB20F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7A2B2" w14:textId="1A8E29DF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957D0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A958A" w14:textId="50C5671F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793D8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F8E99" w14:textId="22B1CE81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E6837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0B749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30E2C" w:rsidRPr="006A6D30" w14:paraId="72F16497" w14:textId="77777777" w:rsidTr="004E125F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7B228BE8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401" w:type="dxa"/>
            <w:gridSpan w:val="9"/>
            <w:shd w:val="clear" w:color="auto" w:fill="auto"/>
            <w:vAlign w:val="bottom"/>
          </w:tcPr>
          <w:p w14:paraId="775E2D01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30E2C" w:rsidRPr="006A6D30" w14:paraId="74D23560" w14:textId="77777777" w:rsidTr="004E125F">
        <w:tc>
          <w:tcPr>
            <w:tcW w:w="3330" w:type="dxa"/>
            <w:shd w:val="clear" w:color="auto" w:fill="auto"/>
            <w:vAlign w:val="bottom"/>
          </w:tcPr>
          <w:p w14:paraId="31ACDDFB" w14:textId="1E568416" w:rsidR="00730E2C" w:rsidRPr="006A6D30" w:rsidRDefault="00AA32E8" w:rsidP="00730E2C">
            <w:pPr>
              <w:tabs>
                <w:tab w:val="clear" w:pos="227"/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="00730E2C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730E2C"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FCCBA07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098232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D4A856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4A9B92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93F0FF3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53A3EF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C4ECAD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B89592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74ECB19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0E2C" w:rsidRPr="006A6D30" w14:paraId="4E88E17F" w14:textId="77777777" w:rsidTr="004E125F">
        <w:tc>
          <w:tcPr>
            <w:tcW w:w="3330" w:type="dxa"/>
            <w:shd w:val="clear" w:color="auto" w:fill="auto"/>
            <w:vAlign w:val="bottom"/>
          </w:tcPr>
          <w:p w14:paraId="3F56A607" w14:textId="77777777" w:rsidR="00730E2C" w:rsidRPr="006A6D30" w:rsidRDefault="00730E2C" w:rsidP="00730E2C">
            <w:pPr>
              <w:tabs>
                <w:tab w:val="clear" w:pos="227"/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7A2C21A6" w14:textId="77777777" w:rsidR="00730E2C" w:rsidRPr="006A6D30" w:rsidRDefault="00730E2C" w:rsidP="00730E2C">
            <w:pPr>
              <w:tabs>
                <w:tab w:val="clear" w:pos="227"/>
                <w:tab w:val="left" w:pos="101"/>
                <w:tab w:val="left" w:pos="19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DC7B86"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A13C59C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909F28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367ED2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AC2E76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77F151F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5A1F34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6BD8AC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63FC99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BDE69AC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0E2C" w:rsidRPr="006A6D30" w14:paraId="769FE53D" w14:textId="77777777" w:rsidTr="004E125F">
        <w:tc>
          <w:tcPr>
            <w:tcW w:w="3330" w:type="dxa"/>
            <w:shd w:val="clear" w:color="auto" w:fill="auto"/>
            <w:vAlign w:val="bottom"/>
          </w:tcPr>
          <w:p w14:paraId="743FA245" w14:textId="77777777" w:rsidR="00730E2C" w:rsidRPr="006A6D30" w:rsidRDefault="00730E2C" w:rsidP="00730E2C">
            <w:pPr>
              <w:tabs>
                <w:tab w:val="clear" w:pos="227"/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84128CD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C72481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D02F26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AD86D0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519DABD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E96432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B59C59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3BAF10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1B7E383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30E2C" w:rsidRPr="006A6D30" w14:paraId="39130111" w14:textId="77777777" w:rsidTr="004E125F">
        <w:tc>
          <w:tcPr>
            <w:tcW w:w="3330" w:type="dxa"/>
            <w:shd w:val="clear" w:color="auto" w:fill="auto"/>
            <w:vAlign w:val="bottom"/>
          </w:tcPr>
          <w:p w14:paraId="6F2A4E64" w14:textId="77777777" w:rsidR="00730E2C" w:rsidRPr="006A6D30" w:rsidRDefault="00730E2C" w:rsidP="00730E2C">
            <w:pPr>
              <w:tabs>
                <w:tab w:val="clear" w:pos="227"/>
                <w:tab w:val="left" w:pos="101"/>
              </w:tabs>
              <w:ind w:left="101" w:hanging="91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50E4EA2" w14:textId="14465444" w:rsidR="00730E2C" w:rsidRPr="006A6D30" w:rsidRDefault="00AA32E8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503</w:t>
            </w:r>
            <w:r w:rsidR="00730E2C"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EB83E1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2F1F35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CD379B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3DAF8D2" w14:textId="5C3BF596" w:rsidR="00730E2C" w:rsidRPr="006A6D30" w:rsidRDefault="00AA32E8" w:rsidP="00730E2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503</w:t>
            </w:r>
            <w:r w:rsidR="00730E2C"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885D04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653C4C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C6DAEB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9C942C2" w14:textId="3349824A" w:rsidR="00730E2C" w:rsidRPr="006A6D30" w:rsidRDefault="00AA32E8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503</w:t>
            </w:r>
            <w:r w:rsidR="00730E2C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109</w:t>
            </w:r>
          </w:p>
        </w:tc>
      </w:tr>
      <w:tr w:rsidR="00730E2C" w:rsidRPr="006A6D30" w14:paraId="66830699" w14:textId="77777777" w:rsidTr="004E125F">
        <w:tc>
          <w:tcPr>
            <w:tcW w:w="3330" w:type="dxa"/>
            <w:shd w:val="clear" w:color="auto" w:fill="auto"/>
            <w:vAlign w:val="bottom"/>
          </w:tcPr>
          <w:p w14:paraId="291CB4EE" w14:textId="77777777" w:rsidR="00730E2C" w:rsidRPr="006A6D30" w:rsidRDefault="00730E2C" w:rsidP="00730E2C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D55DA70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A9DB91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594490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A7F798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1D24D4B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EC369A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F76B45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DAE7D1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5FC2E24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30E2C" w:rsidRPr="006A6D30" w14:paraId="102D6EFF" w14:textId="77777777" w:rsidTr="004E125F">
        <w:tc>
          <w:tcPr>
            <w:tcW w:w="3330" w:type="dxa"/>
            <w:shd w:val="clear" w:color="auto" w:fill="auto"/>
            <w:vAlign w:val="bottom"/>
          </w:tcPr>
          <w:p w14:paraId="4BA10E99" w14:textId="77777777" w:rsidR="00730E2C" w:rsidRPr="006A6D30" w:rsidRDefault="00730E2C" w:rsidP="00730E2C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CB9D673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64F5F0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3BAAEA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18ABB9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580C2D4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BF2B0F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E3DBCD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744354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A47D118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30E2C" w:rsidRPr="006A6D30" w14:paraId="03E13F74" w14:textId="77777777" w:rsidTr="004E125F">
        <w:tc>
          <w:tcPr>
            <w:tcW w:w="3330" w:type="dxa"/>
            <w:shd w:val="clear" w:color="auto" w:fill="auto"/>
            <w:vAlign w:val="bottom"/>
          </w:tcPr>
          <w:p w14:paraId="3A07E7FB" w14:textId="77777777" w:rsidR="00730E2C" w:rsidRPr="006A6D30" w:rsidRDefault="00730E2C" w:rsidP="00730E2C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C5B5CA0" w14:textId="04AB0C3C" w:rsidR="00730E2C" w:rsidRPr="006A6D30" w:rsidRDefault="00AA32E8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730E2C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942</w:t>
            </w:r>
            <w:r w:rsidR="00730E2C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FD5B2A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9F2976" w14:textId="11F0D663" w:rsidR="00730E2C" w:rsidRPr="006A6D30" w:rsidRDefault="00AA32E8" w:rsidP="00730E2C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730E2C"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942</w:t>
            </w:r>
            <w:r w:rsidR="00730E2C"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06471F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1E32D07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434B4C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AC6FB7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466F6E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22DD8C2" w14:textId="1A1A19C0" w:rsidR="00730E2C" w:rsidRPr="006A6D30" w:rsidRDefault="00AA32E8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730E2C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942</w:t>
            </w:r>
            <w:r w:rsidR="00730E2C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552</w:t>
            </w:r>
          </w:p>
        </w:tc>
      </w:tr>
      <w:tr w:rsidR="00730E2C" w:rsidRPr="006A6D30" w14:paraId="5816E3C2" w14:textId="77777777" w:rsidTr="004E125F">
        <w:tc>
          <w:tcPr>
            <w:tcW w:w="3330" w:type="dxa"/>
            <w:shd w:val="clear" w:color="auto" w:fill="auto"/>
            <w:vAlign w:val="bottom"/>
          </w:tcPr>
          <w:p w14:paraId="734C08B9" w14:textId="77777777" w:rsidR="00730E2C" w:rsidRPr="006A6D30" w:rsidRDefault="00730E2C" w:rsidP="00730E2C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6F79B44" w14:textId="554EF6CA" w:rsidR="00730E2C" w:rsidRPr="006A6D30" w:rsidRDefault="00AA32E8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266</w:t>
            </w:r>
            <w:r w:rsidR="00730E2C"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0C5580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38C228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7D23EB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FD7A85D" w14:textId="33FEE276" w:rsidR="00730E2C" w:rsidRPr="006A6D30" w:rsidRDefault="00AA32E8" w:rsidP="00730E2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266</w:t>
            </w:r>
            <w:r w:rsidR="00730E2C"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62E841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74D1BE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9F2E7C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1C6F0F6" w14:textId="1B51CC77" w:rsidR="00730E2C" w:rsidRPr="006A6D30" w:rsidRDefault="00AA32E8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266</w:t>
            </w:r>
            <w:r w:rsidR="00730E2C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637</w:t>
            </w:r>
          </w:p>
        </w:tc>
      </w:tr>
      <w:tr w:rsidR="00730E2C" w:rsidRPr="006A6D30" w14:paraId="2FFA5031" w14:textId="77777777" w:rsidTr="004E125F">
        <w:tc>
          <w:tcPr>
            <w:tcW w:w="3330" w:type="dxa"/>
            <w:shd w:val="clear" w:color="auto" w:fill="auto"/>
            <w:vAlign w:val="bottom"/>
          </w:tcPr>
          <w:p w14:paraId="012C73E1" w14:textId="77777777" w:rsidR="00730E2C" w:rsidRPr="006A6D30" w:rsidRDefault="00730E2C" w:rsidP="00730E2C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1662F85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39BE4F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46BC80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BA238F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DF31378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3EB95D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59E54C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BE7D82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BE1C974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30E2C" w:rsidRPr="006A6D30" w14:paraId="178776DA" w14:textId="77777777" w:rsidTr="004E125F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30E3349B" w14:textId="77777777" w:rsidR="00730E2C" w:rsidRPr="006A6D30" w:rsidRDefault="00730E2C" w:rsidP="00730E2C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1765D8C1" w14:textId="77777777" w:rsidR="00730E2C" w:rsidRPr="006A6D30" w:rsidRDefault="00730E2C" w:rsidP="00730E2C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93931AA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332085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737F62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EAB01E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9731663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2EA33E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393BBF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B5C709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1A16409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30E2C" w:rsidRPr="006A6D30" w14:paraId="5E4E808C" w14:textId="77777777" w:rsidTr="004E125F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42E74AE8" w14:textId="77777777" w:rsidR="00730E2C" w:rsidRPr="006A6D30" w:rsidRDefault="00730E2C" w:rsidP="00730E2C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E318B96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C4C326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7F517C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65E33B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2CB1877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765265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4392E8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679A30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A92D6FD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30E2C" w:rsidRPr="006A6D30" w14:paraId="056696A9" w14:textId="77777777" w:rsidTr="004E125F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04A6767F" w14:textId="77777777" w:rsidR="00730E2C" w:rsidRPr="006A6D30" w:rsidRDefault="00730E2C" w:rsidP="00730E2C">
            <w:pPr>
              <w:tabs>
                <w:tab w:val="clear" w:pos="227"/>
                <w:tab w:val="left" w:pos="10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11C8E61" w14:textId="0B6274FF" w:rsidR="00730E2C" w:rsidRPr="006A6D30" w:rsidRDefault="00730E2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140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194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8EC11B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93068B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6EF0B7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4157DBC" w14:textId="3685487C" w:rsidR="00730E2C" w:rsidRPr="006A6D30" w:rsidRDefault="00730E2C" w:rsidP="00730E2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140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194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858CA9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71F06F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219F47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BE82F2D" w14:textId="0BF21D31" w:rsidR="00730E2C" w:rsidRPr="006A6D30" w:rsidRDefault="00730E2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140</w:t>
            </w: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194</w:t>
            </w: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730E2C" w:rsidRPr="006A6D30" w14:paraId="431DF04C" w14:textId="77777777" w:rsidTr="004E125F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4BAE858B" w14:textId="77777777" w:rsidR="00730E2C" w:rsidRPr="006A6D30" w:rsidRDefault="00730E2C" w:rsidP="00730E2C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01460F86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CE3BFA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DFDDC8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4C1FB1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1368A192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0B1078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838870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1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15F70B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DB35057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30E2C" w:rsidRPr="006A6D30" w14:paraId="66A29556" w14:textId="77777777" w:rsidTr="004E125F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6E987384" w14:textId="77777777" w:rsidR="00730E2C" w:rsidRPr="006A6D30" w:rsidRDefault="00730E2C" w:rsidP="00730E2C">
            <w:pPr>
              <w:tabs>
                <w:tab w:val="clear" w:pos="227"/>
                <w:tab w:val="left" w:pos="10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9947BF9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64E464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9A7724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D97D5D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3AB467B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BBB386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E30986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1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F13E75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0F5F41C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30E2C" w:rsidRPr="006A6D30" w14:paraId="3DD2BDA6" w14:textId="77777777" w:rsidTr="004E125F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0647E2CE" w14:textId="77777777" w:rsidR="00730E2C" w:rsidRPr="006A6D30" w:rsidRDefault="00730E2C" w:rsidP="00730E2C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ED4B528" w14:textId="1500C8F0" w:rsidR="00730E2C" w:rsidRPr="006A6D30" w:rsidRDefault="00730E2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748</w:t>
            </w: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412</w:t>
            </w: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367B7A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2BB6C8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101118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D6C71B4" w14:textId="011275E1" w:rsidR="00730E2C" w:rsidRPr="006A6D30" w:rsidRDefault="00730E2C" w:rsidP="00730E2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748</w:t>
            </w: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412</w:t>
            </w: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52D1C5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464211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61554D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3123D9F" w14:textId="206B1A66" w:rsidR="00730E2C" w:rsidRPr="006A6D30" w:rsidRDefault="00730E2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748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412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730E2C" w:rsidRPr="006A6D30" w14:paraId="2E559EF6" w14:textId="77777777" w:rsidTr="004E125F">
        <w:tc>
          <w:tcPr>
            <w:tcW w:w="3330" w:type="dxa"/>
            <w:shd w:val="clear" w:color="auto" w:fill="auto"/>
            <w:vAlign w:val="bottom"/>
          </w:tcPr>
          <w:p w14:paraId="58C26EAE" w14:textId="77777777" w:rsidR="00730E2C" w:rsidRPr="006A6D30" w:rsidRDefault="00730E2C" w:rsidP="00730E2C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361D0033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9D6917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D5528C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CCB1BB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1FCB29DA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115EA5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68C099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B1938F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D76B6F4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30E2C" w:rsidRPr="006A6D30" w14:paraId="2DCE6F58" w14:textId="77777777" w:rsidTr="004E125F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25C0018F" w14:textId="77777777" w:rsidR="00730E2C" w:rsidRPr="006A6D30" w:rsidRDefault="00730E2C" w:rsidP="00730E2C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52089BA5" w14:textId="77777777" w:rsidR="00730E2C" w:rsidRPr="006A6D30" w:rsidRDefault="00730E2C" w:rsidP="00730E2C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ที่ไม่ได้วัดมูลค่าด้วยมูลค่ายุติธรรม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F47FAD5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6E9AD0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360ACE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497ABE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2F6B92A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2A80E8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A03FD7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BDE2D1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CB318E1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30E2C" w:rsidRPr="006A6D30" w14:paraId="1040DE2A" w14:textId="77777777" w:rsidTr="004E125F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63925A42" w14:textId="77777777" w:rsidR="00730E2C" w:rsidRPr="006A6D30" w:rsidRDefault="00730E2C" w:rsidP="00730E2C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09D8746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5B2E1F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051CC0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2CCD9C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FD8CE0A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650C7C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9CA306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26FCF1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4C26245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30E2C" w:rsidRPr="006A6D30" w14:paraId="7E90A6DD" w14:textId="77777777" w:rsidTr="004E125F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2397B6B8" w14:textId="77777777" w:rsidR="00730E2C" w:rsidRPr="006A6D30" w:rsidRDefault="00730E2C" w:rsidP="00730E2C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ส่วนของเงินกู้ยืมระยะยาวจากสถาบัน</w:t>
            </w:r>
          </w:p>
          <w:p w14:paraId="0E4972EF" w14:textId="77777777" w:rsidR="00730E2C" w:rsidRPr="006A6D30" w:rsidRDefault="00730E2C" w:rsidP="00730E2C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การเงินที่ถึงกำหนดชำระภายในหนึ่งปี        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2CAF63E" w14:textId="49BC0DB5" w:rsidR="00730E2C" w:rsidRPr="006A6D30" w:rsidRDefault="00730E2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091</w:t>
            </w: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192</w:t>
            </w: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5583F0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B358BD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604099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49B03D4" w14:textId="6137E03C" w:rsidR="00730E2C" w:rsidRPr="006A6D30" w:rsidRDefault="00730E2C" w:rsidP="00730E2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091</w:t>
            </w: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192</w:t>
            </w: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EE921D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6841EC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B5B6FA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8397028" w14:textId="6E20AD1A" w:rsidR="00730E2C" w:rsidRPr="006A6D30" w:rsidRDefault="00730E2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091</w:t>
            </w: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192</w:t>
            </w: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18346D" w:rsidRPr="006A6D30" w14:paraId="70237AAF" w14:textId="77777777" w:rsidTr="004E125F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0E5E618D" w14:textId="77777777" w:rsidR="0018346D" w:rsidRPr="006A6D30" w:rsidRDefault="0018346D" w:rsidP="00730E2C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55D11C0A" w14:textId="77777777" w:rsidR="0018346D" w:rsidRPr="006A6D30" w:rsidRDefault="0018346D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2D7FDA" w14:textId="77777777" w:rsidR="0018346D" w:rsidRPr="006A6D30" w:rsidRDefault="0018346D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8EAE54" w14:textId="77777777" w:rsidR="0018346D" w:rsidRPr="006A6D30" w:rsidRDefault="0018346D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C2A815" w14:textId="77777777" w:rsidR="0018346D" w:rsidRPr="006A6D30" w:rsidRDefault="0018346D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8B6DFC2" w14:textId="77777777" w:rsidR="0018346D" w:rsidRPr="006A6D30" w:rsidRDefault="0018346D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158" w:right="-7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B2DCCF" w14:textId="77777777" w:rsidR="0018346D" w:rsidRPr="006A6D30" w:rsidRDefault="0018346D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CDC80B" w14:textId="77777777" w:rsidR="0018346D" w:rsidRPr="006A6D30" w:rsidRDefault="0018346D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80157A" w14:textId="77777777" w:rsidR="0018346D" w:rsidRPr="006A6D30" w:rsidRDefault="0018346D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3C4CE19" w14:textId="77777777" w:rsidR="0018346D" w:rsidRPr="006A6D30" w:rsidRDefault="0018346D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30E2C" w:rsidRPr="006A6D30" w14:paraId="655D621D" w14:textId="77777777" w:rsidTr="004E125F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1C26711B" w14:textId="77777777" w:rsidR="00730E2C" w:rsidRPr="006A6D30" w:rsidRDefault="00730E2C" w:rsidP="00730E2C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9CDD115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DAD5EA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4D5031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0A4E00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1C5F4CEA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166AAD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073521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8E1B5D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3BC9999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30E2C" w:rsidRPr="006A6D30" w14:paraId="5045DE49" w14:textId="77777777" w:rsidTr="004E125F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4A89E314" w14:textId="77777777" w:rsidR="00730E2C" w:rsidRPr="006A6D30" w:rsidRDefault="00730E2C" w:rsidP="00730E2C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6D9495D" w14:textId="16EBDB41" w:rsidR="00730E2C" w:rsidRPr="006A6D30" w:rsidRDefault="00730E2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273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253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E0391E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FC26EA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6DB1F5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B50BA68" w14:textId="4DF1EBF9" w:rsidR="00730E2C" w:rsidRPr="006A6D30" w:rsidRDefault="00730E2C" w:rsidP="00730E2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273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253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0BD650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2998AF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D35D10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DA5E4C3" w14:textId="110979C4" w:rsidR="00730E2C" w:rsidRPr="006A6D30" w:rsidRDefault="00730E2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273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253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730E2C" w:rsidRPr="006A6D30" w14:paraId="0355AC6F" w14:textId="77777777" w:rsidTr="004E125F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236D815F" w14:textId="77777777" w:rsidR="00730E2C" w:rsidRPr="006A6D30" w:rsidRDefault="00730E2C" w:rsidP="00730E2C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B08CDBD" w14:textId="17CDEFEC" w:rsidR="00730E2C" w:rsidRPr="006A6D30" w:rsidRDefault="00730E2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167</w:t>
            </w: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590</w:t>
            </w: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C9964A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976B6C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010692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565DDF0" w14:textId="2C879703" w:rsidR="00730E2C" w:rsidRPr="006A6D30" w:rsidRDefault="00730E2C" w:rsidP="00730E2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698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572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00244A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7D1E80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07D264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61F2184" w14:textId="1D979CAD" w:rsidR="00730E2C" w:rsidRPr="006A6D30" w:rsidRDefault="00730E2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698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572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ED38B6B" w14:textId="77777777" w:rsidR="009567F4" w:rsidRPr="006A6D30" w:rsidRDefault="00956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 w:rsidRPr="006A6D30">
        <w:rPr>
          <w:rFonts w:ascii="Angsana New" w:hAnsi="Angsana New" w:hint="cs"/>
          <w:sz w:val="30"/>
          <w:szCs w:val="30"/>
          <w:lang w:val="en-GB"/>
        </w:rPr>
        <w:br w:type="page"/>
      </w:r>
    </w:p>
    <w:tbl>
      <w:tblPr>
        <w:tblW w:w="973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271"/>
        <w:gridCol w:w="180"/>
        <w:gridCol w:w="1080"/>
        <w:gridCol w:w="180"/>
        <w:gridCol w:w="1099"/>
        <w:gridCol w:w="180"/>
        <w:gridCol w:w="1080"/>
        <w:gridCol w:w="180"/>
        <w:gridCol w:w="1151"/>
      </w:tblGrid>
      <w:tr w:rsidR="00730E2C" w:rsidRPr="006A6D30" w14:paraId="4957BC96" w14:textId="77777777" w:rsidTr="004E125F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00CE615E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401" w:type="dxa"/>
            <w:gridSpan w:val="9"/>
            <w:shd w:val="clear" w:color="auto" w:fill="auto"/>
            <w:vAlign w:val="bottom"/>
          </w:tcPr>
          <w:p w14:paraId="0879F279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30E2C" w:rsidRPr="006A6D30" w14:paraId="793CBF5C" w14:textId="77777777" w:rsidTr="004E125F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45EAA769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5625524A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D2D757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C2B79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30E2C" w:rsidRPr="006A6D30" w14:paraId="042E4C9E" w14:textId="77777777" w:rsidTr="004E125F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2A8616AC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5208DD6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EE4446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E233F" w14:textId="4E197641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AFE6E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F93EF" w14:textId="1104ADDD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B06BA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DCB50" w14:textId="2BFC572E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D8951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9A652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30E2C" w:rsidRPr="006A6D30" w14:paraId="0A4B77A8" w14:textId="77777777" w:rsidTr="004E125F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7F3DFF0B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401" w:type="dxa"/>
            <w:gridSpan w:val="9"/>
            <w:shd w:val="clear" w:color="auto" w:fill="auto"/>
            <w:vAlign w:val="bottom"/>
          </w:tcPr>
          <w:p w14:paraId="086E4B4D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30E2C" w:rsidRPr="006A6D30" w14:paraId="016AD4AC" w14:textId="77777777" w:rsidTr="004E125F">
        <w:tc>
          <w:tcPr>
            <w:tcW w:w="3330" w:type="dxa"/>
            <w:shd w:val="clear" w:color="auto" w:fill="auto"/>
            <w:vAlign w:val="bottom"/>
          </w:tcPr>
          <w:p w14:paraId="0C3A21BB" w14:textId="614168D0" w:rsidR="00730E2C" w:rsidRPr="006A6D30" w:rsidRDefault="00AA32E8" w:rsidP="007009AB">
            <w:pPr>
              <w:tabs>
                <w:tab w:val="clear" w:pos="227"/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="00730E2C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730E2C"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D2CB12A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9574DF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B155F8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3BE576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8DE9598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1DA4C2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469DB0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1C4267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92C3E9D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0E2C" w:rsidRPr="006A6D30" w14:paraId="17B3BA72" w14:textId="77777777" w:rsidTr="004E125F">
        <w:tc>
          <w:tcPr>
            <w:tcW w:w="3330" w:type="dxa"/>
            <w:shd w:val="clear" w:color="auto" w:fill="auto"/>
            <w:vAlign w:val="bottom"/>
          </w:tcPr>
          <w:p w14:paraId="7A6D7078" w14:textId="77777777" w:rsidR="00730E2C" w:rsidRPr="006A6D30" w:rsidRDefault="00730E2C" w:rsidP="00730E2C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5380AF51" w14:textId="77777777" w:rsidR="00730E2C" w:rsidRPr="006A6D30" w:rsidRDefault="00730E2C" w:rsidP="00730E2C">
            <w:pPr>
              <w:tabs>
                <w:tab w:val="clear" w:pos="227"/>
                <w:tab w:val="left" w:pos="101"/>
                <w:tab w:val="left" w:pos="19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AD2A83F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8D28FD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6A6348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6F6DD0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1D4A84C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491605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DE9050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533D62" w14:textId="77777777" w:rsidR="00730E2C" w:rsidRPr="006A6D30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16696CB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0E2C" w:rsidRPr="006A6D30" w14:paraId="2F61790F" w14:textId="77777777" w:rsidTr="004E125F">
        <w:tc>
          <w:tcPr>
            <w:tcW w:w="3330" w:type="dxa"/>
            <w:shd w:val="clear" w:color="auto" w:fill="auto"/>
            <w:vAlign w:val="bottom"/>
          </w:tcPr>
          <w:p w14:paraId="650472F1" w14:textId="77777777" w:rsidR="00730E2C" w:rsidRPr="006A6D30" w:rsidRDefault="00730E2C" w:rsidP="00730E2C">
            <w:pPr>
              <w:tabs>
                <w:tab w:val="clear" w:pos="227"/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6BA64FC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C104CA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E1B34A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A80C07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4E242FB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307A3D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CE54F1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9D9922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808A9A8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30E2C" w:rsidRPr="006A6D30" w14:paraId="02949AD9" w14:textId="77777777" w:rsidTr="004E125F">
        <w:tc>
          <w:tcPr>
            <w:tcW w:w="3330" w:type="dxa"/>
            <w:shd w:val="clear" w:color="auto" w:fill="auto"/>
            <w:vAlign w:val="bottom"/>
          </w:tcPr>
          <w:p w14:paraId="496E04EC" w14:textId="77777777" w:rsidR="00730E2C" w:rsidRPr="006A6D30" w:rsidRDefault="00730E2C" w:rsidP="00730E2C">
            <w:pPr>
              <w:tabs>
                <w:tab w:val="clear" w:pos="227"/>
                <w:tab w:val="left" w:pos="101"/>
              </w:tabs>
              <w:ind w:left="101" w:hanging="91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CBFAEB9" w14:textId="16CB825F" w:rsidR="00730E2C" w:rsidRPr="006A6D30" w:rsidRDefault="00AA32E8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482</w:t>
            </w:r>
            <w:r w:rsidR="00730E2C"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9EB2A6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3829B3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A495FC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11AE7AC" w14:textId="192CAA13" w:rsidR="00730E2C" w:rsidRPr="006A6D30" w:rsidRDefault="00AA32E8" w:rsidP="00730E2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482</w:t>
            </w:r>
            <w:r w:rsidR="00730E2C"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368688" w14:textId="77777777" w:rsidR="00730E2C" w:rsidRPr="006A6D30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D3C91B" w14:textId="77777777" w:rsidR="00730E2C" w:rsidRPr="006A6D30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6BF0A" w14:textId="77777777" w:rsidR="00730E2C" w:rsidRPr="006A6D30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A6BBF3F" w14:textId="52CA9916" w:rsidR="00730E2C" w:rsidRPr="006A6D30" w:rsidRDefault="00AA32E8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482</w:t>
            </w:r>
            <w:r w:rsidR="00730E2C"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065</w:t>
            </w:r>
          </w:p>
        </w:tc>
      </w:tr>
    </w:tbl>
    <w:p w14:paraId="1A052AD6" w14:textId="77777777" w:rsidR="00C14CF7" w:rsidRPr="006A6D30" w:rsidRDefault="00C14CF7" w:rsidP="00EA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490978" w14:textId="6802FF6A" w:rsidR="00EC074B" w:rsidRPr="006A6D30" w:rsidRDefault="00EC074B" w:rsidP="00EC074B">
      <w:pPr>
        <w:ind w:firstLine="540"/>
        <w:rPr>
          <w:rFonts w:ascii="Angsana New" w:hAnsi="Angsana New"/>
          <w:i/>
          <w:iCs/>
          <w:sz w:val="30"/>
          <w:szCs w:val="30"/>
        </w:rPr>
      </w:pP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14:paraId="33FD1424" w14:textId="77777777" w:rsidR="00EC074B" w:rsidRPr="006A6D30" w:rsidRDefault="00EC074B" w:rsidP="00EC074B">
      <w:pPr>
        <w:ind w:firstLine="540"/>
        <w:rPr>
          <w:rFonts w:ascii="Angsana New" w:hAnsi="Angsana New"/>
          <w:sz w:val="30"/>
          <w:szCs w:val="30"/>
        </w:rPr>
      </w:pPr>
    </w:p>
    <w:p w14:paraId="0EFA70DD" w14:textId="44BD3F4E" w:rsidR="00EC074B" w:rsidRPr="006A6D30" w:rsidRDefault="00EC074B" w:rsidP="00EC074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A32E8" w:rsidRPr="00AA32E8">
        <w:rPr>
          <w:rFonts w:ascii="Angsana New" w:hAnsi="Angsana New" w:hint="cs"/>
          <w:sz w:val="30"/>
          <w:szCs w:val="30"/>
        </w:rPr>
        <w:t>30</w:t>
      </w:r>
      <w:r w:rsidR="007E45C9" w:rsidRPr="006A6D30">
        <w:rPr>
          <w:rFonts w:ascii="Angsana New" w:hAnsi="Angsana New" w:hint="cs"/>
          <w:sz w:val="30"/>
          <w:szCs w:val="30"/>
        </w:rPr>
        <w:t xml:space="preserve"> </w:t>
      </w:r>
      <w:r w:rsidR="00EE0DEA" w:rsidRPr="006A6D30">
        <w:rPr>
          <w:rFonts w:ascii="Angsana New" w:hAnsi="Angsana New" w:hint="cs"/>
          <w:sz w:val="30"/>
          <w:szCs w:val="30"/>
          <w:cs/>
        </w:rPr>
        <w:t>กันยายน</w:t>
      </w:r>
      <w:r w:rsidRPr="006A6D3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กลุ่มบริษัทได้ทำสัญญาซื้อขายเงินตราต่างประเทศล่วงหน้าหลายสัญญากับสถาบันการเงิน เพื่อใช้ในการจัดการความเสี่ยงจากอัตราแลกเปลี่ยนเงินตราต่างประเทศที่เกิดจากการซื้อสินค้า กลุ่มบริษัทมีสัญญาซื้อขายเงินตราต่างประเทศล่วงหน้าโดยทำสัญญาซื้อสกุลเงินเหรียญสหรัฐอเมริกาจำนวน</w:t>
      </w:r>
      <w:r w:rsidR="00DB3B45" w:rsidRPr="006A6D30">
        <w:rPr>
          <w:rFonts w:ascii="Angsana New" w:hAnsi="Angsana New" w:hint="cs"/>
          <w:sz w:val="30"/>
          <w:szCs w:val="30"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1</w:t>
      </w:r>
      <w:r w:rsidR="00032653"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95</w:t>
      </w:r>
      <w:r w:rsidR="00CF3DDE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ด้วยสกุลเงินบาทจำนวนเงิน </w:t>
      </w:r>
      <w:r w:rsidR="00AA32E8" w:rsidRPr="00AA32E8">
        <w:rPr>
          <w:rFonts w:ascii="Angsana New" w:hAnsi="Angsana New" w:hint="cs"/>
          <w:sz w:val="30"/>
          <w:szCs w:val="30"/>
        </w:rPr>
        <w:t>63</w:t>
      </w:r>
      <w:r w:rsidR="00032653"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18</w:t>
      </w:r>
      <w:r w:rsidR="00CF3DDE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ล้านบาท สัญญาดังกล่าวจะสิ้นสุดในระหว่างเดือน</w:t>
      </w:r>
      <w:r w:rsidR="009C501B" w:rsidRPr="006A6D30">
        <w:rPr>
          <w:rFonts w:ascii="Angsana New" w:hAnsi="Angsana New" w:hint="cs"/>
          <w:sz w:val="30"/>
          <w:szCs w:val="30"/>
          <w:cs/>
        </w:rPr>
        <w:t>ธันวาคม</w:t>
      </w:r>
      <w:r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="00583EA7" w:rsidRPr="006A6D30">
        <w:rPr>
          <w:rFonts w:ascii="Angsana New" w:hAnsi="Angsana New" w:hint="cs"/>
          <w:sz w:val="30"/>
          <w:szCs w:val="30"/>
          <w:cs/>
        </w:rPr>
        <w:t xml:space="preserve"> ถึงเดือนธันวาคม </w:t>
      </w:r>
      <w:r w:rsidR="00AA32E8" w:rsidRPr="00AA32E8">
        <w:rPr>
          <w:rFonts w:ascii="Angsana New" w:hAnsi="Angsana New" w:hint="cs"/>
          <w:sz w:val="30"/>
          <w:szCs w:val="30"/>
        </w:rPr>
        <w:t>2564</w:t>
      </w:r>
    </w:p>
    <w:p w14:paraId="38C88236" w14:textId="612C937B" w:rsidR="00EC074B" w:rsidRPr="006A6D30" w:rsidRDefault="00EC074B" w:rsidP="00EC0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3826BB" w14:textId="77777777" w:rsidR="00EC074B" w:rsidRPr="006A6D30" w:rsidRDefault="00EC074B" w:rsidP="00EC0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สัญญาแลกเปลี่ยนอัตราดอกเบี้ยและอัตราแลกเปลี่ยนสกุลเงิน</w:t>
      </w:r>
    </w:p>
    <w:p w14:paraId="2832E153" w14:textId="77777777" w:rsidR="00EC074B" w:rsidRPr="006A6D30" w:rsidRDefault="00EC074B" w:rsidP="00EC0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FAFDB3" w14:textId="5013B8BF" w:rsidR="00EC074B" w:rsidRPr="006A6D30" w:rsidRDefault="00EC074B" w:rsidP="00EC074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>กลุ่มบริษัทได้ทำสัญญาแลกเปลี่ยนอัตราดอกเบี้ยและอัตราแลกเปลี่ยนสกุลเงินหลายสัญญากับสถาบันการเงิน</w:t>
      </w:r>
      <w:r w:rsidR="002C2DD8" w:rsidRPr="006A6D30">
        <w:rPr>
          <w:rFonts w:ascii="Angsana New" w:hAnsi="Angsana New" w:hint="cs"/>
          <w:sz w:val="30"/>
          <w:szCs w:val="30"/>
        </w:rPr>
        <w:br/>
      </w:r>
      <w:r w:rsidRPr="006A6D30">
        <w:rPr>
          <w:rFonts w:ascii="Angsana New" w:hAnsi="Angsana New" w:hint="cs"/>
          <w:sz w:val="30"/>
          <w:szCs w:val="30"/>
          <w:cs/>
        </w:rPr>
        <w:t xml:space="preserve">หลายแห่ง เพื่อใช้ในการจัดการความเสี่ยงที่เกิดจากความผันผวนของอัตราดอกเบี้ยและความเสี่ยงจากอัตราแลกเปลี่ยนเงินตราต่างประเทศที่เกิดจากเงินกู้ยืม มูลค่าของสัญญาแลกเปลี่ยนอัตราดอกเบี้ยและอัตราแลกเปลี่ยนสกุลเงิน ณ วันที่ </w:t>
      </w:r>
      <w:r w:rsidR="00AA32E8" w:rsidRPr="00AA32E8">
        <w:rPr>
          <w:rFonts w:ascii="Angsana New" w:hAnsi="Angsana New" w:hint="cs"/>
          <w:sz w:val="30"/>
          <w:szCs w:val="30"/>
        </w:rPr>
        <w:t>30</w:t>
      </w:r>
      <w:r w:rsidR="007E45C9" w:rsidRPr="006A6D30">
        <w:rPr>
          <w:rFonts w:ascii="Angsana New" w:hAnsi="Angsana New" w:hint="cs"/>
          <w:sz w:val="30"/>
          <w:szCs w:val="30"/>
        </w:rPr>
        <w:t xml:space="preserve"> </w:t>
      </w:r>
      <w:r w:rsidR="00EE0DEA" w:rsidRPr="006A6D30">
        <w:rPr>
          <w:rFonts w:ascii="Angsana New" w:hAnsi="Angsana New" w:hint="cs"/>
          <w:sz w:val="30"/>
          <w:szCs w:val="30"/>
          <w:cs/>
        </w:rPr>
        <w:t>กันยายน</w:t>
      </w:r>
      <w:r w:rsidRPr="006A6D3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ประกอบด้วยสกุลเงินบาทเป็นจำนวนเงินรวม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</w:t>
      </w:r>
      <w:r w:rsidR="004244F2" w:rsidRPr="006A6D30">
        <w:rPr>
          <w:rFonts w:ascii="Angsana New" w:hAnsi="Angsana New" w:hint="cs"/>
          <w:sz w:val="30"/>
          <w:szCs w:val="30"/>
        </w:rPr>
        <w:t>,</w:t>
      </w:r>
      <w:r w:rsidR="00AA32E8" w:rsidRPr="00AA32E8">
        <w:rPr>
          <w:rFonts w:ascii="Angsana New" w:hAnsi="Angsana New" w:hint="cs"/>
          <w:sz w:val="30"/>
          <w:szCs w:val="30"/>
        </w:rPr>
        <w:t>860</w:t>
      </w:r>
      <w:r w:rsidR="00D637AF"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35</w:t>
      </w:r>
      <w:r w:rsidR="00CF3DDE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ล้านบาท สกุลเงินเยนเป็นจำนวนเงินรวม </w:t>
      </w:r>
      <w:r w:rsidR="00AA32E8" w:rsidRPr="00AA32E8">
        <w:rPr>
          <w:rFonts w:ascii="Angsana New" w:hAnsi="Angsana New" w:hint="cs"/>
          <w:sz w:val="30"/>
          <w:szCs w:val="30"/>
        </w:rPr>
        <w:t>15</w:t>
      </w:r>
      <w:r w:rsidRPr="006A6D30">
        <w:rPr>
          <w:rFonts w:ascii="Angsana New" w:hAnsi="Angsana New" w:hint="cs"/>
          <w:sz w:val="30"/>
          <w:szCs w:val="30"/>
        </w:rPr>
        <w:t>,</w:t>
      </w:r>
      <w:r w:rsidR="00AA32E8" w:rsidRPr="00AA32E8">
        <w:rPr>
          <w:rFonts w:ascii="Angsana New" w:hAnsi="Angsana New" w:hint="cs"/>
          <w:sz w:val="30"/>
          <w:szCs w:val="30"/>
        </w:rPr>
        <w:t>000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ล้านเยน และสกุลเหรียญออสเตรเลียเป็นจำนวนเงินรวม </w:t>
      </w:r>
      <w:r w:rsidR="00AA32E8" w:rsidRPr="00AA32E8">
        <w:rPr>
          <w:rFonts w:ascii="Angsana New" w:hAnsi="Angsana New" w:hint="cs"/>
          <w:sz w:val="30"/>
          <w:szCs w:val="30"/>
        </w:rPr>
        <w:t>502</w:t>
      </w:r>
      <w:r w:rsidR="00D637AF"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56</w:t>
      </w:r>
      <w:r w:rsidR="00CF3DDE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ล้านเหรียญออสเตรเลีย</w:t>
      </w:r>
      <w:r w:rsidR="002C2DD8" w:rsidRPr="006A6D30">
        <w:rPr>
          <w:rFonts w:ascii="Angsana New" w:hAnsi="Angsana New" w:hint="cs"/>
          <w:sz w:val="30"/>
          <w:szCs w:val="30"/>
        </w:rPr>
        <w:t xml:space="preserve"> </w:t>
      </w:r>
      <w:r w:rsidR="002C2DD8" w:rsidRPr="006A6D30">
        <w:rPr>
          <w:rFonts w:ascii="Angsana New" w:hAnsi="Angsana New" w:hint="cs"/>
          <w:sz w:val="30"/>
          <w:szCs w:val="30"/>
        </w:rPr>
        <w:br/>
      </w:r>
      <w:r w:rsidRPr="006A6D30">
        <w:rPr>
          <w:rFonts w:ascii="Angsana New" w:hAnsi="Angsana New" w:hint="cs"/>
          <w:sz w:val="30"/>
          <w:szCs w:val="30"/>
          <w:cs/>
        </w:rPr>
        <w:t>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</w:t>
      </w:r>
    </w:p>
    <w:p w14:paraId="31E39FFC" w14:textId="77777777" w:rsidR="000C2275" w:rsidRPr="006A6D30" w:rsidRDefault="000C2275" w:rsidP="000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047D45DE" w14:textId="77777777" w:rsidR="005C7103" w:rsidRPr="006A6D30" w:rsidRDefault="005C7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6A6D30">
        <w:rPr>
          <w:rFonts w:ascii="Angsana New" w:hAnsi="Angsana New" w:hint="cs"/>
          <w:b/>
          <w:bCs/>
          <w:sz w:val="30"/>
          <w:szCs w:val="30"/>
          <w:cs/>
        </w:rPr>
        <w:br w:type="page"/>
      </w:r>
    </w:p>
    <w:p w14:paraId="54EDF56B" w14:textId="77777777" w:rsidR="000C2275" w:rsidRPr="006A6D30" w:rsidRDefault="00E04E3D" w:rsidP="000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A6D30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47ECE44F" w14:textId="77777777" w:rsidR="00E04E3D" w:rsidRPr="006A6D30" w:rsidRDefault="00E04E3D" w:rsidP="00DB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EC074B" w:rsidRPr="006A6D30" w14:paraId="3F1F2B3C" w14:textId="77777777" w:rsidTr="004E125F">
        <w:trPr>
          <w:tblHeader/>
        </w:trPr>
        <w:tc>
          <w:tcPr>
            <w:tcW w:w="2430" w:type="dxa"/>
          </w:tcPr>
          <w:p w14:paraId="65FF8DC1" w14:textId="77777777" w:rsidR="00EC074B" w:rsidRPr="006A6D30" w:rsidRDefault="00EC074B" w:rsidP="00E9431E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17EE03E6" w14:textId="77777777" w:rsidR="00EC074B" w:rsidRPr="006A6D30" w:rsidRDefault="00EC074B" w:rsidP="00E9431E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21185FC7" w14:textId="77777777" w:rsidR="00EC074B" w:rsidRPr="006A6D30" w:rsidRDefault="00EC074B" w:rsidP="00E9431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C074B" w:rsidRPr="006A6D30" w14:paraId="0154B846" w14:textId="77777777" w:rsidTr="004E125F">
        <w:tc>
          <w:tcPr>
            <w:tcW w:w="2430" w:type="dxa"/>
          </w:tcPr>
          <w:p w14:paraId="29CA83C0" w14:textId="77777777" w:rsidR="00EC074B" w:rsidRPr="006A6D30" w:rsidRDefault="00EC074B" w:rsidP="00E9431E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592D2641" w14:textId="77777777" w:rsidR="00EC074B" w:rsidRPr="006A6D30" w:rsidRDefault="00EC074B" w:rsidP="00E9431E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34216CB9" w14:textId="01514332" w:rsidR="00EC074B" w:rsidRPr="006A6D30" w:rsidRDefault="00EC074B" w:rsidP="00E9431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/การคิดลดกระแสเงินสด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rtl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ประเมินมูลค่ายุติธรรมโดยพิจารณาถึง 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และ</w:t>
            </w:r>
            <w:r w:rsidR="00D56B3A"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="00976019"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br/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6A6D30">
              <w:rPr>
                <w:rFonts w:ascii="Angsana New" w:hAnsi="Angsana New" w:hint="cs"/>
                <w:sz w:val="30"/>
                <w:szCs w:val="30"/>
                <w:rtl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illiquidity factor</w:t>
            </w:r>
          </w:p>
        </w:tc>
      </w:tr>
      <w:tr w:rsidR="00DB3B45" w:rsidRPr="006A6D30" w14:paraId="0018A76F" w14:textId="77777777" w:rsidTr="004E125F">
        <w:tc>
          <w:tcPr>
            <w:tcW w:w="2430" w:type="dxa"/>
          </w:tcPr>
          <w:p w14:paraId="2A2DF859" w14:textId="77777777" w:rsidR="00DB3B45" w:rsidRPr="006A6D30" w:rsidRDefault="00DB3B45" w:rsidP="00E9431E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409D3A89" w14:textId="77777777" w:rsidR="00DB3B45" w:rsidRPr="006A6D30" w:rsidRDefault="00DB3B45" w:rsidP="00E9431E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424" w:type="dxa"/>
          </w:tcPr>
          <w:p w14:paraId="6ADB74B1" w14:textId="77777777" w:rsidR="00DB3B45" w:rsidRPr="006A6D30" w:rsidRDefault="00DB3B45" w:rsidP="00E9431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EC074B" w:rsidRPr="006A6D30" w14:paraId="4292B3C1" w14:textId="77777777" w:rsidTr="004E125F">
        <w:tc>
          <w:tcPr>
            <w:tcW w:w="2430" w:type="dxa"/>
          </w:tcPr>
          <w:p w14:paraId="4CDC0DFD" w14:textId="77777777" w:rsidR="00EC074B" w:rsidRPr="006A6D30" w:rsidRDefault="00EC074B" w:rsidP="00E9431E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31117363" w14:textId="77777777" w:rsidR="00EC074B" w:rsidRPr="006A6D30" w:rsidRDefault="00EC074B" w:rsidP="00E9431E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0584613A" w14:textId="77777777" w:rsidR="00EC074B" w:rsidRPr="006A6D30" w:rsidRDefault="00EC074B" w:rsidP="00E9431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DB3B45" w:rsidRPr="006A6D30" w14:paraId="5B35F4A9" w14:textId="77777777" w:rsidTr="004E125F">
        <w:tc>
          <w:tcPr>
            <w:tcW w:w="2430" w:type="dxa"/>
          </w:tcPr>
          <w:p w14:paraId="1106CA1C" w14:textId="77777777" w:rsidR="00DB3B45" w:rsidRPr="006A6D30" w:rsidRDefault="00DB3B45" w:rsidP="00C75B9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4C84433A" w14:textId="77777777" w:rsidR="00DB3B45" w:rsidRPr="006A6D30" w:rsidRDefault="00DB3B45" w:rsidP="00C75B9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424" w:type="dxa"/>
          </w:tcPr>
          <w:p w14:paraId="0913E49C" w14:textId="77777777" w:rsidR="00DB3B45" w:rsidRPr="006A6D30" w:rsidRDefault="00DB3B45" w:rsidP="00C75B9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707671" w:rsidRPr="006A6D30" w14:paraId="426A9E58" w14:textId="77777777" w:rsidTr="004E125F">
        <w:tc>
          <w:tcPr>
            <w:tcW w:w="2430" w:type="dxa"/>
          </w:tcPr>
          <w:p w14:paraId="3FF7D5E1" w14:textId="77777777" w:rsidR="00707671" w:rsidRPr="006A6D30" w:rsidRDefault="00707671" w:rsidP="0070767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1D4F474" w14:textId="77777777" w:rsidR="00707671" w:rsidRPr="006A6D30" w:rsidRDefault="00707671" w:rsidP="00707671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01B2C635" w14:textId="77777777" w:rsidR="00707671" w:rsidRPr="006A6D30" w:rsidRDefault="00707671" w:rsidP="0070767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7009AB" w:rsidRPr="006A6D30" w14:paraId="3912B8FF" w14:textId="77777777" w:rsidTr="004E125F">
        <w:tc>
          <w:tcPr>
            <w:tcW w:w="2430" w:type="dxa"/>
          </w:tcPr>
          <w:p w14:paraId="0F496D91" w14:textId="77777777" w:rsidR="007009AB" w:rsidRPr="006A6D30" w:rsidRDefault="007009AB" w:rsidP="00707671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EFD04C2" w14:textId="77777777" w:rsidR="007009AB" w:rsidRPr="006A6D30" w:rsidRDefault="007009AB" w:rsidP="008D1D74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424" w:type="dxa"/>
          </w:tcPr>
          <w:p w14:paraId="1BAC38FB" w14:textId="77777777" w:rsidR="007009AB" w:rsidRPr="006A6D30" w:rsidRDefault="007009AB" w:rsidP="008D1D74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EC074B" w:rsidRPr="006A6D30" w14:paraId="21036643" w14:textId="77777777" w:rsidTr="004E125F">
        <w:tc>
          <w:tcPr>
            <w:tcW w:w="2430" w:type="dxa"/>
          </w:tcPr>
          <w:p w14:paraId="1E4FD0E0" w14:textId="77777777" w:rsidR="00EC074B" w:rsidRPr="006A6D30" w:rsidRDefault="00EC074B" w:rsidP="00E9431E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770CEABA" w14:textId="77777777" w:rsidR="00EC074B" w:rsidRPr="006A6D30" w:rsidRDefault="00EC074B" w:rsidP="00E9431E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4595DB1B" w14:textId="78876895" w:rsidR="00EC074B" w:rsidRPr="006A6D30" w:rsidRDefault="00EC074B" w:rsidP="00E9431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Swap model</w:t>
            </w:r>
            <w:r w:rsidR="00514F16"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s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rtl/>
              </w:rPr>
              <w:t xml:space="preserve"> 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มูลค่ายุติธรรมคำนวณจากมูลค่าปัจจุบันของประมาณการกระแสเงินสดในอนาคต การประมาณการกระแสเงินสดในอนาคตที่มีอัตราดอกเบี้ยลอยตัวพิจารณาจากราคาซื้อขายสัญญาแลกเปลี่ยน ราคาในอนาคตและอัตราดอกเบี้ยเงินกู้ยืมระหว่างธนาคาร การประมาณการกระแสเงินสดคิดลดโดยใช้เส้นอัตราผลตอบแทนที่สร้างขึ้นจากแหล่งที่มาเดียวกัน ซึ่งสะท้อนอัตราดอกเบี้ยเงินกู้ยืมระหว่างธนาคารที่เกี่ยวข้องที่ผู้ร่วมตลาดใช้สำหรั</w:t>
            </w:r>
            <w:r w:rsidR="00976019"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วัตถุประสงค์ในการกำหนดราคาสัญญาแลกเปลี่ยนอัตราดอกเบี้ย มูลค่ายุติธรรมประมาณโดยขึ้นอยู่กับการปรับปรุงความเสี่ยงทางด้านสินเชื่อที่สะท้อนระดับความเสี่ยงของกลุ่มบริษัทและคู่สัญญา การคำนวณนี้ขึ้น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หรือราคาหุ้นกู้ในปัจจุบัน</w:t>
            </w:r>
          </w:p>
        </w:tc>
      </w:tr>
      <w:tr w:rsidR="00EC074B" w:rsidRPr="006A6D30" w14:paraId="7733CD5F" w14:textId="77777777" w:rsidTr="004E125F">
        <w:tc>
          <w:tcPr>
            <w:tcW w:w="2430" w:type="dxa"/>
          </w:tcPr>
          <w:p w14:paraId="1A76EECF" w14:textId="77777777" w:rsidR="00EC074B" w:rsidRPr="006A6D30" w:rsidRDefault="00707671" w:rsidP="0070767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lastRenderedPageBreak/>
              <w:t>สัญญาแลกเปลี่ยนอัตราแลกเปลี่ยนสกุลเงิน</w:t>
            </w:r>
          </w:p>
        </w:tc>
        <w:tc>
          <w:tcPr>
            <w:tcW w:w="236" w:type="dxa"/>
          </w:tcPr>
          <w:p w14:paraId="5FB44633" w14:textId="77777777" w:rsidR="00EC074B" w:rsidRPr="006A6D30" w:rsidRDefault="00EC074B" w:rsidP="00E9431E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21F60BEA" w14:textId="77777777" w:rsidR="00EC074B" w:rsidRPr="006A6D30" w:rsidRDefault="00707671" w:rsidP="00E9431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A6D30">
              <w:rPr>
                <w:rFonts w:ascii="Angsana New" w:hAnsi="Angsana New" w:hint="cs"/>
                <w:i/>
                <w:iCs/>
                <w:spacing w:val="-5"/>
                <w:sz w:val="30"/>
                <w:szCs w:val="30"/>
                <w:lang w:bidi="th-TH"/>
              </w:rPr>
              <w:t xml:space="preserve">Black-Scholes model/ </w:t>
            </w:r>
            <w:r w:rsidRPr="006A6D30">
              <w:rPr>
                <w:rFonts w:ascii="Angsana New" w:hAnsi="Angsana New" w:hint="cs"/>
                <w:i/>
                <w:iCs/>
                <w:spacing w:val="-5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195AACA7" w14:textId="77777777" w:rsidR="00EC074B" w:rsidRPr="006A6D30" w:rsidRDefault="00EC074B" w:rsidP="00DB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9E2EF3" w14:textId="77777777" w:rsidR="00EC074B" w:rsidRPr="006A6D30" w:rsidRDefault="00EC074B" w:rsidP="00EC0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3D7C0787" w14:textId="77777777" w:rsidR="00A074A6" w:rsidRPr="006A6D30" w:rsidRDefault="00A074A6" w:rsidP="00DB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39AB6B" w14:textId="72624BA4" w:rsidR="00EC074B" w:rsidRPr="006A6D30" w:rsidRDefault="00EC074B" w:rsidP="00F56FD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A6D30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AA32E8" w:rsidRPr="00AA32E8">
        <w:rPr>
          <w:rFonts w:ascii="Angsana New" w:hAnsi="Angsana New" w:hint="cs"/>
          <w:sz w:val="30"/>
          <w:szCs w:val="30"/>
          <w:lang w:val="en-US" w:bidi="th-TH"/>
        </w:rPr>
        <w:t>12</w:t>
      </w:r>
      <w:r w:rsidRPr="006A6D30">
        <w:rPr>
          <w:rFonts w:ascii="Angsana New" w:hAnsi="Angsana New" w:hint="cs"/>
          <w:sz w:val="30"/>
          <w:szCs w:val="30"/>
          <w:cs/>
          <w:lang w:val="en-US" w:bidi="th-TH"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71721EDB" w14:textId="77777777" w:rsidR="00EC074B" w:rsidRPr="006A6D30" w:rsidRDefault="00EC074B" w:rsidP="00F56FD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highlight w:val="cyan"/>
          <w:lang w:val="en-US" w:bidi="th-TH"/>
        </w:rPr>
      </w:pPr>
    </w:p>
    <w:p w14:paraId="4216A27B" w14:textId="77777777" w:rsidR="00EC074B" w:rsidRPr="006A6D30" w:rsidRDefault="00EC074B" w:rsidP="0003225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A6D30">
        <w:rPr>
          <w:rFonts w:ascii="Angsana New" w:hAnsi="Angsana New" w:hint="cs"/>
          <w:sz w:val="30"/>
          <w:szCs w:val="30"/>
          <w:cs/>
          <w:lang w:val="en-US" w:bidi="th-TH"/>
        </w:rPr>
        <w:t>ค่าเผื่อผลขาดทุนจากการด้อยค่าของลูกหนี้ประมาณการโดยพิจารณาผลขาดทุนด้านเครดิตที่คาดว่าจะเกิดขึ้นตลอดอายุ</w:t>
      </w:r>
      <w:r w:rsidR="00A074A6" w:rsidRPr="006A6D30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  <w:lang w:val="en-US" w:bidi="th-TH"/>
        </w:rPr>
        <w:t>ผลขาดทุนด้านเครดิตของสินทรัพย์ทางการเงินเหล่านี้ประมาณการโด</w:t>
      </w:r>
      <w:r w:rsidR="00F56FD5" w:rsidRPr="006A6D30">
        <w:rPr>
          <w:rFonts w:ascii="Angsana New" w:hAnsi="Angsana New" w:hint="cs"/>
          <w:sz w:val="30"/>
          <w:szCs w:val="30"/>
          <w:cs/>
          <w:lang w:val="en-US" w:bidi="th-TH"/>
        </w:rPr>
        <w:t>ย</w:t>
      </w:r>
      <w:r w:rsidRPr="006A6D30">
        <w:rPr>
          <w:rFonts w:ascii="Angsana New" w:hAnsi="Angsana New" w:hint="cs"/>
          <w:sz w:val="30"/>
          <w:szCs w:val="30"/>
          <w:cs/>
          <w:lang w:val="en-US" w:bidi="th-TH"/>
        </w:rPr>
        <w:t>อ้างอิงข้อมูลผลขาดทุนด้านเครดิตจากประสบการณ์ในอดีต</w:t>
      </w:r>
      <w:r w:rsidRPr="006A6D30" w:rsidDel="005B6E1D">
        <w:rPr>
          <w:rFonts w:ascii="Angsana New" w:hAnsi="Angsana New" w:hint="cs"/>
          <w:sz w:val="30"/>
          <w:szCs w:val="30"/>
          <w:rtl/>
          <w:cs/>
          <w:lang w:val="en-US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  <w:lang w:val="en-US"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79642A50" w14:textId="77777777" w:rsidR="00CC3258" w:rsidRPr="006A6D30" w:rsidRDefault="00CC3258" w:rsidP="00DB3B4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highlight w:val="cyan"/>
          <w:lang w:val="en-US" w:bidi="th-TH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99"/>
        <w:gridCol w:w="1440"/>
        <w:gridCol w:w="178"/>
        <w:gridCol w:w="1442"/>
      </w:tblGrid>
      <w:tr w:rsidR="00557101" w:rsidRPr="006A6D30" w14:paraId="27F50623" w14:textId="77777777" w:rsidTr="004E125F">
        <w:trPr>
          <w:cantSplit/>
          <w:trHeight w:val="144"/>
        </w:trPr>
        <w:tc>
          <w:tcPr>
            <w:tcW w:w="6199" w:type="dxa"/>
            <w:vAlign w:val="bottom"/>
          </w:tcPr>
          <w:p w14:paraId="12B832E8" w14:textId="77777777" w:rsidR="00936EBE" w:rsidRPr="006A6D30" w:rsidRDefault="00936EBE" w:rsidP="00936EB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ขาดทุนจากการด้อยค่าของสินทรัพย์ทางการเงิน</w:t>
            </w:r>
          </w:p>
          <w:p w14:paraId="3F859ADD" w14:textId="65303BA3" w:rsidR="00557101" w:rsidRPr="006A6D30" w:rsidRDefault="00936EBE" w:rsidP="00936EB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A32E8" w:rsidRPr="00AA32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7E45C9"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A32E8" w:rsidRPr="00AA32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14:paraId="0392ED0D" w14:textId="77777777" w:rsidR="00557101" w:rsidRPr="006A6D30" w:rsidRDefault="00557101" w:rsidP="0055710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69CBA41" w14:textId="77777777" w:rsidR="00557101" w:rsidRPr="006A6D30" w:rsidRDefault="00557101" w:rsidP="0055710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14:paraId="35A221BC" w14:textId="77777777" w:rsidR="00557101" w:rsidRPr="006A6D30" w:rsidRDefault="00557101" w:rsidP="0055710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101" w:rsidRPr="006A6D30" w14:paraId="462F2B78" w14:textId="77777777" w:rsidTr="004E125F">
        <w:trPr>
          <w:cantSplit/>
          <w:trHeight w:val="144"/>
        </w:trPr>
        <w:tc>
          <w:tcPr>
            <w:tcW w:w="6199" w:type="dxa"/>
            <w:vAlign w:val="bottom"/>
          </w:tcPr>
          <w:p w14:paraId="7DF92236" w14:textId="77777777" w:rsidR="00557101" w:rsidRPr="006A6D30" w:rsidRDefault="00557101" w:rsidP="0055710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59A265FB" w14:textId="77777777" w:rsidR="00557101" w:rsidRPr="006A6D30" w:rsidRDefault="006142D5" w:rsidP="00557101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57101" w:rsidRPr="006A6D30" w14:paraId="34DC7042" w14:textId="77777777" w:rsidTr="004E125F">
        <w:trPr>
          <w:cantSplit/>
          <w:trHeight w:val="144"/>
        </w:trPr>
        <w:tc>
          <w:tcPr>
            <w:tcW w:w="6199" w:type="dxa"/>
          </w:tcPr>
          <w:p w14:paraId="1AA379E8" w14:textId="77777777" w:rsidR="00557101" w:rsidRPr="006A6D30" w:rsidRDefault="00557101" w:rsidP="00E9431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40" w:type="dxa"/>
          </w:tcPr>
          <w:p w14:paraId="0C886E8F" w14:textId="77777777" w:rsidR="00557101" w:rsidRPr="006A6D30" w:rsidRDefault="00557101" w:rsidP="00E943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69061D0B" w14:textId="77777777" w:rsidR="00557101" w:rsidRPr="006A6D30" w:rsidRDefault="00557101" w:rsidP="00E9431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2A951892" w14:textId="77777777" w:rsidR="00557101" w:rsidRPr="006A6D30" w:rsidRDefault="00557101" w:rsidP="00E9431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435C" w:rsidRPr="006A6D30" w14:paraId="6B4B8700" w14:textId="77777777" w:rsidTr="004E125F">
        <w:trPr>
          <w:cantSplit/>
          <w:trHeight w:val="191"/>
        </w:trPr>
        <w:tc>
          <w:tcPr>
            <w:tcW w:w="6199" w:type="dxa"/>
          </w:tcPr>
          <w:p w14:paraId="5DB57B46" w14:textId="3A5A02AF" w:rsidR="00A9435C" w:rsidRPr="006A6D30" w:rsidRDefault="00A9435C" w:rsidP="00A9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กลับรายการขาดทุนจากการด้อยค่าของลูกหนี้ตามสัญญาเช่า</w:t>
            </w:r>
            <w:r w:rsidR="00266427" w:rsidRPr="006A6D30">
              <w:rPr>
                <w:rFonts w:ascii="Angsana New" w:hAnsi="Angsana New" w:hint="cs"/>
                <w:sz w:val="30"/>
                <w:szCs w:val="30"/>
              </w:rPr>
              <w:br/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64707C5" w14:textId="5DB570BF" w:rsidR="00A9435C" w:rsidRPr="006A6D30" w:rsidRDefault="00A9435C" w:rsidP="00E5750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232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E01D427" w14:textId="77777777" w:rsidR="00A9435C" w:rsidRPr="006A6D30" w:rsidRDefault="00A9435C" w:rsidP="0031605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6734AFDC" w14:textId="19C0D972" w:rsidR="00A9435C" w:rsidRPr="006A6D30" w:rsidRDefault="00A9435C" w:rsidP="00A9435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75669B" w:rsidRPr="006A6D30" w14:paraId="01C26596" w14:textId="77777777" w:rsidTr="004E125F">
        <w:trPr>
          <w:cantSplit/>
          <w:trHeight w:val="191"/>
        </w:trPr>
        <w:tc>
          <w:tcPr>
            <w:tcW w:w="6199" w:type="dxa"/>
          </w:tcPr>
          <w:p w14:paraId="07CB57F1" w14:textId="0377B906" w:rsidR="0075669B" w:rsidRPr="006A6D30" w:rsidRDefault="005B622E" w:rsidP="00E9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75669B" w:rsidRPr="006A6D3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ขาดทุนจากการด้อยค่าของสินทรัพย์ทางการเงิน</w:t>
            </w:r>
            <w:r w:rsidR="00266427" w:rsidRPr="006A6D30">
              <w:rPr>
                <w:rFonts w:ascii="Angsana New" w:hAnsi="Angsana New" w:hint="cs"/>
                <w:sz w:val="30"/>
                <w:szCs w:val="30"/>
              </w:rPr>
              <w:br/>
            </w:r>
            <w:r w:rsidR="0075669B" w:rsidRPr="006A6D30"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ที่วัดมูลค่าด้วยวิธีราคาทุนตัดจำหน่าย</w:t>
            </w:r>
          </w:p>
        </w:tc>
        <w:tc>
          <w:tcPr>
            <w:tcW w:w="1440" w:type="dxa"/>
            <w:vAlign w:val="bottom"/>
          </w:tcPr>
          <w:p w14:paraId="1EF9625D" w14:textId="2395276B" w:rsidR="0075669B" w:rsidRPr="006A6D30" w:rsidRDefault="00A9435C" w:rsidP="00E5750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410</w:t>
            </w:r>
            <w:r w:rsidRPr="006A6D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03F4AE5" w14:textId="77777777" w:rsidR="0075669B" w:rsidRPr="006A6D30" w:rsidRDefault="0075669B" w:rsidP="0031605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77292D79" w14:textId="0318062F" w:rsidR="0075669B" w:rsidRPr="006A6D30" w:rsidRDefault="00A9435C" w:rsidP="005B62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4F4577" w:rsidRPr="006A6D30" w14:paraId="6FDA145B" w14:textId="77777777" w:rsidTr="004E125F">
        <w:trPr>
          <w:cantSplit/>
          <w:trHeight w:val="191"/>
        </w:trPr>
        <w:tc>
          <w:tcPr>
            <w:tcW w:w="6199" w:type="dxa"/>
          </w:tcPr>
          <w:p w14:paraId="491B3DC3" w14:textId="2301DE2B" w:rsidR="004F4577" w:rsidRPr="006A6D30" w:rsidRDefault="00976019" w:rsidP="00E9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="004F4577" w:rsidRPr="006A6D3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ขาดทุนจากการด้อยค่าของเงินให้กู้ยืม</w:t>
            </w:r>
            <w:r w:rsidR="00266427" w:rsidRPr="006A6D30">
              <w:rPr>
                <w:rFonts w:ascii="Angsana New" w:hAnsi="Angsana New" w:hint="cs"/>
                <w:sz w:val="30"/>
                <w:szCs w:val="30"/>
              </w:rPr>
              <w:br/>
            </w:r>
            <w:r w:rsidR="004F4577" w:rsidRPr="006A6D30">
              <w:rPr>
                <w:rFonts w:ascii="Angsana New" w:hAnsi="Angsana New" w:hint="cs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351D3529" w14:textId="467C8113" w:rsidR="004F4577" w:rsidRPr="006A6D30" w:rsidRDefault="00A9435C" w:rsidP="00E5750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922</w:t>
            </w: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C8D3F22" w14:textId="77777777" w:rsidR="004F4577" w:rsidRPr="006A6D30" w:rsidRDefault="004F4577" w:rsidP="0031605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11BBE202" w14:textId="51A3DB43" w:rsidR="004F4577" w:rsidRPr="006A6D30" w:rsidRDefault="00AA32E8" w:rsidP="00E575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</w:t>
            </w:r>
            <w:r w:rsidR="00A9435C"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855</w:t>
            </w:r>
          </w:p>
        </w:tc>
      </w:tr>
      <w:tr w:rsidR="0075669B" w:rsidRPr="006A6D30" w14:paraId="41BEA4C9" w14:textId="77777777" w:rsidTr="004E125F">
        <w:trPr>
          <w:cantSplit/>
          <w:trHeight w:val="191"/>
        </w:trPr>
        <w:tc>
          <w:tcPr>
            <w:tcW w:w="6199" w:type="dxa"/>
          </w:tcPr>
          <w:p w14:paraId="19BFCAE4" w14:textId="1088E314" w:rsidR="0075669B" w:rsidRPr="006A6D30" w:rsidRDefault="0075669B" w:rsidP="00A9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 w:rsidR="004F4577" w:rsidRPr="006A6D30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A9435C" w:rsidRPr="006A6D30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เงินให้กู้ยืมแก่กิจการอื่น</w:t>
            </w:r>
          </w:p>
        </w:tc>
        <w:tc>
          <w:tcPr>
            <w:tcW w:w="1440" w:type="dxa"/>
            <w:vAlign w:val="bottom"/>
          </w:tcPr>
          <w:p w14:paraId="6DD7446D" w14:textId="6A817711" w:rsidR="0075669B" w:rsidRPr="006A6D30" w:rsidRDefault="00AA32E8" w:rsidP="00E5750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</w:t>
            </w:r>
            <w:r w:rsidR="00A9435C"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829</w:t>
            </w:r>
          </w:p>
        </w:tc>
        <w:tc>
          <w:tcPr>
            <w:tcW w:w="178" w:type="dxa"/>
            <w:vAlign w:val="bottom"/>
          </w:tcPr>
          <w:p w14:paraId="7668F1E5" w14:textId="77777777" w:rsidR="0075669B" w:rsidRPr="006A6D30" w:rsidRDefault="0075669B" w:rsidP="0031605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3314D867" w14:textId="2236CE69" w:rsidR="0075669B" w:rsidRPr="006A6D30" w:rsidRDefault="00A9435C" w:rsidP="00A9435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75669B" w:rsidRPr="006A6D30" w14:paraId="75F206A8" w14:textId="77777777" w:rsidTr="004E125F">
        <w:trPr>
          <w:cantSplit/>
          <w:trHeight w:val="191"/>
        </w:trPr>
        <w:tc>
          <w:tcPr>
            <w:tcW w:w="6199" w:type="dxa"/>
          </w:tcPr>
          <w:p w14:paraId="49C483CB" w14:textId="77777777" w:rsidR="0075669B" w:rsidRPr="006A6D30" w:rsidRDefault="0075669B" w:rsidP="00E9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0D53F" w14:textId="72C7BE05" w:rsidR="0075669B" w:rsidRPr="006A6D30" w:rsidRDefault="00AA32E8" w:rsidP="00E5750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158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16</w:t>
            </w:r>
            <w:r w:rsidR="00A9435C" w:rsidRPr="006A6D3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178" w:type="dxa"/>
            <w:vAlign w:val="bottom"/>
          </w:tcPr>
          <w:p w14:paraId="220184D7" w14:textId="77777777" w:rsidR="0075669B" w:rsidRPr="006A6D30" w:rsidRDefault="0075669B" w:rsidP="0031605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1F35D" w14:textId="0172D837" w:rsidR="0075669B" w:rsidRPr="006A6D30" w:rsidRDefault="00AA32E8" w:rsidP="00E575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158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18</w:t>
            </w:r>
            <w:r w:rsidR="00A9435C" w:rsidRPr="006A6D3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844</w:t>
            </w:r>
          </w:p>
        </w:tc>
      </w:tr>
    </w:tbl>
    <w:p w14:paraId="60F64CFF" w14:textId="1DFEE8C7" w:rsidR="00CC3258" w:rsidRPr="006A6D30" w:rsidRDefault="00CC3258" w:rsidP="00A07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734E140" w14:textId="7F113DAD" w:rsidR="00A623E1" w:rsidRPr="006A6D30" w:rsidRDefault="00A6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</w:rPr>
        <w:br w:type="page"/>
      </w: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99"/>
        <w:gridCol w:w="1440"/>
        <w:gridCol w:w="178"/>
        <w:gridCol w:w="1442"/>
      </w:tblGrid>
      <w:tr w:rsidR="0046000C" w:rsidRPr="006A6D30" w14:paraId="732E56A9" w14:textId="77777777" w:rsidTr="004E125F">
        <w:trPr>
          <w:cantSplit/>
          <w:trHeight w:val="144"/>
        </w:trPr>
        <w:tc>
          <w:tcPr>
            <w:tcW w:w="6199" w:type="dxa"/>
            <w:vAlign w:val="bottom"/>
          </w:tcPr>
          <w:p w14:paraId="63F4B71D" w14:textId="77777777" w:rsidR="0046000C" w:rsidRPr="006A6D30" w:rsidRDefault="0046000C" w:rsidP="00AE16D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ขาดทุนจากการด้อยค่าของสินทรัพย์ทางการเงิน</w:t>
            </w:r>
          </w:p>
          <w:p w14:paraId="3E21C3A1" w14:textId="4EFD5537" w:rsidR="0046000C" w:rsidRPr="006A6D30" w:rsidRDefault="0046000C" w:rsidP="00AE16D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E0DEA"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A32E8" w:rsidRPr="00AA32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E0DEA"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A32E8" w:rsidRPr="00AA32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14:paraId="305AC723" w14:textId="77777777" w:rsidR="0046000C" w:rsidRPr="006A6D30" w:rsidRDefault="0046000C" w:rsidP="00AE16D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59666C7" w14:textId="77777777" w:rsidR="0046000C" w:rsidRPr="006A6D30" w:rsidRDefault="0046000C" w:rsidP="00AE16D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14:paraId="15F1AAB3" w14:textId="77777777" w:rsidR="0046000C" w:rsidRPr="006A6D30" w:rsidRDefault="0046000C" w:rsidP="00AE16D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000C" w:rsidRPr="006A6D30" w14:paraId="7C66844F" w14:textId="77777777" w:rsidTr="004E125F">
        <w:trPr>
          <w:cantSplit/>
          <w:trHeight w:val="144"/>
        </w:trPr>
        <w:tc>
          <w:tcPr>
            <w:tcW w:w="6199" w:type="dxa"/>
            <w:vAlign w:val="bottom"/>
          </w:tcPr>
          <w:p w14:paraId="53BF9617" w14:textId="77777777" w:rsidR="0046000C" w:rsidRPr="006A6D30" w:rsidRDefault="0046000C" w:rsidP="00AE16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77EDE491" w14:textId="77777777" w:rsidR="0046000C" w:rsidRPr="006A6D30" w:rsidRDefault="0046000C" w:rsidP="00AE16D9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A6D30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6000C" w:rsidRPr="006A6D30" w14:paraId="476A5C2E" w14:textId="77777777" w:rsidTr="004E125F">
        <w:trPr>
          <w:cantSplit/>
          <w:trHeight w:val="144"/>
        </w:trPr>
        <w:tc>
          <w:tcPr>
            <w:tcW w:w="6199" w:type="dxa"/>
          </w:tcPr>
          <w:p w14:paraId="03EED1CD" w14:textId="77777777" w:rsidR="0046000C" w:rsidRPr="006A6D30" w:rsidRDefault="0046000C" w:rsidP="00AE16D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40" w:type="dxa"/>
          </w:tcPr>
          <w:p w14:paraId="7BF345C3" w14:textId="77777777" w:rsidR="0046000C" w:rsidRPr="006A6D30" w:rsidRDefault="0046000C" w:rsidP="00AE16D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3EC8550F" w14:textId="77777777" w:rsidR="0046000C" w:rsidRPr="006A6D30" w:rsidRDefault="0046000C" w:rsidP="00AE16D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2673E6CF" w14:textId="77777777" w:rsidR="0046000C" w:rsidRPr="006A6D30" w:rsidRDefault="0046000C" w:rsidP="00AE16D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000C" w:rsidRPr="006A6D30" w14:paraId="27E17151" w14:textId="77777777" w:rsidTr="004E125F">
        <w:trPr>
          <w:cantSplit/>
          <w:trHeight w:val="191"/>
        </w:trPr>
        <w:tc>
          <w:tcPr>
            <w:tcW w:w="6199" w:type="dxa"/>
          </w:tcPr>
          <w:p w14:paraId="565F2767" w14:textId="51F816A0" w:rsidR="0046000C" w:rsidRPr="006A6D30" w:rsidRDefault="0025328B" w:rsidP="00AE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46000C" w:rsidRPr="006A6D3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ขาดทุนจากการด้อยค่าของลูกหนี้ตามสัญญาเช่า</w:t>
            </w:r>
            <w:r w:rsidR="00266427" w:rsidRPr="006A6D30">
              <w:rPr>
                <w:rFonts w:ascii="Angsana New" w:hAnsi="Angsana New" w:hint="cs"/>
                <w:sz w:val="30"/>
                <w:szCs w:val="30"/>
              </w:rPr>
              <w:br/>
            </w:r>
            <w:r w:rsidR="0046000C" w:rsidRPr="006A6D30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B777A54" w14:textId="66B7B0AF" w:rsidR="0046000C" w:rsidRPr="006A6D30" w:rsidRDefault="006D6003" w:rsidP="00AE16D9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357</w:t>
            </w: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519CAF2C" w14:textId="77777777" w:rsidR="0046000C" w:rsidRPr="006A6D30" w:rsidRDefault="0046000C" w:rsidP="00AE16D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02F90FD8" w14:textId="77777777" w:rsidR="0046000C" w:rsidRPr="006A6D30" w:rsidRDefault="00773899" w:rsidP="00AE16D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46000C" w:rsidRPr="006A6D30" w14:paraId="111D75CF" w14:textId="77777777" w:rsidTr="004E125F">
        <w:trPr>
          <w:cantSplit/>
          <w:trHeight w:val="191"/>
        </w:trPr>
        <w:tc>
          <w:tcPr>
            <w:tcW w:w="6199" w:type="dxa"/>
          </w:tcPr>
          <w:p w14:paraId="0EC4EB7A" w14:textId="5C114C3B" w:rsidR="0046000C" w:rsidRPr="006A6D30" w:rsidRDefault="0025328B" w:rsidP="00AE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="0046000C" w:rsidRPr="006A6D3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ขาดทุนจากการด้อยค่าของสินทรัพย์ทางการเงิน</w:t>
            </w:r>
            <w:r w:rsidR="00266427" w:rsidRPr="006A6D30">
              <w:rPr>
                <w:rFonts w:ascii="Angsana New" w:hAnsi="Angsana New" w:hint="cs"/>
                <w:sz w:val="30"/>
                <w:szCs w:val="30"/>
              </w:rPr>
              <w:br/>
            </w:r>
            <w:r w:rsidR="0046000C" w:rsidRPr="006A6D30"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ที่วัดมูลค่าด้วยวิธีราคาทุนตัดจำหน่าย</w:t>
            </w:r>
          </w:p>
        </w:tc>
        <w:tc>
          <w:tcPr>
            <w:tcW w:w="1440" w:type="dxa"/>
            <w:vAlign w:val="bottom"/>
          </w:tcPr>
          <w:p w14:paraId="338A5088" w14:textId="36E06167" w:rsidR="0046000C" w:rsidRPr="006A6D30" w:rsidRDefault="00AA32E8" w:rsidP="006D600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6D6003"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178" w:type="dxa"/>
            <w:vAlign w:val="bottom"/>
          </w:tcPr>
          <w:p w14:paraId="5C40477F" w14:textId="77777777" w:rsidR="0046000C" w:rsidRPr="006A6D30" w:rsidRDefault="0046000C" w:rsidP="00AE16D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2903C807" w14:textId="7885323F" w:rsidR="0046000C" w:rsidRPr="006A6D30" w:rsidRDefault="006D6003" w:rsidP="00AE16D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AA32E8"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34</w:t>
            </w: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6D6003" w:rsidRPr="006A6D30" w14:paraId="78F733A3" w14:textId="77777777" w:rsidTr="004E125F">
        <w:trPr>
          <w:cantSplit/>
          <w:trHeight w:val="191"/>
        </w:trPr>
        <w:tc>
          <w:tcPr>
            <w:tcW w:w="6199" w:type="dxa"/>
          </w:tcPr>
          <w:p w14:paraId="7E472231" w14:textId="569DEE1D" w:rsidR="006D6003" w:rsidRPr="006A6D30" w:rsidRDefault="006D6003" w:rsidP="00AE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ขาดทุนจากการด้อยค่าของเงินให้กู้ยืมแก่กิจการที่เกี่ยวข้องกัน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09F7AAAA" w14:textId="768570A8" w:rsidR="006D6003" w:rsidRPr="006A6D30" w:rsidRDefault="00AA32E8" w:rsidP="006D600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664</w:t>
            </w:r>
          </w:p>
        </w:tc>
        <w:tc>
          <w:tcPr>
            <w:tcW w:w="178" w:type="dxa"/>
            <w:vAlign w:val="bottom"/>
          </w:tcPr>
          <w:p w14:paraId="7D5AEEC8" w14:textId="77777777" w:rsidR="006D6003" w:rsidRPr="006A6D30" w:rsidRDefault="006D6003" w:rsidP="00AE16D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2487633F" w14:textId="5D06D49A" w:rsidR="006D6003" w:rsidRPr="006A6D30" w:rsidRDefault="00AA32E8" w:rsidP="006D600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</w:t>
            </w:r>
            <w:r w:rsidR="006D6003"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704</w:t>
            </w:r>
          </w:p>
        </w:tc>
      </w:tr>
      <w:tr w:rsidR="0046000C" w:rsidRPr="006A6D30" w14:paraId="4FDF047E" w14:textId="77777777" w:rsidTr="004E125F">
        <w:trPr>
          <w:cantSplit/>
          <w:trHeight w:val="191"/>
        </w:trPr>
        <w:tc>
          <w:tcPr>
            <w:tcW w:w="6199" w:type="dxa"/>
          </w:tcPr>
          <w:p w14:paraId="323D41B2" w14:textId="5BC4765F" w:rsidR="0046000C" w:rsidRPr="006A6D30" w:rsidRDefault="0046000C" w:rsidP="006D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ขาดทุนจากการด้อยค่าของเงินให้กู้ยืมแก่กิจการ</w:t>
            </w:r>
            <w:r w:rsidR="006D6003" w:rsidRPr="006A6D30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730E05AE" w14:textId="335A8CD8" w:rsidR="0046000C" w:rsidRPr="006A6D30" w:rsidRDefault="00AA32E8" w:rsidP="00AE16D9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</w:t>
            </w:r>
            <w:r w:rsidR="006D6003"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829</w:t>
            </w:r>
          </w:p>
        </w:tc>
        <w:tc>
          <w:tcPr>
            <w:tcW w:w="178" w:type="dxa"/>
            <w:vAlign w:val="bottom"/>
          </w:tcPr>
          <w:p w14:paraId="7BFCD101" w14:textId="77777777" w:rsidR="0046000C" w:rsidRPr="006A6D30" w:rsidRDefault="0046000C" w:rsidP="00AE16D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2CEB09AD" w14:textId="1691C176" w:rsidR="0046000C" w:rsidRPr="006A6D30" w:rsidRDefault="006D6003" w:rsidP="006D600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6D3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46000C" w:rsidRPr="006A6D30" w14:paraId="16B5EFED" w14:textId="77777777" w:rsidTr="00A1642A">
        <w:trPr>
          <w:cantSplit/>
          <w:trHeight w:val="191"/>
        </w:trPr>
        <w:tc>
          <w:tcPr>
            <w:tcW w:w="6199" w:type="dxa"/>
          </w:tcPr>
          <w:p w14:paraId="39BC3D06" w14:textId="77777777" w:rsidR="0046000C" w:rsidRPr="006A6D30" w:rsidRDefault="0046000C" w:rsidP="00AE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DF490" w14:textId="4EB77E7A" w:rsidR="0046000C" w:rsidRPr="006A6D30" w:rsidRDefault="00AA32E8" w:rsidP="00AE16D9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158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21</w:t>
            </w:r>
            <w:r w:rsidR="006D6003" w:rsidRPr="006A6D3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429</w:t>
            </w:r>
          </w:p>
        </w:tc>
        <w:tc>
          <w:tcPr>
            <w:tcW w:w="178" w:type="dxa"/>
            <w:vAlign w:val="bottom"/>
          </w:tcPr>
          <w:p w14:paraId="4C1BE292" w14:textId="77777777" w:rsidR="0046000C" w:rsidRPr="006A6D30" w:rsidRDefault="0046000C" w:rsidP="00AE16D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FE5F6" w14:textId="110C523E" w:rsidR="0046000C" w:rsidRPr="006A6D30" w:rsidRDefault="00AA32E8" w:rsidP="00AE16D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158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35</w:t>
            </w:r>
            <w:r w:rsidR="006D6003" w:rsidRPr="006A6D3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670</w:t>
            </w:r>
          </w:p>
        </w:tc>
      </w:tr>
    </w:tbl>
    <w:p w14:paraId="04F25C38" w14:textId="77777777" w:rsidR="007B150F" w:rsidRPr="006A6D30" w:rsidRDefault="007B150F" w:rsidP="00976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5CC21D9B" w14:textId="72BE2DDD" w:rsidR="00CE2AF3" w:rsidRPr="006A6D30" w:rsidRDefault="00520FD4" w:rsidP="00A5436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A6D30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ภาระผูกพัน</w:t>
      </w:r>
      <w:r w:rsidR="00CE2AF3" w:rsidRPr="006A6D30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1DF69A3A" w14:textId="77777777" w:rsidR="00B525E3" w:rsidRPr="006A6D30" w:rsidRDefault="00B525E3" w:rsidP="007D7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</w:p>
    <w:p w14:paraId="18877186" w14:textId="77777777" w:rsidR="00584066" w:rsidRPr="006A6D30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สัญญาจัดหาและซ่อมอะไหล่โรงไฟฟ้า (Contractual Service Agreement)</w:t>
      </w:r>
    </w:p>
    <w:p w14:paraId="1F1ADBFA" w14:textId="77777777" w:rsidR="00584066" w:rsidRPr="006A6D30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75C56F" w14:textId="52BAA622" w:rsidR="00584066" w:rsidRPr="006A6D30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A32E8" w:rsidRPr="00AA32E8">
        <w:rPr>
          <w:rFonts w:ascii="Angsana New" w:hAnsi="Angsana New" w:hint="cs"/>
          <w:sz w:val="30"/>
          <w:szCs w:val="30"/>
        </w:rPr>
        <w:t>29</w:t>
      </w:r>
      <w:r w:rsidRPr="006A6D3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AA32E8" w:rsidRPr="00AA32E8">
        <w:rPr>
          <w:rFonts w:ascii="Angsana New" w:hAnsi="Angsana New" w:hint="cs"/>
          <w:sz w:val="30"/>
          <w:szCs w:val="30"/>
        </w:rPr>
        <w:t>2548</w:t>
      </w:r>
      <w:r w:rsidRPr="006A6D30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ได้ทำสัญญาจัดหาและซ่อมอะไหล่โรงไฟฟ้าพลังความร้อนร่วมกับคู่สัญญาร่วมค้า General Electric International Operations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Co</w:t>
      </w:r>
      <w:r w:rsidRPr="006A6D30">
        <w:rPr>
          <w:rFonts w:ascii="Angsana New" w:hAnsi="Angsana New" w:hint="cs"/>
          <w:sz w:val="30"/>
          <w:szCs w:val="30"/>
        </w:rPr>
        <w:t xml:space="preserve">mpany </w:t>
      </w:r>
      <w:r w:rsidRPr="006A6D30">
        <w:rPr>
          <w:rFonts w:ascii="Angsana New" w:hAnsi="Angsana New" w:hint="cs"/>
          <w:sz w:val="30"/>
          <w:szCs w:val="30"/>
          <w:cs/>
        </w:rPr>
        <w:t>Inc. และ GE Energy Parts, Inc. สัญญาดังกล่าวมีผลบังคับใช้ตั้งแต่วันที่ลงนามในสัญญาจนถึงวันสิ้นสุดการเดินเครื่องของอุปกรณ์กังหันแก๊ส</w:t>
      </w:r>
      <w:r w:rsidRPr="007D02A5">
        <w:rPr>
          <w:rFonts w:ascii="Angsana New" w:hAnsi="Angsana New" w:hint="cs"/>
          <w:sz w:val="30"/>
          <w:szCs w:val="30"/>
          <w:cs/>
        </w:rPr>
        <w:t xml:space="preserve">ตามสัญญาซื้อขายไฟฟ้าในปี </w:t>
      </w:r>
      <w:r w:rsidR="00AA32E8" w:rsidRPr="007D02A5">
        <w:rPr>
          <w:rFonts w:ascii="Angsana New" w:hAnsi="Angsana New" w:hint="cs"/>
          <w:sz w:val="30"/>
          <w:szCs w:val="30"/>
        </w:rPr>
        <w:t>2570</w:t>
      </w:r>
      <w:r w:rsidRPr="007D02A5">
        <w:rPr>
          <w:rFonts w:ascii="Angsana New" w:hAnsi="Angsana New" w:hint="cs"/>
          <w:sz w:val="30"/>
          <w:szCs w:val="30"/>
        </w:rPr>
        <w:t xml:space="preserve"> </w:t>
      </w:r>
      <w:r w:rsidRPr="007D02A5">
        <w:rPr>
          <w:rFonts w:ascii="Angsana New" w:hAnsi="Angsana New" w:hint="cs"/>
          <w:sz w:val="30"/>
          <w:szCs w:val="30"/>
          <w:cs/>
        </w:rPr>
        <w:t>โดยมีมูลค่าตามสัญญา</w:t>
      </w:r>
      <w:r w:rsidR="009A5926" w:rsidRPr="007D02A5">
        <w:rPr>
          <w:rFonts w:ascii="Angsana New" w:hAnsi="Angsana New" w:hint="cs"/>
          <w:sz w:val="30"/>
          <w:szCs w:val="30"/>
          <w:cs/>
        </w:rPr>
        <w:t>เดิม</w:t>
      </w:r>
      <w:r w:rsidRPr="007D02A5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AA32E8" w:rsidRPr="007D02A5">
        <w:rPr>
          <w:rFonts w:ascii="Angsana New" w:hAnsi="Angsana New" w:hint="cs"/>
          <w:sz w:val="30"/>
          <w:szCs w:val="30"/>
        </w:rPr>
        <w:t>428</w:t>
      </w:r>
      <w:r w:rsidRPr="007D02A5">
        <w:rPr>
          <w:rFonts w:ascii="Angsana New" w:hAnsi="Angsana New" w:hint="cs"/>
          <w:sz w:val="30"/>
          <w:szCs w:val="30"/>
        </w:rPr>
        <w:t>.</w:t>
      </w:r>
      <w:r w:rsidR="00AA32E8" w:rsidRPr="007D02A5">
        <w:rPr>
          <w:rFonts w:ascii="Angsana New" w:hAnsi="Angsana New" w:hint="cs"/>
          <w:sz w:val="30"/>
          <w:szCs w:val="30"/>
        </w:rPr>
        <w:t>60</w:t>
      </w:r>
      <w:r w:rsidR="000E5B5E" w:rsidRPr="007D02A5">
        <w:rPr>
          <w:rFonts w:ascii="Angsana New" w:hAnsi="Angsana New"/>
          <w:sz w:val="30"/>
          <w:szCs w:val="30"/>
          <w:cs/>
        </w:rPr>
        <w:br/>
      </w:r>
      <w:r w:rsidRPr="007D02A5">
        <w:rPr>
          <w:rFonts w:ascii="Angsana New" w:hAnsi="Angsana New" w:hint="cs"/>
          <w:sz w:val="30"/>
          <w:szCs w:val="30"/>
          <w:cs/>
        </w:rPr>
        <w:t>ล้านเหรียญสหรัฐอเมริกา ต่อมา</w:t>
      </w:r>
      <w:r w:rsidR="0075147B" w:rsidRPr="007D02A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5147B" w:rsidRPr="007D02A5">
        <w:rPr>
          <w:rFonts w:ascii="Angsana New" w:hAnsi="Angsana New"/>
          <w:sz w:val="30"/>
          <w:szCs w:val="30"/>
        </w:rPr>
        <w:t xml:space="preserve">19 </w:t>
      </w:r>
      <w:r w:rsidR="0075147B" w:rsidRPr="007D02A5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75147B" w:rsidRPr="007D02A5">
        <w:rPr>
          <w:rFonts w:ascii="Angsana New" w:hAnsi="Angsana New"/>
          <w:sz w:val="30"/>
          <w:szCs w:val="30"/>
        </w:rPr>
        <w:t xml:space="preserve">2562 </w:t>
      </w:r>
      <w:r w:rsidRPr="007D02A5">
        <w:rPr>
          <w:rFonts w:ascii="Angsana New" w:hAnsi="Angsana New" w:hint="cs"/>
          <w:sz w:val="30"/>
          <w:szCs w:val="30"/>
          <w:cs/>
        </w:rPr>
        <w:t>คู่สัญญาทั้งสามฝ่าย</w:t>
      </w:r>
      <w:r w:rsidR="0075147B" w:rsidRPr="007D02A5">
        <w:rPr>
          <w:rFonts w:ascii="Angsana New" w:hAnsi="Angsana New" w:hint="cs"/>
          <w:sz w:val="30"/>
          <w:szCs w:val="30"/>
          <w:cs/>
        </w:rPr>
        <w:t>ได้</w:t>
      </w:r>
      <w:r w:rsidRPr="007D02A5">
        <w:rPr>
          <w:rFonts w:ascii="Angsana New" w:hAnsi="Angsana New" w:hint="cs"/>
          <w:sz w:val="30"/>
          <w:szCs w:val="30"/>
          <w:cs/>
        </w:rPr>
        <w:t>ตกลงเปลี่ยนแปลงเงื่อนไข</w:t>
      </w:r>
      <w:r w:rsidR="0075147B" w:rsidRPr="007D02A5">
        <w:rPr>
          <w:rFonts w:ascii="Angsana New" w:hAnsi="Angsana New" w:hint="cs"/>
          <w:sz w:val="30"/>
          <w:szCs w:val="30"/>
          <w:cs/>
        </w:rPr>
        <w:t>การให้บริการตามสัญญาเดิม</w:t>
      </w:r>
      <w:r w:rsidRPr="007D02A5">
        <w:rPr>
          <w:rFonts w:ascii="Angsana New" w:hAnsi="Angsana New" w:hint="cs"/>
          <w:sz w:val="30"/>
          <w:szCs w:val="30"/>
          <w:cs/>
        </w:rPr>
        <w:t xml:space="preserve"> โดยมีผลบังคับใช้ตั้งแต่เดือน</w:t>
      </w:r>
      <w:r w:rsidR="0075147B" w:rsidRPr="007D02A5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75147B" w:rsidRPr="007D02A5">
        <w:rPr>
          <w:rFonts w:ascii="Angsana New" w:hAnsi="Angsana New"/>
          <w:sz w:val="30"/>
          <w:szCs w:val="30"/>
        </w:rPr>
        <w:t>2562</w:t>
      </w:r>
      <w:r w:rsidRPr="007D02A5">
        <w:rPr>
          <w:rFonts w:ascii="Angsana New" w:hAnsi="Angsana New" w:hint="cs"/>
          <w:sz w:val="30"/>
          <w:szCs w:val="30"/>
        </w:rPr>
        <w:t xml:space="preserve"> </w:t>
      </w:r>
      <w:r w:rsidR="0075147B" w:rsidRPr="007D02A5">
        <w:rPr>
          <w:rFonts w:ascii="Angsana New" w:hAnsi="Angsana New" w:hint="cs"/>
          <w:sz w:val="30"/>
          <w:szCs w:val="30"/>
          <w:cs/>
        </w:rPr>
        <w:t>รวม</w:t>
      </w:r>
      <w:r w:rsidRPr="007D02A5">
        <w:rPr>
          <w:rFonts w:ascii="Angsana New" w:hAnsi="Angsana New" w:hint="cs"/>
          <w:sz w:val="30"/>
          <w:szCs w:val="30"/>
          <w:cs/>
        </w:rPr>
        <w:t xml:space="preserve">มีมูลค่าตามสัญญาเป็นจำนวนเงิน </w:t>
      </w:r>
      <w:r w:rsidR="00AA32E8" w:rsidRPr="007D02A5">
        <w:rPr>
          <w:rFonts w:ascii="Angsana New" w:hAnsi="Angsana New" w:hint="cs"/>
          <w:sz w:val="30"/>
          <w:szCs w:val="30"/>
        </w:rPr>
        <w:t>4</w:t>
      </w:r>
      <w:r w:rsidR="0075147B" w:rsidRPr="007D02A5">
        <w:rPr>
          <w:rFonts w:ascii="Angsana New" w:hAnsi="Angsana New"/>
          <w:sz w:val="30"/>
          <w:szCs w:val="30"/>
        </w:rPr>
        <w:t>36</w:t>
      </w:r>
      <w:r w:rsidRPr="007D02A5">
        <w:rPr>
          <w:rFonts w:ascii="Angsana New" w:hAnsi="Angsana New" w:hint="cs"/>
          <w:sz w:val="30"/>
          <w:szCs w:val="30"/>
        </w:rPr>
        <w:t>.</w:t>
      </w:r>
      <w:r w:rsidR="0075147B" w:rsidRPr="007D02A5">
        <w:rPr>
          <w:rFonts w:ascii="Angsana New" w:hAnsi="Angsana New"/>
          <w:sz w:val="30"/>
          <w:szCs w:val="30"/>
        </w:rPr>
        <w:t>16</w:t>
      </w:r>
      <w:r w:rsidRPr="007D02A5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 w:rsidRPr="007D02A5">
        <w:rPr>
          <w:rFonts w:ascii="Angsana New" w:hAnsi="Angsana New" w:hint="cs"/>
          <w:sz w:val="30"/>
          <w:szCs w:val="30"/>
        </w:rPr>
        <w:t xml:space="preserve"> </w:t>
      </w:r>
      <w:r w:rsidRPr="007D02A5">
        <w:rPr>
          <w:rFonts w:ascii="Angsana New" w:hAnsi="Angsana New" w:hint="cs"/>
          <w:sz w:val="30"/>
          <w:szCs w:val="30"/>
          <w:cs/>
        </w:rPr>
        <w:t>ณ วันที่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30</w:t>
      </w:r>
      <w:r w:rsidR="007E45C9" w:rsidRPr="006A6D30">
        <w:rPr>
          <w:rFonts w:ascii="Angsana New" w:hAnsi="Angsana New" w:hint="cs"/>
          <w:sz w:val="30"/>
          <w:szCs w:val="30"/>
        </w:rPr>
        <w:t xml:space="preserve"> </w:t>
      </w:r>
      <w:r w:rsidR="00EE0DEA" w:rsidRPr="006A6D30">
        <w:rPr>
          <w:rFonts w:ascii="Angsana New" w:hAnsi="Angsana New" w:hint="cs"/>
          <w:sz w:val="30"/>
          <w:szCs w:val="30"/>
          <w:cs/>
        </w:rPr>
        <w:t>กันยายน</w:t>
      </w:r>
      <w:r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บริษัทย่อยดังกล่าวมีภาระผูกพันคงเหลือตามสัญญาเป็นจำนวนเงิน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101</w:t>
      </w:r>
      <w:r w:rsidR="0095443E"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90</w:t>
      </w:r>
      <w:r w:rsidR="0046000C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</w:p>
    <w:p w14:paraId="15241555" w14:textId="77777777" w:rsidR="005C7103" w:rsidRPr="006A6D30" w:rsidRDefault="005C7103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5327D6" w14:textId="56E4C32C" w:rsidR="00584066" w:rsidRPr="006A6D30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A6D30">
        <w:rPr>
          <w:rFonts w:ascii="Angsana New" w:hAnsi="Angsana New" w:hint="cs"/>
          <w:sz w:val="30"/>
          <w:szCs w:val="30"/>
          <w:cs/>
        </w:rPr>
        <w:t xml:space="preserve">นอกจากนี้ สัญญาดังกล่าวระบุให้บริษัทย่อยดังกล่าวเปิดเล็ตเตอร์ออฟเครดิตจำนวน </w:t>
      </w:r>
      <w:r w:rsidR="00AA32E8" w:rsidRPr="00AA32E8">
        <w:rPr>
          <w:rFonts w:ascii="Angsana New" w:hAnsi="Angsana New" w:hint="cs"/>
          <w:sz w:val="30"/>
          <w:szCs w:val="30"/>
        </w:rPr>
        <w:t>6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="00B165D6" w:rsidRPr="006A6D30">
        <w:rPr>
          <w:rFonts w:ascii="Angsana New" w:hAnsi="Angsana New" w:hint="cs"/>
          <w:sz w:val="30"/>
          <w:szCs w:val="30"/>
        </w:rPr>
        <w:t xml:space="preserve"> </w:t>
      </w:r>
      <w:r w:rsidR="002C2DD8" w:rsidRPr="006A6D30">
        <w:rPr>
          <w:rFonts w:ascii="Angsana New" w:hAnsi="Angsana New" w:hint="cs"/>
          <w:sz w:val="30"/>
          <w:szCs w:val="30"/>
        </w:rPr>
        <w:br/>
      </w:r>
      <w:r w:rsidRPr="006A6D3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A32E8" w:rsidRPr="00AA32E8">
        <w:rPr>
          <w:rFonts w:ascii="Angsana New" w:hAnsi="Angsana New" w:hint="cs"/>
          <w:sz w:val="30"/>
          <w:szCs w:val="30"/>
        </w:rPr>
        <w:t>30</w:t>
      </w:r>
      <w:r w:rsidR="007E45C9" w:rsidRPr="006A6D30">
        <w:rPr>
          <w:rFonts w:ascii="Angsana New" w:hAnsi="Angsana New" w:hint="cs"/>
          <w:sz w:val="30"/>
          <w:szCs w:val="30"/>
        </w:rPr>
        <w:t xml:space="preserve"> </w:t>
      </w:r>
      <w:r w:rsidR="00EE0DEA" w:rsidRPr="006A6D30">
        <w:rPr>
          <w:rFonts w:ascii="Angsana New" w:hAnsi="Angsana New" w:hint="cs"/>
          <w:sz w:val="30"/>
          <w:szCs w:val="30"/>
          <w:cs/>
        </w:rPr>
        <w:t>กันยายน</w:t>
      </w:r>
      <w:r w:rsidR="001D6AF3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="001D6AF3"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บริษัทย่อยดังกล่าวมีเล็ตเตอร์ออฟเครดิตคงเหลือที่ยังไม่ได้ใช้จำนวน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6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</w:p>
    <w:p w14:paraId="252BFAEF" w14:textId="77777777" w:rsidR="00584066" w:rsidRPr="006A6D30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2579BE2" w14:textId="77777777" w:rsidR="00266427" w:rsidRPr="006A6D30" w:rsidRDefault="00266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cs/>
        </w:rPr>
      </w:pPr>
      <w:r w:rsidRPr="006A6D30">
        <w:rPr>
          <w:rFonts w:ascii="Angsana New" w:hAnsi="Angsana New" w:hint="cs"/>
          <w:sz w:val="30"/>
          <w:szCs w:val="30"/>
          <w:highlight w:val="yellow"/>
          <w:cs/>
        </w:rPr>
        <w:br w:type="page"/>
      </w:r>
    </w:p>
    <w:p w14:paraId="23467386" w14:textId="111A54B2" w:rsidR="00584066" w:rsidRPr="006A6D30" w:rsidRDefault="00584066" w:rsidP="00584066">
      <w:pPr>
        <w:ind w:left="540"/>
        <w:jc w:val="thaiDistribute"/>
        <w:rPr>
          <w:rFonts w:ascii="Angsana New" w:hAnsi="Angsana New"/>
          <w:sz w:val="30"/>
          <w:szCs w:val="30"/>
        </w:rPr>
      </w:pPr>
      <w:bookmarkStart w:id="15" w:name="_Hlk55780123"/>
      <w:r w:rsidRPr="006A6D30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="00AA32E8" w:rsidRPr="00AA32E8">
        <w:rPr>
          <w:rFonts w:ascii="Angsana New" w:hAnsi="Angsana New" w:hint="cs"/>
          <w:sz w:val="30"/>
          <w:szCs w:val="30"/>
        </w:rPr>
        <w:t>29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A32E8" w:rsidRPr="00AA32E8">
        <w:rPr>
          <w:rFonts w:ascii="Angsana New" w:hAnsi="Angsana New" w:hint="cs"/>
          <w:sz w:val="30"/>
          <w:szCs w:val="30"/>
        </w:rPr>
        <w:t>2562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ได้ทำสัญญาจัดหาและซ่อมอะไหล่โรงไฟฟ้ากับผู้ให้บริการรายหนึ่ง เป็นระยะเวลา </w:t>
      </w:r>
      <w:r w:rsidR="00AA32E8" w:rsidRPr="00AA32E8">
        <w:rPr>
          <w:rFonts w:ascii="Angsana New" w:hAnsi="Angsana New" w:hint="cs"/>
          <w:sz w:val="30"/>
          <w:szCs w:val="30"/>
        </w:rPr>
        <w:t>15</w:t>
      </w:r>
      <w:r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hAnsi="Angsana New" w:hint="cs"/>
          <w:sz w:val="30"/>
          <w:szCs w:val="30"/>
          <w:cs/>
        </w:rPr>
        <w:t>ปี นับจากวันที่ระบุในสัญญา</w:t>
      </w:r>
      <w:r w:rsidR="00266427" w:rsidRPr="006A6D30">
        <w:rPr>
          <w:rFonts w:ascii="Angsana New" w:hAnsi="Angsana New" w:hint="cs"/>
          <w:sz w:val="30"/>
          <w:szCs w:val="30"/>
          <w:cs/>
        </w:rPr>
        <w:t xml:space="preserve"> มีมูลค่าตามสัญญาเป็นจำนวนเงิน </w:t>
      </w:r>
      <w:r w:rsidR="00AA32E8" w:rsidRPr="00AA32E8">
        <w:rPr>
          <w:rFonts w:ascii="Angsana New" w:hAnsi="Angsana New" w:hint="cs"/>
          <w:sz w:val="30"/>
          <w:szCs w:val="30"/>
        </w:rPr>
        <w:t>29</w:t>
      </w:r>
      <w:r w:rsidR="001D5B05"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27</w:t>
      </w:r>
      <w:r w:rsidR="00266427" w:rsidRPr="006A6D30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 ณ วันที่ </w:t>
      </w:r>
      <w:r w:rsidR="00AA32E8" w:rsidRPr="00AA32E8">
        <w:rPr>
          <w:rFonts w:ascii="Angsana New" w:hAnsi="Angsana New" w:hint="cs"/>
          <w:sz w:val="30"/>
          <w:szCs w:val="30"/>
        </w:rPr>
        <w:t>30</w:t>
      </w:r>
      <w:r w:rsidR="005F294E" w:rsidRPr="006A6D30">
        <w:rPr>
          <w:rFonts w:ascii="Angsana New" w:hAnsi="Angsana New" w:hint="cs"/>
          <w:sz w:val="30"/>
          <w:szCs w:val="30"/>
        </w:rPr>
        <w:t xml:space="preserve"> </w:t>
      </w:r>
      <w:r w:rsidR="00266427" w:rsidRPr="006A6D3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="00266427" w:rsidRPr="006A6D30">
        <w:rPr>
          <w:rFonts w:ascii="Angsana New" w:hAnsi="Angsana New" w:hint="cs"/>
          <w:sz w:val="30"/>
          <w:szCs w:val="30"/>
          <w:cs/>
        </w:rPr>
        <w:t xml:space="preserve"> บริษัทย่อยดังกล่าวมีภาระผูกพันคงเหลือตามสัญญาเป็นจำนวนเงิน </w:t>
      </w:r>
      <w:r w:rsidR="00AA32E8" w:rsidRPr="00AA32E8">
        <w:rPr>
          <w:rFonts w:ascii="Angsana New" w:hAnsi="Angsana New" w:hint="cs"/>
          <w:sz w:val="30"/>
          <w:szCs w:val="30"/>
        </w:rPr>
        <w:t>18</w:t>
      </w:r>
      <w:r w:rsidR="001D5B05"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82</w:t>
      </w:r>
      <w:r w:rsidR="00266427" w:rsidRPr="006A6D30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</w:p>
    <w:bookmarkEnd w:id="15"/>
    <w:p w14:paraId="75BE83DF" w14:textId="77777777" w:rsidR="00266427" w:rsidRPr="006A6D30" w:rsidRDefault="00266427" w:rsidP="0058406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76DC200" w14:textId="77777777" w:rsidR="00584066" w:rsidRPr="006A6D30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6A6D30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หนังสือค้ำประกัน</w:t>
      </w:r>
    </w:p>
    <w:p w14:paraId="48B874BB" w14:textId="77777777" w:rsidR="00584066" w:rsidRPr="006A6D30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0AC41528" w14:textId="2E27B687" w:rsidR="007B150F" w:rsidRPr="006A6D30" w:rsidRDefault="00584066" w:rsidP="007B1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="00AA32E8" w:rsidRPr="00AA32E8">
        <w:rPr>
          <w:rFonts w:ascii="Angsana New" w:hAnsi="Angsana New" w:hint="cs"/>
          <w:sz w:val="30"/>
          <w:szCs w:val="30"/>
        </w:rPr>
        <w:t>30</w:t>
      </w:r>
      <w:r w:rsidR="007E45C9" w:rsidRPr="006A6D30">
        <w:rPr>
          <w:rFonts w:ascii="Angsana New" w:hAnsi="Angsana New" w:hint="cs"/>
          <w:sz w:val="30"/>
          <w:szCs w:val="30"/>
        </w:rPr>
        <w:t xml:space="preserve"> </w:t>
      </w:r>
      <w:r w:rsidR="00EE0DEA" w:rsidRPr="006A6D30">
        <w:rPr>
          <w:rFonts w:ascii="Angsana New" w:hAnsi="Angsana New" w:hint="cs"/>
          <w:sz w:val="30"/>
          <w:szCs w:val="30"/>
          <w:cs/>
        </w:rPr>
        <w:t>กันยายน</w:t>
      </w:r>
      <w:r w:rsidR="001D6AF3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="001D6AF3"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บริษัทและบริษัทย่อยมีภาระผูกพันจากการที่ธนาคารออกหนังสือค้ำประกันในนามของบริษัทและบริษัทย่อย เพื่อใช้เป็นหลักประกันในการปฏิบัติตามเงื่อนไขต่าง</w:t>
      </w:r>
      <w:r w:rsidR="0092777C"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ๆ ในการดำเนินธุรกิจปกติจำนวน </w:t>
      </w:r>
      <w:r w:rsidR="00AA32E8" w:rsidRPr="00AA32E8">
        <w:rPr>
          <w:rFonts w:ascii="Angsana New" w:hAnsi="Angsana New" w:hint="cs"/>
          <w:sz w:val="30"/>
          <w:szCs w:val="30"/>
        </w:rPr>
        <w:t>1</w:t>
      </w:r>
      <w:r w:rsidR="00C923E4" w:rsidRPr="006A6D30">
        <w:rPr>
          <w:rFonts w:ascii="Angsana New" w:hAnsi="Angsana New" w:hint="cs"/>
          <w:sz w:val="30"/>
          <w:szCs w:val="30"/>
        </w:rPr>
        <w:t>,</w:t>
      </w:r>
      <w:r w:rsidR="00AA32E8" w:rsidRPr="00AA32E8">
        <w:rPr>
          <w:rFonts w:ascii="Angsana New" w:hAnsi="Angsana New" w:hint="cs"/>
          <w:sz w:val="30"/>
          <w:szCs w:val="30"/>
        </w:rPr>
        <w:t>050</w:t>
      </w:r>
      <w:r w:rsidR="00C923E4"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04</w:t>
      </w:r>
      <w:r w:rsidR="0046000C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="00AA32E8" w:rsidRPr="00AA32E8">
        <w:rPr>
          <w:rFonts w:ascii="Angsana New" w:hAnsi="Angsana New" w:hint="cs"/>
          <w:sz w:val="30"/>
          <w:szCs w:val="30"/>
        </w:rPr>
        <w:t>11</w:t>
      </w:r>
      <w:r w:rsidR="00C923E4"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76</w:t>
      </w:r>
      <w:r w:rsidR="0046000C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ล้านเหรียญสหรัฐอเมริกา และ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22</w:t>
      </w:r>
      <w:r w:rsidR="00C923E4"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25</w:t>
      </w:r>
      <w:r w:rsidR="0046000C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ล้านเหรียญออสเตรเลีย</w:t>
      </w:r>
    </w:p>
    <w:p w14:paraId="18FE6DCF" w14:textId="77777777" w:rsidR="007B150F" w:rsidRPr="006A6D30" w:rsidRDefault="007B150F" w:rsidP="007B1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75E63398" w14:textId="1F6C4E24" w:rsidR="00584066" w:rsidRPr="006A6D30" w:rsidRDefault="00584066" w:rsidP="007B1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6A6D30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Standby Letter</w:t>
      </w:r>
      <w:r w:rsidRPr="006A6D30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lang w:eastAsia="th-TH"/>
        </w:rPr>
        <w:t>s</w:t>
      </w:r>
      <w:r w:rsidRPr="006A6D30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 of Credit</w:t>
      </w:r>
    </w:p>
    <w:p w14:paraId="1B56359F" w14:textId="77777777" w:rsidR="00584066" w:rsidRPr="006A6D30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5553E1B6" w14:textId="366688E8" w:rsidR="00584066" w:rsidRPr="006A6D30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="00AA32E8" w:rsidRPr="00AA32E8">
        <w:rPr>
          <w:rFonts w:ascii="Angsana New" w:hAnsi="Angsana New" w:hint="cs"/>
          <w:sz w:val="30"/>
          <w:szCs w:val="30"/>
        </w:rPr>
        <w:t>30</w:t>
      </w:r>
      <w:r w:rsidR="007E45C9" w:rsidRPr="006A6D30">
        <w:rPr>
          <w:rFonts w:ascii="Angsana New" w:hAnsi="Angsana New" w:hint="cs"/>
          <w:sz w:val="30"/>
          <w:szCs w:val="30"/>
        </w:rPr>
        <w:t xml:space="preserve"> </w:t>
      </w:r>
      <w:r w:rsidR="00EE0DEA" w:rsidRPr="006A6D30">
        <w:rPr>
          <w:rFonts w:ascii="Angsana New" w:hAnsi="Angsana New" w:hint="cs"/>
          <w:sz w:val="30"/>
          <w:szCs w:val="30"/>
          <w:cs/>
        </w:rPr>
        <w:t>กันยายน</w:t>
      </w:r>
      <w:r w:rsidR="001D6AF3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="001D6AF3" w:rsidRPr="006A6D30">
        <w:rPr>
          <w:rFonts w:ascii="Angsana New" w:hAnsi="Angsana New" w:hint="cs"/>
          <w:sz w:val="30"/>
          <w:szCs w:val="30"/>
        </w:rPr>
        <w:t xml:space="preserve"> 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บริษัทและบริษัทย่อยมีภาระผูกพันจากการที่ธนาคารออก Standby Letters of Credit </w:t>
      </w:r>
      <w:r w:rsidR="002C2DD8"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br/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เพื่อใช้ค้ำประกันเงินสำรองเพื่อการชำระหนี้ (Debt Service Reserve Guarantee) ของการร่วมค้าและค้ำประกัน </w:t>
      </w:r>
      <w:r w:rsidR="002C2DD8"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br/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การเพิ่มทุนในการร่วมค้าจำนวน </w:t>
      </w:r>
      <w:r w:rsidR="00AA32E8" w:rsidRPr="00AA32E8">
        <w:rPr>
          <w:rFonts w:ascii="Angsana New" w:hAnsi="Angsana New" w:hint="cs"/>
          <w:sz w:val="30"/>
          <w:szCs w:val="30"/>
        </w:rPr>
        <w:t>1</w:t>
      </w:r>
      <w:r w:rsidR="00C923E4" w:rsidRPr="006A6D30">
        <w:rPr>
          <w:rFonts w:ascii="Angsana New" w:hAnsi="Angsana New" w:hint="cs"/>
          <w:sz w:val="30"/>
          <w:szCs w:val="30"/>
        </w:rPr>
        <w:t>,</w:t>
      </w:r>
      <w:r w:rsidR="00AA32E8" w:rsidRPr="00AA32E8">
        <w:rPr>
          <w:rFonts w:ascii="Angsana New" w:hAnsi="Angsana New" w:hint="cs"/>
          <w:sz w:val="30"/>
          <w:szCs w:val="30"/>
        </w:rPr>
        <w:t>600</w:t>
      </w:r>
      <w:r w:rsidR="0046000C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="00AA32E8" w:rsidRPr="00AA32E8">
        <w:rPr>
          <w:rFonts w:ascii="Angsana New" w:hAnsi="Angsana New" w:hint="cs"/>
          <w:sz w:val="30"/>
          <w:szCs w:val="30"/>
        </w:rPr>
        <w:t>24</w:t>
      </w:r>
      <w:r w:rsidR="00C923E4"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50</w:t>
      </w:r>
      <w:r w:rsidR="0046000C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ล้านเหรียญสหรัฐอเมริกา และ </w:t>
      </w:r>
      <w:r w:rsidR="00AA32E8" w:rsidRPr="00AA32E8">
        <w:rPr>
          <w:rFonts w:ascii="Angsana New" w:hAnsi="Angsana New" w:hint="cs"/>
          <w:sz w:val="30"/>
          <w:szCs w:val="30"/>
        </w:rPr>
        <w:t>57</w:t>
      </w:r>
      <w:r w:rsidR="00653417"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24</w:t>
      </w:r>
      <w:r w:rsidR="0046000C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ล้านเหรียญออสเตรเลีย</w:t>
      </w:r>
    </w:p>
    <w:p w14:paraId="0E06F1DD" w14:textId="77777777" w:rsidR="0046000C" w:rsidRPr="006A6D30" w:rsidRDefault="0046000C" w:rsidP="00471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3B797098" w14:textId="77777777" w:rsidR="00584066" w:rsidRPr="006A6D30" w:rsidRDefault="00584066" w:rsidP="00584066">
      <w:pPr>
        <w:spacing w:line="240" w:lineRule="auto"/>
        <w:ind w:left="540" w:right="-43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6A6D30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วงเงินธุรกรรมที่ยังไม่ได้ใช้</w:t>
      </w:r>
    </w:p>
    <w:p w14:paraId="3CE151BC" w14:textId="77777777" w:rsidR="00584066" w:rsidRPr="006A6D30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2B095CF5" w14:textId="5AEE5E38" w:rsidR="00FB2DDB" w:rsidRPr="006A6D30" w:rsidRDefault="00FB2DDB" w:rsidP="00FB2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ณ วันที่ </w:t>
      </w:r>
      <w:r w:rsidR="00AA32E8" w:rsidRPr="00AA32E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30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="00EE0DEA" w:rsidRPr="006A6D30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กันยายน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AA32E8" w:rsidRPr="00AA32E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2563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บริษัทและบริษัทย่อยมีวงเงินธุรกรรมที่ยังไม่ได้ใช้เป็นจำนวนเงิน </w:t>
      </w:r>
      <w:r w:rsidR="00AA32E8" w:rsidRPr="00AA32E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12</w:t>
      </w:r>
      <w:r w:rsidR="002E2612" w:rsidRPr="006A6D30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,</w:t>
      </w:r>
      <w:r w:rsidR="00AA32E8" w:rsidRPr="00AA32E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897</w:t>
      </w:r>
      <w:r w:rsidR="002E2612" w:rsidRPr="006A6D30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.</w:t>
      </w:r>
      <w:r w:rsidR="00AA32E8" w:rsidRPr="00AA32E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95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="00AA32E8" w:rsidRPr="00AA32E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1</w:t>
      </w:r>
      <w:r w:rsidR="002E2612" w:rsidRPr="006A6D30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,</w:t>
      </w:r>
      <w:r w:rsidR="00AA32E8" w:rsidRPr="00AA32E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078</w:t>
      </w:r>
      <w:r w:rsidR="002E2612" w:rsidRPr="006A6D30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.</w:t>
      </w:r>
      <w:r w:rsidR="00AA32E8" w:rsidRPr="00AA32E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88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ล้านเหรียญสหรัฐอเมริกา </w:t>
      </w:r>
      <w:r w:rsidR="00AA32E8" w:rsidRPr="00AA32E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182</w:t>
      </w:r>
      <w:r w:rsidR="002E2612" w:rsidRPr="006A6D30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.</w:t>
      </w:r>
      <w:r w:rsidR="00AA32E8" w:rsidRPr="00AA32E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98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ล้านเหรียญออสเตรเลีย</w:t>
      </w:r>
      <w:r w:rsidR="0025328B" w:rsidRPr="006A6D30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และ </w:t>
      </w:r>
      <w:r w:rsidR="00AA32E8" w:rsidRPr="00AA32E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182</w:t>
      </w:r>
      <w:r w:rsidR="00E728B9" w:rsidRPr="006A6D30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.</w:t>
      </w:r>
      <w:r w:rsidR="00AA32E8" w:rsidRPr="00AA32E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00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ล้านเหรียญยูโร</w:t>
      </w:r>
    </w:p>
    <w:p w14:paraId="213FFDAB" w14:textId="77777777" w:rsidR="0004704F" w:rsidRPr="006A6D30" w:rsidRDefault="0004704F" w:rsidP="005C7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2EF35AB8" w14:textId="77777777" w:rsidR="00584066" w:rsidRPr="006A6D30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6A6D30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รายจ่ายฝ่ายทุน</w:t>
      </w:r>
    </w:p>
    <w:p w14:paraId="48EC1744" w14:textId="77777777" w:rsidR="003E7C03" w:rsidRPr="006A6D30" w:rsidRDefault="003E7C03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24455E0D" w14:textId="70AFD54C" w:rsidR="00584066" w:rsidRPr="006A6D30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="00AA32E8" w:rsidRPr="00AA32E8">
        <w:rPr>
          <w:rFonts w:ascii="Angsana New" w:hAnsi="Angsana New" w:hint="cs"/>
          <w:sz w:val="30"/>
          <w:szCs w:val="30"/>
        </w:rPr>
        <w:t>30</w:t>
      </w:r>
      <w:r w:rsidR="007E45C9" w:rsidRPr="006A6D30">
        <w:rPr>
          <w:rFonts w:ascii="Angsana New" w:hAnsi="Angsana New" w:hint="cs"/>
          <w:sz w:val="30"/>
          <w:szCs w:val="30"/>
        </w:rPr>
        <w:t xml:space="preserve"> </w:t>
      </w:r>
      <w:r w:rsidR="00EE0DEA" w:rsidRPr="006A6D30">
        <w:rPr>
          <w:rFonts w:ascii="Angsana New" w:hAnsi="Angsana New" w:hint="cs"/>
          <w:sz w:val="30"/>
          <w:szCs w:val="30"/>
          <w:cs/>
        </w:rPr>
        <w:t>กันยายน</w:t>
      </w:r>
      <w:r w:rsidR="001D6AF3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2563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 ราช-ออสเตรเลีย คอร์ปอเรชั่น จำกัด และบริษัทย่อย ซึ่งเป็นบริษัทย่อยทางอ้อม</w:t>
      </w:r>
      <w:r w:rsidR="002C2DD8"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2C2DD8"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br/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มีภาระผูกพันเกี่ยวกับรายจ่ายฝ่ายทุนคงเหลือตามสัญญางานก่อสร้างโรงไฟฟ้าพลังงานลม (Engineering Procurement &amp; Construction Contract) และสัญญาบริการอื่น</w:t>
      </w:r>
      <w:r w:rsidR="002C2DD8"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ๆ เป็นจำนวนเงิน</w:t>
      </w:r>
      <w:r w:rsidR="006F6B98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="00AA32E8" w:rsidRPr="00AA32E8">
        <w:rPr>
          <w:rFonts w:ascii="Angsana New" w:hAnsi="Angsana New" w:hint="cs"/>
          <w:sz w:val="30"/>
          <w:szCs w:val="30"/>
        </w:rPr>
        <w:t>34</w:t>
      </w:r>
      <w:r w:rsidR="00F41CBD" w:rsidRPr="006A6D30">
        <w:rPr>
          <w:rFonts w:ascii="Angsana New" w:hAnsi="Angsana New" w:hint="cs"/>
          <w:sz w:val="30"/>
          <w:szCs w:val="30"/>
        </w:rPr>
        <w:t>.</w:t>
      </w:r>
      <w:r w:rsidR="00AA32E8" w:rsidRPr="00AA32E8">
        <w:rPr>
          <w:rFonts w:ascii="Angsana New" w:hAnsi="Angsana New" w:hint="cs"/>
          <w:sz w:val="30"/>
          <w:szCs w:val="30"/>
        </w:rPr>
        <w:t>06</w:t>
      </w:r>
      <w:r w:rsidR="0046000C" w:rsidRPr="006A6D30">
        <w:rPr>
          <w:rFonts w:ascii="Angsana New" w:hAnsi="Angsana New" w:hint="cs"/>
          <w:sz w:val="30"/>
          <w:szCs w:val="30"/>
          <w:cs/>
        </w:rPr>
        <w:t xml:space="preserve"> 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ล้านเหรียญออสเตรเลีย</w:t>
      </w:r>
    </w:p>
    <w:p w14:paraId="406A0D76" w14:textId="3F93326C" w:rsidR="007B150F" w:rsidRPr="006A6D30" w:rsidRDefault="007B150F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727C88F1" w14:textId="77777777" w:rsidR="00584066" w:rsidRPr="006A6D30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bookmarkStart w:id="16" w:name="_Hlk55780230"/>
      <w:r w:rsidRPr="006A6D30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สัญญาการจำนำหุ้น</w:t>
      </w:r>
    </w:p>
    <w:bookmarkEnd w:id="16"/>
    <w:p w14:paraId="2E9E7B0A" w14:textId="77777777" w:rsidR="00584066" w:rsidRPr="006A6D30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14:paraId="10E30148" w14:textId="77777777" w:rsidR="00584066" w:rsidRPr="006A6D30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บริษัทได้นำใบหุ้นทั้งหมดของบริษัท </w:t>
      </w:r>
      <w:r w:rsidRPr="006A6D30">
        <w:rPr>
          <w:rFonts w:ascii="Angsana New" w:hAnsi="Angsana New" w:hint="cs"/>
          <w:spacing w:val="-4"/>
          <w:sz w:val="30"/>
          <w:szCs w:val="30"/>
          <w:cs/>
        </w:rPr>
        <w:t>ราช โคเจนเนอเรชั่น จำกัด</w:t>
      </w:r>
      <w:r w:rsidR="00796BDA" w:rsidRPr="006A6D30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ซึ่งเป็นบริษัทย่อยทางตรง ไปเป็นหลักทรัพย์</w:t>
      </w:r>
      <w:r w:rsidR="005D7E0F"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br/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ค้ำประกันการกู้เงินให้แก่เจ้าหนี้เงินกู้ของบริษัทย่อยดังกล่าว</w:t>
      </w:r>
    </w:p>
    <w:p w14:paraId="0A36D361" w14:textId="77777777" w:rsidR="00584066" w:rsidRPr="006A6D30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lastRenderedPageBreak/>
        <w:t>บริษัทได้นำใบหุ้นทั้งหมดของบริษัท เฟิร์ส โคราช วินด์ จำกัด และบริษัท เค.อาร์.ทู จำกัด ซึ่งเป็นบริษัทร่วมทางตรง ไปเป็นหลักทรัพย์ค้ำประกันการกู้เงินให้แก่เจ้าหนี้เงินกู้ของบริษัทร่วมดังกล่าว</w:t>
      </w:r>
    </w:p>
    <w:p w14:paraId="34BE0E20" w14:textId="77777777" w:rsidR="00266427" w:rsidRPr="006A6D30" w:rsidRDefault="00266427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696904EE" w14:textId="28D5FFAB" w:rsidR="00584066" w:rsidRPr="006A6D30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กลุ่มบริษัทได้นำใบหุ้นทั้งหมดของบริษัท ไฟฟ้า เซเปียน-เซน้ำน้อย จำกัด</w:t>
      </w:r>
      <w:r w:rsidR="00F21101"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,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 ราชบุรีเพาเวอร์ จำกัด</w:t>
      </w:r>
      <w:r w:rsidR="00F21101"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,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2C2DD8"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br/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 ผลิตไฟฟ้า นวนคร จำกัด</w:t>
      </w:r>
      <w:r w:rsidR="00F21101"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,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 ราชบุรีเวอลด์ โคเจนเนอเรชั่น จำกัด</w:t>
      </w:r>
      <w:r w:rsidR="00F21101"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,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 โซลาร์ต้า จำกัด และ</w:t>
      </w:r>
      <w:r w:rsidR="00D716D8"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br/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 ไฟฟ้าหงสา จำกัด ซึ่งเป็นการร่วมค้า ไปเป็นหลักทรัพย์ค้ำประกันการกู้เงินให้แก่เจ้าหนี้เงินกู้ของการร่วมค้าดังกล่าว</w:t>
      </w:r>
    </w:p>
    <w:p w14:paraId="7CEEFBE5" w14:textId="77777777" w:rsidR="00584066" w:rsidRPr="006A6D30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highlight w:val="cyan"/>
          <w:cs/>
          <w:lang w:val="th-TH" w:eastAsia="th-TH"/>
        </w:rPr>
      </w:pPr>
    </w:p>
    <w:p w14:paraId="77426D6F" w14:textId="3C517D58" w:rsidR="00584066" w:rsidRPr="006A6D30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บริษัทได้นำใบหุ้นทั้งหมดของบริษัท เซาท์อีสท์ เอเชีย เอนเนอร์จี จำกัด ซึ่งเป็นการร่วมค้าทางตรง และการร่วมค้าดังกล่าวได้นำใบหุ้นบางส่วนของบริษัท ไฟฟ้าน้ำงึม </w:t>
      </w:r>
      <w:r w:rsidR="00AA32E8" w:rsidRPr="00AA32E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2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จำกัด ซึ่งเป็นบริษัทย่อยของการร่วมค้าดังกล่าว ไปเป็นหลักทรัพย์ค้ำประกันการกู้เงินให้แก่เจ้าหนี้เงินกู้ของบริษัท ไฟฟ้าน้ำงึม </w:t>
      </w:r>
      <w:r w:rsidR="00AA32E8" w:rsidRPr="00AA32E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2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จำกัด</w:t>
      </w:r>
    </w:p>
    <w:p w14:paraId="4A6D353B" w14:textId="77777777" w:rsidR="00584066" w:rsidRPr="006A6D30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5AA006A7" w14:textId="77777777" w:rsidR="00584066" w:rsidRPr="006A6D30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Fareast Renewable Development Pte. Ltd. ซึ่งเป็นการร่วมค้าทางอ้อม ได้นำใบหุ้นบางส่วนของ PT Bajradaya Sentranusa ซึ่งเป็นบริษัทย่อยของการร่วมค้าดังกล่าวไปเป็นหลักทรัพย์ค้ำประกันการกู้เงินให้แก่เจ้าหนี้เงินกู้ของ </w:t>
      </w:r>
      <w:r w:rsidR="0046000C"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br/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PT Bajradaya Sentranusa</w:t>
      </w:r>
    </w:p>
    <w:p w14:paraId="482C15ED" w14:textId="77777777" w:rsidR="00584066" w:rsidRPr="006A6D30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5E51F618" w14:textId="77777777" w:rsidR="00584066" w:rsidRPr="006A6D30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นอร์ทเทิร์น บางกอกโมโนเรล จำกัด และบริษัท อีสเทิร์น บางกอกโมโนเรล จำกัด ซึ่งเป็นเงินลงทุนในกิจการอื่น ไปเป็นหลักทรัพย์ค้ำประกันการกู้เงินให้แก่เจ้าหนี้เงินกู้ของบริษัทดังกล่าว</w:t>
      </w:r>
    </w:p>
    <w:p w14:paraId="095ADE20" w14:textId="77777777" w:rsidR="00A54DAC" w:rsidRPr="006A6D30" w:rsidRDefault="00A54DAC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7E081836" w14:textId="77777777" w:rsidR="00A54DAC" w:rsidRPr="006A6D30" w:rsidRDefault="00BC2142" w:rsidP="00A54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6A6D30">
        <w:rPr>
          <w:rFonts w:ascii="Angsana New" w:hAnsi="Angsana New" w:hint="cs"/>
          <w:spacing w:val="-4"/>
          <w:sz w:val="30"/>
          <w:szCs w:val="30"/>
        </w:rPr>
        <w:t>NEXIF RATCH ENERGY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SINGAPORE PTE. LTD.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ซึ่งเป็นการร่วมค้าทางตรง ได้นำใบ</w:t>
      </w:r>
      <w:r w:rsidR="00A54DAC"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หุ้นทั้งหมดของ</w:t>
      </w:r>
      <w:r w:rsidR="005C7103"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br/>
      </w:r>
      <w:r w:rsidR="00A54DAC"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บริษัท 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เน็กส์ซิฟ ราช เอ็นเนอร์จี ระยอง</w:t>
      </w:r>
      <w:r w:rsidR="00A54DAC"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จำกัด ซึ่งเป็น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บริษัทย่อยของ</w:t>
      </w:r>
      <w:r w:rsidR="00A54DAC"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การร่วมค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้าดังกล่าว</w:t>
      </w:r>
      <w:r w:rsidR="00A54DAC"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ไปเป็นหลักทรัพย์</w:t>
      </w:r>
      <w:r w:rsidR="005C7103"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br/>
      </w:r>
      <w:r w:rsidR="00A54DAC"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ค้ำประกันการกู้เงินให้แก่เจ้าหนี้เงินกู้ของ</w:t>
      </w:r>
      <w:r w:rsidRPr="006A6D3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 เน็กส์ซิฟ ราช เอ็นเนอร์จี ระยอง จำกัด</w:t>
      </w:r>
    </w:p>
    <w:p w14:paraId="1795BE5D" w14:textId="07F12732" w:rsidR="003273F2" w:rsidRPr="006A6D30" w:rsidRDefault="003273F2" w:rsidP="003273F2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66B4BB3E" w14:textId="77777777" w:rsidR="00584066" w:rsidRPr="006A6D30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คดีความสำคัญ</w:t>
      </w:r>
    </w:p>
    <w:p w14:paraId="3E8021F9" w14:textId="77777777" w:rsidR="00584066" w:rsidRPr="006A6D30" w:rsidRDefault="00584066" w:rsidP="00584066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583CC698" w14:textId="4904E3B9" w:rsidR="005A39D3" w:rsidRPr="006A6D30" w:rsidRDefault="005A39D3" w:rsidP="005A39D3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ในปี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2557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บริษัทได้ถูกฟ้องร้อง โดยโจทก์กล่าวหาว่าบริษัทผิดข้อตกลงในการร่วมประกอบกิจการเพื่อเข้าร่วมประมูลโครงการโรงไฟฟ้าและเรียกร้องให้บริษัทจ่ายค่าเสียหาย ทั้งนี้ ผู้บริหารของบริษัทมั่นใจในการดำเนินการของบริษัทว่าไม่มีการกระทำใดตามข้อกล่าวหาดังที่โจทก์ฟ้องและมีความเชื่อมั่นอย่างสูงในข้อต่อสู้ที่ดีของบริษัท ดังนั้นบริษัทจึงไม่ได้บันทึกหนี้สินที่อาจจะเกิดขึ้นจากคดีดังกล่าว โดยเมื่อวันที่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ตุลาคม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2561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ศาลชั้นต้นได้มี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br/>
        <w:t xml:space="preserve">คำพิพากษายกฟ้องโจทก์ ต่อมาเมื่อวันที่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10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มิถุนายน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ศาลอุทธรณ์ได้มีคำพิพากษายืนตามคำพิพากษาของ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br/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ศาลชั้นต้นที่ยกฟ้องโจทก์ในคดีดังกล่าว</w:t>
      </w:r>
    </w:p>
    <w:p w14:paraId="39B51293" w14:textId="77777777" w:rsidR="00584066" w:rsidRPr="006A6D30" w:rsidRDefault="00584066" w:rsidP="00584066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58DBED24" w14:textId="4CBD7803" w:rsidR="005A39D3" w:rsidRPr="006A6D30" w:rsidRDefault="005A39D3" w:rsidP="005A39D3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lastRenderedPageBreak/>
        <w:t xml:space="preserve">ในปี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2562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บริษัทถูกฟ้องร้องเป็นจำเลยในคดีแพ่ง โดยมีทุนทรัพย์ที่เรียกร้องจำนวน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5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,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271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.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10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ล้านบาท ซึ่งโจทก์กล่าวหาว่าบริษัทละเมิดสิทธิความลับทางการค้า โดยการนำข้อมูลอันเป็นความลับทางการค้าซึ่งเป็นกรรมสิทธิ์ของโจทก์ไปใช้ประโยชน์โดยไม่ได้รับความยินยอม ทำให้โจทก์เสียสิทธิ รายได้ หรือผลประโยชน์ตอบแทนที่ควรจะได้รับจากข้อมูลอันเป็นความลับทางการค้าดังกล่าว ต่อมาเมื่อวันที่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30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กันยายน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ศาลทรัพย์สินทางปัญญ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าและการค้าระหว่างประเทศกลางได้มีคำพิพากษายกฟ้องโจทก์ในคดีดังกล่าว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ด้วยเหตุผลว่าข้อมูลที่โจทก์กล่าวอ้างได้สิ้นสุดสภาพการเป็นความลับทางการค้าไปแล้ว ดังนั้นบริษัทจึงไม่ได้บันทึกหนี้สินที่อาจจะเกิดขึ้นจากคดีดังกล่าว</w:t>
      </w:r>
    </w:p>
    <w:p w14:paraId="1D6902D3" w14:textId="6782B65B" w:rsidR="005C7103" w:rsidRPr="006A6D30" w:rsidRDefault="005C7103" w:rsidP="00976019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609E14E5" w14:textId="77777777" w:rsidR="00243712" w:rsidRPr="002E325F" w:rsidRDefault="006702DE" w:rsidP="00243712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E325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</w:t>
      </w:r>
      <w:r w:rsidR="004058F7" w:rsidRPr="002E325F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รายงาน</w:t>
      </w:r>
      <w:bookmarkStart w:id="17" w:name="_Hlk15825884"/>
    </w:p>
    <w:p w14:paraId="2B947088" w14:textId="77777777" w:rsidR="008A0856" w:rsidRPr="006A6D30" w:rsidRDefault="008A0856" w:rsidP="007D143C">
      <w:pPr>
        <w:ind w:left="540"/>
        <w:jc w:val="thaiDistribute"/>
        <w:rPr>
          <w:rFonts w:ascii="Angsana New" w:hAnsi="Angsana New"/>
          <w:sz w:val="30"/>
          <w:szCs w:val="30"/>
        </w:rPr>
      </w:pPr>
    </w:p>
    <w:bookmarkEnd w:id="17"/>
    <w:p w14:paraId="78ADD4FD" w14:textId="77777777" w:rsidR="006A64D3" w:rsidRPr="006A6D30" w:rsidRDefault="006A64D3" w:rsidP="006A64D3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การเรียกชำระค่าหุ้นเพิ่มทุนของบริษัท ราช-ออสเตรเลีย คอร์ปอเรชั่น จำกัด </w:t>
      </w:r>
      <w:r w:rsidRPr="006A6D30">
        <w:rPr>
          <w:rFonts w:ascii="Angsana New" w:hAnsi="Angsana New" w:hint="cs"/>
          <w:b/>
          <w:bCs/>
          <w:i/>
          <w:iCs/>
          <w:sz w:val="30"/>
          <w:szCs w:val="30"/>
        </w:rPr>
        <w:t>(“RAC”)</w:t>
      </w:r>
    </w:p>
    <w:p w14:paraId="3FD0E7F8" w14:textId="77777777" w:rsidR="006A64D3" w:rsidRPr="006A6D30" w:rsidRDefault="006A64D3" w:rsidP="006A64D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C5FEAE3" w14:textId="60DE901C" w:rsidR="006A64D3" w:rsidRPr="006A6D30" w:rsidRDefault="006A64D3" w:rsidP="006A64D3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ตุลาคม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="00D574E7"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="00D574E7"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 อาร์เอช อินเตอร์เนชั่นแนล (สิงคโปร์) คอร์ปอเรชั่น จำกัด (“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RHIS</w:t>
      </w:r>
      <w:r w:rsidR="00D574E7"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”)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ซึ่งเป็นบริษัทย่อยทางอ้อม ได้จ่ายชำระค่าหุ้นเพิ่มทุนให้แก่ RAC ซึ่งเป็นบริษัทย่อยของบริษัทย่อยทางอ้อมดังกล่าว ตามสัดส่วนการลงทุนร้อยละ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100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เป็นจำนวนเงิน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23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>.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76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ล้านเหรียญออสเตรเลีย หรือเทียบเท่า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536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>.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28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ล้านบาท</w:t>
      </w:r>
    </w:p>
    <w:p w14:paraId="16C2DF7C" w14:textId="7BE34367" w:rsidR="00E00F13" w:rsidRPr="006A6D30" w:rsidRDefault="00E00F13" w:rsidP="004A475E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76A51B12" w14:textId="77777777" w:rsidR="001E7012" w:rsidRPr="006A6D30" w:rsidRDefault="001E7012" w:rsidP="001E7012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การลงนามในสัญญา </w:t>
      </w:r>
      <w:r w:rsidRPr="006A6D30">
        <w:rPr>
          <w:rFonts w:ascii="Angsana New" w:hAnsi="Angsana New" w:hint="cs"/>
          <w:b/>
          <w:bCs/>
          <w:i/>
          <w:iCs/>
          <w:sz w:val="30"/>
          <w:szCs w:val="30"/>
        </w:rPr>
        <w:t>Operation and Maintenance Services for Hongsa Mine Mounth Power Project in Lao PDR</w:t>
      </w:r>
    </w:p>
    <w:p w14:paraId="6CB9BAC5" w14:textId="77777777" w:rsidR="001E7012" w:rsidRPr="006A6D30" w:rsidRDefault="001E7012" w:rsidP="001E7012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370C6D49" w14:textId="575E9E21" w:rsidR="001E7012" w:rsidRPr="006A6D30" w:rsidRDefault="001E7012" w:rsidP="001E7012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28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ตุลาคม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 ราช-ลาว เซอร์วิส จำกัด ซึ่งเป็นบริษัทย่อยทางตรง ได้ลงนามในสัญญา Operation and Maintenance Services for Hongsa Mine Mounth Power Project in Lao PDR กับ การไฟฟ้าฝ่ายผลิตแห่งประเทศไทย เพื่อไปปฏิบัติงานเดินเครื่องและบำรุงรักษาโรงไฟฟ้าพลังความร้อนหงสา เป็นระยะเวลา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36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เดือน นับตั้งแต่วันที่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พฤศจิกายน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เป็นต้นไป โดยมีค่าบริการตามสัญญาเป็นจำนวนเงิน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168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.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11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ล้านบาท</w:t>
      </w:r>
    </w:p>
    <w:p w14:paraId="733339B5" w14:textId="0F39C347" w:rsidR="00F246F9" w:rsidRPr="006A6D30" w:rsidRDefault="00F246F9" w:rsidP="001E7012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37281A8C" w14:textId="52FAEC6F" w:rsidR="001E7012" w:rsidRPr="006A6D30" w:rsidRDefault="001E7012" w:rsidP="001E7012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การออกหุ้นกู้เพื่ออนุรักษ์สิ่งแวดล้อม ครั้งที่ </w:t>
      </w:r>
      <w:r w:rsidR="00AA32E8" w:rsidRPr="00AA32E8">
        <w:rPr>
          <w:rFonts w:ascii="Angsana New" w:hAnsi="Angsana New" w:hint="cs"/>
          <w:b/>
          <w:bCs/>
          <w:i/>
          <w:iCs/>
          <w:sz w:val="30"/>
          <w:szCs w:val="30"/>
        </w:rPr>
        <w:t>1</w:t>
      </w:r>
      <w:r w:rsidRPr="006A6D30">
        <w:rPr>
          <w:rFonts w:ascii="Angsana New" w:hAnsi="Angsana New" w:hint="cs"/>
          <w:b/>
          <w:bCs/>
          <w:i/>
          <w:iCs/>
          <w:sz w:val="30"/>
          <w:szCs w:val="30"/>
        </w:rPr>
        <w:t>/</w:t>
      </w:r>
      <w:r w:rsidR="00AA32E8" w:rsidRPr="00AA32E8">
        <w:rPr>
          <w:rFonts w:ascii="Angsana New" w:hAnsi="Angsana New" w:hint="cs"/>
          <w:b/>
          <w:bCs/>
          <w:i/>
          <w:iCs/>
          <w:sz w:val="30"/>
          <w:szCs w:val="30"/>
        </w:rPr>
        <w:t>2563</w:t>
      </w:r>
      <w:r w:rsidRPr="006A6D30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 </w:t>
      </w:r>
      <w:r w:rsidRPr="006A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ของบริษัท</w:t>
      </w:r>
    </w:p>
    <w:p w14:paraId="465D5850" w14:textId="77777777" w:rsidR="001E7012" w:rsidRPr="006A6D30" w:rsidRDefault="001E7012" w:rsidP="001E7012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188F431B" w14:textId="0A968EEA" w:rsidR="001E7012" w:rsidRPr="006A6D30" w:rsidRDefault="001E7012" w:rsidP="001E7012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4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พฤศจิกายน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บริษัทได้ออกหุ้นกู้เพื่ออนุรักษ์สิ่งแวดล้อม ครั้งที่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/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ชนิดระบุชื่อผู้ถือ ประเภท</w:t>
      </w:r>
      <w:r w:rsidR="00E91E53"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br/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ไม่ด้อยสิทธิ ไม่มีประกันและมีผู้แทนผู้ถือหุ้นกู้ และเสนอขายให้กับผู้ลงทุนสถาบันและผู้ลงทุนรายใหญ่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br/>
        <w:t xml:space="preserve">เป็นจำนวนเงิน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8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,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000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ล้านบาท โดยมีมูลค่าที่ตราไว้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,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000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บาท</w:t>
      </w:r>
      <w:r w:rsidR="00A97386"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ต่อหน่วย</w:t>
      </w:r>
    </w:p>
    <w:p w14:paraId="13152A1B" w14:textId="77777777" w:rsidR="00C25296" w:rsidRPr="006A6D30" w:rsidRDefault="00C25296" w:rsidP="001E7012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89DAE31" w14:textId="2CBF1521" w:rsidR="00310068" w:rsidRPr="006A6D30" w:rsidRDefault="0031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br w:type="page"/>
      </w:r>
    </w:p>
    <w:tbl>
      <w:tblPr>
        <w:tblStyle w:val="TableGrid"/>
        <w:tblW w:w="96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810"/>
        <w:gridCol w:w="1811"/>
        <w:gridCol w:w="1811"/>
        <w:gridCol w:w="1811"/>
      </w:tblGrid>
      <w:tr w:rsidR="001E7012" w:rsidRPr="00913F8E" w14:paraId="61D60D93" w14:textId="77777777" w:rsidTr="00913F8E">
        <w:tc>
          <w:tcPr>
            <w:tcW w:w="2430" w:type="dxa"/>
          </w:tcPr>
          <w:p w14:paraId="2FDD6645" w14:textId="683DE172" w:rsidR="001E7012" w:rsidRPr="00913F8E" w:rsidRDefault="001E7012" w:rsidP="00A97386">
            <w:pPr>
              <w:jc w:val="thaiDistribute"/>
              <w:rPr>
                <w:rFonts w:asciiTheme="majorBidi" w:hAnsiTheme="majorBidi" w:cstheme="majorBidi"/>
                <w:b/>
                <w:bCs/>
                <w:kern w:val="24"/>
                <w:sz w:val="30"/>
                <w:szCs w:val="30"/>
              </w:rPr>
            </w:pPr>
            <w:r w:rsidRPr="00913F8E">
              <w:rPr>
                <w:rFonts w:asciiTheme="majorBidi" w:hAnsiTheme="majorBidi" w:cstheme="majorBidi"/>
                <w:b/>
                <w:bCs/>
                <w:kern w:val="24"/>
                <w:sz w:val="30"/>
                <w:szCs w:val="30"/>
                <w:cs/>
              </w:rPr>
              <w:lastRenderedPageBreak/>
              <w:t>ชุดของหุ้นกู้</w:t>
            </w:r>
          </w:p>
        </w:tc>
        <w:tc>
          <w:tcPr>
            <w:tcW w:w="1810" w:type="dxa"/>
          </w:tcPr>
          <w:p w14:paraId="5BA93131" w14:textId="5ACF0D75" w:rsidR="001E7012" w:rsidRPr="00913F8E" w:rsidRDefault="001E7012" w:rsidP="001E7012">
            <w:pPr>
              <w:jc w:val="center"/>
              <w:rPr>
                <w:rFonts w:asciiTheme="majorBidi" w:hAnsi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913F8E">
              <w:rPr>
                <w:rFonts w:asciiTheme="majorBidi" w:hAnsiTheme="majorBidi" w:cstheme="majorBidi"/>
                <w:b/>
                <w:bCs/>
                <w:kern w:val="24"/>
                <w:sz w:val="30"/>
                <w:szCs w:val="30"/>
                <w:cs/>
              </w:rPr>
              <w:t xml:space="preserve">หุ้นกู้ชุดที่ </w:t>
            </w:r>
            <w:r w:rsidR="00AA32E8" w:rsidRPr="00913F8E">
              <w:rPr>
                <w:rFonts w:asciiTheme="majorBidi" w:hAnsiTheme="majorBidi" w:cstheme="majorBidi"/>
                <w:b/>
                <w:bCs/>
                <w:kern w:val="24"/>
                <w:sz w:val="30"/>
                <w:szCs w:val="30"/>
              </w:rPr>
              <w:t>1</w:t>
            </w:r>
          </w:p>
        </w:tc>
        <w:tc>
          <w:tcPr>
            <w:tcW w:w="1811" w:type="dxa"/>
          </w:tcPr>
          <w:p w14:paraId="04D113A0" w14:textId="77A395E0" w:rsidR="001E7012" w:rsidRPr="00913F8E" w:rsidRDefault="001E7012" w:rsidP="001E7012">
            <w:pPr>
              <w:jc w:val="center"/>
              <w:rPr>
                <w:rFonts w:asciiTheme="majorBidi" w:hAnsi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913F8E">
              <w:rPr>
                <w:rFonts w:asciiTheme="majorBidi" w:eastAsiaTheme="minorEastAsia" w:hAnsiTheme="majorBidi" w:cstheme="majorBidi"/>
                <w:b/>
                <w:bCs/>
                <w:kern w:val="24"/>
                <w:sz w:val="30"/>
                <w:szCs w:val="30"/>
                <w:cs/>
              </w:rPr>
              <w:t xml:space="preserve">หุ้นกู้ชุดที่ </w:t>
            </w:r>
            <w:r w:rsidR="00AA32E8" w:rsidRPr="00913F8E">
              <w:rPr>
                <w:rFonts w:asciiTheme="majorBidi" w:eastAsiaTheme="minorEastAsia" w:hAnsiTheme="majorBidi" w:cstheme="majorBidi"/>
                <w:b/>
                <w:bCs/>
                <w:kern w:val="24"/>
                <w:sz w:val="30"/>
                <w:szCs w:val="30"/>
              </w:rPr>
              <w:t>2</w:t>
            </w:r>
          </w:p>
        </w:tc>
        <w:tc>
          <w:tcPr>
            <w:tcW w:w="1811" w:type="dxa"/>
          </w:tcPr>
          <w:p w14:paraId="63EA8709" w14:textId="4CD7C625" w:rsidR="001E7012" w:rsidRPr="00913F8E" w:rsidRDefault="001E7012" w:rsidP="001E7012">
            <w:pPr>
              <w:jc w:val="center"/>
              <w:rPr>
                <w:rFonts w:asciiTheme="majorBidi" w:hAnsi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913F8E">
              <w:rPr>
                <w:rFonts w:asciiTheme="majorBidi" w:eastAsiaTheme="minorEastAsia" w:hAnsiTheme="majorBidi" w:cstheme="majorBidi"/>
                <w:b/>
                <w:bCs/>
                <w:kern w:val="24"/>
                <w:sz w:val="30"/>
                <w:szCs w:val="30"/>
                <w:cs/>
              </w:rPr>
              <w:t xml:space="preserve">หุ้นกู้ชุดที่ </w:t>
            </w:r>
            <w:r w:rsidR="00AA32E8" w:rsidRPr="00913F8E">
              <w:rPr>
                <w:rFonts w:asciiTheme="majorBidi" w:eastAsiaTheme="minorEastAsia" w:hAnsiTheme="majorBidi" w:cstheme="majorBidi"/>
                <w:b/>
                <w:bCs/>
                <w:kern w:val="24"/>
                <w:sz w:val="30"/>
                <w:szCs w:val="30"/>
              </w:rPr>
              <w:t>3</w:t>
            </w:r>
          </w:p>
        </w:tc>
        <w:tc>
          <w:tcPr>
            <w:tcW w:w="1811" w:type="dxa"/>
          </w:tcPr>
          <w:p w14:paraId="374B6107" w14:textId="4BDDF034" w:rsidR="001E7012" w:rsidRPr="00913F8E" w:rsidRDefault="001E7012" w:rsidP="001E7012">
            <w:pPr>
              <w:jc w:val="center"/>
              <w:rPr>
                <w:rFonts w:asciiTheme="majorBidi" w:hAnsi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913F8E">
              <w:rPr>
                <w:rFonts w:asciiTheme="majorBidi" w:eastAsiaTheme="minorEastAsia" w:hAnsiTheme="majorBidi" w:cstheme="majorBidi"/>
                <w:b/>
                <w:bCs/>
                <w:kern w:val="24"/>
                <w:sz w:val="30"/>
                <w:szCs w:val="30"/>
                <w:cs/>
              </w:rPr>
              <w:t xml:space="preserve">หุ้นกู้ชุดที่ </w:t>
            </w:r>
            <w:r w:rsidR="00AA32E8" w:rsidRPr="00913F8E">
              <w:rPr>
                <w:rFonts w:asciiTheme="majorBidi" w:eastAsiaTheme="minorEastAsia" w:hAnsiTheme="majorBidi" w:cstheme="majorBidi"/>
                <w:b/>
                <w:bCs/>
                <w:kern w:val="24"/>
                <w:sz w:val="30"/>
                <w:szCs w:val="30"/>
              </w:rPr>
              <w:t>4</w:t>
            </w:r>
          </w:p>
        </w:tc>
      </w:tr>
      <w:tr w:rsidR="001E7012" w:rsidRPr="00913F8E" w14:paraId="4E685059" w14:textId="77777777" w:rsidTr="00913F8E">
        <w:tc>
          <w:tcPr>
            <w:tcW w:w="2430" w:type="dxa"/>
          </w:tcPr>
          <w:p w14:paraId="6BD3BDE8" w14:textId="1C694A1C" w:rsidR="001E7012" w:rsidRPr="00913F8E" w:rsidRDefault="001E7012" w:rsidP="001E7012">
            <w:pPr>
              <w:jc w:val="thaiDistribute"/>
              <w:rPr>
                <w:rFonts w:asciiTheme="majorBidi" w:hAnsi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913F8E">
              <w:rPr>
                <w:rFonts w:asciiTheme="majorBidi" w:hAnsiTheme="majorBidi" w:cstheme="majorBidi"/>
                <w:kern w:val="24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1810" w:type="dxa"/>
          </w:tcPr>
          <w:p w14:paraId="352950A3" w14:textId="08E0FCE2" w:rsidR="001E7012" w:rsidRPr="00913F8E" w:rsidRDefault="00AA32E8" w:rsidP="00E91E53">
            <w:pPr>
              <w:jc w:val="center"/>
              <w:rPr>
                <w:rFonts w:asciiTheme="majorBidi" w:hAnsi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913F8E">
              <w:rPr>
                <w:rFonts w:asciiTheme="majorBidi" w:hAnsiTheme="majorBidi" w:cstheme="majorBidi"/>
                <w:kern w:val="24"/>
                <w:sz w:val="30"/>
                <w:szCs w:val="30"/>
              </w:rPr>
              <w:t>3</w:t>
            </w:r>
            <w:r w:rsidR="001E7012" w:rsidRPr="00913F8E">
              <w:rPr>
                <w:rFonts w:asciiTheme="majorBidi" w:hAnsiTheme="majorBidi" w:cstheme="majorBidi"/>
                <w:kern w:val="24"/>
                <w:sz w:val="30"/>
                <w:szCs w:val="30"/>
              </w:rPr>
              <w:t xml:space="preserve"> </w:t>
            </w:r>
            <w:r w:rsidR="001E7012" w:rsidRPr="00913F8E">
              <w:rPr>
                <w:rFonts w:asciiTheme="majorBidi" w:hAnsiTheme="majorBidi" w:cstheme="majorBidi"/>
                <w:kern w:val="24"/>
                <w:sz w:val="30"/>
                <w:szCs w:val="30"/>
                <w:cs/>
              </w:rPr>
              <w:t>ปี</w:t>
            </w:r>
          </w:p>
        </w:tc>
        <w:tc>
          <w:tcPr>
            <w:tcW w:w="1811" w:type="dxa"/>
          </w:tcPr>
          <w:p w14:paraId="0D0751AA" w14:textId="28736D46" w:rsidR="001E7012" w:rsidRPr="00913F8E" w:rsidRDefault="00AA32E8" w:rsidP="00E91E53">
            <w:pPr>
              <w:jc w:val="center"/>
              <w:rPr>
                <w:rFonts w:asciiTheme="majorBidi" w:hAnsi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913F8E">
              <w:rPr>
                <w:rFonts w:asciiTheme="majorBidi" w:eastAsiaTheme="minorEastAsia" w:hAnsiTheme="majorBidi" w:cstheme="majorBidi"/>
                <w:color w:val="000000"/>
                <w:kern w:val="24"/>
                <w:sz w:val="30"/>
                <w:szCs w:val="30"/>
              </w:rPr>
              <w:t>5</w:t>
            </w:r>
            <w:r w:rsidR="001E7012" w:rsidRPr="00913F8E">
              <w:rPr>
                <w:rFonts w:asciiTheme="majorBidi" w:eastAsiaTheme="minorEastAsia" w:hAnsiTheme="majorBidi" w:cstheme="majorBidi"/>
                <w:color w:val="000000"/>
                <w:kern w:val="24"/>
                <w:sz w:val="30"/>
                <w:szCs w:val="30"/>
              </w:rPr>
              <w:t xml:space="preserve"> </w:t>
            </w:r>
            <w:r w:rsidR="001E7012" w:rsidRPr="00913F8E">
              <w:rPr>
                <w:rFonts w:asciiTheme="majorBidi" w:eastAsiaTheme="minorEastAsia" w:hAnsiTheme="majorBidi" w:cstheme="majorBidi"/>
                <w:color w:val="000000"/>
                <w:kern w:val="24"/>
                <w:sz w:val="30"/>
                <w:szCs w:val="30"/>
                <w:cs/>
              </w:rPr>
              <w:t>ปี</w:t>
            </w:r>
          </w:p>
        </w:tc>
        <w:tc>
          <w:tcPr>
            <w:tcW w:w="1811" w:type="dxa"/>
          </w:tcPr>
          <w:p w14:paraId="6CD48F11" w14:textId="566EF2E5" w:rsidR="001E7012" w:rsidRPr="00913F8E" w:rsidRDefault="00AA32E8" w:rsidP="00E91E53">
            <w:pPr>
              <w:jc w:val="center"/>
              <w:rPr>
                <w:rFonts w:asciiTheme="majorBidi" w:hAnsi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913F8E">
              <w:rPr>
                <w:rFonts w:asciiTheme="majorBidi" w:eastAsiaTheme="minorEastAsia" w:hAnsiTheme="majorBidi" w:cstheme="majorBidi"/>
                <w:color w:val="000000"/>
                <w:kern w:val="24"/>
                <w:sz w:val="30"/>
                <w:szCs w:val="30"/>
              </w:rPr>
              <w:t>10</w:t>
            </w:r>
            <w:r w:rsidR="001E7012" w:rsidRPr="00913F8E">
              <w:rPr>
                <w:rFonts w:asciiTheme="majorBidi" w:eastAsiaTheme="minorEastAsia" w:hAnsiTheme="majorBidi" w:cstheme="majorBidi"/>
                <w:color w:val="000000"/>
                <w:kern w:val="24"/>
                <w:sz w:val="30"/>
                <w:szCs w:val="30"/>
              </w:rPr>
              <w:t xml:space="preserve"> </w:t>
            </w:r>
            <w:r w:rsidR="001E7012" w:rsidRPr="00913F8E">
              <w:rPr>
                <w:rFonts w:asciiTheme="majorBidi" w:eastAsiaTheme="minorEastAsia" w:hAnsiTheme="majorBidi" w:cstheme="majorBidi"/>
                <w:color w:val="000000"/>
                <w:kern w:val="24"/>
                <w:sz w:val="30"/>
                <w:szCs w:val="30"/>
                <w:cs/>
              </w:rPr>
              <w:t>ปี</w:t>
            </w:r>
          </w:p>
        </w:tc>
        <w:tc>
          <w:tcPr>
            <w:tcW w:w="1811" w:type="dxa"/>
          </w:tcPr>
          <w:p w14:paraId="318174BD" w14:textId="32A18643" w:rsidR="001E7012" w:rsidRPr="00913F8E" w:rsidRDefault="00AA32E8" w:rsidP="00E91E53">
            <w:pPr>
              <w:jc w:val="center"/>
              <w:rPr>
                <w:rFonts w:asciiTheme="majorBidi" w:hAnsi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913F8E">
              <w:rPr>
                <w:rFonts w:asciiTheme="majorBidi" w:eastAsiaTheme="minorEastAsia" w:hAnsiTheme="majorBidi" w:cstheme="majorBidi"/>
                <w:color w:val="000000"/>
                <w:kern w:val="24"/>
                <w:sz w:val="30"/>
                <w:szCs w:val="30"/>
              </w:rPr>
              <w:t>15</w:t>
            </w:r>
            <w:r w:rsidR="001E7012" w:rsidRPr="00913F8E">
              <w:rPr>
                <w:rFonts w:asciiTheme="majorBidi" w:eastAsiaTheme="minorEastAsia" w:hAnsiTheme="majorBidi" w:cstheme="majorBidi"/>
                <w:color w:val="000000"/>
                <w:kern w:val="24"/>
                <w:sz w:val="30"/>
                <w:szCs w:val="30"/>
              </w:rPr>
              <w:t xml:space="preserve"> </w:t>
            </w:r>
            <w:r w:rsidR="001E7012" w:rsidRPr="00913F8E">
              <w:rPr>
                <w:rFonts w:asciiTheme="majorBidi" w:eastAsiaTheme="minorEastAsia" w:hAnsiTheme="majorBidi" w:cstheme="majorBidi"/>
                <w:color w:val="000000"/>
                <w:kern w:val="24"/>
                <w:sz w:val="30"/>
                <w:szCs w:val="30"/>
                <w:cs/>
              </w:rPr>
              <w:t>ปี</w:t>
            </w:r>
          </w:p>
        </w:tc>
      </w:tr>
      <w:tr w:rsidR="001E7012" w:rsidRPr="00913F8E" w14:paraId="71C1646F" w14:textId="77777777" w:rsidTr="00913F8E">
        <w:tc>
          <w:tcPr>
            <w:tcW w:w="2430" w:type="dxa"/>
          </w:tcPr>
          <w:p w14:paraId="12DF506F" w14:textId="65E2DE89" w:rsidR="001E7012" w:rsidRPr="00913F8E" w:rsidRDefault="001E7012" w:rsidP="001E7012">
            <w:pPr>
              <w:jc w:val="thaiDistribute"/>
              <w:rPr>
                <w:rFonts w:asciiTheme="majorBidi" w:hAnsi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>ThaiBMA Code</w:t>
            </w:r>
          </w:p>
        </w:tc>
        <w:tc>
          <w:tcPr>
            <w:tcW w:w="1810" w:type="dxa"/>
          </w:tcPr>
          <w:p w14:paraId="1C1D6D98" w14:textId="7B8A8555" w:rsidR="001E7012" w:rsidRPr="00913F8E" w:rsidRDefault="001E7012" w:rsidP="00E91E53">
            <w:pPr>
              <w:jc w:val="center"/>
              <w:rPr>
                <w:rFonts w:asciiTheme="majorBidi" w:hAnsi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>RATCH</w:t>
            </w:r>
            <w:r w:rsidR="00AA32E8"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>23</w:t>
            </w:r>
            <w:r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>NA</w:t>
            </w:r>
          </w:p>
        </w:tc>
        <w:tc>
          <w:tcPr>
            <w:tcW w:w="1811" w:type="dxa"/>
          </w:tcPr>
          <w:p w14:paraId="30022DB2" w14:textId="51DD4D51" w:rsidR="001E7012" w:rsidRPr="00913F8E" w:rsidRDefault="001E7012" w:rsidP="00E91E53">
            <w:pPr>
              <w:jc w:val="center"/>
              <w:rPr>
                <w:rFonts w:asciiTheme="majorBidi" w:hAnsi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913F8E">
              <w:rPr>
                <w:rFonts w:asciiTheme="majorBidi" w:eastAsiaTheme="minorEastAsia" w:hAnsiTheme="majorBidi" w:cstheme="majorBidi"/>
                <w:color w:val="000000"/>
                <w:kern w:val="24"/>
                <w:sz w:val="30"/>
                <w:szCs w:val="30"/>
              </w:rPr>
              <w:t>RATCH</w:t>
            </w:r>
            <w:r w:rsidR="00AA32E8" w:rsidRPr="00913F8E">
              <w:rPr>
                <w:rFonts w:asciiTheme="majorBidi" w:eastAsiaTheme="minorEastAsia" w:hAnsiTheme="majorBidi" w:cstheme="majorBidi"/>
                <w:color w:val="000000"/>
                <w:kern w:val="24"/>
                <w:sz w:val="30"/>
                <w:szCs w:val="30"/>
              </w:rPr>
              <w:t>25</w:t>
            </w:r>
            <w:r w:rsidRPr="00913F8E">
              <w:rPr>
                <w:rFonts w:asciiTheme="majorBidi" w:eastAsiaTheme="minorEastAsia" w:hAnsiTheme="majorBidi" w:cstheme="majorBidi"/>
                <w:color w:val="000000"/>
                <w:kern w:val="24"/>
                <w:sz w:val="30"/>
                <w:szCs w:val="30"/>
              </w:rPr>
              <w:t>NA</w:t>
            </w:r>
          </w:p>
        </w:tc>
        <w:tc>
          <w:tcPr>
            <w:tcW w:w="1811" w:type="dxa"/>
          </w:tcPr>
          <w:p w14:paraId="5E9FD875" w14:textId="4106F46F" w:rsidR="001E7012" w:rsidRPr="00913F8E" w:rsidRDefault="001E7012" w:rsidP="00E91E53">
            <w:pPr>
              <w:jc w:val="center"/>
              <w:rPr>
                <w:rFonts w:asciiTheme="majorBidi" w:hAnsi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913F8E">
              <w:rPr>
                <w:rFonts w:asciiTheme="majorBidi" w:eastAsiaTheme="minorEastAsia" w:hAnsiTheme="majorBidi" w:cstheme="majorBidi"/>
                <w:color w:val="000000"/>
                <w:kern w:val="24"/>
                <w:sz w:val="30"/>
                <w:szCs w:val="30"/>
              </w:rPr>
              <w:t>RATCH</w:t>
            </w:r>
            <w:r w:rsidR="00AA32E8" w:rsidRPr="00913F8E">
              <w:rPr>
                <w:rFonts w:asciiTheme="majorBidi" w:eastAsiaTheme="minorEastAsia" w:hAnsiTheme="majorBidi" w:cstheme="majorBidi"/>
                <w:color w:val="000000"/>
                <w:kern w:val="24"/>
                <w:sz w:val="30"/>
                <w:szCs w:val="30"/>
              </w:rPr>
              <w:t>30</w:t>
            </w:r>
            <w:r w:rsidRPr="00913F8E">
              <w:rPr>
                <w:rFonts w:asciiTheme="majorBidi" w:eastAsiaTheme="minorEastAsia" w:hAnsiTheme="majorBidi" w:cstheme="majorBidi"/>
                <w:color w:val="000000"/>
                <w:kern w:val="24"/>
                <w:sz w:val="30"/>
                <w:szCs w:val="30"/>
              </w:rPr>
              <w:t>NA</w:t>
            </w:r>
          </w:p>
        </w:tc>
        <w:tc>
          <w:tcPr>
            <w:tcW w:w="1811" w:type="dxa"/>
          </w:tcPr>
          <w:p w14:paraId="353FF5B1" w14:textId="42CC71F7" w:rsidR="001E7012" w:rsidRPr="00913F8E" w:rsidRDefault="001E7012" w:rsidP="00E91E53">
            <w:pPr>
              <w:jc w:val="center"/>
              <w:rPr>
                <w:rFonts w:asciiTheme="majorBidi" w:hAnsi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913F8E">
              <w:rPr>
                <w:rFonts w:asciiTheme="majorBidi" w:eastAsiaTheme="minorEastAsia" w:hAnsiTheme="majorBidi" w:cstheme="majorBidi"/>
                <w:color w:val="000000"/>
                <w:kern w:val="24"/>
                <w:sz w:val="30"/>
                <w:szCs w:val="30"/>
              </w:rPr>
              <w:t>RATCH</w:t>
            </w:r>
            <w:r w:rsidR="00AA32E8" w:rsidRPr="00913F8E">
              <w:rPr>
                <w:rFonts w:asciiTheme="majorBidi" w:eastAsiaTheme="minorEastAsia" w:hAnsiTheme="majorBidi" w:cstheme="majorBidi"/>
                <w:color w:val="000000"/>
                <w:kern w:val="24"/>
                <w:sz w:val="30"/>
                <w:szCs w:val="30"/>
              </w:rPr>
              <w:t>35</w:t>
            </w:r>
            <w:r w:rsidRPr="00913F8E">
              <w:rPr>
                <w:rFonts w:asciiTheme="majorBidi" w:eastAsiaTheme="minorEastAsia" w:hAnsiTheme="majorBidi" w:cstheme="majorBidi"/>
                <w:color w:val="000000"/>
                <w:kern w:val="24"/>
                <w:sz w:val="30"/>
                <w:szCs w:val="30"/>
              </w:rPr>
              <w:t>NA</w:t>
            </w:r>
          </w:p>
        </w:tc>
      </w:tr>
      <w:tr w:rsidR="001E7012" w:rsidRPr="00913F8E" w14:paraId="432C5A2B" w14:textId="77777777" w:rsidTr="00913F8E">
        <w:tc>
          <w:tcPr>
            <w:tcW w:w="2430" w:type="dxa"/>
            <w:vAlign w:val="bottom"/>
          </w:tcPr>
          <w:p w14:paraId="2336EE10" w14:textId="376F1DB6" w:rsidR="001E7012" w:rsidRPr="00913F8E" w:rsidRDefault="001E7012" w:rsidP="00A97386">
            <w:pPr>
              <w:rPr>
                <w:rFonts w:asciiTheme="majorBidi" w:hAnsiTheme="majorBidi" w:cstheme="majorBidi"/>
                <w:i/>
                <w:iCs/>
                <w:color w:val="000000" w:themeColor="dark1"/>
                <w:kern w:val="24"/>
                <w:sz w:val="30"/>
                <w:szCs w:val="30"/>
              </w:rPr>
            </w:pPr>
            <w:r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  <w:cs/>
              </w:rPr>
              <w:t>อัตราดอกเบี้ย</w:t>
            </w:r>
            <w:r w:rsid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 xml:space="preserve"> </w:t>
            </w:r>
            <w:r w:rsidRPr="00913F8E">
              <w:rPr>
                <w:rFonts w:asciiTheme="majorBidi" w:hAnsiTheme="majorBidi" w:cstheme="majorBidi"/>
                <w:i/>
                <w:iCs/>
                <w:color w:val="000000" w:themeColor="dark1"/>
                <w:kern w:val="24"/>
                <w:sz w:val="30"/>
                <w:szCs w:val="30"/>
              </w:rPr>
              <w:t>(</w:t>
            </w:r>
            <w:r w:rsidR="00A97386" w:rsidRPr="00913F8E">
              <w:rPr>
                <w:rFonts w:asciiTheme="majorBidi" w:hAnsiTheme="majorBidi" w:cstheme="majorBidi"/>
                <w:i/>
                <w:iCs/>
                <w:color w:val="000000" w:themeColor="dark1"/>
                <w:kern w:val="24"/>
                <w:sz w:val="30"/>
                <w:szCs w:val="30"/>
                <w:cs/>
              </w:rPr>
              <w:t>ร้อยละ</w:t>
            </w:r>
            <w:r w:rsidRPr="00913F8E">
              <w:rPr>
                <w:rFonts w:asciiTheme="majorBidi" w:hAnsiTheme="majorBidi" w:cstheme="majorBidi"/>
                <w:i/>
                <w:iCs/>
                <w:color w:val="000000" w:themeColor="dark1"/>
                <w:kern w:val="24"/>
                <w:sz w:val="30"/>
                <w:szCs w:val="30"/>
                <w:cs/>
              </w:rPr>
              <w:t>ต่อปี</w:t>
            </w:r>
            <w:r w:rsidRPr="00913F8E">
              <w:rPr>
                <w:rFonts w:asciiTheme="majorBidi" w:hAnsiTheme="majorBidi" w:cstheme="majorBidi"/>
                <w:i/>
                <w:iCs/>
                <w:color w:val="000000" w:themeColor="dark1"/>
                <w:kern w:val="24"/>
                <w:sz w:val="30"/>
                <w:szCs w:val="30"/>
              </w:rPr>
              <w:t>)</w:t>
            </w:r>
            <w:r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 xml:space="preserve"> </w:t>
            </w:r>
          </w:p>
        </w:tc>
        <w:tc>
          <w:tcPr>
            <w:tcW w:w="1810" w:type="dxa"/>
            <w:vAlign w:val="bottom"/>
          </w:tcPr>
          <w:p w14:paraId="0D57997B" w14:textId="07E65413" w:rsidR="001E7012" w:rsidRPr="00913F8E" w:rsidRDefault="00AA32E8" w:rsidP="00E91E53">
            <w:pPr>
              <w:jc w:val="center"/>
              <w:rPr>
                <w:rFonts w:asciiTheme="majorBidi" w:hAnsi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>1</w:t>
            </w:r>
            <w:r w:rsidR="001E7012"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>.</w:t>
            </w:r>
            <w:r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>32</w:t>
            </w:r>
          </w:p>
        </w:tc>
        <w:tc>
          <w:tcPr>
            <w:tcW w:w="1811" w:type="dxa"/>
            <w:vAlign w:val="bottom"/>
          </w:tcPr>
          <w:p w14:paraId="74A7C9F7" w14:textId="5DBF4650" w:rsidR="001E7012" w:rsidRPr="00913F8E" w:rsidRDefault="00AA32E8" w:rsidP="00E91E53">
            <w:pPr>
              <w:jc w:val="center"/>
              <w:rPr>
                <w:rFonts w:asciiTheme="majorBidi" w:hAnsi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>1</w:t>
            </w:r>
            <w:r w:rsidR="001E7012"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>.</w:t>
            </w:r>
            <w:r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>76</w:t>
            </w:r>
          </w:p>
        </w:tc>
        <w:tc>
          <w:tcPr>
            <w:tcW w:w="1811" w:type="dxa"/>
            <w:vAlign w:val="bottom"/>
          </w:tcPr>
          <w:p w14:paraId="63FBF11B" w14:textId="64A99FDC" w:rsidR="001E7012" w:rsidRPr="00913F8E" w:rsidRDefault="00AA32E8" w:rsidP="00E91E53">
            <w:pPr>
              <w:jc w:val="center"/>
              <w:rPr>
                <w:rFonts w:asciiTheme="majorBidi" w:hAnsi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>2</w:t>
            </w:r>
            <w:r w:rsidR="001E7012"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>.</w:t>
            </w:r>
            <w:r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>61</w:t>
            </w:r>
          </w:p>
        </w:tc>
        <w:tc>
          <w:tcPr>
            <w:tcW w:w="1811" w:type="dxa"/>
            <w:vAlign w:val="bottom"/>
          </w:tcPr>
          <w:p w14:paraId="535D73B2" w14:textId="1BE64CBD" w:rsidR="001E7012" w:rsidRPr="00913F8E" w:rsidRDefault="00AA32E8" w:rsidP="00E91E53">
            <w:pPr>
              <w:jc w:val="center"/>
              <w:rPr>
                <w:rFonts w:asciiTheme="majorBidi" w:hAnsi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>2</w:t>
            </w:r>
            <w:r w:rsidR="001E7012"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>.</w:t>
            </w:r>
            <w:r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>94</w:t>
            </w:r>
          </w:p>
        </w:tc>
      </w:tr>
      <w:tr w:rsidR="001E7012" w:rsidRPr="00913F8E" w14:paraId="791DADD5" w14:textId="77777777" w:rsidTr="00913F8E">
        <w:tc>
          <w:tcPr>
            <w:tcW w:w="2430" w:type="dxa"/>
          </w:tcPr>
          <w:p w14:paraId="178BE9AF" w14:textId="6DECF546" w:rsidR="001E7012" w:rsidRPr="00913F8E" w:rsidRDefault="001E7012" w:rsidP="001E7012">
            <w:pPr>
              <w:jc w:val="thaiDistribute"/>
              <w:rPr>
                <w:rFonts w:asciiTheme="majorBidi" w:hAnsi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  <w:cs/>
              </w:rPr>
              <w:t>วันที่ครบกำหนดไถ่ถอน</w:t>
            </w:r>
          </w:p>
        </w:tc>
        <w:tc>
          <w:tcPr>
            <w:tcW w:w="1810" w:type="dxa"/>
          </w:tcPr>
          <w:p w14:paraId="6D908BAE" w14:textId="45A27F7C" w:rsidR="001E7012" w:rsidRPr="00913F8E" w:rsidRDefault="00AA32E8" w:rsidP="00E91E53">
            <w:pPr>
              <w:jc w:val="center"/>
              <w:rPr>
                <w:rFonts w:asciiTheme="majorBidi" w:hAnsi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913F8E">
              <w:rPr>
                <w:rFonts w:asciiTheme="majorBidi" w:eastAsiaTheme="minorEastAsia" w:hAnsiTheme="majorBidi" w:cstheme="majorBidi"/>
                <w:color w:val="000000" w:themeColor="text1"/>
                <w:kern w:val="24"/>
                <w:sz w:val="30"/>
                <w:szCs w:val="30"/>
              </w:rPr>
              <w:t>4</w:t>
            </w:r>
            <w:r w:rsidR="001E7012" w:rsidRPr="00913F8E">
              <w:rPr>
                <w:rFonts w:asciiTheme="majorBidi" w:eastAsiaTheme="minorEastAsia" w:hAnsiTheme="majorBidi" w:cstheme="majorBidi"/>
                <w:color w:val="000000" w:themeColor="text1"/>
                <w:kern w:val="24"/>
                <w:sz w:val="30"/>
                <w:szCs w:val="30"/>
              </w:rPr>
              <w:t xml:space="preserve"> </w:t>
            </w:r>
            <w:r w:rsidR="001E7012" w:rsidRPr="00913F8E">
              <w:rPr>
                <w:rFonts w:asciiTheme="majorBidi" w:eastAsiaTheme="minorEastAsia" w:hAnsiTheme="majorBidi" w:cstheme="majorBidi"/>
                <w:color w:val="000000" w:themeColor="text1"/>
                <w:kern w:val="24"/>
                <w:sz w:val="30"/>
                <w:szCs w:val="30"/>
                <w:cs/>
              </w:rPr>
              <w:t xml:space="preserve">พฤศจิกายน </w:t>
            </w:r>
            <w:r w:rsidRPr="00913F8E">
              <w:rPr>
                <w:rFonts w:asciiTheme="majorBidi" w:eastAsiaTheme="minorEastAsia" w:hAnsiTheme="majorBidi" w:cstheme="majorBidi"/>
                <w:color w:val="000000" w:themeColor="text1"/>
                <w:kern w:val="24"/>
                <w:sz w:val="30"/>
                <w:szCs w:val="30"/>
              </w:rPr>
              <w:t>2566</w:t>
            </w:r>
          </w:p>
        </w:tc>
        <w:tc>
          <w:tcPr>
            <w:tcW w:w="1811" w:type="dxa"/>
          </w:tcPr>
          <w:p w14:paraId="5D4B7963" w14:textId="0FB60FE5" w:rsidR="001E7012" w:rsidRPr="00913F8E" w:rsidRDefault="00AA32E8" w:rsidP="00E91E53">
            <w:pPr>
              <w:jc w:val="center"/>
              <w:rPr>
                <w:rFonts w:asciiTheme="majorBidi" w:hAnsi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913F8E">
              <w:rPr>
                <w:rFonts w:asciiTheme="majorBidi" w:eastAsiaTheme="minorEastAsia" w:hAnsiTheme="majorBidi" w:cstheme="majorBidi"/>
                <w:color w:val="000000" w:themeColor="text1"/>
                <w:kern w:val="24"/>
                <w:sz w:val="30"/>
                <w:szCs w:val="30"/>
              </w:rPr>
              <w:t>4</w:t>
            </w:r>
            <w:r w:rsidR="001E7012" w:rsidRPr="00913F8E">
              <w:rPr>
                <w:rFonts w:asciiTheme="majorBidi" w:eastAsiaTheme="minorEastAsia" w:hAnsiTheme="majorBidi" w:cstheme="majorBidi"/>
                <w:color w:val="000000" w:themeColor="text1"/>
                <w:kern w:val="24"/>
                <w:sz w:val="30"/>
                <w:szCs w:val="30"/>
              </w:rPr>
              <w:t xml:space="preserve"> </w:t>
            </w:r>
            <w:r w:rsidR="001E7012" w:rsidRPr="00913F8E">
              <w:rPr>
                <w:rFonts w:asciiTheme="majorBidi" w:eastAsiaTheme="minorEastAsia" w:hAnsiTheme="majorBidi" w:cstheme="majorBidi"/>
                <w:color w:val="000000" w:themeColor="text1"/>
                <w:kern w:val="24"/>
                <w:sz w:val="30"/>
                <w:szCs w:val="30"/>
                <w:cs/>
              </w:rPr>
              <w:t xml:space="preserve">พฤศจิกายน </w:t>
            </w:r>
            <w:r w:rsidRPr="00913F8E">
              <w:rPr>
                <w:rFonts w:asciiTheme="majorBidi" w:eastAsiaTheme="minorEastAsia" w:hAnsiTheme="majorBidi" w:cstheme="majorBidi"/>
                <w:color w:val="000000" w:themeColor="text1"/>
                <w:kern w:val="24"/>
                <w:sz w:val="30"/>
                <w:szCs w:val="30"/>
              </w:rPr>
              <w:t>2568</w:t>
            </w:r>
          </w:p>
        </w:tc>
        <w:tc>
          <w:tcPr>
            <w:tcW w:w="1811" w:type="dxa"/>
          </w:tcPr>
          <w:p w14:paraId="337CA973" w14:textId="300B95A0" w:rsidR="001E7012" w:rsidRPr="00913F8E" w:rsidRDefault="00AA32E8" w:rsidP="00E91E53">
            <w:pPr>
              <w:jc w:val="center"/>
              <w:rPr>
                <w:rFonts w:asciiTheme="majorBidi" w:hAnsi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913F8E">
              <w:rPr>
                <w:rFonts w:asciiTheme="majorBidi" w:eastAsiaTheme="minorEastAsia" w:hAnsiTheme="majorBidi" w:cstheme="majorBidi"/>
                <w:color w:val="000000" w:themeColor="text1"/>
                <w:kern w:val="24"/>
                <w:sz w:val="30"/>
                <w:szCs w:val="30"/>
              </w:rPr>
              <w:t>4</w:t>
            </w:r>
            <w:r w:rsidR="001E7012" w:rsidRPr="00913F8E">
              <w:rPr>
                <w:rFonts w:asciiTheme="majorBidi" w:eastAsiaTheme="minorEastAsia" w:hAnsiTheme="majorBidi" w:cstheme="majorBidi"/>
                <w:color w:val="000000" w:themeColor="text1"/>
                <w:kern w:val="24"/>
                <w:sz w:val="30"/>
                <w:szCs w:val="30"/>
              </w:rPr>
              <w:t xml:space="preserve"> </w:t>
            </w:r>
            <w:r w:rsidR="001E7012" w:rsidRPr="00913F8E">
              <w:rPr>
                <w:rFonts w:asciiTheme="majorBidi" w:eastAsiaTheme="minorEastAsia" w:hAnsiTheme="majorBidi" w:cstheme="majorBidi"/>
                <w:color w:val="000000" w:themeColor="text1"/>
                <w:kern w:val="24"/>
                <w:sz w:val="30"/>
                <w:szCs w:val="30"/>
                <w:cs/>
              </w:rPr>
              <w:t xml:space="preserve">พฤศจิกายน </w:t>
            </w:r>
            <w:r w:rsidRPr="00913F8E">
              <w:rPr>
                <w:rFonts w:asciiTheme="majorBidi" w:eastAsiaTheme="minorEastAsia" w:hAnsiTheme="majorBidi" w:cstheme="majorBidi"/>
                <w:color w:val="000000" w:themeColor="text1"/>
                <w:kern w:val="24"/>
                <w:sz w:val="30"/>
                <w:szCs w:val="30"/>
              </w:rPr>
              <w:t>2573</w:t>
            </w:r>
          </w:p>
        </w:tc>
        <w:tc>
          <w:tcPr>
            <w:tcW w:w="1811" w:type="dxa"/>
          </w:tcPr>
          <w:p w14:paraId="507D7C7D" w14:textId="693605FE" w:rsidR="001E7012" w:rsidRPr="00913F8E" w:rsidRDefault="00AA32E8" w:rsidP="00E91E53">
            <w:pPr>
              <w:jc w:val="center"/>
              <w:rPr>
                <w:rFonts w:asciiTheme="majorBidi" w:hAnsi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913F8E">
              <w:rPr>
                <w:rFonts w:asciiTheme="majorBidi" w:eastAsiaTheme="minorEastAsia" w:hAnsiTheme="majorBidi" w:cstheme="majorBidi"/>
                <w:color w:val="000000" w:themeColor="text1"/>
                <w:kern w:val="24"/>
                <w:sz w:val="30"/>
                <w:szCs w:val="30"/>
              </w:rPr>
              <w:t>4</w:t>
            </w:r>
            <w:r w:rsidR="001E7012" w:rsidRPr="00913F8E">
              <w:rPr>
                <w:rFonts w:asciiTheme="majorBidi" w:eastAsiaTheme="minorEastAsia" w:hAnsiTheme="majorBidi" w:cstheme="majorBidi"/>
                <w:color w:val="000000" w:themeColor="text1"/>
                <w:kern w:val="24"/>
                <w:sz w:val="30"/>
                <w:szCs w:val="30"/>
              </w:rPr>
              <w:t xml:space="preserve"> </w:t>
            </w:r>
            <w:r w:rsidR="001E7012" w:rsidRPr="00913F8E">
              <w:rPr>
                <w:rFonts w:asciiTheme="majorBidi" w:eastAsiaTheme="minorEastAsia" w:hAnsiTheme="majorBidi" w:cstheme="majorBidi"/>
                <w:color w:val="000000" w:themeColor="text1"/>
                <w:kern w:val="24"/>
                <w:sz w:val="30"/>
                <w:szCs w:val="30"/>
                <w:cs/>
              </w:rPr>
              <w:t xml:space="preserve">พฤศจิกายน </w:t>
            </w:r>
            <w:r w:rsidRPr="00913F8E">
              <w:rPr>
                <w:rFonts w:asciiTheme="majorBidi" w:eastAsiaTheme="minorEastAsia" w:hAnsiTheme="majorBidi" w:cstheme="majorBidi"/>
                <w:color w:val="000000" w:themeColor="text1"/>
                <w:kern w:val="24"/>
                <w:sz w:val="30"/>
                <w:szCs w:val="30"/>
              </w:rPr>
              <w:t>2578</w:t>
            </w:r>
          </w:p>
        </w:tc>
      </w:tr>
      <w:tr w:rsidR="001E7012" w:rsidRPr="00913F8E" w14:paraId="6A4C8CB0" w14:textId="77777777" w:rsidTr="00913F8E">
        <w:tc>
          <w:tcPr>
            <w:tcW w:w="2430" w:type="dxa"/>
          </w:tcPr>
          <w:p w14:paraId="02A2D033" w14:textId="16BB6E7E" w:rsidR="001E7012" w:rsidRPr="00913F8E" w:rsidRDefault="001E7012" w:rsidP="001E7012">
            <w:pPr>
              <w:jc w:val="thaiDistribute"/>
              <w:rPr>
                <w:rFonts w:asciiTheme="majorBidi" w:hAnsi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  <w:cs/>
              </w:rPr>
              <w:t xml:space="preserve">มูลค่า </w:t>
            </w:r>
            <w:r w:rsidRPr="00913F8E">
              <w:rPr>
                <w:rFonts w:asciiTheme="majorBidi" w:hAnsiTheme="majorBidi" w:cstheme="majorBidi"/>
                <w:i/>
                <w:iCs/>
                <w:color w:val="000000" w:themeColor="dark1"/>
                <w:kern w:val="24"/>
                <w:sz w:val="30"/>
                <w:szCs w:val="30"/>
              </w:rPr>
              <w:t>(</w:t>
            </w:r>
            <w:r w:rsidRPr="00913F8E">
              <w:rPr>
                <w:rFonts w:asciiTheme="majorBidi" w:hAnsiTheme="majorBidi" w:cstheme="majorBidi"/>
                <w:i/>
                <w:iCs/>
                <w:color w:val="000000" w:themeColor="dark1"/>
                <w:kern w:val="24"/>
                <w:sz w:val="30"/>
                <w:szCs w:val="30"/>
                <w:cs/>
              </w:rPr>
              <w:t>ล้านบาท</w:t>
            </w:r>
            <w:r w:rsidRPr="00913F8E">
              <w:rPr>
                <w:rFonts w:asciiTheme="majorBidi" w:hAnsiTheme="majorBidi" w:cstheme="majorBidi"/>
                <w:i/>
                <w:iCs/>
                <w:color w:val="000000" w:themeColor="dark1"/>
                <w:kern w:val="24"/>
                <w:sz w:val="30"/>
                <w:szCs w:val="30"/>
              </w:rPr>
              <w:t>)</w:t>
            </w:r>
          </w:p>
        </w:tc>
        <w:tc>
          <w:tcPr>
            <w:tcW w:w="1810" w:type="dxa"/>
          </w:tcPr>
          <w:p w14:paraId="3B19E5E8" w14:textId="4993A399" w:rsidR="001E7012" w:rsidRPr="00913F8E" w:rsidRDefault="00AA32E8" w:rsidP="00C16821">
            <w:pPr>
              <w:jc w:val="center"/>
              <w:rPr>
                <w:rFonts w:asciiTheme="majorBidi" w:hAnsi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>1</w:t>
            </w:r>
            <w:r w:rsidR="001E7012"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>,</w:t>
            </w:r>
            <w:r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>000</w:t>
            </w:r>
          </w:p>
        </w:tc>
        <w:tc>
          <w:tcPr>
            <w:tcW w:w="1811" w:type="dxa"/>
          </w:tcPr>
          <w:p w14:paraId="6B95C3A8" w14:textId="367C0077" w:rsidR="001E7012" w:rsidRPr="00913F8E" w:rsidRDefault="00AA32E8" w:rsidP="00C16821">
            <w:pPr>
              <w:jc w:val="center"/>
              <w:rPr>
                <w:rFonts w:asciiTheme="majorBidi" w:hAnsi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>1</w:t>
            </w:r>
            <w:r w:rsidR="001E7012"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>,</w:t>
            </w:r>
            <w:r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>500</w:t>
            </w:r>
          </w:p>
        </w:tc>
        <w:tc>
          <w:tcPr>
            <w:tcW w:w="1811" w:type="dxa"/>
          </w:tcPr>
          <w:p w14:paraId="6B7FF4B9" w14:textId="5523C760" w:rsidR="001E7012" w:rsidRPr="00913F8E" w:rsidRDefault="00AA32E8" w:rsidP="00C16821">
            <w:pPr>
              <w:jc w:val="center"/>
              <w:rPr>
                <w:rFonts w:asciiTheme="majorBidi" w:hAnsi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>1</w:t>
            </w:r>
            <w:r w:rsidR="001E7012"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>,</w:t>
            </w:r>
            <w:r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>500</w:t>
            </w:r>
          </w:p>
        </w:tc>
        <w:tc>
          <w:tcPr>
            <w:tcW w:w="1811" w:type="dxa"/>
          </w:tcPr>
          <w:p w14:paraId="26DC3E3E" w14:textId="245CE4DD" w:rsidR="001E7012" w:rsidRPr="00913F8E" w:rsidRDefault="00AA32E8" w:rsidP="00C16821">
            <w:pPr>
              <w:jc w:val="center"/>
              <w:rPr>
                <w:rFonts w:asciiTheme="majorBidi" w:hAnsi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>4</w:t>
            </w:r>
            <w:r w:rsidR="001E7012"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>,</w:t>
            </w:r>
            <w:r w:rsidRPr="00913F8E">
              <w:rPr>
                <w:rFonts w:asciiTheme="majorBidi" w:hAnsiTheme="majorBidi" w:cstheme="majorBidi"/>
                <w:color w:val="000000" w:themeColor="dark1"/>
                <w:kern w:val="24"/>
                <w:sz w:val="30"/>
                <w:szCs w:val="30"/>
              </w:rPr>
              <w:t>000</w:t>
            </w:r>
          </w:p>
        </w:tc>
      </w:tr>
    </w:tbl>
    <w:p w14:paraId="4351EA3A" w14:textId="3AEF4787" w:rsidR="001E7012" w:rsidRPr="006A6D30" w:rsidRDefault="001E7012" w:rsidP="004A475E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785D076C" w14:textId="1129979C" w:rsidR="001E7012" w:rsidRPr="006A6D30" w:rsidRDefault="001E7012" w:rsidP="001E7012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bookmarkStart w:id="18" w:name="_Hlk55780888"/>
      <w:r w:rsidRPr="006A6D30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การเรียกชำระค่าหุ้นเพิ่มทุนงวดที่ </w:t>
      </w:r>
      <w:r w:rsidR="00AA32E8" w:rsidRPr="00AA32E8">
        <w:rPr>
          <w:rFonts w:ascii="Angsana New" w:hAnsi="Angsana New" w:hint="cs"/>
          <w:b/>
          <w:bCs/>
          <w:i/>
          <w:iCs/>
          <w:snapToGrid w:val="0"/>
          <w:sz w:val="30"/>
          <w:szCs w:val="30"/>
          <w:lang w:eastAsia="th-TH"/>
        </w:rPr>
        <w:t>2</w:t>
      </w:r>
      <w:r w:rsidRPr="006A6D30">
        <w:rPr>
          <w:rFonts w:ascii="Angsana New" w:hAnsi="Angsana New" w:hint="cs"/>
          <w:b/>
          <w:bCs/>
          <w:i/>
          <w:iCs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ของบริษัท อาร์เอช อินเตอร์เนชั่นแนล คอร์ปอเรชั่น จำกัด </w:t>
      </w:r>
      <w:r w:rsidRPr="006A6D30">
        <w:rPr>
          <w:rFonts w:ascii="Angsana New" w:hAnsi="Angsana New" w:hint="cs"/>
          <w:b/>
          <w:bCs/>
          <w:i/>
          <w:iCs/>
          <w:snapToGrid w:val="0"/>
          <w:sz w:val="30"/>
          <w:szCs w:val="30"/>
          <w:lang w:eastAsia="th-TH"/>
        </w:rPr>
        <w:t>(“RHIC”)</w:t>
      </w:r>
    </w:p>
    <w:bookmarkEnd w:id="18"/>
    <w:p w14:paraId="2BDE0D5E" w14:textId="77777777" w:rsidR="00C3283F" w:rsidRPr="006A6D30" w:rsidRDefault="00C3283F" w:rsidP="001E7012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3F2B2B9" w14:textId="5049CDAD" w:rsidR="001E7012" w:rsidRPr="006A6D30" w:rsidRDefault="001E7012" w:rsidP="001E7012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5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พฤศจิกายน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RHIC </w:t>
      </w:r>
      <w:r w:rsidR="005F6AE7"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ซึ่งเป็นบริษัทย่อยทางตรง ได้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เรียกชำระค่าหุ้นเพิ่มทุนงวดที่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ที่ร้อยละ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14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บริษัทได้ชำระค่าหุ้นเพิ่มทุนดังกล่าวตามสัดส่วนการลงทุนร้อยละ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99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>.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99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เป็นจำนวนเงิน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>,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130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ล้านบาท </w:t>
      </w:r>
    </w:p>
    <w:p w14:paraId="0897CA02" w14:textId="6CF7E354" w:rsidR="001E7012" w:rsidRPr="006A6D30" w:rsidRDefault="001E7012" w:rsidP="004A475E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000149C9" w14:textId="1FCE7876" w:rsidR="001E7012" w:rsidRPr="006A6D30" w:rsidRDefault="001E7012" w:rsidP="001E7012">
      <w:pPr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6A6D30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การเรียกชำระค่าหุ้นเพิ่มทุนของบริษัท อาร์เอช อินเตอร์เนชั่นแนล</w:t>
      </w:r>
      <w:r w:rsidRPr="006A6D30">
        <w:rPr>
          <w:rFonts w:ascii="Angsana New" w:hAnsi="Angsana New" w:hint="cs"/>
          <w:b/>
          <w:bCs/>
          <w:i/>
          <w:iCs/>
          <w:snapToGrid w:val="0"/>
          <w:sz w:val="30"/>
          <w:szCs w:val="30"/>
          <w:lang w:eastAsia="th-TH"/>
        </w:rPr>
        <w:t xml:space="preserve"> (</w:t>
      </w:r>
      <w:r w:rsidRPr="006A6D30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มอริเชียส) คอร์ปอเรชั่น จำกัด </w:t>
      </w:r>
      <w:r w:rsidRPr="006A6D30">
        <w:rPr>
          <w:rFonts w:ascii="Angsana New" w:hAnsi="Angsana New" w:hint="cs"/>
          <w:b/>
          <w:bCs/>
          <w:i/>
          <w:iCs/>
          <w:snapToGrid w:val="0"/>
          <w:sz w:val="30"/>
          <w:szCs w:val="30"/>
          <w:lang w:eastAsia="th-TH"/>
        </w:rPr>
        <w:t>(“RHIM”)</w:t>
      </w:r>
    </w:p>
    <w:p w14:paraId="0261DD65" w14:textId="77777777" w:rsidR="00C3283F" w:rsidRPr="006A6D30" w:rsidRDefault="00C3283F" w:rsidP="001E7012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4C78498F" w14:textId="66ED2965" w:rsidR="001E7012" w:rsidRPr="006A6D30" w:rsidRDefault="001E7012" w:rsidP="001D5B05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4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พฤศจิกายน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คณะกรรมการมีมติอนุมัติให้เพิ่มทุนจดทะเบียนของ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RHIM </w:t>
      </w:r>
      <w:r w:rsidR="00F51E28"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ซึ่งเป็นบริษัทย่อยทางอ้อม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จาก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724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>.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33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 เป็น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794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>.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33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 โดยการออกหุ้นสามัญใหม่จำนวน</w:t>
      </w:r>
      <w:r w:rsidR="001D5B05"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br/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70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ล้านหุ้น มีมูลค่าหุ้นที่ตราไว้หุ้นละ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เหรียญสหรัฐอเมริกา </w:t>
      </w:r>
      <w:r w:rsidR="00F51E28"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ต่อมาเมื่อวันที่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5</w:t>
      </w:r>
      <w:r w:rsidR="00F51E28"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="00F51E28"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พฤศจิกายน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="00F51E28"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RHIC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ได้ชำระ</w:t>
      </w:r>
      <w:r w:rsidR="006E731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br/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ค่าหุ้นเพิ่มทุนดังกล่าวตามสัดส่วนการลงทุนร้อยละ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100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เป็นจำนวนเงิน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70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 หรือเทียบเท่า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</w:t>
      </w:r>
      <w:r w:rsidR="001D5B05"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>,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180</w:t>
      </w:r>
      <w:r w:rsidR="001D5B05"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>.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80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ล้านบาท </w:t>
      </w:r>
    </w:p>
    <w:p w14:paraId="7CD8ED58" w14:textId="53D97837" w:rsidR="001E7012" w:rsidRPr="006A6D30" w:rsidRDefault="001E7012" w:rsidP="004A475E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C18B785" w14:textId="11FD470A" w:rsidR="001E7012" w:rsidRPr="006A6D30" w:rsidRDefault="001E7012" w:rsidP="001E7012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A6D30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การเรียกชำระค่าหุ้นเพิ่มทุนของบริษัท อาร์เอช อินเตอร์เนชั่นแนล</w:t>
      </w:r>
      <w:r w:rsidRPr="006A6D30">
        <w:rPr>
          <w:rFonts w:ascii="Angsana New" w:hAnsi="Angsana New" w:hint="cs"/>
          <w:b/>
          <w:bCs/>
          <w:i/>
          <w:iCs/>
          <w:snapToGrid w:val="0"/>
          <w:sz w:val="30"/>
          <w:szCs w:val="30"/>
          <w:lang w:eastAsia="th-TH"/>
        </w:rPr>
        <w:t xml:space="preserve"> (</w:t>
      </w:r>
      <w:r w:rsidRPr="006A6D30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สิงคโปร์) คอร์ปอเรชั่น จำกัด </w:t>
      </w:r>
      <w:r w:rsidRPr="006A6D30">
        <w:rPr>
          <w:rFonts w:ascii="Angsana New" w:hAnsi="Angsana New" w:hint="cs"/>
          <w:b/>
          <w:bCs/>
          <w:i/>
          <w:iCs/>
          <w:snapToGrid w:val="0"/>
          <w:sz w:val="30"/>
          <w:szCs w:val="30"/>
          <w:lang w:eastAsia="th-TH"/>
        </w:rPr>
        <w:t>(“RHIS”)</w:t>
      </w:r>
    </w:p>
    <w:p w14:paraId="09852497" w14:textId="77777777" w:rsidR="00C3283F" w:rsidRPr="006A6D30" w:rsidRDefault="00C3283F" w:rsidP="00E35A35">
      <w:pPr>
        <w:ind w:left="540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B452BC8" w14:textId="737BD80D" w:rsidR="001E7012" w:rsidRPr="006A6D30" w:rsidRDefault="001E7012" w:rsidP="00E35A35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4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พฤศจิกายน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คณะกรรมการมีมติอนุมัติให้เพิ่มทุนจดทะเบียนของ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RHIS </w:t>
      </w:r>
      <w:r w:rsidR="00F51E28"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ซึ่งเป็นบริษัทย่อยทางอ้อม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จาก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723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>.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83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ล้านเหรียญสหรัฐอเมริกา เป็น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793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>.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83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ล้านเหรียญสหรัฐอเมริกา โดยการออกหุ้นสามัญใหม่จำนวน</w:t>
      </w:r>
      <w:r w:rsidR="00E35A35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E35A35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70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ล้านหุ้น มีมูลค่าหุ้นที่ตราไว้หุ้นละ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เหรียญสหรัฐอเมริกา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="00F51E28"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ต่อมาเมื่อวันที่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6</w:t>
      </w:r>
      <w:r w:rsidR="00F51E28"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="00F51E28"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พฤศจิกายน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="00F51E28"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RHIM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ได้ชำระ</w:t>
      </w:r>
      <w:r w:rsidR="001B6705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ค่าหุ้นเพิ่มทุนดังกล่าวตามสัดส่วนการลงทุนร้อยละ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100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เป็นจำนวนเงิน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70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ล้านเหรียญสหรัฐอเมริกา หรือเทียบเท่า</w:t>
      </w:r>
      <w:r w:rsidR="00E35A35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</w:t>
      </w:r>
      <w:r w:rsidR="001D5B05"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>,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14</w:t>
      </w:r>
      <w:r w:rsidR="0021683B">
        <w:rPr>
          <w:rFonts w:ascii="Angsana New" w:hAnsi="Angsana New"/>
          <w:snapToGrid w:val="0"/>
          <w:sz w:val="30"/>
          <w:szCs w:val="30"/>
          <w:lang w:eastAsia="th-TH"/>
        </w:rPr>
        <w:t>8</w:t>
      </w:r>
      <w:r w:rsidR="001D5B05"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>.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62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ล้านบาท</w:t>
      </w:r>
    </w:p>
    <w:p w14:paraId="04F3AFA9" w14:textId="13A6AAF5" w:rsidR="001E7012" w:rsidRPr="006A6D30" w:rsidRDefault="001E7012" w:rsidP="00E35A35">
      <w:pPr>
        <w:ind w:left="540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BF511B0" w14:textId="77777777" w:rsidR="00310068" w:rsidRPr="006A6D30" w:rsidRDefault="0031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br w:type="page"/>
      </w:r>
    </w:p>
    <w:p w14:paraId="564F9E7B" w14:textId="74D434A8" w:rsidR="001E7012" w:rsidRPr="006A6D30" w:rsidRDefault="001E7012" w:rsidP="001E7012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A6D30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การเรียกชำระค่าหุ้นเดิมและชำระค่าหุ้นเพิ่มทุนของ</w:t>
      </w:r>
      <w:r w:rsidRPr="006A6D30">
        <w:rPr>
          <w:rFonts w:ascii="Angsana New" w:hAnsi="Angsana New" w:hint="cs"/>
          <w:b/>
          <w:bCs/>
          <w:i/>
          <w:iCs/>
          <w:snapToGrid w:val="0"/>
          <w:sz w:val="30"/>
          <w:szCs w:val="30"/>
          <w:lang w:eastAsia="th-TH"/>
        </w:rPr>
        <w:t xml:space="preserve"> RATCH &amp; AIDC Wind Energy Pte. Ltd. (</w:t>
      </w:r>
      <w:r w:rsidR="00C3283F" w:rsidRPr="006A6D30">
        <w:rPr>
          <w:rFonts w:ascii="Angsana New" w:hAnsi="Angsana New" w:hint="cs"/>
          <w:b/>
          <w:bCs/>
          <w:i/>
          <w:iCs/>
          <w:snapToGrid w:val="0"/>
          <w:sz w:val="30"/>
          <w:szCs w:val="30"/>
          <w:lang w:eastAsia="th-TH"/>
        </w:rPr>
        <w:t>“</w:t>
      </w:r>
      <w:r w:rsidRPr="006A6D30">
        <w:rPr>
          <w:rFonts w:ascii="Angsana New" w:hAnsi="Angsana New" w:hint="cs"/>
          <w:b/>
          <w:bCs/>
          <w:i/>
          <w:iCs/>
          <w:snapToGrid w:val="0"/>
          <w:sz w:val="30"/>
          <w:szCs w:val="30"/>
          <w:lang w:eastAsia="th-TH"/>
        </w:rPr>
        <w:t>RATCH AIDC</w:t>
      </w:r>
      <w:r w:rsidR="00C3283F" w:rsidRPr="006A6D30">
        <w:rPr>
          <w:rFonts w:ascii="Angsana New" w:hAnsi="Angsana New" w:hint="cs"/>
          <w:b/>
          <w:bCs/>
          <w:i/>
          <w:iCs/>
          <w:snapToGrid w:val="0"/>
          <w:sz w:val="30"/>
          <w:szCs w:val="30"/>
          <w:lang w:eastAsia="th-TH"/>
        </w:rPr>
        <w:t>”</w:t>
      </w:r>
      <w:r w:rsidRPr="006A6D30">
        <w:rPr>
          <w:rFonts w:ascii="Angsana New" w:hAnsi="Angsana New" w:hint="cs"/>
          <w:b/>
          <w:bCs/>
          <w:i/>
          <w:iCs/>
          <w:snapToGrid w:val="0"/>
          <w:sz w:val="30"/>
          <w:szCs w:val="30"/>
          <w:lang w:eastAsia="th-TH"/>
        </w:rPr>
        <w:t>)</w:t>
      </w:r>
    </w:p>
    <w:p w14:paraId="3635E0D1" w14:textId="77777777" w:rsidR="00C3283F" w:rsidRPr="006A6D30" w:rsidRDefault="00C3283F" w:rsidP="001E7012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77FBB1C" w14:textId="49E9E1B0" w:rsidR="001E7012" w:rsidRPr="006A6D30" w:rsidRDefault="001E7012" w:rsidP="001E7012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6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พฤศจิกายน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 อาร์เอช อินเตอร์เนชั่นแนล (สิงคโปร์) คอร์ปอเรชั่น จำกัด</w:t>
      </w:r>
      <w:r w:rsidR="009D0B7C"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ซึ่งเป็นบริษัทย่อยทางอ้อม ได้จ่ายชำระค่าหุ้นเดิมเป็นจำนวนเงิน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638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เหรียญสหรัฐอเมริกา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และชำระค่าหุ้นเพิ่มทุนจำนวน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>.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52</w:t>
      </w:r>
      <w:r w:rsidR="009D2E2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9D2E2E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ล้านหุ้น มีมูลค่าหุ้นที่ตราไว้หุ้นละ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เหรียญสหรัฐอเมริกา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="002B7448"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เป็นจำนวนเงิน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</w:t>
      </w:r>
      <w:r w:rsidR="002B7448"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>.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52</w:t>
      </w:r>
      <w:r w:rsidR="002B7448"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="002B7448"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ล้านเหรียญสหรัฐอเมริกา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ให้แก่ 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>RATCH AIDC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9D5F46"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ตามสัดส่วนการลงทุนร้อยละ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63</w:t>
      </w:r>
      <w:r w:rsidR="009D5F46"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>.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80</w:t>
      </w:r>
      <w:r w:rsidR="009D5F46"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เป็นจำนวนเงินรวมทั้งสิ้น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>.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52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ล้านเหรียญสหรัฐอเมริกา หรือเทียบเท่า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46</w:t>
      </w:r>
      <w:r w:rsidR="001D5B05"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>.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55</w:t>
      </w:r>
      <w:r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ล้านบาท</w:t>
      </w:r>
    </w:p>
    <w:p w14:paraId="21CD64F5" w14:textId="5FA6D7F4" w:rsidR="002B4B2D" w:rsidRPr="006A6D30" w:rsidRDefault="002B4B2D" w:rsidP="001E7012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09ACC14" w14:textId="25B5B3AB" w:rsidR="002B4B2D" w:rsidRPr="006A6D30" w:rsidRDefault="002B4B2D" w:rsidP="002B4B2D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A6D30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การจ่ายเงินปันผลของบริษัท ราชบุรี อัลลายแอนซ์ จำกัด</w:t>
      </w:r>
      <w:r w:rsidR="005272DC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(“RALC”)</w:t>
      </w:r>
    </w:p>
    <w:p w14:paraId="1D93CE98" w14:textId="77777777" w:rsidR="002B4B2D" w:rsidRPr="006A6D30" w:rsidRDefault="002B4B2D" w:rsidP="002B4B2D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4A6960F4" w14:textId="2C83FEDF" w:rsidR="002B4B2D" w:rsidRPr="006A6D30" w:rsidRDefault="002B4B2D" w:rsidP="009D5F46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ในการประชุมคณะกรรมการ</w:t>
      </w:r>
      <w:r w:rsidR="009D5F46"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ของ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 ราชบุรี อัลลายแอนซ์ จำกัด</w:t>
      </w:r>
      <w:r w:rsidR="009D5F46" w:rsidRPr="006A6D30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ซึ่งเป็นบริษัทย่อยทางตรง เมื่อวันที่ </w:t>
      </w:r>
      <w:r w:rsidR="009D2E2E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10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พฤศจิกายน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คณะกรรมการมีมติอนุมัติให้จ่ายเงินปันผลระหว่างกาล ในอัตราหุ้นละ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4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.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76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บาท เป็นจำนวนเงินทั้งสิ้น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200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ล้านบาท </w:t>
      </w:r>
      <w:r w:rsidR="009D5F46"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เงินปันผลระหว่างกาลดังกล่าวมีกำหนดจ่าย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ให้</w:t>
      </w:r>
      <w:r w:rsidR="009D5F46"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แก่ผู้ถือหุ้น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ใน</w:t>
      </w:r>
      <w:r w:rsidR="009D5F46"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เดือน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พฤศจิกายน </w:t>
      </w:r>
      <w:r w:rsidR="00AA32E8" w:rsidRPr="00AA32E8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</w:p>
    <w:p w14:paraId="1EB79A63" w14:textId="1E2400ED" w:rsidR="002B4B2D" w:rsidRPr="006A6D30" w:rsidRDefault="002B4B2D" w:rsidP="001E7012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sectPr w:rsidR="002B4B2D" w:rsidRPr="006A6D30" w:rsidSect="00881097">
      <w:headerReference w:type="default" r:id="rId20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DBE336" w14:textId="77777777" w:rsidR="00297E17" w:rsidRDefault="00297E17" w:rsidP="004956B4">
      <w:r>
        <w:separator/>
      </w:r>
    </w:p>
  </w:endnote>
  <w:endnote w:type="continuationSeparator" w:id="0">
    <w:p w14:paraId="1B077859" w14:textId="77777777" w:rsidR="00297E17" w:rsidRDefault="00297E1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77448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AFF14E3" w14:textId="08F82EF5" w:rsidR="00297E17" w:rsidRDefault="00297E17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E0625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625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625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214E9">
          <w:rPr>
            <w:rFonts w:asciiTheme="majorBidi" w:hAnsiTheme="majorBidi" w:cstheme="majorBidi"/>
            <w:noProof/>
            <w:sz w:val="30"/>
            <w:szCs w:val="30"/>
          </w:rPr>
          <w:t>39</w:t>
        </w:r>
        <w:r w:rsidRPr="00E0625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59969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CDF2161" w14:textId="42B0FE4A" w:rsidR="00297E17" w:rsidRPr="00E236D6" w:rsidRDefault="00297E1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E236D6">
          <w:rPr>
            <w:rFonts w:ascii="Angsana New" w:hAnsi="Angsana New"/>
            <w:sz w:val="30"/>
            <w:szCs w:val="30"/>
          </w:rPr>
          <w:fldChar w:fldCharType="begin"/>
        </w:r>
        <w:r w:rsidRPr="00E236D6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236D6">
          <w:rPr>
            <w:rFonts w:ascii="Angsana New" w:hAnsi="Angsana New"/>
            <w:sz w:val="30"/>
            <w:szCs w:val="30"/>
          </w:rPr>
          <w:fldChar w:fldCharType="separate"/>
        </w:r>
        <w:r w:rsidR="00C214E9">
          <w:rPr>
            <w:rFonts w:ascii="Angsana New" w:hAnsi="Angsana New"/>
            <w:noProof/>
            <w:sz w:val="30"/>
            <w:szCs w:val="30"/>
          </w:rPr>
          <w:t>61</w:t>
        </w:r>
        <w:r w:rsidRPr="00E236D6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A6DEA8" w14:textId="38E05139" w:rsidR="00297E17" w:rsidRPr="00702A20" w:rsidRDefault="00297E17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214E9">
      <w:rPr>
        <w:rStyle w:val="PageNumber"/>
        <w:rFonts w:ascii="Angsana New" w:hAnsi="Angsana New"/>
        <w:noProof/>
        <w:sz w:val="30"/>
        <w:szCs w:val="30"/>
        <w:cs/>
      </w:rPr>
      <w:t>81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8B88B60" w14:textId="77777777" w:rsidR="00297E17" w:rsidRPr="00E04E3D" w:rsidRDefault="00297E17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57507D" w14:textId="77777777" w:rsidR="00297E17" w:rsidRDefault="00297E17" w:rsidP="004956B4">
      <w:r>
        <w:separator/>
      </w:r>
    </w:p>
  </w:footnote>
  <w:footnote w:type="continuationSeparator" w:id="0">
    <w:p w14:paraId="7105AF0F" w14:textId="77777777" w:rsidR="00297E17" w:rsidRDefault="00297E1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DC6189" w14:textId="77777777" w:rsidR="00297E17" w:rsidRPr="0023512F" w:rsidRDefault="00297E17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b/>
        <w:bCs/>
        <w:sz w:val="32"/>
        <w:szCs w:val="32"/>
      </w:rPr>
    </w:pPr>
    <w:r>
      <w:rPr>
        <w:rFonts w:asciiTheme="majorBidi" w:hAnsiTheme="majorBidi" w:cstheme="majorBidi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6E9681C2" w14:textId="77777777" w:rsidR="00297E17" w:rsidRPr="0023512F" w:rsidRDefault="00297E17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23512F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Theme="majorBidi" w:hAnsiTheme="majorBidi" w:cstheme="majorBidi" w:hint="cs"/>
        <w:b/>
        <w:bCs/>
        <w:sz w:val="32"/>
        <w:szCs w:val="32"/>
        <w:cs/>
      </w:rPr>
      <w:t>แบบย่อ</w:t>
    </w:r>
  </w:p>
  <w:p w14:paraId="1EFCEA23" w14:textId="72EB8234" w:rsidR="00297E17" w:rsidRPr="00664485" w:rsidRDefault="00297E17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และเก้าเดือนสิ้นสุดวันที่ </w:t>
    </w:r>
    <w:r w:rsidRPr="00AA32E8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AA32E8">
      <w:rPr>
        <w:rFonts w:ascii="Angsana New" w:hAnsi="Angsana New"/>
        <w:b/>
        <w:bCs/>
        <w:sz w:val="32"/>
        <w:szCs w:val="32"/>
      </w:rPr>
      <w:t>2563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67AF0187" w14:textId="6518BC04" w:rsidR="00297E17" w:rsidRPr="004E58EC" w:rsidRDefault="00297E1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334C85" w14:textId="77777777" w:rsidR="00297E17" w:rsidRPr="00272ED0" w:rsidRDefault="00297E17" w:rsidP="00727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i/>
        <w:iCs/>
        <w:sz w:val="32"/>
        <w:szCs w:val="32"/>
      </w:rPr>
    </w:pPr>
    <w:r w:rsidRPr="00272ED0">
      <w:rPr>
        <w:rFonts w:asciiTheme="majorBidi" w:hAnsiTheme="majorBidi" w:cstheme="majorBidi"/>
        <w:b/>
        <w:bCs/>
        <w:sz w:val="32"/>
        <w:szCs w:val="32"/>
        <w:cs/>
      </w:rPr>
      <w:t>บริษัท ราช</w:t>
    </w:r>
    <w:r w:rsidRPr="00272ED0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72ED0">
      <w:rPr>
        <w:rFonts w:asciiTheme="majorBidi" w:hAnsiTheme="majorBidi" w:cstheme="majorBidi" w:hint="cs"/>
        <w:b/>
        <w:bCs/>
        <w:sz w:val="32"/>
        <w:szCs w:val="32"/>
        <w:cs/>
      </w:rPr>
      <w:t>กรุ๊ป</w:t>
    </w:r>
    <w:r w:rsidRPr="00272ED0">
      <w:rPr>
        <w:rFonts w:asciiTheme="majorBidi" w:hAnsiTheme="majorBidi" w:cstheme="majorBidi"/>
        <w:b/>
        <w:bCs/>
        <w:sz w:val="32"/>
        <w:szCs w:val="32"/>
        <w:cs/>
        <w:lang w:val="th-TH"/>
      </w:rPr>
      <w:t xml:space="preserve"> จำกัด </w:t>
    </w:r>
    <w:r w:rsidRPr="00272ED0">
      <w:rPr>
        <w:rFonts w:asciiTheme="majorBidi" w:hAnsiTheme="majorBidi" w:cstheme="majorBidi"/>
        <w:b/>
        <w:bCs/>
        <w:sz w:val="32"/>
        <w:szCs w:val="32"/>
      </w:rPr>
      <w:t>(</w:t>
    </w:r>
    <w:r w:rsidRPr="00272ED0">
      <w:rPr>
        <w:rFonts w:asciiTheme="majorBidi" w:hAnsiTheme="majorBidi" w:cstheme="majorBidi"/>
        <w:b/>
        <w:bCs/>
        <w:sz w:val="32"/>
        <w:szCs w:val="32"/>
        <w:cs/>
        <w:lang w:val="th-TH"/>
      </w:rPr>
      <w:t>มหาชน</w:t>
    </w:r>
    <w:r w:rsidRPr="00272ED0">
      <w:rPr>
        <w:rFonts w:asciiTheme="majorBidi" w:hAnsiTheme="majorBidi" w:cstheme="majorBidi"/>
        <w:b/>
        <w:bCs/>
        <w:sz w:val="32"/>
        <w:szCs w:val="32"/>
      </w:rPr>
      <w:t xml:space="preserve">) </w:t>
    </w:r>
    <w:r w:rsidRPr="00272ED0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7B0B90BC" w14:textId="77777777" w:rsidR="00297E17" w:rsidRPr="00272ED0" w:rsidRDefault="00297E17" w:rsidP="00727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272ED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Theme="majorBidi" w:hAnsiTheme="majorBidi" w:cstheme="majorBidi" w:hint="cs"/>
        <w:b/>
        <w:bCs/>
        <w:sz w:val="32"/>
        <w:szCs w:val="32"/>
        <w:cs/>
      </w:rPr>
      <w:t>แบบย่อ</w:t>
    </w:r>
  </w:p>
  <w:p w14:paraId="05BC7768" w14:textId="1DE88F62" w:rsidR="00297E17" w:rsidRPr="00272ED0" w:rsidRDefault="00297E17" w:rsidP="00727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7237DB">
      <w:rPr>
        <w:rFonts w:asciiTheme="majorBidi" w:hAnsiTheme="majorBidi" w:cstheme="majorBidi"/>
        <w:b/>
        <w:bCs/>
        <w:sz w:val="32"/>
        <w:szCs w:val="32"/>
        <w:cs/>
      </w:rPr>
      <w:t>สำหรับงวด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และเก้าเดือนสิ้นสุดวันที่ </w:t>
    </w:r>
    <w:r w:rsidRPr="00AA32E8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AA32E8">
      <w:rPr>
        <w:rFonts w:ascii="Angsana New" w:hAnsi="Angsana New"/>
        <w:b/>
        <w:bCs/>
        <w:sz w:val="32"/>
        <w:szCs w:val="32"/>
      </w:rPr>
      <w:t>2563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72ED0">
      <w:rPr>
        <w:rFonts w:asciiTheme="majorBidi" w:hAnsiTheme="majorBidi" w:cstheme="majorBidi"/>
        <w:b/>
        <w:bCs/>
        <w:sz w:val="32"/>
        <w:szCs w:val="32"/>
      </w:rPr>
      <w:t>(</w:t>
    </w:r>
    <w:r w:rsidRPr="00272ED0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72ED0">
      <w:rPr>
        <w:rFonts w:asciiTheme="majorBidi" w:hAnsiTheme="majorBidi" w:cstheme="majorBidi"/>
        <w:b/>
        <w:bCs/>
        <w:sz w:val="32"/>
        <w:szCs w:val="32"/>
      </w:rPr>
      <w:t>)</w:t>
    </w:r>
  </w:p>
  <w:p w14:paraId="2A3D950B" w14:textId="77777777" w:rsidR="00297E17" w:rsidRPr="004E58EC" w:rsidRDefault="00297E1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A0C633" w14:textId="77777777" w:rsidR="00297E17" w:rsidRPr="009F54DB" w:rsidRDefault="00297E17" w:rsidP="00727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9F54DB">
      <w:rPr>
        <w:rFonts w:asciiTheme="majorBidi" w:hAnsiTheme="majorBidi" w:cstheme="majorBidi"/>
        <w:b/>
        <w:bCs/>
        <w:sz w:val="32"/>
        <w:szCs w:val="32"/>
        <w:cs/>
      </w:rPr>
      <w:t>บริษัท ราช</w:t>
    </w:r>
    <w:r w:rsidRPr="009F54DB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9F54DB">
      <w:rPr>
        <w:rFonts w:asciiTheme="majorBidi" w:hAnsiTheme="majorBidi" w:cstheme="majorBidi" w:hint="cs"/>
        <w:b/>
        <w:bCs/>
        <w:sz w:val="32"/>
        <w:szCs w:val="32"/>
        <w:cs/>
      </w:rPr>
      <w:t>กรุ๊ป</w:t>
    </w:r>
    <w:r w:rsidRPr="009F54DB">
      <w:rPr>
        <w:rFonts w:asciiTheme="majorBidi" w:hAnsiTheme="majorBidi" w:cstheme="majorBidi"/>
        <w:b/>
        <w:bCs/>
        <w:sz w:val="32"/>
        <w:szCs w:val="32"/>
        <w:cs/>
        <w:lang w:val="th-TH"/>
      </w:rPr>
      <w:t xml:space="preserve"> จำกัด </w:t>
    </w:r>
    <w:r w:rsidRPr="009F54DB">
      <w:rPr>
        <w:rFonts w:asciiTheme="majorBidi" w:hAnsiTheme="majorBidi" w:cstheme="majorBidi"/>
        <w:b/>
        <w:bCs/>
        <w:sz w:val="32"/>
        <w:szCs w:val="32"/>
      </w:rPr>
      <w:t>(</w:t>
    </w:r>
    <w:r w:rsidRPr="009F54DB">
      <w:rPr>
        <w:rFonts w:asciiTheme="majorBidi" w:hAnsiTheme="majorBidi" w:cstheme="majorBidi"/>
        <w:b/>
        <w:bCs/>
        <w:sz w:val="32"/>
        <w:szCs w:val="32"/>
        <w:cs/>
        <w:lang w:val="th-TH"/>
      </w:rPr>
      <w:t>มหาชน</w:t>
    </w:r>
    <w:r w:rsidRPr="009F54DB">
      <w:rPr>
        <w:rFonts w:asciiTheme="majorBidi" w:hAnsiTheme="majorBidi" w:cstheme="majorBidi"/>
        <w:b/>
        <w:bCs/>
        <w:sz w:val="32"/>
        <w:szCs w:val="32"/>
      </w:rPr>
      <w:t xml:space="preserve">) </w:t>
    </w:r>
    <w:r w:rsidRPr="009F54DB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35E08E4F" w14:textId="77777777" w:rsidR="00297E17" w:rsidRPr="00272ED0" w:rsidRDefault="00297E17" w:rsidP="00727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272ED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Theme="majorBidi" w:hAnsiTheme="majorBidi" w:cstheme="majorBidi" w:hint="cs"/>
        <w:b/>
        <w:bCs/>
        <w:sz w:val="32"/>
        <w:szCs w:val="32"/>
        <w:cs/>
      </w:rPr>
      <w:t>แบบย่อ</w:t>
    </w:r>
  </w:p>
  <w:p w14:paraId="02C0493D" w14:textId="66F93FBB" w:rsidR="00297E17" w:rsidRPr="00272ED0" w:rsidRDefault="00297E17" w:rsidP="00727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7237DB">
      <w:rPr>
        <w:rFonts w:asciiTheme="majorBidi" w:hAnsiTheme="majorBidi" w:cstheme="majorBidi"/>
        <w:b/>
        <w:bCs/>
        <w:sz w:val="32"/>
        <w:szCs w:val="32"/>
        <w:cs/>
      </w:rPr>
      <w:t>สำหรับงวด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และเก้าเดือนสิ้นสุดวันที่ </w:t>
    </w:r>
    <w:r w:rsidRPr="00AA32E8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AA32E8">
      <w:rPr>
        <w:rFonts w:ascii="Angsana New" w:hAnsi="Angsana New"/>
        <w:b/>
        <w:bCs/>
        <w:sz w:val="32"/>
        <w:szCs w:val="32"/>
      </w:rPr>
      <w:t>2563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72ED0">
      <w:rPr>
        <w:rFonts w:asciiTheme="majorBidi" w:hAnsiTheme="majorBidi" w:cstheme="majorBidi"/>
        <w:b/>
        <w:bCs/>
        <w:sz w:val="32"/>
        <w:szCs w:val="32"/>
      </w:rPr>
      <w:t>(</w:t>
    </w:r>
    <w:r w:rsidRPr="00272ED0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72ED0">
      <w:rPr>
        <w:rFonts w:asciiTheme="majorBidi" w:hAnsiTheme="majorBidi" w:cstheme="majorBidi"/>
        <w:b/>
        <w:bCs/>
        <w:sz w:val="32"/>
        <w:szCs w:val="32"/>
      </w:rPr>
      <w:t>)</w:t>
    </w:r>
  </w:p>
  <w:p w14:paraId="25C66927" w14:textId="77777777" w:rsidR="00297E17" w:rsidRPr="004E58EC" w:rsidRDefault="00297E1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3CA99" w14:textId="77777777" w:rsidR="00297E17" w:rsidRPr="0018495F" w:rsidRDefault="00297E17" w:rsidP="00727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8495F">
      <w:rPr>
        <w:rFonts w:asciiTheme="majorBidi" w:hAnsiTheme="majorBidi" w:cstheme="majorBidi"/>
        <w:b/>
        <w:bCs/>
        <w:sz w:val="32"/>
        <w:szCs w:val="32"/>
        <w:cs/>
      </w:rPr>
      <w:t>บริษัท ราช</w:t>
    </w:r>
    <w:r w:rsidRPr="0018495F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495F">
      <w:rPr>
        <w:rFonts w:asciiTheme="majorBidi" w:hAnsiTheme="majorBidi" w:cstheme="majorBidi" w:hint="cs"/>
        <w:b/>
        <w:bCs/>
        <w:sz w:val="32"/>
        <w:szCs w:val="32"/>
        <w:cs/>
      </w:rPr>
      <w:t>กรุ๊ป</w:t>
    </w:r>
    <w:r w:rsidRPr="0018495F">
      <w:rPr>
        <w:rFonts w:asciiTheme="majorBidi" w:hAnsiTheme="majorBidi" w:cstheme="majorBidi"/>
        <w:b/>
        <w:bCs/>
        <w:sz w:val="32"/>
        <w:szCs w:val="32"/>
        <w:cs/>
        <w:lang w:val="th-TH"/>
      </w:rPr>
      <w:t xml:space="preserve"> จำกัด </w:t>
    </w:r>
    <w:r w:rsidRPr="0018495F">
      <w:rPr>
        <w:rFonts w:asciiTheme="majorBidi" w:hAnsiTheme="majorBidi" w:cstheme="majorBidi"/>
        <w:b/>
        <w:bCs/>
        <w:sz w:val="32"/>
        <w:szCs w:val="32"/>
      </w:rPr>
      <w:t>(</w:t>
    </w:r>
    <w:r w:rsidRPr="0018495F">
      <w:rPr>
        <w:rFonts w:asciiTheme="majorBidi" w:hAnsiTheme="majorBidi" w:cstheme="majorBidi"/>
        <w:b/>
        <w:bCs/>
        <w:sz w:val="32"/>
        <w:szCs w:val="32"/>
        <w:cs/>
        <w:lang w:val="th-TH"/>
      </w:rPr>
      <w:t>มหาชน</w:t>
    </w:r>
    <w:r w:rsidRPr="0018495F">
      <w:rPr>
        <w:rFonts w:asciiTheme="majorBidi" w:hAnsiTheme="majorBidi" w:cstheme="majorBidi"/>
        <w:b/>
        <w:bCs/>
        <w:sz w:val="32"/>
        <w:szCs w:val="32"/>
      </w:rPr>
      <w:t xml:space="preserve">) </w:t>
    </w:r>
    <w:r w:rsidRPr="0018495F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34002CF2" w14:textId="77777777" w:rsidR="00297E17" w:rsidRPr="00272ED0" w:rsidRDefault="00297E17" w:rsidP="00727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272ED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Theme="majorBidi" w:hAnsiTheme="majorBidi" w:cstheme="majorBidi" w:hint="cs"/>
        <w:b/>
        <w:bCs/>
        <w:sz w:val="32"/>
        <w:szCs w:val="32"/>
        <w:cs/>
      </w:rPr>
      <w:t>แบบย่อ</w:t>
    </w:r>
  </w:p>
  <w:p w14:paraId="05C8FFD5" w14:textId="6CD0C3DE" w:rsidR="00297E17" w:rsidRPr="00272ED0" w:rsidRDefault="00297E17" w:rsidP="00727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7237DB">
      <w:rPr>
        <w:rFonts w:asciiTheme="majorBidi" w:hAnsiTheme="majorBidi" w:cstheme="majorBidi"/>
        <w:b/>
        <w:bCs/>
        <w:sz w:val="32"/>
        <w:szCs w:val="32"/>
        <w:cs/>
      </w:rPr>
      <w:t>สำหรับงวด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และเก้าเดือนสิ้นสุดวันที่ </w:t>
    </w:r>
    <w:r w:rsidRPr="00AA32E8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AA32E8">
      <w:rPr>
        <w:rFonts w:ascii="Angsana New" w:hAnsi="Angsana New"/>
        <w:b/>
        <w:bCs/>
        <w:sz w:val="32"/>
        <w:szCs w:val="32"/>
      </w:rPr>
      <w:t>2563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72ED0">
      <w:rPr>
        <w:rFonts w:asciiTheme="majorBidi" w:hAnsiTheme="majorBidi" w:cstheme="majorBidi"/>
        <w:b/>
        <w:bCs/>
        <w:sz w:val="32"/>
        <w:szCs w:val="32"/>
      </w:rPr>
      <w:t>(</w:t>
    </w:r>
    <w:r w:rsidRPr="00272ED0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72ED0">
      <w:rPr>
        <w:rFonts w:asciiTheme="majorBidi" w:hAnsiTheme="majorBidi" w:cstheme="majorBidi"/>
        <w:b/>
        <w:bCs/>
        <w:sz w:val="32"/>
        <w:szCs w:val="32"/>
      </w:rPr>
      <w:t>)</w:t>
    </w:r>
  </w:p>
  <w:p w14:paraId="0B0B3F89" w14:textId="77777777" w:rsidR="00297E17" w:rsidRPr="004E58EC" w:rsidRDefault="00297E1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281E36" w14:textId="77777777" w:rsidR="00297E17" w:rsidRDefault="00297E17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7E1BE697" w14:textId="77777777" w:rsidR="00297E17" w:rsidRPr="004F0871" w:rsidRDefault="00297E17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F6A1B0E" w14:textId="66112193" w:rsidR="00297E17" w:rsidRPr="00F813C9" w:rsidRDefault="00297E17" w:rsidP="00F813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และเก้าเดือนสิ้นสุดวันที่ </w:t>
    </w:r>
    <w:r w:rsidRPr="00AA32E8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AA32E8">
      <w:rPr>
        <w:rFonts w:ascii="Angsana New" w:hAnsi="Angsana New"/>
        <w:b/>
        <w:bCs/>
        <w:sz w:val="32"/>
        <w:szCs w:val="32"/>
      </w:rPr>
      <w:t>2563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749CA6A6" w14:textId="77777777" w:rsidR="00297E17" w:rsidRPr="009873F3" w:rsidRDefault="00297E1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938E8" w14:textId="2C0CD4C5" w:rsidR="00297E17" w:rsidRDefault="00297E17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5698E32A" w14:textId="77777777" w:rsidR="00297E17" w:rsidRPr="004F0871" w:rsidRDefault="00297E17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22D07E1" w14:textId="0FDD3553" w:rsidR="00297E17" w:rsidRDefault="00297E17" w:rsidP="0006280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และเก้าเดือนสิ้นสุดวันที่ </w:t>
    </w:r>
    <w:r w:rsidRPr="00AA32E8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AA32E8">
      <w:rPr>
        <w:rFonts w:ascii="Angsana New" w:hAnsi="Angsana New"/>
        <w:b/>
        <w:bCs/>
        <w:sz w:val="32"/>
        <w:szCs w:val="32"/>
      </w:rPr>
      <w:t>2563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0EE12BE5" w14:textId="77777777" w:rsidR="00297E17" w:rsidRDefault="00297E17" w:rsidP="0006280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E305EA" w14:textId="77777777" w:rsidR="00297E17" w:rsidRDefault="00297E17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666A931" w14:textId="77777777" w:rsidR="00297E17" w:rsidRPr="004F0871" w:rsidRDefault="00297E17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B7585B5" w14:textId="7CA1B92B" w:rsidR="00297E17" w:rsidRPr="00F813C9" w:rsidRDefault="00297E17" w:rsidP="00F813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และเก้าเดือนสิ้นสุดวันที่ </w:t>
    </w:r>
    <w:r w:rsidRPr="00AA32E8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AA32E8">
      <w:rPr>
        <w:rFonts w:ascii="Angsana New" w:hAnsi="Angsana New"/>
        <w:b/>
        <w:bCs/>
        <w:sz w:val="32"/>
        <w:szCs w:val="32"/>
      </w:rPr>
      <w:t>2563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76974079" w14:textId="77777777" w:rsidR="00297E17" w:rsidRPr="009873F3" w:rsidRDefault="00297E1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67F0E" w14:textId="77777777" w:rsidR="00297E17" w:rsidRDefault="00297E17" w:rsidP="00491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37750511" w14:textId="77777777" w:rsidR="00297E17" w:rsidRPr="004F0871" w:rsidRDefault="00297E17" w:rsidP="00491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F5033DF" w14:textId="1A4CED17" w:rsidR="00297E17" w:rsidRPr="00F813C9" w:rsidRDefault="00297E17" w:rsidP="00491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และเก้าเดือนสิ้นสุดวันที่ </w:t>
    </w:r>
    <w:r w:rsidRPr="00AA32E8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AA32E8">
      <w:rPr>
        <w:rFonts w:ascii="Angsana New" w:hAnsi="Angsana New"/>
        <w:b/>
        <w:bCs/>
        <w:sz w:val="32"/>
        <w:szCs w:val="32"/>
      </w:rPr>
      <w:t>2563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62E2AB8E" w14:textId="77777777" w:rsidR="00297E17" w:rsidRPr="009873F3" w:rsidRDefault="00297E1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80462A" w14:textId="77777777" w:rsidR="00297E17" w:rsidRDefault="00297E17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3107F78" w14:textId="77777777" w:rsidR="00297E17" w:rsidRPr="004F0871" w:rsidRDefault="00297E17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AF6D9A3" w14:textId="1CB8C298" w:rsidR="00297E17" w:rsidRPr="00F813C9" w:rsidRDefault="00297E17" w:rsidP="00F813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และเก้าเดือนสิ้นสุดวันที่ </w:t>
    </w:r>
    <w:r w:rsidRPr="00AA32E8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AA32E8">
      <w:rPr>
        <w:rFonts w:ascii="Angsana New" w:hAnsi="Angsana New"/>
        <w:b/>
        <w:bCs/>
        <w:sz w:val="32"/>
        <w:szCs w:val="32"/>
      </w:rPr>
      <w:t>2563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7B082125" w14:textId="77777777" w:rsidR="00297E17" w:rsidRPr="009873F3" w:rsidRDefault="00297E1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6"/>
  </w:num>
  <w:num w:numId="14">
    <w:abstractNumId w:val="16"/>
  </w:num>
  <w:num w:numId="15">
    <w:abstractNumId w:val="18"/>
  </w:num>
  <w:num w:numId="16">
    <w:abstractNumId w:val="28"/>
  </w:num>
  <w:num w:numId="17">
    <w:abstractNumId w:val="29"/>
  </w:num>
  <w:num w:numId="18">
    <w:abstractNumId w:val="19"/>
  </w:num>
  <w:num w:numId="19">
    <w:abstractNumId w:val="13"/>
  </w:num>
  <w:num w:numId="20">
    <w:abstractNumId w:val="11"/>
  </w:num>
  <w:num w:numId="21">
    <w:abstractNumId w:val="12"/>
  </w:num>
  <w:num w:numId="22">
    <w:abstractNumId w:val="23"/>
  </w:num>
  <w:num w:numId="23">
    <w:abstractNumId w:val="21"/>
  </w:num>
  <w:num w:numId="24">
    <w:abstractNumId w:val="14"/>
  </w:num>
  <w:num w:numId="25">
    <w:abstractNumId w:val="30"/>
  </w:num>
  <w:num w:numId="26">
    <w:abstractNumId w:val="16"/>
  </w:num>
  <w:num w:numId="27">
    <w:abstractNumId w:val="25"/>
  </w:num>
  <w:num w:numId="28">
    <w:abstractNumId w:val="27"/>
  </w:num>
  <w:num w:numId="29">
    <w:abstractNumId w:val="22"/>
  </w:num>
  <w:num w:numId="30">
    <w:abstractNumId w:val="24"/>
  </w:num>
  <w:num w:numId="31">
    <w:abstractNumId w:val="20"/>
  </w:num>
  <w:num w:numId="32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12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29C"/>
    <w:rsid w:val="00002354"/>
    <w:rsid w:val="0000240E"/>
    <w:rsid w:val="0000270A"/>
    <w:rsid w:val="00002AF0"/>
    <w:rsid w:val="00002BC6"/>
    <w:rsid w:val="000031D3"/>
    <w:rsid w:val="000036B5"/>
    <w:rsid w:val="0000384E"/>
    <w:rsid w:val="00003A38"/>
    <w:rsid w:val="00003A9F"/>
    <w:rsid w:val="00003ACC"/>
    <w:rsid w:val="00003C49"/>
    <w:rsid w:val="00003CF4"/>
    <w:rsid w:val="00003E88"/>
    <w:rsid w:val="00004502"/>
    <w:rsid w:val="00004D38"/>
    <w:rsid w:val="00004DE3"/>
    <w:rsid w:val="00004EE5"/>
    <w:rsid w:val="000051A2"/>
    <w:rsid w:val="000052FD"/>
    <w:rsid w:val="00005436"/>
    <w:rsid w:val="0000544C"/>
    <w:rsid w:val="00005554"/>
    <w:rsid w:val="000055DD"/>
    <w:rsid w:val="000059D5"/>
    <w:rsid w:val="00005EFE"/>
    <w:rsid w:val="000060ED"/>
    <w:rsid w:val="00006106"/>
    <w:rsid w:val="000063D8"/>
    <w:rsid w:val="000063E0"/>
    <w:rsid w:val="00006671"/>
    <w:rsid w:val="000066FF"/>
    <w:rsid w:val="00006792"/>
    <w:rsid w:val="00006A56"/>
    <w:rsid w:val="00006AA8"/>
    <w:rsid w:val="00006C45"/>
    <w:rsid w:val="00006EDD"/>
    <w:rsid w:val="000071AD"/>
    <w:rsid w:val="000075CB"/>
    <w:rsid w:val="00007766"/>
    <w:rsid w:val="00007770"/>
    <w:rsid w:val="00007DC7"/>
    <w:rsid w:val="00007F51"/>
    <w:rsid w:val="00007F9B"/>
    <w:rsid w:val="0001025F"/>
    <w:rsid w:val="00010549"/>
    <w:rsid w:val="00010665"/>
    <w:rsid w:val="0001071E"/>
    <w:rsid w:val="000107E1"/>
    <w:rsid w:val="00010D91"/>
    <w:rsid w:val="00010DBC"/>
    <w:rsid w:val="00010E08"/>
    <w:rsid w:val="00010F48"/>
    <w:rsid w:val="00010F72"/>
    <w:rsid w:val="00011155"/>
    <w:rsid w:val="000113DC"/>
    <w:rsid w:val="0001194A"/>
    <w:rsid w:val="00011A6B"/>
    <w:rsid w:val="00011E5D"/>
    <w:rsid w:val="00011F46"/>
    <w:rsid w:val="00012064"/>
    <w:rsid w:val="00012358"/>
    <w:rsid w:val="00012397"/>
    <w:rsid w:val="00012528"/>
    <w:rsid w:val="00012B85"/>
    <w:rsid w:val="00012BA4"/>
    <w:rsid w:val="00012EF3"/>
    <w:rsid w:val="000132EA"/>
    <w:rsid w:val="0001342C"/>
    <w:rsid w:val="00013616"/>
    <w:rsid w:val="000136AF"/>
    <w:rsid w:val="00013704"/>
    <w:rsid w:val="00013A54"/>
    <w:rsid w:val="00013BD8"/>
    <w:rsid w:val="000142B5"/>
    <w:rsid w:val="0001435A"/>
    <w:rsid w:val="000143E8"/>
    <w:rsid w:val="0001449E"/>
    <w:rsid w:val="00014B96"/>
    <w:rsid w:val="00014BBD"/>
    <w:rsid w:val="00014CD6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A5C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4"/>
    <w:rsid w:val="000169F6"/>
    <w:rsid w:val="00016DE4"/>
    <w:rsid w:val="0001700D"/>
    <w:rsid w:val="00017844"/>
    <w:rsid w:val="00017C07"/>
    <w:rsid w:val="0002016E"/>
    <w:rsid w:val="00020295"/>
    <w:rsid w:val="000204EF"/>
    <w:rsid w:val="0002058D"/>
    <w:rsid w:val="00020802"/>
    <w:rsid w:val="000208C6"/>
    <w:rsid w:val="00020955"/>
    <w:rsid w:val="00020C6D"/>
    <w:rsid w:val="0002110F"/>
    <w:rsid w:val="000212D4"/>
    <w:rsid w:val="000213E2"/>
    <w:rsid w:val="00021442"/>
    <w:rsid w:val="00021566"/>
    <w:rsid w:val="00021CC7"/>
    <w:rsid w:val="00021D6B"/>
    <w:rsid w:val="00021E28"/>
    <w:rsid w:val="00021F91"/>
    <w:rsid w:val="0002277D"/>
    <w:rsid w:val="00022861"/>
    <w:rsid w:val="00022944"/>
    <w:rsid w:val="00022B7B"/>
    <w:rsid w:val="00022E65"/>
    <w:rsid w:val="00022F48"/>
    <w:rsid w:val="0002318D"/>
    <w:rsid w:val="000232CB"/>
    <w:rsid w:val="00023541"/>
    <w:rsid w:val="0002369A"/>
    <w:rsid w:val="00023813"/>
    <w:rsid w:val="00023912"/>
    <w:rsid w:val="00023A7E"/>
    <w:rsid w:val="00023E11"/>
    <w:rsid w:val="00023E63"/>
    <w:rsid w:val="00023ED3"/>
    <w:rsid w:val="00023FEB"/>
    <w:rsid w:val="00024232"/>
    <w:rsid w:val="00024234"/>
    <w:rsid w:val="0002426A"/>
    <w:rsid w:val="0002428B"/>
    <w:rsid w:val="000242C9"/>
    <w:rsid w:val="000242F0"/>
    <w:rsid w:val="0002431E"/>
    <w:rsid w:val="0002455A"/>
    <w:rsid w:val="00024633"/>
    <w:rsid w:val="000246F2"/>
    <w:rsid w:val="00024960"/>
    <w:rsid w:val="00024B70"/>
    <w:rsid w:val="00024C24"/>
    <w:rsid w:val="00024E83"/>
    <w:rsid w:val="00025093"/>
    <w:rsid w:val="000250BF"/>
    <w:rsid w:val="0002566A"/>
    <w:rsid w:val="000258F4"/>
    <w:rsid w:val="00025989"/>
    <w:rsid w:val="00025EE6"/>
    <w:rsid w:val="00026143"/>
    <w:rsid w:val="000267CD"/>
    <w:rsid w:val="00026923"/>
    <w:rsid w:val="000269A7"/>
    <w:rsid w:val="00026B06"/>
    <w:rsid w:val="00026B8B"/>
    <w:rsid w:val="00026C27"/>
    <w:rsid w:val="00026CA3"/>
    <w:rsid w:val="00026D2A"/>
    <w:rsid w:val="00026D5E"/>
    <w:rsid w:val="00026E0D"/>
    <w:rsid w:val="000271C5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5A"/>
    <w:rsid w:val="00027C8C"/>
    <w:rsid w:val="000301A8"/>
    <w:rsid w:val="000301F2"/>
    <w:rsid w:val="00030551"/>
    <w:rsid w:val="000308D0"/>
    <w:rsid w:val="000309F0"/>
    <w:rsid w:val="0003102B"/>
    <w:rsid w:val="00031110"/>
    <w:rsid w:val="00031A1E"/>
    <w:rsid w:val="00031B7A"/>
    <w:rsid w:val="00031DFB"/>
    <w:rsid w:val="00031F31"/>
    <w:rsid w:val="00031F89"/>
    <w:rsid w:val="000320CD"/>
    <w:rsid w:val="00032185"/>
    <w:rsid w:val="000321F9"/>
    <w:rsid w:val="00032255"/>
    <w:rsid w:val="000323CB"/>
    <w:rsid w:val="000324F0"/>
    <w:rsid w:val="00032653"/>
    <w:rsid w:val="00032675"/>
    <w:rsid w:val="000326F5"/>
    <w:rsid w:val="00033074"/>
    <w:rsid w:val="000334B9"/>
    <w:rsid w:val="0003353C"/>
    <w:rsid w:val="000339B8"/>
    <w:rsid w:val="000339E3"/>
    <w:rsid w:val="00033D45"/>
    <w:rsid w:val="00033E0D"/>
    <w:rsid w:val="00033F70"/>
    <w:rsid w:val="0003422E"/>
    <w:rsid w:val="000346A2"/>
    <w:rsid w:val="0003483C"/>
    <w:rsid w:val="000348C9"/>
    <w:rsid w:val="00034A55"/>
    <w:rsid w:val="00034BEA"/>
    <w:rsid w:val="00034DFD"/>
    <w:rsid w:val="00034F3E"/>
    <w:rsid w:val="00034FA7"/>
    <w:rsid w:val="00035149"/>
    <w:rsid w:val="0003567C"/>
    <w:rsid w:val="00035AA5"/>
    <w:rsid w:val="00035C3E"/>
    <w:rsid w:val="00035D98"/>
    <w:rsid w:val="00036529"/>
    <w:rsid w:val="000369D6"/>
    <w:rsid w:val="00036C19"/>
    <w:rsid w:val="00036CA0"/>
    <w:rsid w:val="00036E08"/>
    <w:rsid w:val="000370D3"/>
    <w:rsid w:val="000372E8"/>
    <w:rsid w:val="000375B7"/>
    <w:rsid w:val="0003782E"/>
    <w:rsid w:val="0003793F"/>
    <w:rsid w:val="00037A5C"/>
    <w:rsid w:val="00037B04"/>
    <w:rsid w:val="00037CF6"/>
    <w:rsid w:val="00037F1A"/>
    <w:rsid w:val="00040077"/>
    <w:rsid w:val="000401A3"/>
    <w:rsid w:val="0004022C"/>
    <w:rsid w:val="000403FA"/>
    <w:rsid w:val="0004081C"/>
    <w:rsid w:val="00040B4A"/>
    <w:rsid w:val="00040BCC"/>
    <w:rsid w:val="00041144"/>
    <w:rsid w:val="00041159"/>
    <w:rsid w:val="0004129F"/>
    <w:rsid w:val="00041576"/>
    <w:rsid w:val="0004162C"/>
    <w:rsid w:val="00041E41"/>
    <w:rsid w:val="00042059"/>
    <w:rsid w:val="0004263F"/>
    <w:rsid w:val="00042E2F"/>
    <w:rsid w:val="00042F0C"/>
    <w:rsid w:val="00042FE9"/>
    <w:rsid w:val="000431BB"/>
    <w:rsid w:val="00043297"/>
    <w:rsid w:val="00043334"/>
    <w:rsid w:val="00043694"/>
    <w:rsid w:val="000437D4"/>
    <w:rsid w:val="00043B82"/>
    <w:rsid w:val="00043F2F"/>
    <w:rsid w:val="00044312"/>
    <w:rsid w:val="000448C5"/>
    <w:rsid w:val="000458DE"/>
    <w:rsid w:val="00045BC5"/>
    <w:rsid w:val="00045F1F"/>
    <w:rsid w:val="00045F78"/>
    <w:rsid w:val="00046313"/>
    <w:rsid w:val="000466C6"/>
    <w:rsid w:val="00046CB3"/>
    <w:rsid w:val="00046D0B"/>
    <w:rsid w:val="00046D3C"/>
    <w:rsid w:val="0004702B"/>
    <w:rsid w:val="0004704F"/>
    <w:rsid w:val="0004709F"/>
    <w:rsid w:val="000476B3"/>
    <w:rsid w:val="0004778F"/>
    <w:rsid w:val="000477EA"/>
    <w:rsid w:val="000479BE"/>
    <w:rsid w:val="00047C6D"/>
    <w:rsid w:val="0005037F"/>
    <w:rsid w:val="00050AFE"/>
    <w:rsid w:val="00050BAB"/>
    <w:rsid w:val="00050BE6"/>
    <w:rsid w:val="00050DF0"/>
    <w:rsid w:val="000512F9"/>
    <w:rsid w:val="00051307"/>
    <w:rsid w:val="0005163C"/>
    <w:rsid w:val="000516EB"/>
    <w:rsid w:val="0005172F"/>
    <w:rsid w:val="00051A69"/>
    <w:rsid w:val="000520A3"/>
    <w:rsid w:val="00052408"/>
    <w:rsid w:val="000525DD"/>
    <w:rsid w:val="000527B9"/>
    <w:rsid w:val="000527C0"/>
    <w:rsid w:val="00052808"/>
    <w:rsid w:val="0005295F"/>
    <w:rsid w:val="00052D76"/>
    <w:rsid w:val="00053262"/>
    <w:rsid w:val="0005326C"/>
    <w:rsid w:val="00053331"/>
    <w:rsid w:val="000533EE"/>
    <w:rsid w:val="000534E7"/>
    <w:rsid w:val="00053C55"/>
    <w:rsid w:val="00053E19"/>
    <w:rsid w:val="00053ED5"/>
    <w:rsid w:val="00054401"/>
    <w:rsid w:val="0005461D"/>
    <w:rsid w:val="000546EE"/>
    <w:rsid w:val="00054892"/>
    <w:rsid w:val="00055234"/>
    <w:rsid w:val="00055468"/>
    <w:rsid w:val="00055482"/>
    <w:rsid w:val="00055528"/>
    <w:rsid w:val="00055546"/>
    <w:rsid w:val="00055960"/>
    <w:rsid w:val="000559B2"/>
    <w:rsid w:val="00055A1B"/>
    <w:rsid w:val="00055D63"/>
    <w:rsid w:val="00055F8C"/>
    <w:rsid w:val="00056116"/>
    <w:rsid w:val="000563CA"/>
    <w:rsid w:val="00056416"/>
    <w:rsid w:val="00056740"/>
    <w:rsid w:val="000568F0"/>
    <w:rsid w:val="00056906"/>
    <w:rsid w:val="00056934"/>
    <w:rsid w:val="00056C53"/>
    <w:rsid w:val="00056E66"/>
    <w:rsid w:val="00056EAC"/>
    <w:rsid w:val="000571CF"/>
    <w:rsid w:val="000573F1"/>
    <w:rsid w:val="000574DA"/>
    <w:rsid w:val="000576E6"/>
    <w:rsid w:val="0005790E"/>
    <w:rsid w:val="00057B31"/>
    <w:rsid w:val="00057C6E"/>
    <w:rsid w:val="000603B8"/>
    <w:rsid w:val="00060457"/>
    <w:rsid w:val="000606D5"/>
    <w:rsid w:val="00060877"/>
    <w:rsid w:val="000609F1"/>
    <w:rsid w:val="00060C4D"/>
    <w:rsid w:val="00060CB8"/>
    <w:rsid w:val="00060EFD"/>
    <w:rsid w:val="00061145"/>
    <w:rsid w:val="00061335"/>
    <w:rsid w:val="00061359"/>
    <w:rsid w:val="00061415"/>
    <w:rsid w:val="00061477"/>
    <w:rsid w:val="00061AAE"/>
    <w:rsid w:val="00061D45"/>
    <w:rsid w:val="00061F0B"/>
    <w:rsid w:val="00062009"/>
    <w:rsid w:val="000622B0"/>
    <w:rsid w:val="00062527"/>
    <w:rsid w:val="0006264E"/>
    <w:rsid w:val="0006280A"/>
    <w:rsid w:val="00062CCF"/>
    <w:rsid w:val="00062F6B"/>
    <w:rsid w:val="0006354B"/>
    <w:rsid w:val="00063C92"/>
    <w:rsid w:val="00063FDE"/>
    <w:rsid w:val="000640A0"/>
    <w:rsid w:val="00064500"/>
    <w:rsid w:val="0006456E"/>
    <w:rsid w:val="000646A7"/>
    <w:rsid w:val="000646D5"/>
    <w:rsid w:val="00064D57"/>
    <w:rsid w:val="0006500F"/>
    <w:rsid w:val="0006526D"/>
    <w:rsid w:val="0006549F"/>
    <w:rsid w:val="0006552B"/>
    <w:rsid w:val="000656D4"/>
    <w:rsid w:val="000656E1"/>
    <w:rsid w:val="0006573E"/>
    <w:rsid w:val="000658B2"/>
    <w:rsid w:val="00065ADE"/>
    <w:rsid w:val="00065C28"/>
    <w:rsid w:val="00065C80"/>
    <w:rsid w:val="00065EE4"/>
    <w:rsid w:val="00066018"/>
    <w:rsid w:val="000663F9"/>
    <w:rsid w:val="00066403"/>
    <w:rsid w:val="0006640C"/>
    <w:rsid w:val="00066538"/>
    <w:rsid w:val="00066730"/>
    <w:rsid w:val="000668DF"/>
    <w:rsid w:val="00066A24"/>
    <w:rsid w:val="00066D24"/>
    <w:rsid w:val="000672EE"/>
    <w:rsid w:val="00067412"/>
    <w:rsid w:val="00067554"/>
    <w:rsid w:val="00067906"/>
    <w:rsid w:val="00067D22"/>
    <w:rsid w:val="00067E6C"/>
    <w:rsid w:val="00067F09"/>
    <w:rsid w:val="00070119"/>
    <w:rsid w:val="00070443"/>
    <w:rsid w:val="00070C1C"/>
    <w:rsid w:val="00070D31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22"/>
    <w:rsid w:val="00072625"/>
    <w:rsid w:val="000726F4"/>
    <w:rsid w:val="0007277C"/>
    <w:rsid w:val="000730CF"/>
    <w:rsid w:val="000738D8"/>
    <w:rsid w:val="00073E77"/>
    <w:rsid w:val="00073F9A"/>
    <w:rsid w:val="00074301"/>
    <w:rsid w:val="000744FA"/>
    <w:rsid w:val="00074836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98"/>
    <w:rsid w:val="000759B4"/>
    <w:rsid w:val="00075A71"/>
    <w:rsid w:val="00075A8B"/>
    <w:rsid w:val="00075C9B"/>
    <w:rsid w:val="00076366"/>
    <w:rsid w:val="000763A9"/>
    <w:rsid w:val="00076495"/>
    <w:rsid w:val="000766A2"/>
    <w:rsid w:val="0007679B"/>
    <w:rsid w:val="00076B13"/>
    <w:rsid w:val="00076D0C"/>
    <w:rsid w:val="00076FBF"/>
    <w:rsid w:val="0007725A"/>
    <w:rsid w:val="000772F4"/>
    <w:rsid w:val="000779C7"/>
    <w:rsid w:val="00077D53"/>
    <w:rsid w:val="000802BD"/>
    <w:rsid w:val="00080577"/>
    <w:rsid w:val="000805A8"/>
    <w:rsid w:val="00080715"/>
    <w:rsid w:val="000808F4"/>
    <w:rsid w:val="00080972"/>
    <w:rsid w:val="0008138F"/>
    <w:rsid w:val="00081505"/>
    <w:rsid w:val="000817BC"/>
    <w:rsid w:val="00081A59"/>
    <w:rsid w:val="00081BD6"/>
    <w:rsid w:val="00081FD7"/>
    <w:rsid w:val="00082523"/>
    <w:rsid w:val="00082576"/>
    <w:rsid w:val="00082BA6"/>
    <w:rsid w:val="00082F02"/>
    <w:rsid w:val="00082FB2"/>
    <w:rsid w:val="000832F2"/>
    <w:rsid w:val="000834DF"/>
    <w:rsid w:val="0008356D"/>
    <w:rsid w:val="000838F4"/>
    <w:rsid w:val="00083B8F"/>
    <w:rsid w:val="00083BD5"/>
    <w:rsid w:val="00083D69"/>
    <w:rsid w:val="00083F7F"/>
    <w:rsid w:val="0008445F"/>
    <w:rsid w:val="00084539"/>
    <w:rsid w:val="00084563"/>
    <w:rsid w:val="00084CB7"/>
    <w:rsid w:val="000851AB"/>
    <w:rsid w:val="00085373"/>
    <w:rsid w:val="0008537C"/>
    <w:rsid w:val="00085548"/>
    <w:rsid w:val="00085726"/>
    <w:rsid w:val="00085F9E"/>
    <w:rsid w:val="00086280"/>
    <w:rsid w:val="0008635F"/>
    <w:rsid w:val="00086A5B"/>
    <w:rsid w:val="00087576"/>
    <w:rsid w:val="000877F1"/>
    <w:rsid w:val="000878A2"/>
    <w:rsid w:val="00087BCE"/>
    <w:rsid w:val="00087C6D"/>
    <w:rsid w:val="00087C9A"/>
    <w:rsid w:val="00087D46"/>
    <w:rsid w:val="00087ECB"/>
    <w:rsid w:val="00090029"/>
    <w:rsid w:val="0009004B"/>
    <w:rsid w:val="000901D8"/>
    <w:rsid w:val="000903F5"/>
    <w:rsid w:val="000905B0"/>
    <w:rsid w:val="0009074D"/>
    <w:rsid w:val="00090C74"/>
    <w:rsid w:val="00090EA4"/>
    <w:rsid w:val="0009103D"/>
    <w:rsid w:val="000910E9"/>
    <w:rsid w:val="00091116"/>
    <w:rsid w:val="0009119A"/>
    <w:rsid w:val="000915D5"/>
    <w:rsid w:val="000915E7"/>
    <w:rsid w:val="0009173D"/>
    <w:rsid w:val="0009182F"/>
    <w:rsid w:val="00091943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84"/>
    <w:rsid w:val="000936D5"/>
    <w:rsid w:val="00093A25"/>
    <w:rsid w:val="00093B7D"/>
    <w:rsid w:val="00093DFB"/>
    <w:rsid w:val="000940EC"/>
    <w:rsid w:val="00094460"/>
    <w:rsid w:val="0009458D"/>
    <w:rsid w:val="00094891"/>
    <w:rsid w:val="00094A02"/>
    <w:rsid w:val="00094BDB"/>
    <w:rsid w:val="00094C20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7C8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9CA"/>
    <w:rsid w:val="00097A19"/>
    <w:rsid w:val="00097B55"/>
    <w:rsid w:val="00097BFD"/>
    <w:rsid w:val="000A0034"/>
    <w:rsid w:val="000A00E4"/>
    <w:rsid w:val="000A0369"/>
    <w:rsid w:val="000A036D"/>
    <w:rsid w:val="000A0568"/>
    <w:rsid w:val="000A080A"/>
    <w:rsid w:val="000A08C3"/>
    <w:rsid w:val="000A0ACC"/>
    <w:rsid w:val="000A0C9B"/>
    <w:rsid w:val="000A0EA3"/>
    <w:rsid w:val="000A0F72"/>
    <w:rsid w:val="000A1623"/>
    <w:rsid w:val="000A1719"/>
    <w:rsid w:val="000A18F8"/>
    <w:rsid w:val="000A192A"/>
    <w:rsid w:val="000A1BF8"/>
    <w:rsid w:val="000A1C51"/>
    <w:rsid w:val="000A2079"/>
    <w:rsid w:val="000A231A"/>
    <w:rsid w:val="000A23CD"/>
    <w:rsid w:val="000A249C"/>
    <w:rsid w:val="000A259D"/>
    <w:rsid w:val="000A2659"/>
    <w:rsid w:val="000A2B4E"/>
    <w:rsid w:val="000A2CB6"/>
    <w:rsid w:val="000A2F6E"/>
    <w:rsid w:val="000A3259"/>
    <w:rsid w:val="000A34F9"/>
    <w:rsid w:val="000A363B"/>
    <w:rsid w:val="000A38C4"/>
    <w:rsid w:val="000A3A71"/>
    <w:rsid w:val="000A3B93"/>
    <w:rsid w:val="000A3BDE"/>
    <w:rsid w:val="000A3F22"/>
    <w:rsid w:val="000A3FBE"/>
    <w:rsid w:val="000A43D0"/>
    <w:rsid w:val="000A4867"/>
    <w:rsid w:val="000A4A06"/>
    <w:rsid w:val="000A4A76"/>
    <w:rsid w:val="000A4B8E"/>
    <w:rsid w:val="000A4C89"/>
    <w:rsid w:val="000A4DA6"/>
    <w:rsid w:val="000A4DAB"/>
    <w:rsid w:val="000A4E1E"/>
    <w:rsid w:val="000A4EFE"/>
    <w:rsid w:val="000A5060"/>
    <w:rsid w:val="000A50CC"/>
    <w:rsid w:val="000A54F5"/>
    <w:rsid w:val="000A5583"/>
    <w:rsid w:val="000A5694"/>
    <w:rsid w:val="000A57C8"/>
    <w:rsid w:val="000A5807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BE6"/>
    <w:rsid w:val="000A6C35"/>
    <w:rsid w:val="000A6D38"/>
    <w:rsid w:val="000A6FC3"/>
    <w:rsid w:val="000A71EC"/>
    <w:rsid w:val="000A71FF"/>
    <w:rsid w:val="000A7206"/>
    <w:rsid w:val="000A75BF"/>
    <w:rsid w:val="000A7CDE"/>
    <w:rsid w:val="000A7D06"/>
    <w:rsid w:val="000A7E53"/>
    <w:rsid w:val="000B018B"/>
    <w:rsid w:val="000B0720"/>
    <w:rsid w:val="000B0BE6"/>
    <w:rsid w:val="000B0E74"/>
    <w:rsid w:val="000B13CC"/>
    <w:rsid w:val="000B1511"/>
    <w:rsid w:val="000B16F0"/>
    <w:rsid w:val="000B184F"/>
    <w:rsid w:val="000B1B44"/>
    <w:rsid w:val="000B21DC"/>
    <w:rsid w:val="000B21FA"/>
    <w:rsid w:val="000B220F"/>
    <w:rsid w:val="000B23AC"/>
    <w:rsid w:val="000B27A1"/>
    <w:rsid w:val="000B2A85"/>
    <w:rsid w:val="000B2E70"/>
    <w:rsid w:val="000B2FCB"/>
    <w:rsid w:val="000B3193"/>
    <w:rsid w:val="000B34DA"/>
    <w:rsid w:val="000B36B2"/>
    <w:rsid w:val="000B3AAD"/>
    <w:rsid w:val="000B3B58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D4B"/>
    <w:rsid w:val="000B4E23"/>
    <w:rsid w:val="000B5088"/>
    <w:rsid w:val="000B5708"/>
    <w:rsid w:val="000B5B98"/>
    <w:rsid w:val="000B5ED6"/>
    <w:rsid w:val="000B6837"/>
    <w:rsid w:val="000B695E"/>
    <w:rsid w:val="000B6998"/>
    <w:rsid w:val="000B6AF9"/>
    <w:rsid w:val="000B6AFD"/>
    <w:rsid w:val="000B6BDA"/>
    <w:rsid w:val="000B6E22"/>
    <w:rsid w:val="000B777C"/>
    <w:rsid w:val="000B78AD"/>
    <w:rsid w:val="000B7A60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E27"/>
    <w:rsid w:val="000C4178"/>
    <w:rsid w:val="000C4231"/>
    <w:rsid w:val="000C4D02"/>
    <w:rsid w:val="000C4F26"/>
    <w:rsid w:val="000C4F69"/>
    <w:rsid w:val="000C5361"/>
    <w:rsid w:val="000C5453"/>
    <w:rsid w:val="000C55D7"/>
    <w:rsid w:val="000C56FF"/>
    <w:rsid w:val="000C574A"/>
    <w:rsid w:val="000C5898"/>
    <w:rsid w:val="000C5B66"/>
    <w:rsid w:val="000C5DC6"/>
    <w:rsid w:val="000C5F42"/>
    <w:rsid w:val="000C61C9"/>
    <w:rsid w:val="000C6262"/>
    <w:rsid w:val="000C66D7"/>
    <w:rsid w:val="000C693A"/>
    <w:rsid w:val="000C6B43"/>
    <w:rsid w:val="000C6BB7"/>
    <w:rsid w:val="000C6D34"/>
    <w:rsid w:val="000C6E5B"/>
    <w:rsid w:val="000C6F1B"/>
    <w:rsid w:val="000C71B2"/>
    <w:rsid w:val="000C74A7"/>
    <w:rsid w:val="000C75BD"/>
    <w:rsid w:val="000C7827"/>
    <w:rsid w:val="000C7A7D"/>
    <w:rsid w:val="000C7C75"/>
    <w:rsid w:val="000C7D2E"/>
    <w:rsid w:val="000D0127"/>
    <w:rsid w:val="000D03D6"/>
    <w:rsid w:val="000D05B1"/>
    <w:rsid w:val="000D0913"/>
    <w:rsid w:val="000D0AC3"/>
    <w:rsid w:val="000D0B08"/>
    <w:rsid w:val="000D0B83"/>
    <w:rsid w:val="000D0DE0"/>
    <w:rsid w:val="000D104A"/>
    <w:rsid w:val="000D1453"/>
    <w:rsid w:val="000D15F7"/>
    <w:rsid w:val="000D1636"/>
    <w:rsid w:val="000D191D"/>
    <w:rsid w:val="000D1AB9"/>
    <w:rsid w:val="000D1CA0"/>
    <w:rsid w:val="000D1D16"/>
    <w:rsid w:val="000D1D38"/>
    <w:rsid w:val="000D1F19"/>
    <w:rsid w:val="000D1F87"/>
    <w:rsid w:val="000D2210"/>
    <w:rsid w:val="000D2357"/>
    <w:rsid w:val="000D2780"/>
    <w:rsid w:val="000D29FC"/>
    <w:rsid w:val="000D2A64"/>
    <w:rsid w:val="000D2A68"/>
    <w:rsid w:val="000D2AB2"/>
    <w:rsid w:val="000D2C08"/>
    <w:rsid w:val="000D2DF1"/>
    <w:rsid w:val="000D3186"/>
    <w:rsid w:val="000D33B4"/>
    <w:rsid w:val="000D38EC"/>
    <w:rsid w:val="000D3ED5"/>
    <w:rsid w:val="000D41FB"/>
    <w:rsid w:val="000D435D"/>
    <w:rsid w:val="000D45D4"/>
    <w:rsid w:val="000D4901"/>
    <w:rsid w:val="000D4B9B"/>
    <w:rsid w:val="000D504E"/>
    <w:rsid w:val="000D5152"/>
    <w:rsid w:val="000D5189"/>
    <w:rsid w:val="000D535A"/>
    <w:rsid w:val="000D5607"/>
    <w:rsid w:val="000D5742"/>
    <w:rsid w:val="000D581D"/>
    <w:rsid w:val="000D5875"/>
    <w:rsid w:val="000D5B22"/>
    <w:rsid w:val="000D5E76"/>
    <w:rsid w:val="000D5F8C"/>
    <w:rsid w:val="000D5FDB"/>
    <w:rsid w:val="000D6056"/>
    <w:rsid w:val="000D6157"/>
    <w:rsid w:val="000D6266"/>
    <w:rsid w:val="000D63C1"/>
    <w:rsid w:val="000D65FE"/>
    <w:rsid w:val="000D6ABB"/>
    <w:rsid w:val="000D7143"/>
    <w:rsid w:val="000D778F"/>
    <w:rsid w:val="000D79B8"/>
    <w:rsid w:val="000D79DC"/>
    <w:rsid w:val="000D7B69"/>
    <w:rsid w:val="000D7B7A"/>
    <w:rsid w:val="000D7CB7"/>
    <w:rsid w:val="000D7E2D"/>
    <w:rsid w:val="000D7F3E"/>
    <w:rsid w:val="000E010C"/>
    <w:rsid w:val="000E0389"/>
    <w:rsid w:val="000E046F"/>
    <w:rsid w:val="000E0645"/>
    <w:rsid w:val="000E0809"/>
    <w:rsid w:val="000E09DB"/>
    <w:rsid w:val="000E0B9C"/>
    <w:rsid w:val="000E0BDD"/>
    <w:rsid w:val="000E0C55"/>
    <w:rsid w:val="000E0DD0"/>
    <w:rsid w:val="000E0EEE"/>
    <w:rsid w:val="000E0FB3"/>
    <w:rsid w:val="000E11F9"/>
    <w:rsid w:val="000E13A4"/>
    <w:rsid w:val="000E21B9"/>
    <w:rsid w:val="000E25F5"/>
    <w:rsid w:val="000E280D"/>
    <w:rsid w:val="000E2A26"/>
    <w:rsid w:val="000E2B53"/>
    <w:rsid w:val="000E2C07"/>
    <w:rsid w:val="000E2CF3"/>
    <w:rsid w:val="000E2E18"/>
    <w:rsid w:val="000E2F73"/>
    <w:rsid w:val="000E302C"/>
    <w:rsid w:val="000E33BB"/>
    <w:rsid w:val="000E340C"/>
    <w:rsid w:val="000E38A8"/>
    <w:rsid w:val="000E38D5"/>
    <w:rsid w:val="000E3AD4"/>
    <w:rsid w:val="000E3E5A"/>
    <w:rsid w:val="000E3F37"/>
    <w:rsid w:val="000E407D"/>
    <w:rsid w:val="000E4629"/>
    <w:rsid w:val="000E49CB"/>
    <w:rsid w:val="000E511E"/>
    <w:rsid w:val="000E5549"/>
    <w:rsid w:val="000E57F4"/>
    <w:rsid w:val="000E5B5E"/>
    <w:rsid w:val="000E5EB1"/>
    <w:rsid w:val="000E5F8F"/>
    <w:rsid w:val="000E61CC"/>
    <w:rsid w:val="000E640C"/>
    <w:rsid w:val="000E652E"/>
    <w:rsid w:val="000E69EE"/>
    <w:rsid w:val="000E6A6E"/>
    <w:rsid w:val="000E6CEA"/>
    <w:rsid w:val="000E6FD0"/>
    <w:rsid w:val="000E7073"/>
    <w:rsid w:val="000E72D9"/>
    <w:rsid w:val="000E73C0"/>
    <w:rsid w:val="000E74E0"/>
    <w:rsid w:val="000E7583"/>
    <w:rsid w:val="000E7BDB"/>
    <w:rsid w:val="000E7D00"/>
    <w:rsid w:val="000E7D60"/>
    <w:rsid w:val="000E7E13"/>
    <w:rsid w:val="000F0A9B"/>
    <w:rsid w:val="000F0F72"/>
    <w:rsid w:val="000F101E"/>
    <w:rsid w:val="000F11B6"/>
    <w:rsid w:val="000F1580"/>
    <w:rsid w:val="000F17F0"/>
    <w:rsid w:val="000F18D7"/>
    <w:rsid w:val="000F1B01"/>
    <w:rsid w:val="000F1B1B"/>
    <w:rsid w:val="000F1CA9"/>
    <w:rsid w:val="000F2577"/>
    <w:rsid w:val="000F2767"/>
    <w:rsid w:val="000F2773"/>
    <w:rsid w:val="000F2808"/>
    <w:rsid w:val="000F2CBC"/>
    <w:rsid w:val="000F2E5D"/>
    <w:rsid w:val="000F2E6E"/>
    <w:rsid w:val="000F3319"/>
    <w:rsid w:val="000F3365"/>
    <w:rsid w:val="000F3401"/>
    <w:rsid w:val="000F3899"/>
    <w:rsid w:val="000F3E52"/>
    <w:rsid w:val="000F3EBE"/>
    <w:rsid w:val="000F403A"/>
    <w:rsid w:val="000F480A"/>
    <w:rsid w:val="000F4C7A"/>
    <w:rsid w:val="000F4D1A"/>
    <w:rsid w:val="000F4FDD"/>
    <w:rsid w:val="000F511D"/>
    <w:rsid w:val="000F52B1"/>
    <w:rsid w:val="000F52CD"/>
    <w:rsid w:val="000F5851"/>
    <w:rsid w:val="000F5897"/>
    <w:rsid w:val="000F5C3C"/>
    <w:rsid w:val="000F5E98"/>
    <w:rsid w:val="000F5F15"/>
    <w:rsid w:val="000F607B"/>
    <w:rsid w:val="000F6091"/>
    <w:rsid w:val="000F6126"/>
    <w:rsid w:val="000F6235"/>
    <w:rsid w:val="000F6375"/>
    <w:rsid w:val="000F639B"/>
    <w:rsid w:val="000F64DA"/>
    <w:rsid w:val="000F6CFE"/>
    <w:rsid w:val="000F72B3"/>
    <w:rsid w:val="000F7393"/>
    <w:rsid w:val="000F7503"/>
    <w:rsid w:val="000F7920"/>
    <w:rsid w:val="000F7B42"/>
    <w:rsid w:val="000F7CD6"/>
    <w:rsid w:val="000F7E9A"/>
    <w:rsid w:val="000F7F49"/>
    <w:rsid w:val="00100573"/>
    <w:rsid w:val="00100666"/>
    <w:rsid w:val="001009F8"/>
    <w:rsid w:val="00100C09"/>
    <w:rsid w:val="00100C2F"/>
    <w:rsid w:val="00100F3B"/>
    <w:rsid w:val="00100FD0"/>
    <w:rsid w:val="00100FFF"/>
    <w:rsid w:val="001012F2"/>
    <w:rsid w:val="001014D0"/>
    <w:rsid w:val="00101600"/>
    <w:rsid w:val="0010166C"/>
    <w:rsid w:val="00101B3F"/>
    <w:rsid w:val="00101B62"/>
    <w:rsid w:val="00101BC9"/>
    <w:rsid w:val="00101E70"/>
    <w:rsid w:val="0010205F"/>
    <w:rsid w:val="001022EB"/>
    <w:rsid w:val="001023A6"/>
    <w:rsid w:val="00102612"/>
    <w:rsid w:val="001028BA"/>
    <w:rsid w:val="00102960"/>
    <w:rsid w:val="001029A7"/>
    <w:rsid w:val="00102CD6"/>
    <w:rsid w:val="00102D69"/>
    <w:rsid w:val="001031E6"/>
    <w:rsid w:val="0010337C"/>
    <w:rsid w:val="00103521"/>
    <w:rsid w:val="0010352B"/>
    <w:rsid w:val="0010370B"/>
    <w:rsid w:val="0010376D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AFA"/>
    <w:rsid w:val="00104DDE"/>
    <w:rsid w:val="00104EAD"/>
    <w:rsid w:val="00104F09"/>
    <w:rsid w:val="0010509F"/>
    <w:rsid w:val="00105648"/>
    <w:rsid w:val="00105795"/>
    <w:rsid w:val="0010597C"/>
    <w:rsid w:val="001059DD"/>
    <w:rsid w:val="00105CB6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6EE9"/>
    <w:rsid w:val="001071D1"/>
    <w:rsid w:val="00107594"/>
    <w:rsid w:val="001077C4"/>
    <w:rsid w:val="00107886"/>
    <w:rsid w:val="00107B27"/>
    <w:rsid w:val="00107EF7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22B"/>
    <w:rsid w:val="0011137C"/>
    <w:rsid w:val="00111B77"/>
    <w:rsid w:val="00111B9E"/>
    <w:rsid w:val="0011218A"/>
    <w:rsid w:val="0011228A"/>
    <w:rsid w:val="00112301"/>
    <w:rsid w:val="0011248E"/>
    <w:rsid w:val="001125BB"/>
    <w:rsid w:val="001127E5"/>
    <w:rsid w:val="00112819"/>
    <w:rsid w:val="0011283C"/>
    <w:rsid w:val="00112DFD"/>
    <w:rsid w:val="00112EC0"/>
    <w:rsid w:val="00112FE0"/>
    <w:rsid w:val="0011354A"/>
    <w:rsid w:val="0011378F"/>
    <w:rsid w:val="00113E1F"/>
    <w:rsid w:val="00113F27"/>
    <w:rsid w:val="00113F6C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7C1"/>
    <w:rsid w:val="00115A74"/>
    <w:rsid w:val="00115DFC"/>
    <w:rsid w:val="00115E89"/>
    <w:rsid w:val="0011618F"/>
    <w:rsid w:val="00116261"/>
    <w:rsid w:val="001164B9"/>
    <w:rsid w:val="001164C2"/>
    <w:rsid w:val="00116574"/>
    <w:rsid w:val="00116F57"/>
    <w:rsid w:val="00117066"/>
    <w:rsid w:val="00117288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70E"/>
    <w:rsid w:val="001208BB"/>
    <w:rsid w:val="00120B5B"/>
    <w:rsid w:val="00120C22"/>
    <w:rsid w:val="00121317"/>
    <w:rsid w:val="001214D5"/>
    <w:rsid w:val="001219E3"/>
    <w:rsid w:val="00121AD0"/>
    <w:rsid w:val="00121D45"/>
    <w:rsid w:val="00121ED3"/>
    <w:rsid w:val="00121FA3"/>
    <w:rsid w:val="00122AB7"/>
    <w:rsid w:val="00122B8F"/>
    <w:rsid w:val="00122D79"/>
    <w:rsid w:val="00122E79"/>
    <w:rsid w:val="00122E9F"/>
    <w:rsid w:val="001231CC"/>
    <w:rsid w:val="001231D5"/>
    <w:rsid w:val="00123336"/>
    <w:rsid w:val="001234A3"/>
    <w:rsid w:val="001236F5"/>
    <w:rsid w:val="00123737"/>
    <w:rsid w:val="001237C0"/>
    <w:rsid w:val="001238BD"/>
    <w:rsid w:val="00123AC4"/>
    <w:rsid w:val="00123DF2"/>
    <w:rsid w:val="0012447F"/>
    <w:rsid w:val="001245F1"/>
    <w:rsid w:val="00124623"/>
    <w:rsid w:val="00124B92"/>
    <w:rsid w:val="00124BFC"/>
    <w:rsid w:val="001254B0"/>
    <w:rsid w:val="00125504"/>
    <w:rsid w:val="00125885"/>
    <w:rsid w:val="001258DE"/>
    <w:rsid w:val="00125939"/>
    <w:rsid w:val="00125980"/>
    <w:rsid w:val="001259A1"/>
    <w:rsid w:val="00125C02"/>
    <w:rsid w:val="00126259"/>
    <w:rsid w:val="0012668E"/>
    <w:rsid w:val="0012675B"/>
    <w:rsid w:val="0012683E"/>
    <w:rsid w:val="00126A30"/>
    <w:rsid w:val="00126C10"/>
    <w:rsid w:val="00126C68"/>
    <w:rsid w:val="00126D02"/>
    <w:rsid w:val="00127299"/>
    <w:rsid w:val="001272A0"/>
    <w:rsid w:val="00127E1A"/>
    <w:rsid w:val="00130144"/>
    <w:rsid w:val="0013014E"/>
    <w:rsid w:val="001303C0"/>
    <w:rsid w:val="001303CF"/>
    <w:rsid w:val="00130442"/>
    <w:rsid w:val="00130564"/>
    <w:rsid w:val="001306EF"/>
    <w:rsid w:val="00130776"/>
    <w:rsid w:val="0013098E"/>
    <w:rsid w:val="00130AF4"/>
    <w:rsid w:val="00130B26"/>
    <w:rsid w:val="00130BE7"/>
    <w:rsid w:val="00130D37"/>
    <w:rsid w:val="00130DBC"/>
    <w:rsid w:val="00130E4C"/>
    <w:rsid w:val="0013123A"/>
    <w:rsid w:val="00131345"/>
    <w:rsid w:val="00131392"/>
    <w:rsid w:val="0013142A"/>
    <w:rsid w:val="001314C0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6471"/>
    <w:rsid w:val="00136657"/>
    <w:rsid w:val="00136A81"/>
    <w:rsid w:val="001372E4"/>
    <w:rsid w:val="00137413"/>
    <w:rsid w:val="00137742"/>
    <w:rsid w:val="00137780"/>
    <w:rsid w:val="00137A8B"/>
    <w:rsid w:val="00137CC8"/>
    <w:rsid w:val="00137CFC"/>
    <w:rsid w:val="00137D57"/>
    <w:rsid w:val="001400ED"/>
    <w:rsid w:val="0014058B"/>
    <w:rsid w:val="001407B8"/>
    <w:rsid w:val="00140C7C"/>
    <w:rsid w:val="00140FB7"/>
    <w:rsid w:val="00141092"/>
    <w:rsid w:val="00141127"/>
    <w:rsid w:val="0014137F"/>
    <w:rsid w:val="001419B7"/>
    <w:rsid w:val="00141CFC"/>
    <w:rsid w:val="00141E3E"/>
    <w:rsid w:val="001423D0"/>
    <w:rsid w:val="001427E2"/>
    <w:rsid w:val="00142925"/>
    <w:rsid w:val="0014298D"/>
    <w:rsid w:val="00143430"/>
    <w:rsid w:val="001434A2"/>
    <w:rsid w:val="0014359A"/>
    <w:rsid w:val="001436AF"/>
    <w:rsid w:val="001439E9"/>
    <w:rsid w:val="00143C41"/>
    <w:rsid w:val="00143D1F"/>
    <w:rsid w:val="00144425"/>
    <w:rsid w:val="00144E19"/>
    <w:rsid w:val="00144EFC"/>
    <w:rsid w:val="001452BB"/>
    <w:rsid w:val="001453F2"/>
    <w:rsid w:val="001457B1"/>
    <w:rsid w:val="00145954"/>
    <w:rsid w:val="00145AB6"/>
    <w:rsid w:val="00145D94"/>
    <w:rsid w:val="0014612C"/>
    <w:rsid w:val="00146505"/>
    <w:rsid w:val="001465D3"/>
    <w:rsid w:val="00146600"/>
    <w:rsid w:val="00146856"/>
    <w:rsid w:val="00146857"/>
    <w:rsid w:val="00146971"/>
    <w:rsid w:val="00146E02"/>
    <w:rsid w:val="00146E63"/>
    <w:rsid w:val="00146E97"/>
    <w:rsid w:val="001471BB"/>
    <w:rsid w:val="001472BD"/>
    <w:rsid w:val="00147412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EC2"/>
    <w:rsid w:val="00150FD7"/>
    <w:rsid w:val="0015116F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BED"/>
    <w:rsid w:val="00153C41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1DB"/>
    <w:rsid w:val="001558D9"/>
    <w:rsid w:val="001559F5"/>
    <w:rsid w:val="00155E4C"/>
    <w:rsid w:val="00156037"/>
    <w:rsid w:val="0015645F"/>
    <w:rsid w:val="001569D0"/>
    <w:rsid w:val="00156C26"/>
    <w:rsid w:val="00156CF3"/>
    <w:rsid w:val="00156DB8"/>
    <w:rsid w:val="00156DE3"/>
    <w:rsid w:val="001571B6"/>
    <w:rsid w:val="00157857"/>
    <w:rsid w:val="00157A4E"/>
    <w:rsid w:val="00157B90"/>
    <w:rsid w:val="00157C74"/>
    <w:rsid w:val="00157CE5"/>
    <w:rsid w:val="00157DB5"/>
    <w:rsid w:val="00157E07"/>
    <w:rsid w:val="00157FD3"/>
    <w:rsid w:val="001601B2"/>
    <w:rsid w:val="00160214"/>
    <w:rsid w:val="0016028C"/>
    <w:rsid w:val="0016056B"/>
    <w:rsid w:val="00160635"/>
    <w:rsid w:val="0016091A"/>
    <w:rsid w:val="00160B21"/>
    <w:rsid w:val="00160B28"/>
    <w:rsid w:val="00160E30"/>
    <w:rsid w:val="00160FCF"/>
    <w:rsid w:val="0016110C"/>
    <w:rsid w:val="00161627"/>
    <w:rsid w:val="001618C8"/>
    <w:rsid w:val="00161DBE"/>
    <w:rsid w:val="001620C9"/>
    <w:rsid w:val="001621DA"/>
    <w:rsid w:val="00162AE3"/>
    <w:rsid w:val="00162AE9"/>
    <w:rsid w:val="0016339C"/>
    <w:rsid w:val="0016383F"/>
    <w:rsid w:val="00163F0F"/>
    <w:rsid w:val="00163F9A"/>
    <w:rsid w:val="00164109"/>
    <w:rsid w:val="0016429C"/>
    <w:rsid w:val="0016432D"/>
    <w:rsid w:val="00164603"/>
    <w:rsid w:val="00164E1C"/>
    <w:rsid w:val="00164E9D"/>
    <w:rsid w:val="00165223"/>
    <w:rsid w:val="00165237"/>
    <w:rsid w:val="001652C1"/>
    <w:rsid w:val="0016555B"/>
    <w:rsid w:val="001657FE"/>
    <w:rsid w:val="00165BB2"/>
    <w:rsid w:val="00166290"/>
    <w:rsid w:val="001667AB"/>
    <w:rsid w:val="0016711F"/>
    <w:rsid w:val="00167225"/>
    <w:rsid w:val="00167293"/>
    <w:rsid w:val="00167955"/>
    <w:rsid w:val="00167AC3"/>
    <w:rsid w:val="00167B98"/>
    <w:rsid w:val="00167EC2"/>
    <w:rsid w:val="00167EE1"/>
    <w:rsid w:val="00167FF2"/>
    <w:rsid w:val="0017007F"/>
    <w:rsid w:val="001708ED"/>
    <w:rsid w:val="00170913"/>
    <w:rsid w:val="00170E05"/>
    <w:rsid w:val="00171036"/>
    <w:rsid w:val="00171079"/>
    <w:rsid w:val="00171478"/>
    <w:rsid w:val="001715C8"/>
    <w:rsid w:val="0017192F"/>
    <w:rsid w:val="00171D05"/>
    <w:rsid w:val="00171E67"/>
    <w:rsid w:val="00171F4F"/>
    <w:rsid w:val="00171FE3"/>
    <w:rsid w:val="00172046"/>
    <w:rsid w:val="001720D8"/>
    <w:rsid w:val="001721C3"/>
    <w:rsid w:val="001722DF"/>
    <w:rsid w:val="00172914"/>
    <w:rsid w:val="00172A33"/>
    <w:rsid w:val="00172CF2"/>
    <w:rsid w:val="00172F9F"/>
    <w:rsid w:val="001730B7"/>
    <w:rsid w:val="00173342"/>
    <w:rsid w:val="00173C0F"/>
    <w:rsid w:val="00173ED1"/>
    <w:rsid w:val="00174171"/>
    <w:rsid w:val="00174217"/>
    <w:rsid w:val="00174254"/>
    <w:rsid w:val="0017429F"/>
    <w:rsid w:val="001748A6"/>
    <w:rsid w:val="001748BB"/>
    <w:rsid w:val="00174BBF"/>
    <w:rsid w:val="00174C01"/>
    <w:rsid w:val="00174E60"/>
    <w:rsid w:val="00174EAD"/>
    <w:rsid w:val="0017522D"/>
    <w:rsid w:val="00175552"/>
    <w:rsid w:val="00175561"/>
    <w:rsid w:val="0017561B"/>
    <w:rsid w:val="00175B2F"/>
    <w:rsid w:val="00175C3F"/>
    <w:rsid w:val="00175C59"/>
    <w:rsid w:val="00175EE8"/>
    <w:rsid w:val="001762AD"/>
    <w:rsid w:val="001762F1"/>
    <w:rsid w:val="001766D8"/>
    <w:rsid w:val="00176AE7"/>
    <w:rsid w:val="001771F9"/>
    <w:rsid w:val="001779F4"/>
    <w:rsid w:val="00177A43"/>
    <w:rsid w:val="00177A73"/>
    <w:rsid w:val="00177A91"/>
    <w:rsid w:val="00177C93"/>
    <w:rsid w:val="00180187"/>
    <w:rsid w:val="0018055F"/>
    <w:rsid w:val="00180863"/>
    <w:rsid w:val="00180865"/>
    <w:rsid w:val="001808BE"/>
    <w:rsid w:val="001808C6"/>
    <w:rsid w:val="00180A97"/>
    <w:rsid w:val="00180DBE"/>
    <w:rsid w:val="00180F65"/>
    <w:rsid w:val="00180FF1"/>
    <w:rsid w:val="00181182"/>
    <w:rsid w:val="0018159A"/>
    <w:rsid w:val="00181691"/>
    <w:rsid w:val="001819F8"/>
    <w:rsid w:val="00181A9D"/>
    <w:rsid w:val="00181B71"/>
    <w:rsid w:val="00181C4B"/>
    <w:rsid w:val="00182605"/>
    <w:rsid w:val="001829C5"/>
    <w:rsid w:val="00182A2A"/>
    <w:rsid w:val="00182DC4"/>
    <w:rsid w:val="00182F4C"/>
    <w:rsid w:val="00182FD4"/>
    <w:rsid w:val="001833FE"/>
    <w:rsid w:val="0018346D"/>
    <w:rsid w:val="00183941"/>
    <w:rsid w:val="00183BE4"/>
    <w:rsid w:val="00183C4D"/>
    <w:rsid w:val="00183DDE"/>
    <w:rsid w:val="00184022"/>
    <w:rsid w:val="001842AB"/>
    <w:rsid w:val="00184666"/>
    <w:rsid w:val="001846A4"/>
    <w:rsid w:val="001847A0"/>
    <w:rsid w:val="001847E2"/>
    <w:rsid w:val="00184878"/>
    <w:rsid w:val="0018495D"/>
    <w:rsid w:val="0018495F"/>
    <w:rsid w:val="0018497D"/>
    <w:rsid w:val="00184AB3"/>
    <w:rsid w:val="00184B97"/>
    <w:rsid w:val="00184D6D"/>
    <w:rsid w:val="00184DAA"/>
    <w:rsid w:val="0018524F"/>
    <w:rsid w:val="001853F3"/>
    <w:rsid w:val="001859C7"/>
    <w:rsid w:val="001859E7"/>
    <w:rsid w:val="00185C66"/>
    <w:rsid w:val="00185E1F"/>
    <w:rsid w:val="00185EF5"/>
    <w:rsid w:val="00185F03"/>
    <w:rsid w:val="001861F1"/>
    <w:rsid w:val="00186283"/>
    <w:rsid w:val="00186379"/>
    <w:rsid w:val="001868AA"/>
    <w:rsid w:val="00186EA6"/>
    <w:rsid w:val="00186F12"/>
    <w:rsid w:val="001874C6"/>
    <w:rsid w:val="0018775F"/>
    <w:rsid w:val="00187870"/>
    <w:rsid w:val="00187A66"/>
    <w:rsid w:val="00187CFC"/>
    <w:rsid w:val="00187DD6"/>
    <w:rsid w:val="00187ED0"/>
    <w:rsid w:val="00190055"/>
    <w:rsid w:val="0019009C"/>
    <w:rsid w:val="001904CA"/>
    <w:rsid w:val="0019088A"/>
    <w:rsid w:val="00190953"/>
    <w:rsid w:val="001909D4"/>
    <w:rsid w:val="00190B60"/>
    <w:rsid w:val="00190FE5"/>
    <w:rsid w:val="001910CB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F68"/>
    <w:rsid w:val="00192018"/>
    <w:rsid w:val="0019233E"/>
    <w:rsid w:val="001924FB"/>
    <w:rsid w:val="0019290C"/>
    <w:rsid w:val="00192CD5"/>
    <w:rsid w:val="00192E65"/>
    <w:rsid w:val="00192E7C"/>
    <w:rsid w:val="00192FA5"/>
    <w:rsid w:val="001933C0"/>
    <w:rsid w:val="001935AC"/>
    <w:rsid w:val="00193822"/>
    <w:rsid w:val="001938B6"/>
    <w:rsid w:val="00193BD8"/>
    <w:rsid w:val="00193D18"/>
    <w:rsid w:val="00193F8D"/>
    <w:rsid w:val="00194249"/>
    <w:rsid w:val="0019442F"/>
    <w:rsid w:val="001947C3"/>
    <w:rsid w:val="0019498E"/>
    <w:rsid w:val="001949E8"/>
    <w:rsid w:val="00194AC9"/>
    <w:rsid w:val="00194BD3"/>
    <w:rsid w:val="00194F4C"/>
    <w:rsid w:val="00195071"/>
    <w:rsid w:val="001950B0"/>
    <w:rsid w:val="001950BC"/>
    <w:rsid w:val="001953AE"/>
    <w:rsid w:val="001953D9"/>
    <w:rsid w:val="001955B6"/>
    <w:rsid w:val="00195B35"/>
    <w:rsid w:val="00195D3D"/>
    <w:rsid w:val="00195E5F"/>
    <w:rsid w:val="00196041"/>
    <w:rsid w:val="001961AA"/>
    <w:rsid w:val="001967D1"/>
    <w:rsid w:val="00196C58"/>
    <w:rsid w:val="00196FBB"/>
    <w:rsid w:val="00197133"/>
    <w:rsid w:val="001971E4"/>
    <w:rsid w:val="001971F6"/>
    <w:rsid w:val="00197279"/>
    <w:rsid w:val="0019727B"/>
    <w:rsid w:val="001973CF"/>
    <w:rsid w:val="00197517"/>
    <w:rsid w:val="00197967"/>
    <w:rsid w:val="00197A64"/>
    <w:rsid w:val="00197B50"/>
    <w:rsid w:val="00197BA8"/>
    <w:rsid w:val="00197EC9"/>
    <w:rsid w:val="00197FF6"/>
    <w:rsid w:val="001A021F"/>
    <w:rsid w:val="001A0268"/>
    <w:rsid w:val="001A0369"/>
    <w:rsid w:val="001A0487"/>
    <w:rsid w:val="001A0C6F"/>
    <w:rsid w:val="001A0CB9"/>
    <w:rsid w:val="001A116F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01C"/>
    <w:rsid w:val="001A304D"/>
    <w:rsid w:val="001A31E9"/>
    <w:rsid w:val="001A3358"/>
    <w:rsid w:val="001A34AA"/>
    <w:rsid w:val="001A350F"/>
    <w:rsid w:val="001A3A74"/>
    <w:rsid w:val="001A3B52"/>
    <w:rsid w:val="001A3D0A"/>
    <w:rsid w:val="001A3DF2"/>
    <w:rsid w:val="001A4530"/>
    <w:rsid w:val="001A462E"/>
    <w:rsid w:val="001A4684"/>
    <w:rsid w:val="001A49E1"/>
    <w:rsid w:val="001A4C35"/>
    <w:rsid w:val="001A4C4C"/>
    <w:rsid w:val="001A4E1C"/>
    <w:rsid w:val="001A4F0F"/>
    <w:rsid w:val="001A4F75"/>
    <w:rsid w:val="001A50A1"/>
    <w:rsid w:val="001A5100"/>
    <w:rsid w:val="001A51D4"/>
    <w:rsid w:val="001A580F"/>
    <w:rsid w:val="001A5D27"/>
    <w:rsid w:val="001A5F25"/>
    <w:rsid w:val="001A6405"/>
    <w:rsid w:val="001A65C2"/>
    <w:rsid w:val="001A65FF"/>
    <w:rsid w:val="001A67F1"/>
    <w:rsid w:val="001A6961"/>
    <w:rsid w:val="001A6A4A"/>
    <w:rsid w:val="001A6C76"/>
    <w:rsid w:val="001A6EBF"/>
    <w:rsid w:val="001A70EA"/>
    <w:rsid w:val="001A727D"/>
    <w:rsid w:val="001A763A"/>
    <w:rsid w:val="001A793F"/>
    <w:rsid w:val="001A7CF0"/>
    <w:rsid w:val="001A7E45"/>
    <w:rsid w:val="001B018D"/>
    <w:rsid w:val="001B01A7"/>
    <w:rsid w:val="001B02BF"/>
    <w:rsid w:val="001B068F"/>
    <w:rsid w:val="001B0920"/>
    <w:rsid w:val="001B09D4"/>
    <w:rsid w:val="001B0B13"/>
    <w:rsid w:val="001B0C9C"/>
    <w:rsid w:val="001B0E7A"/>
    <w:rsid w:val="001B101F"/>
    <w:rsid w:val="001B103E"/>
    <w:rsid w:val="001B1600"/>
    <w:rsid w:val="001B1AB3"/>
    <w:rsid w:val="001B1AFC"/>
    <w:rsid w:val="001B1C98"/>
    <w:rsid w:val="001B1C9D"/>
    <w:rsid w:val="001B1CC1"/>
    <w:rsid w:val="001B1E3E"/>
    <w:rsid w:val="001B2355"/>
    <w:rsid w:val="001B244F"/>
    <w:rsid w:val="001B27D6"/>
    <w:rsid w:val="001B28D7"/>
    <w:rsid w:val="001B2F03"/>
    <w:rsid w:val="001B3638"/>
    <w:rsid w:val="001B3CF9"/>
    <w:rsid w:val="001B461D"/>
    <w:rsid w:val="001B474A"/>
    <w:rsid w:val="001B47A8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EF8"/>
    <w:rsid w:val="001B5F63"/>
    <w:rsid w:val="001B5FD7"/>
    <w:rsid w:val="001B6335"/>
    <w:rsid w:val="001B646D"/>
    <w:rsid w:val="001B6705"/>
    <w:rsid w:val="001B68CF"/>
    <w:rsid w:val="001B6A80"/>
    <w:rsid w:val="001B6A8C"/>
    <w:rsid w:val="001B6B11"/>
    <w:rsid w:val="001B6B58"/>
    <w:rsid w:val="001B6EC9"/>
    <w:rsid w:val="001B6F0F"/>
    <w:rsid w:val="001B739C"/>
    <w:rsid w:val="001B768B"/>
    <w:rsid w:val="001B76D1"/>
    <w:rsid w:val="001B7988"/>
    <w:rsid w:val="001B7EDE"/>
    <w:rsid w:val="001B7EDF"/>
    <w:rsid w:val="001C017F"/>
    <w:rsid w:val="001C01A2"/>
    <w:rsid w:val="001C054D"/>
    <w:rsid w:val="001C058A"/>
    <w:rsid w:val="001C0663"/>
    <w:rsid w:val="001C075D"/>
    <w:rsid w:val="001C0764"/>
    <w:rsid w:val="001C07F6"/>
    <w:rsid w:val="001C0A29"/>
    <w:rsid w:val="001C0C3E"/>
    <w:rsid w:val="001C1078"/>
    <w:rsid w:val="001C15FF"/>
    <w:rsid w:val="001C16DA"/>
    <w:rsid w:val="001C1747"/>
    <w:rsid w:val="001C176A"/>
    <w:rsid w:val="001C1810"/>
    <w:rsid w:val="001C1943"/>
    <w:rsid w:val="001C1AF9"/>
    <w:rsid w:val="001C1F60"/>
    <w:rsid w:val="001C23D6"/>
    <w:rsid w:val="001C273A"/>
    <w:rsid w:val="001C2A20"/>
    <w:rsid w:val="001C2A75"/>
    <w:rsid w:val="001C2CE5"/>
    <w:rsid w:val="001C2D3A"/>
    <w:rsid w:val="001C2EB2"/>
    <w:rsid w:val="001C2FE9"/>
    <w:rsid w:val="001C377C"/>
    <w:rsid w:val="001C39E8"/>
    <w:rsid w:val="001C3CBD"/>
    <w:rsid w:val="001C3DB6"/>
    <w:rsid w:val="001C3F3F"/>
    <w:rsid w:val="001C47EB"/>
    <w:rsid w:val="001C4BFB"/>
    <w:rsid w:val="001C4DB6"/>
    <w:rsid w:val="001C5078"/>
    <w:rsid w:val="001C50FE"/>
    <w:rsid w:val="001C5172"/>
    <w:rsid w:val="001C52DE"/>
    <w:rsid w:val="001C5394"/>
    <w:rsid w:val="001C5501"/>
    <w:rsid w:val="001C5A5D"/>
    <w:rsid w:val="001C5CF6"/>
    <w:rsid w:val="001C5DD2"/>
    <w:rsid w:val="001C5EAE"/>
    <w:rsid w:val="001C6523"/>
    <w:rsid w:val="001C6BCF"/>
    <w:rsid w:val="001C6DCF"/>
    <w:rsid w:val="001C6F37"/>
    <w:rsid w:val="001C72AB"/>
    <w:rsid w:val="001C74F9"/>
    <w:rsid w:val="001C790F"/>
    <w:rsid w:val="001C7C95"/>
    <w:rsid w:val="001C7D0D"/>
    <w:rsid w:val="001C7E14"/>
    <w:rsid w:val="001C7EC1"/>
    <w:rsid w:val="001D02D0"/>
    <w:rsid w:val="001D098B"/>
    <w:rsid w:val="001D0A04"/>
    <w:rsid w:val="001D0AC6"/>
    <w:rsid w:val="001D0B59"/>
    <w:rsid w:val="001D116D"/>
    <w:rsid w:val="001D1694"/>
    <w:rsid w:val="001D177E"/>
    <w:rsid w:val="001D17CC"/>
    <w:rsid w:val="001D17D2"/>
    <w:rsid w:val="001D1A0B"/>
    <w:rsid w:val="001D1B85"/>
    <w:rsid w:val="001D1BE7"/>
    <w:rsid w:val="001D1C2A"/>
    <w:rsid w:val="001D1DAD"/>
    <w:rsid w:val="001D274D"/>
    <w:rsid w:val="001D2791"/>
    <w:rsid w:val="001D2BE1"/>
    <w:rsid w:val="001D2DF9"/>
    <w:rsid w:val="001D2EB6"/>
    <w:rsid w:val="001D2F18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550"/>
    <w:rsid w:val="001D4D81"/>
    <w:rsid w:val="001D5312"/>
    <w:rsid w:val="001D576E"/>
    <w:rsid w:val="001D5B05"/>
    <w:rsid w:val="001D61A6"/>
    <w:rsid w:val="001D61ED"/>
    <w:rsid w:val="001D6667"/>
    <w:rsid w:val="001D6801"/>
    <w:rsid w:val="001D6AF3"/>
    <w:rsid w:val="001D6BEA"/>
    <w:rsid w:val="001D6EAE"/>
    <w:rsid w:val="001D70CD"/>
    <w:rsid w:val="001D7275"/>
    <w:rsid w:val="001D7310"/>
    <w:rsid w:val="001D74BD"/>
    <w:rsid w:val="001D7692"/>
    <w:rsid w:val="001D7728"/>
    <w:rsid w:val="001D7B15"/>
    <w:rsid w:val="001D7C23"/>
    <w:rsid w:val="001D7FCB"/>
    <w:rsid w:val="001E0251"/>
    <w:rsid w:val="001E03F6"/>
    <w:rsid w:val="001E0DC1"/>
    <w:rsid w:val="001E0E8D"/>
    <w:rsid w:val="001E12B2"/>
    <w:rsid w:val="001E14B2"/>
    <w:rsid w:val="001E1AC3"/>
    <w:rsid w:val="001E1BFE"/>
    <w:rsid w:val="001E1C75"/>
    <w:rsid w:val="001E2824"/>
    <w:rsid w:val="001E288A"/>
    <w:rsid w:val="001E28DE"/>
    <w:rsid w:val="001E2A4F"/>
    <w:rsid w:val="001E2EBE"/>
    <w:rsid w:val="001E329B"/>
    <w:rsid w:val="001E33B4"/>
    <w:rsid w:val="001E35A0"/>
    <w:rsid w:val="001E36AA"/>
    <w:rsid w:val="001E3CAB"/>
    <w:rsid w:val="001E3D8B"/>
    <w:rsid w:val="001E3DD2"/>
    <w:rsid w:val="001E400A"/>
    <w:rsid w:val="001E40D9"/>
    <w:rsid w:val="001E415A"/>
    <w:rsid w:val="001E43A8"/>
    <w:rsid w:val="001E465A"/>
    <w:rsid w:val="001E4D76"/>
    <w:rsid w:val="001E4E87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12"/>
    <w:rsid w:val="001E70C9"/>
    <w:rsid w:val="001E7238"/>
    <w:rsid w:val="001E7271"/>
    <w:rsid w:val="001E76A4"/>
    <w:rsid w:val="001E789C"/>
    <w:rsid w:val="001E7CA5"/>
    <w:rsid w:val="001E7E16"/>
    <w:rsid w:val="001F00C1"/>
    <w:rsid w:val="001F00C3"/>
    <w:rsid w:val="001F05AF"/>
    <w:rsid w:val="001F05BD"/>
    <w:rsid w:val="001F0B05"/>
    <w:rsid w:val="001F0D57"/>
    <w:rsid w:val="001F0F18"/>
    <w:rsid w:val="001F14B7"/>
    <w:rsid w:val="001F150C"/>
    <w:rsid w:val="001F1549"/>
    <w:rsid w:val="001F1676"/>
    <w:rsid w:val="001F226F"/>
    <w:rsid w:val="001F22FE"/>
    <w:rsid w:val="001F230D"/>
    <w:rsid w:val="001F2349"/>
    <w:rsid w:val="001F257F"/>
    <w:rsid w:val="001F2618"/>
    <w:rsid w:val="001F26DB"/>
    <w:rsid w:val="001F27A5"/>
    <w:rsid w:val="001F27FF"/>
    <w:rsid w:val="001F2B5D"/>
    <w:rsid w:val="001F2C59"/>
    <w:rsid w:val="001F33D6"/>
    <w:rsid w:val="001F3544"/>
    <w:rsid w:val="001F3857"/>
    <w:rsid w:val="001F397C"/>
    <w:rsid w:val="001F3986"/>
    <w:rsid w:val="001F3E12"/>
    <w:rsid w:val="001F41EF"/>
    <w:rsid w:val="001F493D"/>
    <w:rsid w:val="001F499D"/>
    <w:rsid w:val="001F4DDD"/>
    <w:rsid w:val="001F4ED8"/>
    <w:rsid w:val="001F4FEA"/>
    <w:rsid w:val="001F50FD"/>
    <w:rsid w:val="001F5492"/>
    <w:rsid w:val="001F55B6"/>
    <w:rsid w:val="001F56B3"/>
    <w:rsid w:val="001F56BE"/>
    <w:rsid w:val="001F5AF7"/>
    <w:rsid w:val="001F5B9C"/>
    <w:rsid w:val="001F5C62"/>
    <w:rsid w:val="001F5D92"/>
    <w:rsid w:val="001F600D"/>
    <w:rsid w:val="001F6015"/>
    <w:rsid w:val="001F65C1"/>
    <w:rsid w:val="001F67A8"/>
    <w:rsid w:val="001F6DF4"/>
    <w:rsid w:val="001F746F"/>
    <w:rsid w:val="001F74F5"/>
    <w:rsid w:val="001F75FA"/>
    <w:rsid w:val="001F7667"/>
    <w:rsid w:val="001F771D"/>
    <w:rsid w:val="001F7840"/>
    <w:rsid w:val="001F79F9"/>
    <w:rsid w:val="001F7A85"/>
    <w:rsid w:val="001F7B2A"/>
    <w:rsid w:val="00200093"/>
    <w:rsid w:val="002002CE"/>
    <w:rsid w:val="00200342"/>
    <w:rsid w:val="002003E3"/>
    <w:rsid w:val="00200408"/>
    <w:rsid w:val="002004FB"/>
    <w:rsid w:val="002006A9"/>
    <w:rsid w:val="00201227"/>
    <w:rsid w:val="00201504"/>
    <w:rsid w:val="0020178D"/>
    <w:rsid w:val="002019E5"/>
    <w:rsid w:val="00201D77"/>
    <w:rsid w:val="00202292"/>
    <w:rsid w:val="00202860"/>
    <w:rsid w:val="00202AEC"/>
    <w:rsid w:val="00202D63"/>
    <w:rsid w:val="002035D7"/>
    <w:rsid w:val="002035DE"/>
    <w:rsid w:val="002037AB"/>
    <w:rsid w:val="00203B36"/>
    <w:rsid w:val="00203DF7"/>
    <w:rsid w:val="0020440B"/>
    <w:rsid w:val="00204744"/>
    <w:rsid w:val="002047CB"/>
    <w:rsid w:val="002048D6"/>
    <w:rsid w:val="00204945"/>
    <w:rsid w:val="00204B6D"/>
    <w:rsid w:val="00204C5D"/>
    <w:rsid w:val="00204D9D"/>
    <w:rsid w:val="002052A9"/>
    <w:rsid w:val="002056B7"/>
    <w:rsid w:val="00205893"/>
    <w:rsid w:val="002059E9"/>
    <w:rsid w:val="00205B41"/>
    <w:rsid w:val="00205DAF"/>
    <w:rsid w:val="002060BB"/>
    <w:rsid w:val="0020635E"/>
    <w:rsid w:val="00206569"/>
    <w:rsid w:val="0020675D"/>
    <w:rsid w:val="0020679D"/>
    <w:rsid w:val="00206A4F"/>
    <w:rsid w:val="00206CBD"/>
    <w:rsid w:val="00206EFC"/>
    <w:rsid w:val="002071DC"/>
    <w:rsid w:val="00207317"/>
    <w:rsid w:val="00207724"/>
    <w:rsid w:val="00207AEC"/>
    <w:rsid w:val="00207C15"/>
    <w:rsid w:val="00207C55"/>
    <w:rsid w:val="00207CD4"/>
    <w:rsid w:val="00207EDA"/>
    <w:rsid w:val="002101BC"/>
    <w:rsid w:val="0021056F"/>
    <w:rsid w:val="00210605"/>
    <w:rsid w:val="0021064D"/>
    <w:rsid w:val="002106EC"/>
    <w:rsid w:val="00210791"/>
    <w:rsid w:val="00210822"/>
    <w:rsid w:val="00210900"/>
    <w:rsid w:val="00210A36"/>
    <w:rsid w:val="00210B6C"/>
    <w:rsid w:val="00210DE1"/>
    <w:rsid w:val="002112FB"/>
    <w:rsid w:val="00211394"/>
    <w:rsid w:val="00211981"/>
    <w:rsid w:val="00211CD0"/>
    <w:rsid w:val="00212112"/>
    <w:rsid w:val="00212115"/>
    <w:rsid w:val="00212377"/>
    <w:rsid w:val="002127E2"/>
    <w:rsid w:val="00212F6B"/>
    <w:rsid w:val="0021308C"/>
    <w:rsid w:val="00213435"/>
    <w:rsid w:val="002134D3"/>
    <w:rsid w:val="00213BBB"/>
    <w:rsid w:val="00213D71"/>
    <w:rsid w:val="00213E26"/>
    <w:rsid w:val="00213EC2"/>
    <w:rsid w:val="00214001"/>
    <w:rsid w:val="00214168"/>
    <w:rsid w:val="002143B1"/>
    <w:rsid w:val="002143BE"/>
    <w:rsid w:val="002146A0"/>
    <w:rsid w:val="002146F5"/>
    <w:rsid w:val="00214A07"/>
    <w:rsid w:val="00214AD9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83B"/>
    <w:rsid w:val="00216C6B"/>
    <w:rsid w:val="00216D05"/>
    <w:rsid w:val="00217088"/>
    <w:rsid w:val="0021719C"/>
    <w:rsid w:val="00217CAA"/>
    <w:rsid w:val="00217E88"/>
    <w:rsid w:val="00217FE8"/>
    <w:rsid w:val="00220154"/>
    <w:rsid w:val="00220226"/>
    <w:rsid w:val="00220290"/>
    <w:rsid w:val="002206F4"/>
    <w:rsid w:val="002207A2"/>
    <w:rsid w:val="0022086F"/>
    <w:rsid w:val="00220A8E"/>
    <w:rsid w:val="0022107A"/>
    <w:rsid w:val="0022151E"/>
    <w:rsid w:val="00221929"/>
    <w:rsid w:val="00221A41"/>
    <w:rsid w:val="00221EE6"/>
    <w:rsid w:val="00222122"/>
    <w:rsid w:val="00222144"/>
    <w:rsid w:val="00222240"/>
    <w:rsid w:val="002224A5"/>
    <w:rsid w:val="0022323B"/>
    <w:rsid w:val="0022349F"/>
    <w:rsid w:val="002234DC"/>
    <w:rsid w:val="002235E3"/>
    <w:rsid w:val="0022370C"/>
    <w:rsid w:val="002242B3"/>
    <w:rsid w:val="002243CB"/>
    <w:rsid w:val="002245D5"/>
    <w:rsid w:val="00224795"/>
    <w:rsid w:val="002248FE"/>
    <w:rsid w:val="00224B3A"/>
    <w:rsid w:val="00224C4D"/>
    <w:rsid w:val="00224F3B"/>
    <w:rsid w:val="0022516B"/>
    <w:rsid w:val="00225A5E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6FD2"/>
    <w:rsid w:val="002270F5"/>
    <w:rsid w:val="00227155"/>
    <w:rsid w:val="002274F8"/>
    <w:rsid w:val="00227595"/>
    <w:rsid w:val="002277BE"/>
    <w:rsid w:val="0022789B"/>
    <w:rsid w:val="00227A85"/>
    <w:rsid w:val="00227C6C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486"/>
    <w:rsid w:val="002314BE"/>
    <w:rsid w:val="0023194E"/>
    <w:rsid w:val="00231E9A"/>
    <w:rsid w:val="002321E8"/>
    <w:rsid w:val="00232294"/>
    <w:rsid w:val="0023232F"/>
    <w:rsid w:val="00232755"/>
    <w:rsid w:val="00232760"/>
    <w:rsid w:val="002327D7"/>
    <w:rsid w:val="00232B73"/>
    <w:rsid w:val="00232E1B"/>
    <w:rsid w:val="002331D7"/>
    <w:rsid w:val="002331F4"/>
    <w:rsid w:val="00233318"/>
    <w:rsid w:val="002338E8"/>
    <w:rsid w:val="002338FA"/>
    <w:rsid w:val="00233979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4CB"/>
    <w:rsid w:val="002359B3"/>
    <w:rsid w:val="00235CB8"/>
    <w:rsid w:val="00235F16"/>
    <w:rsid w:val="00236017"/>
    <w:rsid w:val="00236EE1"/>
    <w:rsid w:val="002371F4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5E3"/>
    <w:rsid w:val="00241682"/>
    <w:rsid w:val="002417F3"/>
    <w:rsid w:val="00241AF8"/>
    <w:rsid w:val="00241C75"/>
    <w:rsid w:val="00241CB4"/>
    <w:rsid w:val="00241D33"/>
    <w:rsid w:val="00242298"/>
    <w:rsid w:val="00242B14"/>
    <w:rsid w:val="00242FC0"/>
    <w:rsid w:val="00243250"/>
    <w:rsid w:val="00243318"/>
    <w:rsid w:val="0024333B"/>
    <w:rsid w:val="0024348E"/>
    <w:rsid w:val="00243712"/>
    <w:rsid w:val="0024377A"/>
    <w:rsid w:val="002438DD"/>
    <w:rsid w:val="002439CB"/>
    <w:rsid w:val="00243BD8"/>
    <w:rsid w:val="00243CCE"/>
    <w:rsid w:val="00243D71"/>
    <w:rsid w:val="00243D8D"/>
    <w:rsid w:val="00243EBF"/>
    <w:rsid w:val="00243F45"/>
    <w:rsid w:val="00243FAE"/>
    <w:rsid w:val="00244127"/>
    <w:rsid w:val="002441FD"/>
    <w:rsid w:val="0024430A"/>
    <w:rsid w:val="0024449E"/>
    <w:rsid w:val="002446B0"/>
    <w:rsid w:val="002447E0"/>
    <w:rsid w:val="00244919"/>
    <w:rsid w:val="00244CAE"/>
    <w:rsid w:val="00244F4E"/>
    <w:rsid w:val="002450F9"/>
    <w:rsid w:val="0024524F"/>
    <w:rsid w:val="00245CA1"/>
    <w:rsid w:val="00246025"/>
    <w:rsid w:val="002460B1"/>
    <w:rsid w:val="00246242"/>
    <w:rsid w:val="002462BC"/>
    <w:rsid w:val="00246630"/>
    <w:rsid w:val="002468CC"/>
    <w:rsid w:val="002468F5"/>
    <w:rsid w:val="00246CCB"/>
    <w:rsid w:val="00246D7B"/>
    <w:rsid w:val="002470EB"/>
    <w:rsid w:val="00247173"/>
    <w:rsid w:val="00247393"/>
    <w:rsid w:val="00247C20"/>
    <w:rsid w:val="00247F55"/>
    <w:rsid w:val="00250164"/>
    <w:rsid w:val="00250205"/>
    <w:rsid w:val="002507CE"/>
    <w:rsid w:val="00250D82"/>
    <w:rsid w:val="00250FAB"/>
    <w:rsid w:val="002510A2"/>
    <w:rsid w:val="00251274"/>
    <w:rsid w:val="00251690"/>
    <w:rsid w:val="00251AD9"/>
    <w:rsid w:val="00251B2C"/>
    <w:rsid w:val="00251BEF"/>
    <w:rsid w:val="00251C6C"/>
    <w:rsid w:val="00251D0F"/>
    <w:rsid w:val="002527F3"/>
    <w:rsid w:val="002529DB"/>
    <w:rsid w:val="00252A1C"/>
    <w:rsid w:val="00252D56"/>
    <w:rsid w:val="00253042"/>
    <w:rsid w:val="0025328B"/>
    <w:rsid w:val="002533A4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AA3"/>
    <w:rsid w:val="00255B1C"/>
    <w:rsid w:val="00255FE7"/>
    <w:rsid w:val="00256055"/>
    <w:rsid w:val="002560D5"/>
    <w:rsid w:val="00256163"/>
    <w:rsid w:val="0025621D"/>
    <w:rsid w:val="002564C9"/>
    <w:rsid w:val="0025655E"/>
    <w:rsid w:val="002565CA"/>
    <w:rsid w:val="002565EE"/>
    <w:rsid w:val="002565FE"/>
    <w:rsid w:val="002566A6"/>
    <w:rsid w:val="00256701"/>
    <w:rsid w:val="00256890"/>
    <w:rsid w:val="00256A9C"/>
    <w:rsid w:val="00256D3A"/>
    <w:rsid w:val="00256D62"/>
    <w:rsid w:val="00256DE8"/>
    <w:rsid w:val="0025723D"/>
    <w:rsid w:val="0025733D"/>
    <w:rsid w:val="00257BF5"/>
    <w:rsid w:val="00257C82"/>
    <w:rsid w:val="00257C99"/>
    <w:rsid w:val="00257E2F"/>
    <w:rsid w:val="00260327"/>
    <w:rsid w:val="002604EB"/>
    <w:rsid w:val="002609B3"/>
    <w:rsid w:val="00260B1B"/>
    <w:rsid w:val="00260CCF"/>
    <w:rsid w:val="00260FE6"/>
    <w:rsid w:val="0026150F"/>
    <w:rsid w:val="00261F1B"/>
    <w:rsid w:val="002620AE"/>
    <w:rsid w:val="0026210D"/>
    <w:rsid w:val="00262205"/>
    <w:rsid w:val="002622DA"/>
    <w:rsid w:val="002625A6"/>
    <w:rsid w:val="00262D7A"/>
    <w:rsid w:val="00262EFE"/>
    <w:rsid w:val="00263365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BE8"/>
    <w:rsid w:val="00264D7D"/>
    <w:rsid w:val="002651BE"/>
    <w:rsid w:val="0026533D"/>
    <w:rsid w:val="002655D6"/>
    <w:rsid w:val="00265A63"/>
    <w:rsid w:val="00265BDB"/>
    <w:rsid w:val="00265DE1"/>
    <w:rsid w:val="00265F4B"/>
    <w:rsid w:val="00265FD6"/>
    <w:rsid w:val="00265FFB"/>
    <w:rsid w:val="00266427"/>
    <w:rsid w:val="002666D0"/>
    <w:rsid w:val="00266A3D"/>
    <w:rsid w:val="00266C95"/>
    <w:rsid w:val="00266D6B"/>
    <w:rsid w:val="00266F06"/>
    <w:rsid w:val="002672BB"/>
    <w:rsid w:val="002672EC"/>
    <w:rsid w:val="002674E6"/>
    <w:rsid w:val="00267582"/>
    <w:rsid w:val="002676AF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1E85"/>
    <w:rsid w:val="002721A5"/>
    <w:rsid w:val="0027240A"/>
    <w:rsid w:val="0027271B"/>
    <w:rsid w:val="00272B15"/>
    <w:rsid w:val="00272BD6"/>
    <w:rsid w:val="00272DBF"/>
    <w:rsid w:val="00272ED0"/>
    <w:rsid w:val="00272F69"/>
    <w:rsid w:val="00273443"/>
    <w:rsid w:val="002734E9"/>
    <w:rsid w:val="002736A6"/>
    <w:rsid w:val="002736F8"/>
    <w:rsid w:val="002738BC"/>
    <w:rsid w:val="00273A78"/>
    <w:rsid w:val="00273E22"/>
    <w:rsid w:val="00273EF5"/>
    <w:rsid w:val="00274314"/>
    <w:rsid w:val="0027437E"/>
    <w:rsid w:val="0027447B"/>
    <w:rsid w:val="0027478F"/>
    <w:rsid w:val="0027480F"/>
    <w:rsid w:val="002749EC"/>
    <w:rsid w:val="00274E70"/>
    <w:rsid w:val="00274F1F"/>
    <w:rsid w:val="00275011"/>
    <w:rsid w:val="002750B7"/>
    <w:rsid w:val="00275713"/>
    <w:rsid w:val="00275925"/>
    <w:rsid w:val="00275C99"/>
    <w:rsid w:val="00275E1D"/>
    <w:rsid w:val="00275E5D"/>
    <w:rsid w:val="00275F08"/>
    <w:rsid w:val="00275F65"/>
    <w:rsid w:val="00276092"/>
    <w:rsid w:val="0027629F"/>
    <w:rsid w:val="0027656E"/>
    <w:rsid w:val="002765D6"/>
    <w:rsid w:val="00276874"/>
    <w:rsid w:val="00276B17"/>
    <w:rsid w:val="00276BC9"/>
    <w:rsid w:val="00276CBD"/>
    <w:rsid w:val="00276D51"/>
    <w:rsid w:val="0027701E"/>
    <w:rsid w:val="002770D5"/>
    <w:rsid w:val="0027735D"/>
    <w:rsid w:val="00277394"/>
    <w:rsid w:val="00277402"/>
    <w:rsid w:val="002774C4"/>
    <w:rsid w:val="00277962"/>
    <w:rsid w:val="00277AA4"/>
    <w:rsid w:val="00277AD8"/>
    <w:rsid w:val="00277C63"/>
    <w:rsid w:val="00277CB8"/>
    <w:rsid w:val="00277D10"/>
    <w:rsid w:val="00277D46"/>
    <w:rsid w:val="00277EF7"/>
    <w:rsid w:val="00277FC9"/>
    <w:rsid w:val="002802EC"/>
    <w:rsid w:val="002804F6"/>
    <w:rsid w:val="0028053C"/>
    <w:rsid w:val="002806E8"/>
    <w:rsid w:val="002807A5"/>
    <w:rsid w:val="00280B65"/>
    <w:rsid w:val="00280D2B"/>
    <w:rsid w:val="0028109A"/>
    <w:rsid w:val="002810A3"/>
    <w:rsid w:val="002810DB"/>
    <w:rsid w:val="00281237"/>
    <w:rsid w:val="0028127E"/>
    <w:rsid w:val="00281F6D"/>
    <w:rsid w:val="00282243"/>
    <w:rsid w:val="00282335"/>
    <w:rsid w:val="002823FE"/>
    <w:rsid w:val="00282570"/>
    <w:rsid w:val="002828E5"/>
    <w:rsid w:val="00282A55"/>
    <w:rsid w:val="00282AEF"/>
    <w:rsid w:val="00283109"/>
    <w:rsid w:val="00283373"/>
    <w:rsid w:val="00283549"/>
    <w:rsid w:val="002835B3"/>
    <w:rsid w:val="00283608"/>
    <w:rsid w:val="00283640"/>
    <w:rsid w:val="00283668"/>
    <w:rsid w:val="00283917"/>
    <w:rsid w:val="00283BA5"/>
    <w:rsid w:val="00283EA2"/>
    <w:rsid w:val="00283EEF"/>
    <w:rsid w:val="002840F0"/>
    <w:rsid w:val="00284582"/>
    <w:rsid w:val="00284692"/>
    <w:rsid w:val="002848A4"/>
    <w:rsid w:val="00284F85"/>
    <w:rsid w:val="00284FA2"/>
    <w:rsid w:val="002853D9"/>
    <w:rsid w:val="00285885"/>
    <w:rsid w:val="002859D6"/>
    <w:rsid w:val="00285D52"/>
    <w:rsid w:val="00285F0D"/>
    <w:rsid w:val="00286003"/>
    <w:rsid w:val="002860D0"/>
    <w:rsid w:val="00286513"/>
    <w:rsid w:val="002869A1"/>
    <w:rsid w:val="002869EF"/>
    <w:rsid w:val="00286C09"/>
    <w:rsid w:val="00286F09"/>
    <w:rsid w:val="002875A0"/>
    <w:rsid w:val="0028771E"/>
    <w:rsid w:val="00287924"/>
    <w:rsid w:val="0028795A"/>
    <w:rsid w:val="00287C9A"/>
    <w:rsid w:val="00287CB7"/>
    <w:rsid w:val="00287EE4"/>
    <w:rsid w:val="00287F8A"/>
    <w:rsid w:val="00290074"/>
    <w:rsid w:val="002901F6"/>
    <w:rsid w:val="0029029B"/>
    <w:rsid w:val="0029055A"/>
    <w:rsid w:val="00290F78"/>
    <w:rsid w:val="00291176"/>
    <w:rsid w:val="002913B6"/>
    <w:rsid w:val="002914AC"/>
    <w:rsid w:val="00291546"/>
    <w:rsid w:val="002916CA"/>
    <w:rsid w:val="002917F3"/>
    <w:rsid w:val="00291880"/>
    <w:rsid w:val="00291A93"/>
    <w:rsid w:val="00291C29"/>
    <w:rsid w:val="00291C63"/>
    <w:rsid w:val="00291DCF"/>
    <w:rsid w:val="00291F7D"/>
    <w:rsid w:val="00292441"/>
    <w:rsid w:val="0029248F"/>
    <w:rsid w:val="002924DC"/>
    <w:rsid w:val="00292740"/>
    <w:rsid w:val="00292A2A"/>
    <w:rsid w:val="00292D26"/>
    <w:rsid w:val="00292D57"/>
    <w:rsid w:val="00292DF4"/>
    <w:rsid w:val="002935C0"/>
    <w:rsid w:val="00293708"/>
    <w:rsid w:val="00293792"/>
    <w:rsid w:val="00293991"/>
    <w:rsid w:val="00293B83"/>
    <w:rsid w:val="00293CE1"/>
    <w:rsid w:val="00293FBB"/>
    <w:rsid w:val="0029401A"/>
    <w:rsid w:val="002942A6"/>
    <w:rsid w:val="0029440A"/>
    <w:rsid w:val="002944D6"/>
    <w:rsid w:val="00294BB1"/>
    <w:rsid w:val="00294C78"/>
    <w:rsid w:val="00294CD3"/>
    <w:rsid w:val="00294F1D"/>
    <w:rsid w:val="0029583A"/>
    <w:rsid w:val="00295B46"/>
    <w:rsid w:val="00295F30"/>
    <w:rsid w:val="00296019"/>
    <w:rsid w:val="002961C0"/>
    <w:rsid w:val="00296391"/>
    <w:rsid w:val="002963BC"/>
    <w:rsid w:val="00296552"/>
    <w:rsid w:val="00296EA0"/>
    <w:rsid w:val="002972E4"/>
    <w:rsid w:val="0029740E"/>
    <w:rsid w:val="00297486"/>
    <w:rsid w:val="0029752E"/>
    <w:rsid w:val="002976EE"/>
    <w:rsid w:val="00297797"/>
    <w:rsid w:val="002979EE"/>
    <w:rsid w:val="00297E17"/>
    <w:rsid w:val="002A03E7"/>
    <w:rsid w:val="002A0481"/>
    <w:rsid w:val="002A0E89"/>
    <w:rsid w:val="002A0F20"/>
    <w:rsid w:val="002A1003"/>
    <w:rsid w:val="002A117C"/>
    <w:rsid w:val="002A11D7"/>
    <w:rsid w:val="002A1295"/>
    <w:rsid w:val="002A13CB"/>
    <w:rsid w:val="002A1524"/>
    <w:rsid w:val="002A15DF"/>
    <w:rsid w:val="002A19C1"/>
    <w:rsid w:val="002A1B15"/>
    <w:rsid w:val="002A1CEC"/>
    <w:rsid w:val="002A1DF4"/>
    <w:rsid w:val="002A2442"/>
    <w:rsid w:val="002A24F1"/>
    <w:rsid w:val="002A26BE"/>
    <w:rsid w:val="002A2796"/>
    <w:rsid w:val="002A296E"/>
    <w:rsid w:val="002A2C74"/>
    <w:rsid w:val="002A2CFE"/>
    <w:rsid w:val="002A2D35"/>
    <w:rsid w:val="002A2DBC"/>
    <w:rsid w:val="002A3117"/>
    <w:rsid w:val="002A3335"/>
    <w:rsid w:val="002A33D2"/>
    <w:rsid w:val="002A3845"/>
    <w:rsid w:val="002A3848"/>
    <w:rsid w:val="002A3BB0"/>
    <w:rsid w:val="002A3CE8"/>
    <w:rsid w:val="002A41B0"/>
    <w:rsid w:val="002A443F"/>
    <w:rsid w:val="002A44C6"/>
    <w:rsid w:val="002A4A19"/>
    <w:rsid w:val="002A4C10"/>
    <w:rsid w:val="002A4CE3"/>
    <w:rsid w:val="002A4D48"/>
    <w:rsid w:val="002A4D8B"/>
    <w:rsid w:val="002A4F72"/>
    <w:rsid w:val="002A5303"/>
    <w:rsid w:val="002A55C8"/>
    <w:rsid w:val="002A5A79"/>
    <w:rsid w:val="002A5EA5"/>
    <w:rsid w:val="002A626B"/>
    <w:rsid w:val="002A62E2"/>
    <w:rsid w:val="002A62F4"/>
    <w:rsid w:val="002A6570"/>
    <w:rsid w:val="002A65CD"/>
    <w:rsid w:val="002A6C6A"/>
    <w:rsid w:val="002A7324"/>
    <w:rsid w:val="002A748E"/>
    <w:rsid w:val="002A76FB"/>
    <w:rsid w:val="002A79F8"/>
    <w:rsid w:val="002A7CC9"/>
    <w:rsid w:val="002A7E08"/>
    <w:rsid w:val="002A7F7E"/>
    <w:rsid w:val="002B030D"/>
    <w:rsid w:val="002B04F0"/>
    <w:rsid w:val="002B0689"/>
    <w:rsid w:val="002B068B"/>
    <w:rsid w:val="002B0757"/>
    <w:rsid w:val="002B090D"/>
    <w:rsid w:val="002B0987"/>
    <w:rsid w:val="002B0BA0"/>
    <w:rsid w:val="002B0C8D"/>
    <w:rsid w:val="002B0D30"/>
    <w:rsid w:val="002B0E04"/>
    <w:rsid w:val="002B120A"/>
    <w:rsid w:val="002B13EC"/>
    <w:rsid w:val="002B1497"/>
    <w:rsid w:val="002B19A0"/>
    <w:rsid w:val="002B1A11"/>
    <w:rsid w:val="002B1E6B"/>
    <w:rsid w:val="002B2365"/>
    <w:rsid w:val="002B26A7"/>
    <w:rsid w:val="002B30E0"/>
    <w:rsid w:val="002B371A"/>
    <w:rsid w:val="002B373D"/>
    <w:rsid w:val="002B451E"/>
    <w:rsid w:val="002B47B2"/>
    <w:rsid w:val="002B47F2"/>
    <w:rsid w:val="002B4891"/>
    <w:rsid w:val="002B49CC"/>
    <w:rsid w:val="002B4A40"/>
    <w:rsid w:val="002B4B2D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316"/>
    <w:rsid w:val="002B7448"/>
    <w:rsid w:val="002B757A"/>
    <w:rsid w:val="002B76BF"/>
    <w:rsid w:val="002B7802"/>
    <w:rsid w:val="002B7855"/>
    <w:rsid w:val="002B799A"/>
    <w:rsid w:val="002B7DCB"/>
    <w:rsid w:val="002C039A"/>
    <w:rsid w:val="002C03E0"/>
    <w:rsid w:val="002C042C"/>
    <w:rsid w:val="002C0476"/>
    <w:rsid w:val="002C06CF"/>
    <w:rsid w:val="002C0713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96"/>
    <w:rsid w:val="002C1F0D"/>
    <w:rsid w:val="002C201E"/>
    <w:rsid w:val="002C21B0"/>
    <w:rsid w:val="002C2511"/>
    <w:rsid w:val="002C253B"/>
    <w:rsid w:val="002C26B3"/>
    <w:rsid w:val="002C28EF"/>
    <w:rsid w:val="002C2977"/>
    <w:rsid w:val="002C2A75"/>
    <w:rsid w:val="002C2C4D"/>
    <w:rsid w:val="002C2CD0"/>
    <w:rsid w:val="002C2DD8"/>
    <w:rsid w:val="002C2EEB"/>
    <w:rsid w:val="002C30D2"/>
    <w:rsid w:val="002C3133"/>
    <w:rsid w:val="002C358B"/>
    <w:rsid w:val="002C368C"/>
    <w:rsid w:val="002C3B1A"/>
    <w:rsid w:val="002C3D36"/>
    <w:rsid w:val="002C3E41"/>
    <w:rsid w:val="002C40ED"/>
    <w:rsid w:val="002C420D"/>
    <w:rsid w:val="002C452B"/>
    <w:rsid w:val="002C4A3D"/>
    <w:rsid w:val="002C4CC5"/>
    <w:rsid w:val="002C4EA7"/>
    <w:rsid w:val="002C4F62"/>
    <w:rsid w:val="002C53A8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9BB"/>
    <w:rsid w:val="002D0A49"/>
    <w:rsid w:val="002D0BFB"/>
    <w:rsid w:val="002D1069"/>
    <w:rsid w:val="002D16F2"/>
    <w:rsid w:val="002D1927"/>
    <w:rsid w:val="002D1A6F"/>
    <w:rsid w:val="002D1CA5"/>
    <w:rsid w:val="002D1DF8"/>
    <w:rsid w:val="002D23D2"/>
    <w:rsid w:val="002D24C5"/>
    <w:rsid w:val="002D2511"/>
    <w:rsid w:val="002D27D7"/>
    <w:rsid w:val="002D296A"/>
    <w:rsid w:val="002D3006"/>
    <w:rsid w:val="002D339B"/>
    <w:rsid w:val="002D34DF"/>
    <w:rsid w:val="002D3540"/>
    <w:rsid w:val="002D368D"/>
    <w:rsid w:val="002D3E3C"/>
    <w:rsid w:val="002D41B9"/>
    <w:rsid w:val="002D437F"/>
    <w:rsid w:val="002D43A6"/>
    <w:rsid w:val="002D4565"/>
    <w:rsid w:val="002D463B"/>
    <w:rsid w:val="002D488F"/>
    <w:rsid w:val="002D4F12"/>
    <w:rsid w:val="002D51C9"/>
    <w:rsid w:val="002D5229"/>
    <w:rsid w:val="002D526E"/>
    <w:rsid w:val="002D599F"/>
    <w:rsid w:val="002D5B0A"/>
    <w:rsid w:val="002D5F76"/>
    <w:rsid w:val="002D6119"/>
    <w:rsid w:val="002D612A"/>
    <w:rsid w:val="002D6216"/>
    <w:rsid w:val="002D62EE"/>
    <w:rsid w:val="002D642B"/>
    <w:rsid w:val="002D66EF"/>
    <w:rsid w:val="002D68ED"/>
    <w:rsid w:val="002D6AD6"/>
    <w:rsid w:val="002D6BAD"/>
    <w:rsid w:val="002D6FD5"/>
    <w:rsid w:val="002D706F"/>
    <w:rsid w:val="002D751D"/>
    <w:rsid w:val="002D7817"/>
    <w:rsid w:val="002D7F6A"/>
    <w:rsid w:val="002E006F"/>
    <w:rsid w:val="002E03AF"/>
    <w:rsid w:val="002E0630"/>
    <w:rsid w:val="002E0631"/>
    <w:rsid w:val="002E0821"/>
    <w:rsid w:val="002E0A99"/>
    <w:rsid w:val="002E0C7B"/>
    <w:rsid w:val="002E0F92"/>
    <w:rsid w:val="002E10D2"/>
    <w:rsid w:val="002E1326"/>
    <w:rsid w:val="002E188D"/>
    <w:rsid w:val="002E1D7D"/>
    <w:rsid w:val="002E1EFF"/>
    <w:rsid w:val="002E1F1D"/>
    <w:rsid w:val="002E214D"/>
    <w:rsid w:val="002E2301"/>
    <w:rsid w:val="002E2612"/>
    <w:rsid w:val="002E2783"/>
    <w:rsid w:val="002E2A9E"/>
    <w:rsid w:val="002E2AD3"/>
    <w:rsid w:val="002E2CFD"/>
    <w:rsid w:val="002E2D36"/>
    <w:rsid w:val="002E2EEC"/>
    <w:rsid w:val="002E30E6"/>
    <w:rsid w:val="002E325F"/>
    <w:rsid w:val="002E38C3"/>
    <w:rsid w:val="002E38E3"/>
    <w:rsid w:val="002E3A45"/>
    <w:rsid w:val="002E4090"/>
    <w:rsid w:val="002E4350"/>
    <w:rsid w:val="002E4D5E"/>
    <w:rsid w:val="002E50AA"/>
    <w:rsid w:val="002E57BD"/>
    <w:rsid w:val="002E595B"/>
    <w:rsid w:val="002E5CEE"/>
    <w:rsid w:val="002E5D1B"/>
    <w:rsid w:val="002E5E13"/>
    <w:rsid w:val="002E6094"/>
    <w:rsid w:val="002E61E4"/>
    <w:rsid w:val="002E6346"/>
    <w:rsid w:val="002E64CC"/>
    <w:rsid w:val="002E65A3"/>
    <w:rsid w:val="002E6781"/>
    <w:rsid w:val="002E6B5A"/>
    <w:rsid w:val="002E6B5E"/>
    <w:rsid w:val="002E6BA6"/>
    <w:rsid w:val="002E6EA4"/>
    <w:rsid w:val="002E6F5E"/>
    <w:rsid w:val="002E6FD9"/>
    <w:rsid w:val="002E7490"/>
    <w:rsid w:val="002E765B"/>
    <w:rsid w:val="002E77DB"/>
    <w:rsid w:val="002E7983"/>
    <w:rsid w:val="002E7F6C"/>
    <w:rsid w:val="002E7FE3"/>
    <w:rsid w:val="002F0015"/>
    <w:rsid w:val="002F0133"/>
    <w:rsid w:val="002F01AC"/>
    <w:rsid w:val="002F0425"/>
    <w:rsid w:val="002F0529"/>
    <w:rsid w:val="002F0572"/>
    <w:rsid w:val="002F06C8"/>
    <w:rsid w:val="002F06D6"/>
    <w:rsid w:val="002F0718"/>
    <w:rsid w:val="002F09E7"/>
    <w:rsid w:val="002F0CFE"/>
    <w:rsid w:val="002F0F2C"/>
    <w:rsid w:val="002F137E"/>
    <w:rsid w:val="002F13DF"/>
    <w:rsid w:val="002F16C8"/>
    <w:rsid w:val="002F1B8C"/>
    <w:rsid w:val="002F1BB2"/>
    <w:rsid w:val="002F1C7E"/>
    <w:rsid w:val="002F1CA2"/>
    <w:rsid w:val="002F1CD1"/>
    <w:rsid w:val="002F1CF0"/>
    <w:rsid w:val="002F1CFF"/>
    <w:rsid w:val="002F1F99"/>
    <w:rsid w:val="002F20BA"/>
    <w:rsid w:val="002F25CF"/>
    <w:rsid w:val="002F2638"/>
    <w:rsid w:val="002F295D"/>
    <w:rsid w:val="002F29E0"/>
    <w:rsid w:val="002F2A8D"/>
    <w:rsid w:val="002F2C7D"/>
    <w:rsid w:val="002F2E59"/>
    <w:rsid w:val="002F2EB3"/>
    <w:rsid w:val="002F2EBD"/>
    <w:rsid w:val="002F33B5"/>
    <w:rsid w:val="002F36BB"/>
    <w:rsid w:val="002F3D01"/>
    <w:rsid w:val="002F414D"/>
    <w:rsid w:val="002F417D"/>
    <w:rsid w:val="002F4205"/>
    <w:rsid w:val="002F4602"/>
    <w:rsid w:val="002F4DE8"/>
    <w:rsid w:val="002F4DFF"/>
    <w:rsid w:val="002F53BB"/>
    <w:rsid w:val="002F549B"/>
    <w:rsid w:val="002F556A"/>
    <w:rsid w:val="002F5D32"/>
    <w:rsid w:val="002F60B1"/>
    <w:rsid w:val="002F60B9"/>
    <w:rsid w:val="002F62A0"/>
    <w:rsid w:val="002F649C"/>
    <w:rsid w:val="002F6EC0"/>
    <w:rsid w:val="002F71F4"/>
    <w:rsid w:val="002F72E9"/>
    <w:rsid w:val="002F73C9"/>
    <w:rsid w:val="002F7412"/>
    <w:rsid w:val="002F7529"/>
    <w:rsid w:val="002F7861"/>
    <w:rsid w:val="002F7943"/>
    <w:rsid w:val="002F79D2"/>
    <w:rsid w:val="002F7AB4"/>
    <w:rsid w:val="00300069"/>
    <w:rsid w:val="003000CD"/>
    <w:rsid w:val="00300121"/>
    <w:rsid w:val="0030012F"/>
    <w:rsid w:val="003002E3"/>
    <w:rsid w:val="003004E1"/>
    <w:rsid w:val="003007FC"/>
    <w:rsid w:val="00300EB9"/>
    <w:rsid w:val="00300FD4"/>
    <w:rsid w:val="00301497"/>
    <w:rsid w:val="00301B7C"/>
    <w:rsid w:val="00301C19"/>
    <w:rsid w:val="00301D0C"/>
    <w:rsid w:val="00301E03"/>
    <w:rsid w:val="00301F01"/>
    <w:rsid w:val="00302038"/>
    <w:rsid w:val="0030208F"/>
    <w:rsid w:val="00302259"/>
    <w:rsid w:val="00302291"/>
    <w:rsid w:val="0030235C"/>
    <w:rsid w:val="003024DF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A0A"/>
    <w:rsid w:val="00303D6B"/>
    <w:rsid w:val="00303D83"/>
    <w:rsid w:val="00303F09"/>
    <w:rsid w:val="00304AE3"/>
    <w:rsid w:val="00304D26"/>
    <w:rsid w:val="00304DB5"/>
    <w:rsid w:val="00304DBE"/>
    <w:rsid w:val="00305033"/>
    <w:rsid w:val="00305228"/>
    <w:rsid w:val="003057D6"/>
    <w:rsid w:val="00305961"/>
    <w:rsid w:val="00305AA6"/>
    <w:rsid w:val="00305E08"/>
    <w:rsid w:val="00306121"/>
    <w:rsid w:val="0030612B"/>
    <w:rsid w:val="003063CE"/>
    <w:rsid w:val="00306591"/>
    <w:rsid w:val="003066A6"/>
    <w:rsid w:val="00306750"/>
    <w:rsid w:val="00306A6E"/>
    <w:rsid w:val="00306BF9"/>
    <w:rsid w:val="00306CFA"/>
    <w:rsid w:val="00307003"/>
    <w:rsid w:val="00307114"/>
    <w:rsid w:val="0030724E"/>
    <w:rsid w:val="0030728F"/>
    <w:rsid w:val="003073D1"/>
    <w:rsid w:val="00307994"/>
    <w:rsid w:val="003079D5"/>
    <w:rsid w:val="00307D09"/>
    <w:rsid w:val="00307DCA"/>
    <w:rsid w:val="00307E02"/>
    <w:rsid w:val="00310068"/>
    <w:rsid w:val="003102B5"/>
    <w:rsid w:val="00310731"/>
    <w:rsid w:val="003107B6"/>
    <w:rsid w:val="003108BE"/>
    <w:rsid w:val="00310D5A"/>
    <w:rsid w:val="003110C8"/>
    <w:rsid w:val="0031141D"/>
    <w:rsid w:val="00311790"/>
    <w:rsid w:val="00311ABB"/>
    <w:rsid w:val="00311E87"/>
    <w:rsid w:val="00312028"/>
    <w:rsid w:val="003120B4"/>
    <w:rsid w:val="00312162"/>
    <w:rsid w:val="00312239"/>
    <w:rsid w:val="00312380"/>
    <w:rsid w:val="003126D3"/>
    <w:rsid w:val="0031296F"/>
    <w:rsid w:val="00312AC5"/>
    <w:rsid w:val="00312B77"/>
    <w:rsid w:val="00312BD1"/>
    <w:rsid w:val="00312E1C"/>
    <w:rsid w:val="00312F1F"/>
    <w:rsid w:val="00313076"/>
    <w:rsid w:val="003130D3"/>
    <w:rsid w:val="0031360E"/>
    <w:rsid w:val="00313651"/>
    <w:rsid w:val="00313ACB"/>
    <w:rsid w:val="00313C10"/>
    <w:rsid w:val="0031404D"/>
    <w:rsid w:val="003142AD"/>
    <w:rsid w:val="00314390"/>
    <w:rsid w:val="00314732"/>
    <w:rsid w:val="00314781"/>
    <w:rsid w:val="003148D5"/>
    <w:rsid w:val="00314BDD"/>
    <w:rsid w:val="00314D84"/>
    <w:rsid w:val="00314E14"/>
    <w:rsid w:val="00314F79"/>
    <w:rsid w:val="00314FD3"/>
    <w:rsid w:val="00315674"/>
    <w:rsid w:val="00315720"/>
    <w:rsid w:val="00315999"/>
    <w:rsid w:val="00315CEE"/>
    <w:rsid w:val="00315EB0"/>
    <w:rsid w:val="00316054"/>
    <w:rsid w:val="00316059"/>
    <w:rsid w:val="003161D3"/>
    <w:rsid w:val="003162A2"/>
    <w:rsid w:val="00316365"/>
    <w:rsid w:val="003167AD"/>
    <w:rsid w:val="00316853"/>
    <w:rsid w:val="00316B2E"/>
    <w:rsid w:val="00316C2F"/>
    <w:rsid w:val="00316F2F"/>
    <w:rsid w:val="00316F61"/>
    <w:rsid w:val="00316FDF"/>
    <w:rsid w:val="00317173"/>
    <w:rsid w:val="00317668"/>
    <w:rsid w:val="003178C0"/>
    <w:rsid w:val="00317A89"/>
    <w:rsid w:val="00317AD9"/>
    <w:rsid w:val="00317B65"/>
    <w:rsid w:val="00317BEF"/>
    <w:rsid w:val="00317BFF"/>
    <w:rsid w:val="00317D60"/>
    <w:rsid w:val="00317F97"/>
    <w:rsid w:val="00317FE7"/>
    <w:rsid w:val="003208CB"/>
    <w:rsid w:val="0032095A"/>
    <w:rsid w:val="00320BA5"/>
    <w:rsid w:val="00320C5B"/>
    <w:rsid w:val="00320EA3"/>
    <w:rsid w:val="00321009"/>
    <w:rsid w:val="0032120F"/>
    <w:rsid w:val="003214BD"/>
    <w:rsid w:val="00321A25"/>
    <w:rsid w:val="00321ADE"/>
    <w:rsid w:val="00321CA9"/>
    <w:rsid w:val="00321DDB"/>
    <w:rsid w:val="00321F64"/>
    <w:rsid w:val="003225C7"/>
    <w:rsid w:val="00322851"/>
    <w:rsid w:val="00322BFF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A5D"/>
    <w:rsid w:val="00326C49"/>
    <w:rsid w:val="00326DEF"/>
    <w:rsid w:val="00326E35"/>
    <w:rsid w:val="00327120"/>
    <w:rsid w:val="00327177"/>
    <w:rsid w:val="003271AC"/>
    <w:rsid w:val="003271F2"/>
    <w:rsid w:val="003273F2"/>
    <w:rsid w:val="003274BB"/>
    <w:rsid w:val="003274E3"/>
    <w:rsid w:val="0032750D"/>
    <w:rsid w:val="00327870"/>
    <w:rsid w:val="00327AE6"/>
    <w:rsid w:val="00327CE9"/>
    <w:rsid w:val="00327F6A"/>
    <w:rsid w:val="00327FFA"/>
    <w:rsid w:val="00330022"/>
    <w:rsid w:val="00330227"/>
    <w:rsid w:val="003308BC"/>
    <w:rsid w:val="00330940"/>
    <w:rsid w:val="00330DD0"/>
    <w:rsid w:val="00330F7A"/>
    <w:rsid w:val="00331274"/>
    <w:rsid w:val="00331301"/>
    <w:rsid w:val="00331A74"/>
    <w:rsid w:val="00331BFC"/>
    <w:rsid w:val="00331D7B"/>
    <w:rsid w:val="00331DBB"/>
    <w:rsid w:val="003324FE"/>
    <w:rsid w:val="0033258C"/>
    <w:rsid w:val="0033262C"/>
    <w:rsid w:val="00332A36"/>
    <w:rsid w:val="00332B77"/>
    <w:rsid w:val="00332BF6"/>
    <w:rsid w:val="00332D2F"/>
    <w:rsid w:val="00332D42"/>
    <w:rsid w:val="00332D55"/>
    <w:rsid w:val="00332E43"/>
    <w:rsid w:val="00333273"/>
    <w:rsid w:val="003333AA"/>
    <w:rsid w:val="00333C8C"/>
    <w:rsid w:val="00333D31"/>
    <w:rsid w:val="003342B7"/>
    <w:rsid w:val="003345A9"/>
    <w:rsid w:val="00334690"/>
    <w:rsid w:val="003346BE"/>
    <w:rsid w:val="003349F2"/>
    <w:rsid w:val="00334ED6"/>
    <w:rsid w:val="00334F46"/>
    <w:rsid w:val="003355C0"/>
    <w:rsid w:val="003357B1"/>
    <w:rsid w:val="0033593F"/>
    <w:rsid w:val="00335980"/>
    <w:rsid w:val="00335D80"/>
    <w:rsid w:val="00335E13"/>
    <w:rsid w:val="00336218"/>
    <w:rsid w:val="00336265"/>
    <w:rsid w:val="003368FD"/>
    <w:rsid w:val="00336915"/>
    <w:rsid w:val="003369C6"/>
    <w:rsid w:val="00336F91"/>
    <w:rsid w:val="003371DD"/>
    <w:rsid w:val="003373A2"/>
    <w:rsid w:val="003373C3"/>
    <w:rsid w:val="00337586"/>
    <w:rsid w:val="003376E9"/>
    <w:rsid w:val="003377B5"/>
    <w:rsid w:val="00337A62"/>
    <w:rsid w:val="0034034F"/>
    <w:rsid w:val="00340642"/>
    <w:rsid w:val="003407E9"/>
    <w:rsid w:val="003408D0"/>
    <w:rsid w:val="00340AC2"/>
    <w:rsid w:val="00340F33"/>
    <w:rsid w:val="0034102A"/>
    <w:rsid w:val="003411D7"/>
    <w:rsid w:val="003413AF"/>
    <w:rsid w:val="0034172B"/>
    <w:rsid w:val="00341745"/>
    <w:rsid w:val="0034204B"/>
    <w:rsid w:val="0034208D"/>
    <w:rsid w:val="00342270"/>
    <w:rsid w:val="00342274"/>
    <w:rsid w:val="003424D2"/>
    <w:rsid w:val="00342649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57C"/>
    <w:rsid w:val="00344735"/>
    <w:rsid w:val="003447CA"/>
    <w:rsid w:val="003449FE"/>
    <w:rsid w:val="00344E34"/>
    <w:rsid w:val="00345020"/>
    <w:rsid w:val="003452E9"/>
    <w:rsid w:val="003452F2"/>
    <w:rsid w:val="00345709"/>
    <w:rsid w:val="003458DC"/>
    <w:rsid w:val="00345A4A"/>
    <w:rsid w:val="00345C4A"/>
    <w:rsid w:val="00345CBA"/>
    <w:rsid w:val="00345FD0"/>
    <w:rsid w:val="003460F2"/>
    <w:rsid w:val="00346308"/>
    <w:rsid w:val="00346317"/>
    <w:rsid w:val="0034634A"/>
    <w:rsid w:val="00346616"/>
    <w:rsid w:val="00346E00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097C"/>
    <w:rsid w:val="0035149C"/>
    <w:rsid w:val="0035153C"/>
    <w:rsid w:val="00351621"/>
    <w:rsid w:val="003516A5"/>
    <w:rsid w:val="00351711"/>
    <w:rsid w:val="0035173D"/>
    <w:rsid w:val="00351754"/>
    <w:rsid w:val="003517B5"/>
    <w:rsid w:val="00351874"/>
    <w:rsid w:val="00351928"/>
    <w:rsid w:val="00351BE8"/>
    <w:rsid w:val="00351C6D"/>
    <w:rsid w:val="0035266D"/>
    <w:rsid w:val="0035270E"/>
    <w:rsid w:val="00352CF6"/>
    <w:rsid w:val="00352D9F"/>
    <w:rsid w:val="0035348C"/>
    <w:rsid w:val="003534CE"/>
    <w:rsid w:val="003535C4"/>
    <w:rsid w:val="00353789"/>
    <w:rsid w:val="003539F8"/>
    <w:rsid w:val="00354562"/>
    <w:rsid w:val="003545A8"/>
    <w:rsid w:val="00354CD9"/>
    <w:rsid w:val="00354CED"/>
    <w:rsid w:val="00354D6D"/>
    <w:rsid w:val="00354E78"/>
    <w:rsid w:val="00354E9F"/>
    <w:rsid w:val="00354F31"/>
    <w:rsid w:val="00355252"/>
    <w:rsid w:val="003552B8"/>
    <w:rsid w:val="00355603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6FD"/>
    <w:rsid w:val="003569B5"/>
    <w:rsid w:val="00356A46"/>
    <w:rsid w:val="00356BEC"/>
    <w:rsid w:val="00356FB0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71C"/>
    <w:rsid w:val="0036077E"/>
    <w:rsid w:val="0036088F"/>
    <w:rsid w:val="003608CF"/>
    <w:rsid w:val="00360958"/>
    <w:rsid w:val="00360C17"/>
    <w:rsid w:val="003610CC"/>
    <w:rsid w:val="00361440"/>
    <w:rsid w:val="00361974"/>
    <w:rsid w:val="00361980"/>
    <w:rsid w:val="00361B92"/>
    <w:rsid w:val="0036255A"/>
    <w:rsid w:val="003625CB"/>
    <w:rsid w:val="003626EA"/>
    <w:rsid w:val="00362892"/>
    <w:rsid w:val="00363080"/>
    <w:rsid w:val="003632F5"/>
    <w:rsid w:val="00363367"/>
    <w:rsid w:val="00363693"/>
    <w:rsid w:val="00363FEE"/>
    <w:rsid w:val="003640F4"/>
    <w:rsid w:val="00364123"/>
    <w:rsid w:val="0036422D"/>
    <w:rsid w:val="0036438C"/>
    <w:rsid w:val="00364513"/>
    <w:rsid w:val="0036452A"/>
    <w:rsid w:val="00364805"/>
    <w:rsid w:val="0036484E"/>
    <w:rsid w:val="00364CD0"/>
    <w:rsid w:val="00364ED8"/>
    <w:rsid w:val="00365A91"/>
    <w:rsid w:val="00365EEE"/>
    <w:rsid w:val="00365F2D"/>
    <w:rsid w:val="00365FC5"/>
    <w:rsid w:val="003664F2"/>
    <w:rsid w:val="00366562"/>
    <w:rsid w:val="00366CFE"/>
    <w:rsid w:val="0036745E"/>
    <w:rsid w:val="003679F1"/>
    <w:rsid w:val="003679FD"/>
    <w:rsid w:val="00367BDA"/>
    <w:rsid w:val="00367D11"/>
    <w:rsid w:val="00367E27"/>
    <w:rsid w:val="00367E6E"/>
    <w:rsid w:val="00367EBC"/>
    <w:rsid w:val="00370007"/>
    <w:rsid w:val="00370341"/>
    <w:rsid w:val="003703EC"/>
    <w:rsid w:val="003705BF"/>
    <w:rsid w:val="00370641"/>
    <w:rsid w:val="00370742"/>
    <w:rsid w:val="00370DE1"/>
    <w:rsid w:val="00370E95"/>
    <w:rsid w:val="00370FE6"/>
    <w:rsid w:val="003714B6"/>
    <w:rsid w:val="003715A0"/>
    <w:rsid w:val="0037173F"/>
    <w:rsid w:val="00371890"/>
    <w:rsid w:val="00371904"/>
    <w:rsid w:val="0037198E"/>
    <w:rsid w:val="003720E6"/>
    <w:rsid w:val="003720EF"/>
    <w:rsid w:val="003721E4"/>
    <w:rsid w:val="00372276"/>
    <w:rsid w:val="00372278"/>
    <w:rsid w:val="003722B9"/>
    <w:rsid w:val="003722FF"/>
    <w:rsid w:val="00372508"/>
    <w:rsid w:val="00372626"/>
    <w:rsid w:val="00372733"/>
    <w:rsid w:val="003727E6"/>
    <w:rsid w:val="003727F8"/>
    <w:rsid w:val="00372BE6"/>
    <w:rsid w:val="00372C02"/>
    <w:rsid w:val="00372EE0"/>
    <w:rsid w:val="00372FAB"/>
    <w:rsid w:val="0037349E"/>
    <w:rsid w:val="0037389C"/>
    <w:rsid w:val="00373A47"/>
    <w:rsid w:val="00373B1B"/>
    <w:rsid w:val="00373BA8"/>
    <w:rsid w:val="00373CDE"/>
    <w:rsid w:val="00373DCC"/>
    <w:rsid w:val="00373DD8"/>
    <w:rsid w:val="00373DF0"/>
    <w:rsid w:val="003741B4"/>
    <w:rsid w:val="003745A1"/>
    <w:rsid w:val="003745E9"/>
    <w:rsid w:val="0037466F"/>
    <w:rsid w:val="00374A94"/>
    <w:rsid w:val="00374A96"/>
    <w:rsid w:val="00374AFA"/>
    <w:rsid w:val="00374B7C"/>
    <w:rsid w:val="00374D97"/>
    <w:rsid w:val="00375300"/>
    <w:rsid w:val="00375334"/>
    <w:rsid w:val="00375C14"/>
    <w:rsid w:val="00375D0D"/>
    <w:rsid w:val="00375F5C"/>
    <w:rsid w:val="00376245"/>
    <w:rsid w:val="00376302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533"/>
    <w:rsid w:val="0037760B"/>
    <w:rsid w:val="00377A8B"/>
    <w:rsid w:val="00377E05"/>
    <w:rsid w:val="00377EA1"/>
    <w:rsid w:val="00377F1F"/>
    <w:rsid w:val="00380078"/>
    <w:rsid w:val="0038030A"/>
    <w:rsid w:val="00380335"/>
    <w:rsid w:val="00380A0E"/>
    <w:rsid w:val="00380B1E"/>
    <w:rsid w:val="00380B83"/>
    <w:rsid w:val="00380C18"/>
    <w:rsid w:val="00380D23"/>
    <w:rsid w:val="00380EF3"/>
    <w:rsid w:val="00381154"/>
    <w:rsid w:val="00381226"/>
    <w:rsid w:val="003812E8"/>
    <w:rsid w:val="00381513"/>
    <w:rsid w:val="0038156F"/>
    <w:rsid w:val="00381ABB"/>
    <w:rsid w:val="003820DB"/>
    <w:rsid w:val="00382141"/>
    <w:rsid w:val="003821BA"/>
    <w:rsid w:val="0038239F"/>
    <w:rsid w:val="003825A1"/>
    <w:rsid w:val="003825B9"/>
    <w:rsid w:val="003825C5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415"/>
    <w:rsid w:val="00386831"/>
    <w:rsid w:val="0038693D"/>
    <w:rsid w:val="003869F1"/>
    <w:rsid w:val="00386B05"/>
    <w:rsid w:val="00386B4D"/>
    <w:rsid w:val="00386B94"/>
    <w:rsid w:val="00386F47"/>
    <w:rsid w:val="00386F9A"/>
    <w:rsid w:val="00386FA1"/>
    <w:rsid w:val="003870AD"/>
    <w:rsid w:val="003872DE"/>
    <w:rsid w:val="00387484"/>
    <w:rsid w:val="00387848"/>
    <w:rsid w:val="003878DD"/>
    <w:rsid w:val="00387B04"/>
    <w:rsid w:val="00387BD2"/>
    <w:rsid w:val="00387C18"/>
    <w:rsid w:val="00387CA6"/>
    <w:rsid w:val="00387D31"/>
    <w:rsid w:val="00387E3D"/>
    <w:rsid w:val="003900F6"/>
    <w:rsid w:val="003902C4"/>
    <w:rsid w:val="00390613"/>
    <w:rsid w:val="003906D8"/>
    <w:rsid w:val="00390A92"/>
    <w:rsid w:val="00390CAD"/>
    <w:rsid w:val="00390CB0"/>
    <w:rsid w:val="0039114B"/>
    <w:rsid w:val="003912B7"/>
    <w:rsid w:val="00391580"/>
    <w:rsid w:val="003916E9"/>
    <w:rsid w:val="0039178C"/>
    <w:rsid w:val="00391D76"/>
    <w:rsid w:val="00391F3D"/>
    <w:rsid w:val="00391F85"/>
    <w:rsid w:val="00391FA3"/>
    <w:rsid w:val="00391FB7"/>
    <w:rsid w:val="00392038"/>
    <w:rsid w:val="003921F5"/>
    <w:rsid w:val="00392381"/>
    <w:rsid w:val="00392932"/>
    <w:rsid w:val="00392B4D"/>
    <w:rsid w:val="00392B8B"/>
    <w:rsid w:val="00392F8B"/>
    <w:rsid w:val="0039323E"/>
    <w:rsid w:val="003933A2"/>
    <w:rsid w:val="00393736"/>
    <w:rsid w:val="0039399F"/>
    <w:rsid w:val="00394BBB"/>
    <w:rsid w:val="00394C32"/>
    <w:rsid w:val="00394CA4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69F"/>
    <w:rsid w:val="00395A41"/>
    <w:rsid w:val="00395A62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E1C"/>
    <w:rsid w:val="00396E97"/>
    <w:rsid w:val="003970E0"/>
    <w:rsid w:val="003974D1"/>
    <w:rsid w:val="00397975"/>
    <w:rsid w:val="00397B54"/>
    <w:rsid w:val="00397B61"/>
    <w:rsid w:val="00397C74"/>
    <w:rsid w:val="00397D8F"/>
    <w:rsid w:val="00397F91"/>
    <w:rsid w:val="003A0184"/>
    <w:rsid w:val="003A0409"/>
    <w:rsid w:val="003A04D5"/>
    <w:rsid w:val="003A0886"/>
    <w:rsid w:val="003A0A5C"/>
    <w:rsid w:val="003A0C7D"/>
    <w:rsid w:val="003A0C8E"/>
    <w:rsid w:val="003A131C"/>
    <w:rsid w:val="003A18CF"/>
    <w:rsid w:val="003A1AB9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B59"/>
    <w:rsid w:val="003A3C9A"/>
    <w:rsid w:val="003A3DA4"/>
    <w:rsid w:val="003A3E24"/>
    <w:rsid w:val="003A3F23"/>
    <w:rsid w:val="003A3F91"/>
    <w:rsid w:val="003A40FA"/>
    <w:rsid w:val="003A42A5"/>
    <w:rsid w:val="003A442E"/>
    <w:rsid w:val="003A46C1"/>
    <w:rsid w:val="003A4738"/>
    <w:rsid w:val="003A4C7B"/>
    <w:rsid w:val="003A4D5D"/>
    <w:rsid w:val="003A4FD8"/>
    <w:rsid w:val="003A4FEE"/>
    <w:rsid w:val="003A515E"/>
    <w:rsid w:val="003A51AC"/>
    <w:rsid w:val="003A529B"/>
    <w:rsid w:val="003A57EA"/>
    <w:rsid w:val="003A58DA"/>
    <w:rsid w:val="003A58DE"/>
    <w:rsid w:val="003A5992"/>
    <w:rsid w:val="003A5A0D"/>
    <w:rsid w:val="003A5AC1"/>
    <w:rsid w:val="003A5EC9"/>
    <w:rsid w:val="003A5FD1"/>
    <w:rsid w:val="003A6367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7DE"/>
    <w:rsid w:val="003A7B69"/>
    <w:rsid w:val="003A7BE9"/>
    <w:rsid w:val="003A7C24"/>
    <w:rsid w:val="003A7E0B"/>
    <w:rsid w:val="003B01CD"/>
    <w:rsid w:val="003B048E"/>
    <w:rsid w:val="003B05ED"/>
    <w:rsid w:val="003B0644"/>
    <w:rsid w:val="003B07E1"/>
    <w:rsid w:val="003B09E5"/>
    <w:rsid w:val="003B0A65"/>
    <w:rsid w:val="003B0B32"/>
    <w:rsid w:val="003B102F"/>
    <w:rsid w:val="003B107C"/>
    <w:rsid w:val="003B14DE"/>
    <w:rsid w:val="003B1805"/>
    <w:rsid w:val="003B1CE1"/>
    <w:rsid w:val="003B2059"/>
    <w:rsid w:val="003B225D"/>
    <w:rsid w:val="003B22FF"/>
    <w:rsid w:val="003B2342"/>
    <w:rsid w:val="003B2530"/>
    <w:rsid w:val="003B2A2C"/>
    <w:rsid w:val="003B2A86"/>
    <w:rsid w:val="003B2AED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65F"/>
    <w:rsid w:val="003B4736"/>
    <w:rsid w:val="003B4A8C"/>
    <w:rsid w:val="003B4CB7"/>
    <w:rsid w:val="003B4D02"/>
    <w:rsid w:val="003B4E8C"/>
    <w:rsid w:val="003B4ED9"/>
    <w:rsid w:val="003B507C"/>
    <w:rsid w:val="003B50B5"/>
    <w:rsid w:val="003B515F"/>
    <w:rsid w:val="003B5588"/>
    <w:rsid w:val="003B572F"/>
    <w:rsid w:val="003B59E8"/>
    <w:rsid w:val="003B5BAC"/>
    <w:rsid w:val="003B5F50"/>
    <w:rsid w:val="003B601A"/>
    <w:rsid w:val="003B609D"/>
    <w:rsid w:val="003B60CE"/>
    <w:rsid w:val="003B610E"/>
    <w:rsid w:val="003B61FC"/>
    <w:rsid w:val="003B66D0"/>
    <w:rsid w:val="003B6D1F"/>
    <w:rsid w:val="003B6D2E"/>
    <w:rsid w:val="003B6D63"/>
    <w:rsid w:val="003B6E78"/>
    <w:rsid w:val="003B6FCC"/>
    <w:rsid w:val="003B728F"/>
    <w:rsid w:val="003B7514"/>
    <w:rsid w:val="003B796C"/>
    <w:rsid w:val="003B79EF"/>
    <w:rsid w:val="003B7B67"/>
    <w:rsid w:val="003B7C12"/>
    <w:rsid w:val="003C001C"/>
    <w:rsid w:val="003C01C4"/>
    <w:rsid w:val="003C037C"/>
    <w:rsid w:val="003C043E"/>
    <w:rsid w:val="003C0662"/>
    <w:rsid w:val="003C06FA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2C4"/>
    <w:rsid w:val="003C2300"/>
    <w:rsid w:val="003C27BB"/>
    <w:rsid w:val="003C294E"/>
    <w:rsid w:val="003C2C34"/>
    <w:rsid w:val="003C2C66"/>
    <w:rsid w:val="003C2D2E"/>
    <w:rsid w:val="003C3759"/>
    <w:rsid w:val="003C380E"/>
    <w:rsid w:val="003C3A28"/>
    <w:rsid w:val="003C3DBF"/>
    <w:rsid w:val="003C3E88"/>
    <w:rsid w:val="003C3EFF"/>
    <w:rsid w:val="003C3FE8"/>
    <w:rsid w:val="003C4076"/>
    <w:rsid w:val="003C4093"/>
    <w:rsid w:val="003C40A6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5988"/>
    <w:rsid w:val="003C6034"/>
    <w:rsid w:val="003C60D1"/>
    <w:rsid w:val="003C641C"/>
    <w:rsid w:val="003C6696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4C8"/>
    <w:rsid w:val="003C763B"/>
    <w:rsid w:val="003C79AD"/>
    <w:rsid w:val="003C7AF0"/>
    <w:rsid w:val="003C7B4C"/>
    <w:rsid w:val="003C7B93"/>
    <w:rsid w:val="003C7E66"/>
    <w:rsid w:val="003C7F33"/>
    <w:rsid w:val="003D0745"/>
    <w:rsid w:val="003D08CC"/>
    <w:rsid w:val="003D0AB3"/>
    <w:rsid w:val="003D0DA9"/>
    <w:rsid w:val="003D117B"/>
    <w:rsid w:val="003D139B"/>
    <w:rsid w:val="003D19AB"/>
    <w:rsid w:val="003D1BF9"/>
    <w:rsid w:val="003D1FA7"/>
    <w:rsid w:val="003D20CF"/>
    <w:rsid w:val="003D2369"/>
    <w:rsid w:val="003D247B"/>
    <w:rsid w:val="003D263B"/>
    <w:rsid w:val="003D2FAB"/>
    <w:rsid w:val="003D2FB5"/>
    <w:rsid w:val="003D3251"/>
    <w:rsid w:val="003D325C"/>
    <w:rsid w:val="003D33A9"/>
    <w:rsid w:val="003D33EE"/>
    <w:rsid w:val="003D393B"/>
    <w:rsid w:val="003D440B"/>
    <w:rsid w:val="003D4659"/>
    <w:rsid w:val="003D4879"/>
    <w:rsid w:val="003D48E6"/>
    <w:rsid w:val="003D4A18"/>
    <w:rsid w:val="003D4CC7"/>
    <w:rsid w:val="003D55C3"/>
    <w:rsid w:val="003D5740"/>
    <w:rsid w:val="003D5D44"/>
    <w:rsid w:val="003D6504"/>
    <w:rsid w:val="003D65EB"/>
    <w:rsid w:val="003D6630"/>
    <w:rsid w:val="003D6A17"/>
    <w:rsid w:val="003D6CDC"/>
    <w:rsid w:val="003D70DD"/>
    <w:rsid w:val="003D73B1"/>
    <w:rsid w:val="003D7596"/>
    <w:rsid w:val="003D76EC"/>
    <w:rsid w:val="003D77EA"/>
    <w:rsid w:val="003D7865"/>
    <w:rsid w:val="003D7B52"/>
    <w:rsid w:val="003D7BAF"/>
    <w:rsid w:val="003D7D4A"/>
    <w:rsid w:val="003E0706"/>
    <w:rsid w:val="003E082C"/>
    <w:rsid w:val="003E0A8A"/>
    <w:rsid w:val="003E0B8C"/>
    <w:rsid w:val="003E0C0F"/>
    <w:rsid w:val="003E14C0"/>
    <w:rsid w:val="003E171F"/>
    <w:rsid w:val="003E1949"/>
    <w:rsid w:val="003E1A03"/>
    <w:rsid w:val="003E1A75"/>
    <w:rsid w:val="003E1AF6"/>
    <w:rsid w:val="003E1C2F"/>
    <w:rsid w:val="003E1C96"/>
    <w:rsid w:val="003E1E8E"/>
    <w:rsid w:val="003E1EA4"/>
    <w:rsid w:val="003E1EE4"/>
    <w:rsid w:val="003E1F7B"/>
    <w:rsid w:val="003E2000"/>
    <w:rsid w:val="003E2202"/>
    <w:rsid w:val="003E2473"/>
    <w:rsid w:val="003E24FE"/>
    <w:rsid w:val="003E2931"/>
    <w:rsid w:val="003E30B4"/>
    <w:rsid w:val="003E3186"/>
    <w:rsid w:val="003E3501"/>
    <w:rsid w:val="003E3A08"/>
    <w:rsid w:val="003E3B48"/>
    <w:rsid w:val="003E40B0"/>
    <w:rsid w:val="003E422C"/>
    <w:rsid w:val="003E433A"/>
    <w:rsid w:val="003E44AA"/>
    <w:rsid w:val="003E49A4"/>
    <w:rsid w:val="003E4E2A"/>
    <w:rsid w:val="003E5033"/>
    <w:rsid w:val="003E525B"/>
    <w:rsid w:val="003E5336"/>
    <w:rsid w:val="003E5429"/>
    <w:rsid w:val="003E5597"/>
    <w:rsid w:val="003E5BF3"/>
    <w:rsid w:val="003E5E2F"/>
    <w:rsid w:val="003E5E55"/>
    <w:rsid w:val="003E5EA5"/>
    <w:rsid w:val="003E60BA"/>
    <w:rsid w:val="003E6151"/>
    <w:rsid w:val="003E61D4"/>
    <w:rsid w:val="003E6356"/>
    <w:rsid w:val="003E6A98"/>
    <w:rsid w:val="003E6AEB"/>
    <w:rsid w:val="003E6B0E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C03"/>
    <w:rsid w:val="003E7E70"/>
    <w:rsid w:val="003E7F58"/>
    <w:rsid w:val="003F0525"/>
    <w:rsid w:val="003F0685"/>
    <w:rsid w:val="003F07A1"/>
    <w:rsid w:val="003F0852"/>
    <w:rsid w:val="003F0B40"/>
    <w:rsid w:val="003F0E8E"/>
    <w:rsid w:val="003F15C2"/>
    <w:rsid w:val="003F15FA"/>
    <w:rsid w:val="003F1645"/>
    <w:rsid w:val="003F1704"/>
    <w:rsid w:val="003F19AA"/>
    <w:rsid w:val="003F1C8C"/>
    <w:rsid w:val="003F1C99"/>
    <w:rsid w:val="003F1D17"/>
    <w:rsid w:val="003F1DCE"/>
    <w:rsid w:val="003F1F20"/>
    <w:rsid w:val="003F1FAD"/>
    <w:rsid w:val="003F210B"/>
    <w:rsid w:val="003F2371"/>
    <w:rsid w:val="003F273E"/>
    <w:rsid w:val="003F27DE"/>
    <w:rsid w:val="003F27F9"/>
    <w:rsid w:val="003F288C"/>
    <w:rsid w:val="003F2BE5"/>
    <w:rsid w:val="003F2C4B"/>
    <w:rsid w:val="003F2D02"/>
    <w:rsid w:val="003F3096"/>
    <w:rsid w:val="003F31C1"/>
    <w:rsid w:val="003F3206"/>
    <w:rsid w:val="003F3280"/>
    <w:rsid w:val="003F34E8"/>
    <w:rsid w:val="003F36AA"/>
    <w:rsid w:val="003F3740"/>
    <w:rsid w:val="003F3C94"/>
    <w:rsid w:val="003F404B"/>
    <w:rsid w:val="003F45D1"/>
    <w:rsid w:val="003F4B72"/>
    <w:rsid w:val="003F4DE3"/>
    <w:rsid w:val="003F4E91"/>
    <w:rsid w:val="003F4F02"/>
    <w:rsid w:val="003F5076"/>
    <w:rsid w:val="003F5777"/>
    <w:rsid w:val="003F579D"/>
    <w:rsid w:val="003F5B54"/>
    <w:rsid w:val="003F5BAA"/>
    <w:rsid w:val="003F6020"/>
    <w:rsid w:val="003F6479"/>
    <w:rsid w:val="003F6685"/>
    <w:rsid w:val="003F6795"/>
    <w:rsid w:val="003F67FD"/>
    <w:rsid w:val="003F6E8D"/>
    <w:rsid w:val="003F6FF0"/>
    <w:rsid w:val="003F70A9"/>
    <w:rsid w:val="003F7293"/>
    <w:rsid w:val="003F747D"/>
    <w:rsid w:val="003F7853"/>
    <w:rsid w:val="003F7C42"/>
    <w:rsid w:val="00400285"/>
    <w:rsid w:val="004002F2"/>
    <w:rsid w:val="004009D2"/>
    <w:rsid w:val="00400A65"/>
    <w:rsid w:val="00400BE2"/>
    <w:rsid w:val="00400EDD"/>
    <w:rsid w:val="0040122A"/>
    <w:rsid w:val="00401363"/>
    <w:rsid w:val="004015D9"/>
    <w:rsid w:val="00401741"/>
    <w:rsid w:val="00401872"/>
    <w:rsid w:val="00401C4E"/>
    <w:rsid w:val="00401EE8"/>
    <w:rsid w:val="0040209A"/>
    <w:rsid w:val="004023B1"/>
    <w:rsid w:val="0040318F"/>
    <w:rsid w:val="0040329B"/>
    <w:rsid w:val="0040342A"/>
    <w:rsid w:val="0040353F"/>
    <w:rsid w:val="00403980"/>
    <w:rsid w:val="00403AEB"/>
    <w:rsid w:val="00403B3C"/>
    <w:rsid w:val="00403CBF"/>
    <w:rsid w:val="00403CFE"/>
    <w:rsid w:val="00403E00"/>
    <w:rsid w:val="004041DB"/>
    <w:rsid w:val="00404431"/>
    <w:rsid w:val="0040472A"/>
    <w:rsid w:val="00404ADE"/>
    <w:rsid w:val="00404D25"/>
    <w:rsid w:val="00404EFF"/>
    <w:rsid w:val="004058F7"/>
    <w:rsid w:val="004059C9"/>
    <w:rsid w:val="00405C12"/>
    <w:rsid w:val="00405C9E"/>
    <w:rsid w:val="00406138"/>
    <w:rsid w:val="004061CE"/>
    <w:rsid w:val="004063A3"/>
    <w:rsid w:val="004063AD"/>
    <w:rsid w:val="004064B8"/>
    <w:rsid w:val="0040667D"/>
    <w:rsid w:val="00406854"/>
    <w:rsid w:val="00406EF4"/>
    <w:rsid w:val="00406F7D"/>
    <w:rsid w:val="004076FF"/>
    <w:rsid w:val="0040772E"/>
    <w:rsid w:val="00407985"/>
    <w:rsid w:val="004079B8"/>
    <w:rsid w:val="00407BCA"/>
    <w:rsid w:val="00407EDE"/>
    <w:rsid w:val="00407FAC"/>
    <w:rsid w:val="004101CF"/>
    <w:rsid w:val="00410272"/>
    <w:rsid w:val="00410BB7"/>
    <w:rsid w:val="00410FA5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923"/>
    <w:rsid w:val="00412BE4"/>
    <w:rsid w:val="00412D46"/>
    <w:rsid w:val="00412F4A"/>
    <w:rsid w:val="0041300E"/>
    <w:rsid w:val="0041305F"/>
    <w:rsid w:val="004130C9"/>
    <w:rsid w:val="004132B9"/>
    <w:rsid w:val="00413492"/>
    <w:rsid w:val="0041361C"/>
    <w:rsid w:val="0041364C"/>
    <w:rsid w:val="00413C85"/>
    <w:rsid w:val="00413E39"/>
    <w:rsid w:val="00414066"/>
    <w:rsid w:val="004141A3"/>
    <w:rsid w:val="004141FB"/>
    <w:rsid w:val="00414249"/>
    <w:rsid w:val="004142B0"/>
    <w:rsid w:val="00414332"/>
    <w:rsid w:val="004145CE"/>
    <w:rsid w:val="00414792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5D78"/>
    <w:rsid w:val="0041602D"/>
    <w:rsid w:val="0041630A"/>
    <w:rsid w:val="00416832"/>
    <w:rsid w:val="00416A8C"/>
    <w:rsid w:val="00416C19"/>
    <w:rsid w:val="00416CB6"/>
    <w:rsid w:val="0041755E"/>
    <w:rsid w:val="0041774A"/>
    <w:rsid w:val="00417BC9"/>
    <w:rsid w:val="00417E5F"/>
    <w:rsid w:val="00417EB8"/>
    <w:rsid w:val="00417EC2"/>
    <w:rsid w:val="004201BE"/>
    <w:rsid w:val="00420321"/>
    <w:rsid w:val="004204E8"/>
    <w:rsid w:val="004205F3"/>
    <w:rsid w:val="004206CD"/>
    <w:rsid w:val="00420741"/>
    <w:rsid w:val="004209DD"/>
    <w:rsid w:val="00420F07"/>
    <w:rsid w:val="00420F63"/>
    <w:rsid w:val="00420FAE"/>
    <w:rsid w:val="00420FBF"/>
    <w:rsid w:val="004212D5"/>
    <w:rsid w:val="004214EE"/>
    <w:rsid w:val="00421934"/>
    <w:rsid w:val="00422147"/>
    <w:rsid w:val="004223B0"/>
    <w:rsid w:val="0042253F"/>
    <w:rsid w:val="004227A8"/>
    <w:rsid w:val="00422A65"/>
    <w:rsid w:val="00422BD3"/>
    <w:rsid w:val="004231FF"/>
    <w:rsid w:val="00423290"/>
    <w:rsid w:val="004233A2"/>
    <w:rsid w:val="0042343D"/>
    <w:rsid w:val="0042348F"/>
    <w:rsid w:val="00423490"/>
    <w:rsid w:val="00423661"/>
    <w:rsid w:val="00424203"/>
    <w:rsid w:val="00424359"/>
    <w:rsid w:val="004244F2"/>
    <w:rsid w:val="00424574"/>
    <w:rsid w:val="00424624"/>
    <w:rsid w:val="004248E1"/>
    <w:rsid w:val="004249D5"/>
    <w:rsid w:val="00424EA3"/>
    <w:rsid w:val="00425227"/>
    <w:rsid w:val="00425A17"/>
    <w:rsid w:val="00425AA9"/>
    <w:rsid w:val="00425CC4"/>
    <w:rsid w:val="00425D60"/>
    <w:rsid w:val="00425EB0"/>
    <w:rsid w:val="00425F74"/>
    <w:rsid w:val="00426181"/>
    <w:rsid w:val="00426540"/>
    <w:rsid w:val="004268E6"/>
    <w:rsid w:val="00426983"/>
    <w:rsid w:val="00426BB9"/>
    <w:rsid w:val="00426F43"/>
    <w:rsid w:val="00427184"/>
    <w:rsid w:val="0042745F"/>
    <w:rsid w:val="004276A0"/>
    <w:rsid w:val="00427AF8"/>
    <w:rsid w:val="00427C0E"/>
    <w:rsid w:val="00427C16"/>
    <w:rsid w:val="00427D0A"/>
    <w:rsid w:val="00427EEA"/>
    <w:rsid w:val="004303B9"/>
    <w:rsid w:val="004305E4"/>
    <w:rsid w:val="004308A2"/>
    <w:rsid w:val="00430A15"/>
    <w:rsid w:val="00430A4D"/>
    <w:rsid w:val="00430BC2"/>
    <w:rsid w:val="00430C69"/>
    <w:rsid w:val="00430CD0"/>
    <w:rsid w:val="00430CEC"/>
    <w:rsid w:val="00430DCA"/>
    <w:rsid w:val="00430E22"/>
    <w:rsid w:val="00430E48"/>
    <w:rsid w:val="0043117C"/>
    <w:rsid w:val="00431224"/>
    <w:rsid w:val="004312AD"/>
    <w:rsid w:val="00431674"/>
    <w:rsid w:val="00431737"/>
    <w:rsid w:val="004317A7"/>
    <w:rsid w:val="004319C8"/>
    <w:rsid w:val="00431E52"/>
    <w:rsid w:val="00432173"/>
    <w:rsid w:val="004322FA"/>
    <w:rsid w:val="00432539"/>
    <w:rsid w:val="00432809"/>
    <w:rsid w:val="00432974"/>
    <w:rsid w:val="00432C74"/>
    <w:rsid w:val="00432F95"/>
    <w:rsid w:val="0043312A"/>
    <w:rsid w:val="00433255"/>
    <w:rsid w:val="0043328F"/>
    <w:rsid w:val="004332ED"/>
    <w:rsid w:val="00433342"/>
    <w:rsid w:val="0043335C"/>
    <w:rsid w:val="004336E5"/>
    <w:rsid w:val="004337C6"/>
    <w:rsid w:val="00433BC1"/>
    <w:rsid w:val="00433C61"/>
    <w:rsid w:val="00433FB7"/>
    <w:rsid w:val="0043408A"/>
    <w:rsid w:val="00434582"/>
    <w:rsid w:val="00434670"/>
    <w:rsid w:val="00434C0D"/>
    <w:rsid w:val="00434D35"/>
    <w:rsid w:val="0043503F"/>
    <w:rsid w:val="0043505E"/>
    <w:rsid w:val="00435D13"/>
    <w:rsid w:val="00435E61"/>
    <w:rsid w:val="004360E1"/>
    <w:rsid w:val="00436159"/>
    <w:rsid w:val="004362A2"/>
    <w:rsid w:val="004364B6"/>
    <w:rsid w:val="00436687"/>
    <w:rsid w:val="004368FA"/>
    <w:rsid w:val="00436999"/>
    <w:rsid w:val="00436A95"/>
    <w:rsid w:val="00436EED"/>
    <w:rsid w:val="00437224"/>
    <w:rsid w:val="0043732D"/>
    <w:rsid w:val="0043783F"/>
    <w:rsid w:val="00437929"/>
    <w:rsid w:val="00437B65"/>
    <w:rsid w:val="00437EA0"/>
    <w:rsid w:val="00440030"/>
    <w:rsid w:val="00440244"/>
    <w:rsid w:val="0044032D"/>
    <w:rsid w:val="004403A8"/>
    <w:rsid w:val="00440567"/>
    <w:rsid w:val="0044056B"/>
    <w:rsid w:val="004407D8"/>
    <w:rsid w:val="0044081C"/>
    <w:rsid w:val="00440873"/>
    <w:rsid w:val="004408CC"/>
    <w:rsid w:val="00440AEF"/>
    <w:rsid w:val="00440CE4"/>
    <w:rsid w:val="00440CE6"/>
    <w:rsid w:val="00441659"/>
    <w:rsid w:val="0044169B"/>
    <w:rsid w:val="00441742"/>
    <w:rsid w:val="0044184A"/>
    <w:rsid w:val="00441D15"/>
    <w:rsid w:val="00441FDD"/>
    <w:rsid w:val="00442187"/>
    <w:rsid w:val="004425EB"/>
    <w:rsid w:val="00442769"/>
    <w:rsid w:val="00442B89"/>
    <w:rsid w:val="00442C3A"/>
    <w:rsid w:val="00442E60"/>
    <w:rsid w:val="0044312A"/>
    <w:rsid w:val="00443405"/>
    <w:rsid w:val="00443530"/>
    <w:rsid w:val="00443AC1"/>
    <w:rsid w:val="00443C49"/>
    <w:rsid w:val="00443CB6"/>
    <w:rsid w:val="00443F11"/>
    <w:rsid w:val="00444068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C9C"/>
    <w:rsid w:val="00446E16"/>
    <w:rsid w:val="00446ED4"/>
    <w:rsid w:val="00446FAC"/>
    <w:rsid w:val="004470C4"/>
    <w:rsid w:val="00447163"/>
    <w:rsid w:val="004474AC"/>
    <w:rsid w:val="00447725"/>
    <w:rsid w:val="00447A5A"/>
    <w:rsid w:val="00447B89"/>
    <w:rsid w:val="00447C38"/>
    <w:rsid w:val="00447DD3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67B"/>
    <w:rsid w:val="00451990"/>
    <w:rsid w:val="004519DF"/>
    <w:rsid w:val="00451B74"/>
    <w:rsid w:val="00451EB8"/>
    <w:rsid w:val="00451FC7"/>
    <w:rsid w:val="004521EB"/>
    <w:rsid w:val="0045222A"/>
    <w:rsid w:val="004524D7"/>
    <w:rsid w:val="004525D1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3115"/>
    <w:rsid w:val="004531CA"/>
    <w:rsid w:val="00453249"/>
    <w:rsid w:val="004535C9"/>
    <w:rsid w:val="00453AB7"/>
    <w:rsid w:val="00453C70"/>
    <w:rsid w:val="00453F01"/>
    <w:rsid w:val="00453FC5"/>
    <w:rsid w:val="00453FDC"/>
    <w:rsid w:val="00454039"/>
    <w:rsid w:val="004541EC"/>
    <w:rsid w:val="00454255"/>
    <w:rsid w:val="00454339"/>
    <w:rsid w:val="004543CF"/>
    <w:rsid w:val="0045446D"/>
    <w:rsid w:val="00454C6D"/>
    <w:rsid w:val="00454D0F"/>
    <w:rsid w:val="00454D42"/>
    <w:rsid w:val="00454D44"/>
    <w:rsid w:val="00454F3A"/>
    <w:rsid w:val="004552A2"/>
    <w:rsid w:val="00455344"/>
    <w:rsid w:val="0045536C"/>
    <w:rsid w:val="0045553B"/>
    <w:rsid w:val="004558BF"/>
    <w:rsid w:val="004558EE"/>
    <w:rsid w:val="0045595F"/>
    <w:rsid w:val="00455B03"/>
    <w:rsid w:val="00455CF3"/>
    <w:rsid w:val="00455D54"/>
    <w:rsid w:val="00455DDA"/>
    <w:rsid w:val="00455E26"/>
    <w:rsid w:val="00456146"/>
    <w:rsid w:val="00456207"/>
    <w:rsid w:val="00456A9F"/>
    <w:rsid w:val="00456D9C"/>
    <w:rsid w:val="00456E25"/>
    <w:rsid w:val="00457120"/>
    <w:rsid w:val="004575C8"/>
    <w:rsid w:val="004576D7"/>
    <w:rsid w:val="004576F3"/>
    <w:rsid w:val="00457BF9"/>
    <w:rsid w:val="00457F9F"/>
    <w:rsid w:val="00457FD1"/>
    <w:rsid w:val="0046000C"/>
    <w:rsid w:val="004600C5"/>
    <w:rsid w:val="004600CF"/>
    <w:rsid w:val="0046082C"/>
    <w:rsid w:val="00460F76"/>
    <w:rsid w:val="0046104F"/>
    <w:rsid w:val="00461375"/>
    <w:rsid w:val="0046143E"/>
    <w:rsid w:val="0046190A"/>
    <w:rsid w:val="00461A72"/>
    <w:rsid w:val="00461BB5"/>
    <w:rsid w:val="0046213D"/>
    <w:rsid w:val="00462282"/>
    <w:rsid w:val="004625A1"/>
    <w:rsid w:val="00462A68"/>
    <w:rsid w:val="004635DA"/>
    <w:rsid w:val="00463899"/>
    <w:rsid w:val="00463E50"/>
    <w:rsid w:val="00463F34"/>
    <w:rsid w:val="004642F9"/>
    <w:rsid w:val="004644B5"/>
    <w:rsid w:val="0046469E"/>
    <w:rsid w:val="0046486F"/>
    <w:rsid w:val="00464A14"/>
    <w:rsid w:val="00464FAE"/>
    <w:rsid w:val="00465258"/>
    <w:rsid w:val="0046539B"/>
    <w:rsid w:val="00465468"/>
    <w:rsid w:val="00465617"/>
    <w:rsid w:val="00465C8B"/>
    <w:rsid w:val="00466470"/>
    <w:rsid w:val="004666EC"/>
    <w:rsid w:val="00466A5B"/>
    <w:rsid w:val="00466BE0"/>
    <w:rsid w:val="00466C6E"/>
    <w:rsid w:val="0046745A"/>
    <w:rsid w:val="004675D8"/>
    <w:rsid w:val="004675E1"/>
    <w:rsid w:val="0046769A"/>
    <w:rsid w:val="00467E66"/>
    <w:rsid w:val="00470228"/>
    <w:rsid w:val="0047060E"/>
    <w:rsid w:val="00470E4A"/>
    <w:rsid w:val="00471121"/>
    <w:rsid w:val="0047124D"/>
    <w:rsid w:val="00471691"/>
    <w:rsid w:val="00471B46"/>
    <w:rsid w:val="00471E01"/>
    <w:rsid w:val="00471E3F"/>
    <w:rsid w:val="004723C9"/>
    <w:rsid w:val="004725B8"/>
    <w:rsid w:val="004727CB"/>
    <w:rsid w:val="00472939"/>
    <w:rsid w:val="00473242"/>
    <w:rsid w:val="004733BA"/>
    <w:rsid w:val="00473665"/>
    <w:rsid w:val="004736A8"/>
    <w:rsid w:val="00473707"/>
    <w:rsid w:val="004738CF"/>
    <w:rsid w:val="004738DB"/>
    <w:rsid w:val="00473961"/>
    <w:rsid w:val="00473C63"/>
    <w:rsid w:val="00473CB2"/>
    <w:rsid w:val="00473D13"/>
    <w:rsid w:val="004741CB"/>
    <w:rsid w:val="004742A0"/>
    <w:rsid w:val="004742A3"/>
    <w:rsid w:val="00474AC8"/>
    <w:rsid w:val="00474B36"/>
    <w:rsid w:val="00474DEF"/>
    <w:rsid w:val="0047539A"/>
    <w:rsid w:val="00475866"/>
    <w:rsid w:val="00475BA0"/>
    <w:rsid w:val="00475C84"/>
    <w:rsid w:val="00475D5F"/>
    <w:rsid w:val="00475ED3"/>
    <w:rsid w:val="00476067"/>
    <w:rsid w:val="004760E8"/>
    <w:rsid w:val="00476279"/>
    <w:rsid w:val="004763AB"/>
    <w:rsid w:val="00476438"/>
    <w:rsid w:val="00476527"/>
    <w:rsid w:val="00476621"/>
    <w:rsid w:val="0047668F"/>
    <w:rsid w:val="00476767"/>
    <w:rsid w:val="00476859"/>
    <w:rsid w:val="004768D4"/>
    <w:rsid w:val="00476AE5"/>
    <w:rsid w:val="00476FD9"/>
    <w:rsid w:val="00477055"/>
    <w:rsid w:val="0047714F"/>
    <w:rsid w:val="0047722F"/>
    <w:rsid w:val="0047726D"/>
    <w:rsid w:val="00477742"/>
    <w:rsid w:val="00477783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507"/>
    <w:rsid w:val="00480665"/>
    <w:rsid w:val="004809A6"/>
    <w:rsid w:val="00480E17"/>
    <w:rsid w:val="00480E51"/>
    <w:rsid w:val="00481BCD"/>
    <w:rsid w:val="00481C2A"/>
    <w:rsid w:val="00482075"/>
    <w:rsid w:val="004820DA"/>
    <w:rsid w:val="00482574"/>
    <w:rsid w:val="004827C1"/>
    <w:rsid w:val="00482D28"/>
    <w:rsid w:val="004833F3"/>
    <w:rsid w:val="0048399E"/>
    <w:rsid w:val="00483DF4"/>
    <w:rsid w:val="004846C8"/>
    <w:rsid w:val="00484841"/>
    <w:rsid w:val="00484ABD"/>
    <w:rsid w:val="00484D0B"/>
    <w:rsid w:val="00484F68"/>
    <w:rsid w:val="004859D5"/>
    <w:rsid w:val="00486196"/>
    <w:rsid w:val="00486357"/>
    <w:rsid w:val="00486439"/>
    <w:rsid w:val="004864AE"/>
    <w:rsid w:val="00486564"/>
    <w:rsid w:val="004867EF"/>
    <w:rsid w:val="00486CCF"/>
    <w:rsid w:val="00486EF1"/>
    <w:rsid w:val="00487035"/>
    <w:rsid w:val="0048707F"/>
    <w:rsid w:val="0048757D"/>
    <w:rsid w:val="00487656"/>
    <w:rsid w:val="004879FA"/>
    <w:rsid w:val="0049021F"/>
    <w:rsid w:val="004903B5"/>
    <w:rsid w:val="004903E1"/>
    <w:rsid w:val="004903EA"/>
    <w:rsid w:val="004906F0"/>
    <w:rsid w:val="00490ECE"/>
    <w:rsid w:val="004912CE"/>
    <w:rsid w:val="004914EB"/>
    <w:rsid w:val="00491777"/>
    <w:rsid w:val="00491943"/>
    <w:rsid w:val="00491965"/>
    <w:rsid w:val="00491F5E"/>
    <w:rsid w:val="00492174"/>
    <w:rsid w:val="0049223D"/>
    <w:rsid w:val="004924C0"/>
    <w:rsid w:val="004925FD"/>
    <w:rsid w:val="0049281E"/>
    <w:rsid w:val="00492BF1"/>
    <w:rsid w:val="00492CC2"/>
    <w:rsid w:val="00493129"/>
    <w:rsid w:val="00493261"/>
    <w:rsid w:val="0049342E"/>
    <w:rsid w:val="00493689"/>
    <w:rsid w:val="004939B2"/>
    <w:rsid w:val="004939FA"/>
    <w:rsid w:val="00493B61"/>
    <w:rsid w:val="00493BBB"/>
    <w:rsid w:val="00493E23"/>
    <w:rsid w:val="00493EEC"/>
    <w:rsid w:val="00493FE2"/>
    <w:rsid w:val="00494003"/>
    <w:rsid w:val="00494180"/>
    <w:rsid w:val="004945FD"/>
    <w:rsid w:val="0049471E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602C"/>
    <w:rsid w:val="004960EC"/>
    <w:rsid w:val="004966E1"/>
    <w:rsid w:val="0049684E"/>
    <w:rsid w:val="00496876"/>
    <w:rsid w:val="00496B31"/>
    <w:rsid w:val="00497007"/>
    <w:rsid w:val="00497146"/>
    <w:rsid w:val="00497265"/>
    <w:rsid w:val="00497510"/>
    <w:rsid w:val="00497517"/>
    <w:rsid w:val="0049766C"/>
    <w:rsid w:val="004A010F"/>
    <w:rsid w:val="004A0325"/>
    <w:rsid w:val="004A052C"/>
    <w:rsid w:val="004A0576"/>
    <w:rsid w:val="004A0619"/>
    <w:rsid w:val="004A07A7"/>
    <w:rsid w:val="004A0859"/>
    <w:rsid w:val="004A098B"/>
    <w:rsid w:val="004A0B01"/>
    <w:rsid w:val="004A0B56"/>
    <w:rsid w:val="004A0C6B"/>
    <w:rsid w:val="004A11D9"/>
    <w:rsid w:val="004A13F9"/>
    <w:rsid w:val="004A15B3"/>
    <w:rsid w:val="004A192C"/>
    <w:rsid w:val="004A19AE"/>
    <w:rsid w:val="004A1C3C"/>
    <w:rsid w:val="004A1CE0"/>
    <w:rsid w:val="004A2126"/>
    <w:rsid w:val="004A21BF"/>
    <w:rsid w:val="004A2309"/>
    <w:rsid w:val="004A2734"/>
    <w:rsid w:val="004A27F7"/>
    <w:rsid w:val="004A2865"/>
    <w:rsid w:val="004A2B0D"/>
    <w:rsid w:val="004A2D89"/>
    <w:rsid w:val="004A2DC6"/>
    <w:rsid w:val="004A3085"/>
    <w:rsid w:val="004A3228"/>
    <w:rsid w:val="004A34B8"/>
    <w:rsid w:val="004A38AE"/>
    <w:rsid w:val="004A3B8B"/>
    <w:rsid w:val="004A4313"/>
    <w:rsid w:val="004A451B"/>
    <w:rsid w:val="004A4701"/>
    <w:rsid w:val="004A472D"/>
    <w:rsid w:val="004A475E"/>
    <w:rsid w:val="004A4878"/>
    <w:rsid w:val="004A4BF2"/>
    <w:rsid w:val="004A4C70"/>
    <w:rsid w:val="004A4ED5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8A4"/>
    <w:rsid w:val="004A7CC2"/>
    <w:rsid w:val="004A7FFA"/>
    <w:rsid w:val="004B0018"/>
    <w:rsid w:val="004B017B"/>
    <w:rsid w:val="004B0256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2C0"/>
    <w:rsid w:val="004B137D"/>
    <w:rsid w:val="004B19A3"/>
    <w:rsid w:val="004B206E"/>
    <w:rsid w:val="004B211D"/>
    <w:rsid w:val="004B2159"/>
    <w:rsid w:val="004B2648"/>
    <w:rsid w:val="004B2FF5"/>
    <w:rsid w:val="004B3069"/>
    <w:rsid w:val="004B31A6"/>
    <w:rsid w:val="004B3357"/>
    <w:rsid w:val="004B3BD9"/>
    <w:rsid w:val="004B3E2C"/>
    <w:rsid w:val="004B439F"/>
    <w:rsid w:val="004B499E"/>
    <w:rsid w:val="004B4E64"/>
    <w:rsid w:val="004B4E71"/>
    <w:rsid w:val="004B4FA2"/>
    <w:rsid w:val="004B5009"/>
    <w:rsid w:val="004B502F"/>
    <w:rsid w:val="004B5428"/>
    <w:rsid w:val="004B567B"/>
    <w:rsid w:val="004B5682"/>
    <w:rsid w:val="004B591B"/>
    <w:rsid w:val="004B5BEC"/>
    <w:rsid w:val="004B5C93"/>
    <w:rsid w:val="004B5D84"/>
    <w:rsid w:val="004B6473"/>
    <w:rsid w:val="004B6A50"/>
    <w:rsid w:val="004B6BD0"/>
    <w:rsid w:val="004B6C0C"/>
    <w:rsid w:val="004B6C28"/>
    <w:rsid w:val="004B7A2E"/>
    <w:rsid w:val="004B7CD2"/>
    <w:rsid w:val="004C008D"/>
    <w:rsid w:val="004C0394"/>
    <w:rsid w:val="004C0906"/>
    <w:rsid w:val="004C0A80"/>
    <w:rsid w:val="004C0EB7"/>
    <w:rsid w:val="004C111A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31AC"/>
    <w:rsid w:val="004C31CE"/>
    <w:rsid w:val="004C3378"/>
    <w:rsid w:val="004C338A"/>
    <w:rsid w:val="004C33FD"/>
    <w:rsid w:val="004C36A9"/>
    <w:rsid w:val="004C3CA5"/>
    <w:rsid w:val="004C3D79"/>
    <w:rsid w:val="004C3EE2"/>
    <w:rsid w:val="004C3FE9"/>
    <w:rsid w:val="004C41E0"/>
    <w:rsid w:val="004C4236"/>
    <w:rsid w:val="004C4249"/>
    <w:rsid w:val="004C43A2"/>
    <w:rsid w:val="004C444E"/>
    <w:rsid w:val="004C4644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9E"/>
    <w:rsid w:val="004C57DB"/>
    <w:rsid w:val="004C5F1D"/>
    <w:rsid w:val="004C621B"/>
    <w:rsid w:val="004C677F"/>
    <w:rsid w:val="004C67F2"/>
    <w:rsid w:val="004C689E"/>
    <w:rsid w:val="004C68A5"/>
    <w:rsid w:val="004C6A2C"/>
    <w:rsid w:val="004C6BB0"/>
    <w:rsid w:val="004C6F0A"/>
    <w:rsid w:val="004C6F80"/>
    <w:rsid w:val="004C7045"/>
    <w:rsid w:val="004C770C"/>
    <w:rsid w:val="004C776C"/>
    <w:rsid w:val="004C779A"/>
    <w:rsid w:val="004C77C2"/>
    <w:rsid w:val="004C7807"/>
    <w:rsid w:val="004D0024"/>
    <w:rsid w:val="004D037F"/>
    <w:rsid w:val="004D03B6"/>
    <w:rsid w:val="004D0526"/>
    <w:rsid w:val="004D0815"/>
    <w:rsid w:val="004D0996"/>
    <w:rsid w:val="004D0FF0"/>
    <w:rsid w:val="004D11F3"/>
    <w:rsid w:val="004D143E"/>
    <w:rsid w:val="004D1856"/>
    <w:rsid w:val="004D19CC"/>
    <w:rsid w:val="004D1A62"/>
    <w:rsid w:val="004D1F05"/>
    <w:rsid w:val="004D1F4E"/>
    <w:rsid w:val="004D2097"/>
    <w:rsid w:val="004D22CB"/>
    <w:rsid w:val="004D2405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342"/>
    <w:rsid w:val="004D46E0"/>
    <w:rsid w:val="004D48C8"/>
    <w:rsid w:val="004D4B67"/>
    <w:rsid w:val="004D4BE3"/>
    <w:rsid w:val="004D4D25"/>
    <w:rsid w:val="004D4EC7"/>
    <w:rsid w:val="004D4F01"/>
    <w:rsid w:val="004D5169"/>
    <w:rsid w:val="004D5298"/>
    <w:rsid w:val="004D5482"/>
    <w:rsid w:val="004D54D0"/>
    <w:rsid w:val="004D563A"/>
    <w:rsid w:val="004D5848"/>
    <w:rsid w:val="004D5A9A"/>
    <w:rsid w:val="004D5D40"/>
    <w:rsid w:val="004D5E6D"/>
    <w:rsid w:val="004D60C8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88"/>
    <w:rsid w:val="004D79A7"/>
    <w:rsid w:val="004D79FB"/>
    <w:rsid w:val="004D7BAC"/>
    <w:rsid w:val="004D7D04"/>
    <w:rsid w:val="004D7D55"/>
    <w:rsid w:val="004D7EE3"/>
    <w:rsid w:val="004D7F29"/>
    <w:rsid w:val="004D7F51"/>
    <w:rsid w:val="004E03A0"/>
    <w:rsid w:val="004E03DC"/>
    <w:rsid w:val="004E0527"/>
    <w:rsid w:val="004E0AC7"/>
    <w:rsid w:val="004E0B8A"/>
    <w:rsid w:val="004E0D98"/>
    <w:rsid w:val="004E0E27"/>
    <w:rsid w:val="004E0F89"/>
    <w:rsid w:val="004E1191"/>
    <w:rsid w:val="004E1209"/>
    <w:rsid w:val="004E125F"/>
    <w:rsid w:val="004E13D8"/>
    <w:rsid w:val="004E14D4"/>
    <w:rsid w:val="004E1685"/>
    <w:rsid w:val="004E16B7"/>
    <w:rsid w:val="004E16F1"/>
    <w:rsid w:val="004E176F"/>
    <w:rsid w:val="004E1EE7"/>
    <w:rsid w:val="004E227B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C9E"/>
    <w:rsid w:val="004E4F85"/>
    <w:rsid w:val="004E4FD8"/>
    <w:rsid w:val="004E4FE7"/>
    <w:rsid w:val="004E50BC"/>
    <w:rsid w:val="004E51FF"/>
    <w:rsid w:val="004E555B"/>
    <w:rsid w:val="004E58EC"/>
    <w:rsid w:val="004E593B"/>
    <w:rsid w:val="004E5950"/>
    <w:rsid w:val="004E5AE2"/>
    <w:rsid w:val="004E5E67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E2D"/>
    <w:rsid w:val="004F104F"/>
    <w:rsid w:val="004F12B9"/>
    <w:rsid w:val="004F16AC"/>
    <w:rsid w:val="004F21A5"/>
    <w:rsid w:val="004F2347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B13"/>
    <w:rsid w:val="004F3CFE"/>
    <w:rsid w:val="004F3EB4"/>
    <w:rsid w:val="004F3EE6"/>
    <w:rsid w:val="004F4060"/>
    <w:rsid w:val="004F41FD"/>
    <w:rsid w:val="004F41FF"/>
    <w:rsid w:val="004F42D4"/>
    <w:rsid w:val="004F44EB"/>
    <w:rsid w:val="004F4577"/>
    <w:rsid w:val="004F4656"/>
    <w:rsid w:val="004F484D"/>
    <w:rsid w:val="004F48FB"/>
    <w:rsid w:val="004F493E"/>
    <w:rsid w:val="004F4B87"/>
    <w:rsid w:val="004F4C48"/>
    <w:rsid w:val="004F4D37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603"/>
    <w:rsid w:val="004F56E0"/>
    <w:rsid w:val="004F571B"/>
    <w:rsid w:val="004F590F"/>
    <w:rsid w:val="004F5BE6"/>
    <w:rsid w:val="004F5CA3"/>
    <w:rsid w:val="004F5D23"/>
    <w:rsid w:val="004F5D90"/>
    <w:rsid w:val="004F61C9"/>
    <w:rsid w:val="004F62B4"/>
    <w:rsid w:val="004F658B"/>
    <w:rsid w:val="004F66A3"/>
    <w:rsid w:val="004F680A"/>
    <w:rsid w:val="004F6B15"/>
    <w:rsid w:val="004F6B8A"/>
    <w:rsid w:val="004F706A"/>
    <w:rsid w:val="004F7404"/>
    <w:rsid w:val="004F744C"/>
    <w:rsid w:val="004F74CE"/>
    <w:rsid w:val="004F778F"/>
    <w:rsid w:val="004F782B"/>
    <w:rsid w:val="004F78CA"/>
    <w:rsid w:val="004F79F3"/>
    <w:rsid w:val="004F7CF1"/>
    <w:rsid w:val="004F7DBE"/>
    <w:rsid w:val="004F7E49"/>
    <w:rsid w:val="004F7E84"/>
    <w:rsid w:val="004F7E89"/>
    <w:rsid w:val="00500415"/>
    <w:rsid w:val="00500AA3"/>
    <w:rsid w:val="00500BB5"/>
    <w:rsid w:val="00500DB2"/>
    <w:rsid w:val="00500E66"/>
    <w:rsid w:val="00500E67"/>
    <w:rsid w:val="005012B9"/>
    <w:rsid w:val="005015AC"/>
    <w:rsid w:val="0050169E"/>
    <w:rsid w:val="00501C36"/>
    <w:rsid w:val="00501D8E"/>
    <w:rsid w:val="005021E6"/>
    <w:rsid w:val="0050237F"/>
    <w:rsid w:val="00502605"/>
    <w:rsid w:val="00502660"/>
    <w:rsid w:val="00502751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3E69"/>
    <w:rsid w:val="0050440C"/>
    <w:rsid w:val="0050442A"/>
    <w:rsid w:val="00504435"/>
    <w:rsid w:val="005044FA"/>
    <w:rsid w:val="00504A08"/>
    <w:rsid w:val="00504D8E"/>
    <w:rsid w:val="005050C7"/>
    <w:rsid w:val="0050561D"/>
    <w:rsid w:val="00505938"/>
    <w:rsid w:val="005059B5"/>
    <w:rsid w:val="00505EBF"/>
    <w:rsid w:val="00506035"/>
    <w:rsid w:val="0050612B"/>
    <w:rsid w:val="0050615E"/>
    <w:rsid w:val="005062B3"/>
    <w:rsid w:val="00506349"/>
    <w:rsid w:val="00506503"/>
    <w:rsid w:val="00506699"/>
    <w:rsid w:val="00506B19"/>
    <w:rsid w:val="00506B47"/>
    <w:rsid w:val="00506CA7"/>
    <w:rsid w:val="00506D0C"/>
    <w:rsid w:val="00506D67"/>
    <w:rsid w:val="00506E7B"/>
    <w:rsid w:val="00506EF5"/>
    <w:rsid w:val="005074B2"/>
    <w:rsid w:val="00507522"/>
    <w:rsid w:val="005075B3"/>
    <w:rsid w:val="00507677"/>
    <w:rsid w:val="00507836"/>
    <w:rsid w:val="005079CE"/>
    <w:rsid w:val="005104B5"/>
    <w:rsid w:val="005106F7"/>
    <w:rsid w:val="005112EC"/>
    <w:rsid w:val="005116F8"/>
    <w:rsid w:val="0051184D"/>
    <w:rsid w:val="00511F77"/>
    <w:rsid w:val="00512163"/>
    <w:rsid w:val="0051225C"/>
    <w:rsid w:val="005122C9"/>
    <w:rsid w:val="00512324"/>
    <w:rsid w:val="00512946"/>
    <w:rsid w:val="00512B3E"/>
    <w:rsid w:val="00512F35"/>
    <w:rsid w:val="00513529"/>
    <w:rsid w:val="00513AA3"/>
    <w:rsid w:val="00513B2D"/>
    <w:rsid w:val="00513EE9"/>
    <w:rsid w:val="00514106"/>
    <w:rsid w:val="00514383"/>
    <w:rsid w:val="00514776"/>
    <w:rsid w:val="0051486C"/>
    <w:rsid w:val="00514C0B"/>
    <w:rsid w:val="00514EFC"/>
    <w:rsid w:val="00514F16"/>
    <w:rsid w:val="00515604"/>
    <w:rsid w:val="00515745"/>
    <w:rsid w:val="00515797"/>
    <w:rsid w:val="00515D1D"/>
    <w:rsid w:val="00515DBD"/>
    <w:rsid w:val="00515E1F"/>
    <w:rsid w:val="005161CE"/>
    <w:rsid w:val="00516690"/>
    <w:rsid w:val="00516699"/>
    <w:rsid w:val="00516C9E"/>
    <w:rsid w:val="00516F5D"/>
    <w:rsid w:val="00517100"/>
    <w:rsid w:val="005173FF"/>
    <w:rsid w:val="00517408"/>
    <w:rsid w:val="00517521"/>
    <w:rsid w:val="00520153"/>
    <w:rsid w:val="005201B2"/>
    <w:rsid w:val="00520466"/>
    <w:rsid w:val="005205C8"/>
    <w:rsid w:val="0052063C"/>
    <w:rsid w:val="00520819"/>
    <w:rsid w:val="005209AF"/>
    <w:rsid w:val="00520EA0"/>
    <w:rsid w:val="00520F7E"/>
    <w:rsid w:val="00520FBE"/>
    <w:rsid w:val="00520FD4"/>
    <w:rsid w:val="0052129D"/>
    <w:rsid w:val="0052172D"/>
    <w:rsid w:val="00521874"/>
    <w:rsid w:val="005218E5"/>
    <w:rsid w:val="00521D45"/>
    <w:rsid w:val="00521FF2"/>
    <w:rsid w:val="005221E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D0E"/>
    <w:rsid w:val="00523FA6"/>
    <w:rsid w:val="00524220"/>
    <w:rsid w:val="005242EB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2DC"/>
    <w:rsid w:val="005273CE"/>
    <w:rsid w:val="005273F2"/>
    <w:rsid w:val="005275B3"/>
    <w:rsid w:val="00527B8C"/>
    <w:rsid w:val="00527D50"/>
    <w:rsid w:val="00527E63"/>
    <w:rsid w:val="00530010"/>
    <w:rsid w:val="00530093"/>
    <w:rsid w:val="00530127"/>
    <w:rsid w:val="00530418"/>
    <w:rsid w:val="005304CD"/>
    <w:rsid w:val="00530547"/>
    <w:rsid w:val="00530852"/>
    <w:rsid w:val="00530ADB"/>
    <w:rsid w:val="00530ADE"/>
    <w:rsid w:val="00530D8B"/>
    <w:rsid w:val="00530FA9"/>
    <w:rsid w:val="00530FCA"/>
    <w:rsid w:val="00531565"/>
    <w:rsid w:val="00531ED9"/>
    <w:rsid w:val="00531F39"/>
    <w:rsid w:val="0053217F"/>
    <w:rsid w:val="00532393"/>
    <w:rsid w:val="005323F9"/>
    <w:rsid w:val="005329C5"/>
    <w:rsid w:val="00533980"/>
    <w:rsid w:val="005339EA"/>
    <w:rsid w:val="00533A13"/>
    <w:rsid w:val="00533A41"/>
    <w:rsid w:val="00533E05"/>
    <w:rsid w:val="00533E28"/>
    <w:rsid w:val="005340F2"/>
    <w:rsid w:val="0053423B"/>
    <w:rsid w:val="005347C5"/>
    <w:rsid w:val="00534871"/>
    <w:rsid w:val="00534E8C"/>
    <w:rsid w:val="00534F27"/>
    <w:rsid w:val="005350A3"/>
    <w:rsid w:val="005351E5"/>
    <w:rsid w:val="00535279"/>
    <w:rsid w:val="00535296"/>
    <w:rsid w:val="005353B1"/>
    <w:rsid w:val="00535561"/>
    <w:rsid w:val="005356F5"/>
    <w:rsid w:val="005357E9"/>
    <w:rsid w:val="00535A9D"/>
    <w:rsid w:val="00535AA2"/>
    <w:rsid w:val="005362A9"/>
    <w:rsid w:val="0053640B"/>
    <w:rsid w:val="00536437"/>
    <w:rsid w:val="0053672C"/>
    <w:rsid w:val="0053673E"/>
    <w:rsid w:val="005367DA"/>
    <w:rsid w:val="005369C9"/>
    <w:rsid w:val="00536CA3"/>
    <w:rsid w:val="00536D35"/>
    <w:rsid w:val="00536F22"/>
    <w:rsid w:val="00536F8E"/>
    <w:rsid w:val="00537720"/>
    <w:rsid w:val="00537BEC"/>
    <w:rsid w:val="00537DAF"/>
    <w:rsid w:val="00537F5F"/>
    <w:rsid w:val="00540443"/>
    <w:rsid w:val="005404E9"/>
    <w:rsid w:val="00540ADB"/>
    <w:rsid w:val="00540E32"/>
    <w:rsid w:val="0054143F"/>
    <w:rsid w:val="005414B5"/>
    <w:rsid w:val="00541817"/>
    <w:rsid w:val="0054189E"/>
    <w:rsid w:val="00541A4C"/>
    <w:rsid w:val="00541A56"/>
    <w:rsid w:val="00541F9A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112"/>
    <w:rsid w:val="00543485"/>
    <w:rsid w:val="00543870"/>
    <w:rsid w:val="005439E6"/>
    <w:rsid w:val="00543B6D"/>
    <w:rsid w:val="00544373"/>
    <w:rsid w:val="00544460"/>
    <w:rsid w:val="005446FB"/>
    <w:rsid w:val="00544909"/>
    <w:rsid w:val="00544D47"/>
    <w:rsid w:val="00544DC9"/>
    <w:rsid w:val="0054522C"/>
    <w:rsid w:val="0054577F"/>
    <w:rsid w:val="00545783"/>
    <w:rsid w:val="005459B7"/>
    <w:rsid w:val="00545B5F"/>
    <w:rsid w:val="00545B9E"/>
    <w:rsid w:val="00545BB8"/>
    <w:rsid w:val="00545D08"/>
    <w:rsid w:val="00545DBC"/>
    <w:rsid w:val="00545E37"/>
    <w:rsid w:val="00546079"/>
    <w:rsid w:val="0054607E"/>
    <w:rsid w:val="0054609E"/>
    <w:rsid w:val="005460FB"/>
    <w:rsid w:val="005461B2"/>
    <w:rsid w:val="00546263"/>
    <w:rsid w:val="0054642E"/>
    <w:rsid w:val="00546540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DF3"/>
    <w:rsid w:val="00550F30"/>
    <w:rsid w:val="00551026"/>
    <w:rsid w:val="005510DA"/>
    <w:rsid w:val="005515BA"/>
    <w:rsid w:val="005516AA"/>
    <w:rsid w:val="0055174D"/>
    <w:rsid w:val="00551A32"/>
    <w:rsid w:val="00551A38"/>
    <w:rsid w:val="00551AF5"/>
    <w:rsid w:val="00551C3C"/>
    <w:rsid w:val="00551CF0"/>
    <w:rsid w:val="00551F00"/>
    <w:rsid w:val="00551F47"/>
    <w:rsid w:val="00552068"/>
    <w:rsid w:val="00552139"/>
    <w:rsid w:val="0055216B"/>
    <w:rsid w:val="00552196"/>
    <w:rsid w:val="005521C5"/>
    <w:rsid w:val="00552228"/>
    <w:rsid w:val="00552447"/>
    <w:rsid w:val="00552855"/>
    <w:rsid w:val="00552B02"/>
    <w:rsid w:val="00552C5F"/>
    <w:rsid w:val="00552D8E"/>
    <w:rsid w:val="00552E15"/>
    <w:rsid w:val="00552F70"/>
    <w:rsid w:val="00553025"/>
    <w:rsid w:val="0055307B"/>
    <w:rsid w:val="00553149"/>
    <w:rsid w:val="005538CE"/>
    <w:rsid w:val="00553B1A"/>
    <w:rsid w:val="00553C0C"/>
    <w:rsid w:val="00553C95"/>
    <w:rsid w:val="00553D54"/>
    <w:rsid w:val="00553DEA"/>
    <w:rsid w:val="00553E01"/>
    <w:rsid w:val="00554500"/>
    <w:rsid w:val="005546C0"/>
    <w:rsid w:val="005549A0"/>
    <w:rsid w:val="00554A42"/>
    <w:rsid w:val="00554C4F"/>
    <w:rsid w:val="00554DCC"/>
    <w:rsid w:val="00554E05"/>
    <w:rsid w:val="00554F04"/>
    <w:rsid w:val="0055505A"/>
    <w:rsid w:val="005551ED"/>
    <w:rsid w:val="005553DF"/>
    <w:rsid w:val="005555A8"/>
    <w:rsid w:val="00555961"/>
    <w:rsid w:val="00555B09"/>
    <w:rsid w:val="0055622A"/>
    <w:rsid w:val="00556402"/>
    <w:rsid w:val="0055650F"/>
    <w:rsid w:val="0055657D"/>
    <w:rsid w:val="005566B9"/>
    <w:rsid w:val="00556A97"/>
    <w:rsid w:val="00556A98"/>
    <w:rsid w:val="00556C60"/>
    <w:rsid w:val="00556CD2"/>
    <w:rsid w:val="00556ECB"/>
    <w:rsid w:val="00557086"/>
    <w:rsid w:val="00557101"/>
    <w:rsid w:val="005578EB"/>
    <w:rsid w:val="00557975"/>
    <w:rsid w:val="00557B22"/>
    <w:rsid w:val="00557CD9"/>
    <w:rsid w:val="005604FC"/>
    <w:rsid w:val="00560559"/>
    <w:rsid w:val="00560726"/>
    <w:rsid w:val="00560BAB"/>
    <w:rsid w:val="00560C17"/>
    <w:rsid w:val="00560DD0"/>
    <w:rsid w:val="005619FA"/>
    <w:rsid w:val="00561BC4"/>
    <w:rsid w:val="00561EAD"/>
    <w:rsid w:val="00561F51"/>
    <w:rsid w:val="00561F81"/>
    <w:rsid w:val="00562161"/>
    <w:rsid w:val="0056219D"/>
    <w:rsid w:val="005622D0"/>
    <w:rsid w:val="00562377"/>
    <w:rsid w:val="005623E6"/>
    <w:rsid w:val="0056243F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115"/>
    <w:rsid w:val="0056352D"/>
    <w:rsid w:val="005635D9"/>
    <w:rsid w:val="005636BC"/>
    <w:rsid w:val="005637E5"/>
    <w:rsid w:val="0056392D"/>
    <w:rsid w:val="00563DFD"/>
    <w:rsid w:val="005647EE"/>
    <w:rsid w:val="00564B0A"/>
    <w:rsid w:val="00564B3C"/>
    <w:rsid w:val="00564C83"/>
    <w:rsid w:val="005650D8"/>
    <w:rsid w:val="00565399"/>
    <w:rsid w:val="005657A8"/>
    <w:rsid w:val="005657E8"/>
    <w:rsid w:val="005658C9"/>
    <w:rsid w:val="00565C1D"/>
    <w:rsid w:val="00566340"/>
    <w:rsid w:val="005663B1"/>
    <w:rsid w:val="005667B7"/>
    <w:rsid w:val="00566898"/>
    <w:rsid w:val="00566909"/>
    <w:rsid w:val="00566922"/>
    <w:rsid w:val="005669A3"/>
    <w:rsid w:val="00566D2A"/>
    <w:rsid w:val="00566F62"/>
    <w:rsid w:val="005670D6"/>
    <w:rsid w:val="00567108"/>
    <w:rsid w:val="00567286"/>
    <w:rsid w:val="0056728E"/>
    <w:rsid w:val="00567567"/>
    <w:rsid w:val="00567590"/>
    <w:rsid w:val="00567610"/>
    <w:rsid w:val="0056762A"/>
    <w:rsid w:val="00567A66"/>
    <w:rsid w:val="00567BDC"/>
    <w:rsid w:val="00567C66"/>
    <w:rsid w:val="00567EA3"/>
    <w:rsid w:val="00570013"/>
    <w:rsid w:val="0057029F"/>
    <w:rsid w:val="005705AD"/>
    <w:rsid w:val="00570741"/>
    <w:rsid w:val="0057080A"/>
    <w:rsid w:val="00570A39"/>
    <w:rsid w:val="00570AB5"/>
    <w:rsid w:val="00570E2E"/>
    <w:rsid w:val="00570ED2"/>
    <w:rsid w:val="00570FE8"/>
    <w:rsid w:val="00571095"/>
    <w:rsid w:val="0057117B"/>
    <w:rsid w:val="00571570"/>
    <w:rsid w:val="00571573"/>
    <w:rsid w:val="00571BD0"/>
    <w:rsid w:val="00571DB0"/>
    <w:rsid w:val="00572035"/>
    <w:rsid w:val="00572062"/>
    <w:rsid w:val="0057212A"/>
    <w:rsid w:val="0057280B"/>
    <w:rsid w:val="005729CE"/>
    <w:rsid w:val="00572B0D"/>
    <w:rsid w:val="00572BA3"/>
    <w:rsid w:val="00572D52"/>
    <w:rsid w:val="00572E95"/>
    <w:rsid w:val="005733F9"/>
    <w:rsid w:val="00573641"/>
    <w:rsid w:val="00573841"/>
    <w:rsid w:val="00573BAC"/>
    <w:rsid w:val="00573BBF"/>
    <w:rsid w:val="00573D67"/>
    <w:rsid w:val="005740D4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E53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85C"/>
    <w:rsid w:val="005808B5"/>
    <w:rsid w:val="00580979"/>
    <w:rsid w:val="00580A3A"/>
    <w:rsid w:val="00580D14"/>
    <w:rsid w:val="00580F65"/>
    <w:rsid w:val="00581024"/>
    <w:rsid w:val="0058145E"/>
    <w:rsid w:val="00581A06"/>
    <w:rsid w:val="00581A22"/>
    <w:rsid w:val="00581BA5"/>
    <w:rsid w:val="005821C2"/>
    <w:rsid w:val="00582261"/>
    <w:rsid w:val="0058249F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2F5"/>
    <w:rsid w:val="00583338"/>
    <w:rsid w:val="00583413"/>
    <w:rsid w:val="00583681"/>
    <w:rsid w:val="00583ACD"/>
    <w:rsid w:val="00583EA7"/>
    <w:rsid w:val="00584066"/>
    <w:rsid w:val="005840D4"/>
    <w:rsid w:val="005846A8"/>
    <w:rsid w:val="00584849"/>
    <w:rsid w:val="00584938"/>
    <w:rsid w:val="00584C12"/>
    <w:rsid w:val="00584D9B"/>
    <w:rsid w:val="00585412"/>
    <w:rsid w:val="00585807"/>
    <w:rsid w:val="00585889"/>
    <w:rsid w:val="00585938"/>
    <w:rsid w:val="0058598F"/>
    <w:rsid w:val="00585A1D"/>
    <w:rsid w:val="00585B63"/>
    <w:rsid w:val="00586366"/>
    <w:rsid w:val="00586502"/>
    <w:rsid w:val="00586762"/>
    <w:rsid w:val="00586B7F"/>
    <w:rsid w:val="00586D75"/>
    <w:rsid w:val="00586E03"/>
    <w:rsid w:val="00586E7D"/>
    <w:rsid w:val="00587310"/>
    <w:rsid w:val="00587419"/>
    <w:rsid w:val="00587E96"/>
    <w:rsid w:val="00587F64"/>
    <w:rsid w:val="00590718"/>
    <w:rsid w:val="0059084D"/>
    <w:rsid w:val="00590AAF"/>
    <w:rsid w:val="00591359"/>
    <w:rsid w:val="005914AF"/>
    <w:rsid w:val="00591B55"/>
    <w:rsid w:val="00591BCC"/>
    <w:rsid w:val="00591D0F"/>
    <w:rsid w:val="00591D13"/>
    <w:rsid w:val="00591FFA"/>
    <w:rsid w:val="005923AE"/>
    <w:rsid w:val="005925D9"/>
    <w:rsid w:val="00592B06"/>
    <w:rsid w:val="00592BAC"/>
    <w:rsid w:val="005932B1"/>
    <w:rsid w:val="0059339A"/>
    <w:rsid w:val="0059347F"/>
    <w:rsid w:val="005935DA"/>
    <w:rsid w:val="0059362D"/>
    <w:rsid w:val="005936A1"/>
    <w:rsid w:val="005936AF"/>
    <w:rsid w:val="00593788"/>
    <w:rsid w:val="00593799"/>
    <w:rsid w:val="00593BB7"/>
    <w:rsid w:val="00593E64"/>
    <w:rsid w:val="00593EFA"/>
    <w:rsid w:val="0059428F"/>
    <w:rsid w:val="005943B6"/>
    <w:rsid w:val="005948C1"/>
    <w:rsid w:val="005948C4"/>
    <w:rsid w:val="005949DC"/>
    <w:rsid w:val="00594D5B"/>
    <w:rsid w:val="00594E86"/>
    <w:rsid w:val="00595501"/>
    <w:rsid w:val="005956B2"/>
    <w:rsid w:val="00595926"/>
    <w:rsid w:val="00595A16"/>
    <w:rsid w:val="00595D5A"/>
    <w:rsid w:val="005962EE"/>
    <w:rsid w:val="0059653B"/>
    <w:rsid w:val="00596845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E1D"/>
    <w:rsid w:val="00597FEF"/>
    <w:rsid w:val="005A00BD"/>
    <w:rsid w:val="005A0184"/>
    <w:rsid w:val="005A05F4"/>
    <w:rsid w:val="005A093C"/>
    <w:rsid w:val="005A0965"/>
    <w:rsid w:val="005A0CE1"/>
    <w:rsid w:val="005A0D81"/>
    <w:rsid w:val="005A0D83"/>
    <w:rsid w:val="005A0E5D"/>
    <w:rsid w:val="005A0EB3"/>
    <w:rsid w:val="005A105B"/>
    <w:rsid w:val="005A1C58"/>
    <w:rsid w:val="005A201E"/>
    <w:rsid w:val="005A211D"/>
    <w:rsid w:val="005A2628"/>
    <w:rsid w:val="005A2841"/>
    <w:rsid w:val="005A2963"/>
    <w:rsid w:val="005A2991"/>
    <w:rsid w:val="005A29D0"/>
    <w:rsid w:val="005A2AC6"/>
    <w:rsid w:val="005A2D07"/>
    <w:rsid w:val="005A2DB4"/>
    <w:rsid w:val="005A2E49"/>
    <w:rsid w:val="005A30CD"/>
    <w:rsid w:val="005A3260"/>
    <w:rsid w:val="005A3612"/>
    <w:rsid w:val="005A3642"/>
    <w:rsid w:val="005A394F"/>
    <w:rsid w:val="005A39D3"/>
    <w:rsid w:val="005A39FC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A5B"/>
    <w:rsid w:val="005A4D61"/>
    <w:rsid w:val="005A4D9C"/>
    <w:rsid w:val="005A5011"/>
    <w:rsid w:val="005A5067"/>
    <w:rsid w:val="005A5289"/>
    <w:rsid w:val="005A53F4"/>
    <w:rsid w:val="005A5700"/>
    <w:rsid w:val="005A5963"/>
    <w:rsid w:val="005A5965"/>
    <w:rsid w:val="005A5A42"/>
    <w:rsid w:val="005A5CA4"/>
    <w:rsid w:val="005A6124"/>
    <w:rsid w:val="005A624E"/>
    <w:rsid w:val="005A6272"/>
    <w:rsid w:val="005A6457"/>
    <w:rsid w:val="005A689D"/>
    <w:rsid w:val="005A6AA4"/>
    <w:rsid w:val="005A6AF6"/>
    <w:rsid w:val="005A6D5B"/>
    <w:rsid w:val="005A70CB"/>
    <w:rsid w:val="005A7159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4FF"/>
    <w:rsid w:val="005B07D0"/>
    <w:rsid w:val="005B0871"/>
    <w:rsid w:val="005B0A74"/>
    <w:rsid w:val="005B0E80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A03"/>
    <w:rsid w:val="005B2CB7"/>
    <w:rsid w:val="005B2D05"/>
    <w:rsid w:val="005B3331"/>
    <w:rsid w:val="005B33AA"/>
    <w:rsid w:val="005B3401"/>
    <w:rsid w:val="005B3634"/>
    <w:rsid w:val="005B3D16"/>
    <w:rsid w:val="005B404C"/>
    <w:rsid w:val="005B43C2"/>
    <w:rsid w:val="005B47DF"/>
    <w:rsid w:val="005B4AB5"/>
    <w:rsid w:val="005B4BD7"/>
    <w:rsid w:val="005B4D4C"/>
    <w:rsid w:val="005B4E99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2E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C06ED"/>
    <w:rsid w:val="005C0747"/>
    <w:rsid w:val="005C0A5A"/>
    <w:rsid w:val="005C0CCF"/>
    <w:rsid w:val="005C10B9"/>
    <w:rsid w:val="005C1258"/>
    <w:rsid w:val="005C1347"/>
    <w:rsid w:val="005C15DE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F04"/>
    <w:rsid w:val="005C31B6"/>
    <w:rsid w:val="005C31FB"/>
    <w:rsid w:val="005C337B"/>
    <w:rsid w:val="005C34A4"/>
    <w:rsid w:val="005C34E6"/>
    <w:rsid w:val="005C3747"/>
    <w:rsid w:val="005C37FB"/>
    <w:rsid w:val="005C397B"/>
    <w:rsid w:val="005C3D43"/>
    <w:rsid w:val="005C3D4E"/>
    <w:rsid w:val="005C3E25"/>
    <w:rsid w:val="005C3F27"/>
    <w:rsid w:val="005C3F80"/>
    <w:rsid w:val="005C405E"/>
    <w:rsid w:val="005C42FA"/>
    <w:rsid w:val="005C45AE"/>
    <w:rsid w:val="005C46AA"/>
    <w:rsid w:val="005C46E4"/>
    <w:rsid w:val="005C471F"/>
    <w:rsid w:val="005C47B4"/>
    <w:rsid w:val="005C4A89"/>
    <w:rsid w:val="005C4BC7"/>
    <w:rsid w:val="005C4BE8"/>
    <w:rsid w:val="005C4CD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AF"/>
    <w:rsid w:val="005C6BEC"/>
    <w:rsid w:val="005C6C05"/>
    <w:rsid w:val="005C6D86"/>
    <w:rsid w:val="005C7103"/>
    <w:rsid w:val="005C7280"/>
    <w:rsid w:val="005C7635"/>
    <w:rsid w:val="005C7687"/>
    <w:rsid w:val="005C777E"/>
    <w:rsid w:val="005C7803"/>
    <w:rsid w:val="005C7C6F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A21"/>
    <w:rsid w:val="005D0B7D"/>
    <w:rsid w:val="005D0C24"/>
    <w:rsid w:val="005D0E39"/>
    <w:rsid w:val="005D0E73"/>
    <w:rsid w:val="005D108F"/>
    <w:rsid w:val="005D12CD"/>
    <w:rsid w:val="005D16EF"/>
    <w:rsid w:val="005D1749"/>
    <w:rsid w:val="005D1A3C"/>
    <w:rsid w:val="005D2017"/>
    <w:rsid w:val="005D2106"/>
    <w:rsid w:val="005D25C8"/>
    <w:rsid w:val="005D2E3B"/>
    <w:rsid w:val="005D3133"/>
    <w:rsid w:val="005D3137"/>
    <w:rsid w:val="005D327D"/>
    <w:rsid w:val="005D3689"/>
    <w:rsid w:val="005D3753"/>
    <w:rsid w:val="005D3781"/>
    <w:rsid w:val="005D40ED"/>
    <w:rsid w:val="005D4336"/>
    <w:rsid w:val="005D45BB"/>
    <w:rsid w:val="005D4644"/>
    <w:rsid w:val="005D4860"/>
    <w:rsid w:val="005D48F4"/>
    <w:rsid w:val="005D491F"/>
    <w:rsid w:val="005D4BF8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6AC"/>
    <w:rsid w:val="005D699A"/>
    <w:rsid w:val="005D6A50"/>
    <w:rsid w:val="005D6C9C"/>
    <w:rsid w:val="005D70FB"/>
    <w:rsid w:val="005D710B"/>
    <w:rsid w:val="005D7252"/>
    <w:rsid w:val="005D73B9"/>
    <w:rsid w:val="005D7625"/>
    <w:rsid w:val="005D794B"/>
    <w:rsid w:val="005D79B8"/>
    <w:rsid w:val="005D7CE2"/>
    <w:rsid w:val="005D7E0F"/>
    <w:rsid w:val="005E01F8"/>
    <w:rsid w:val="005E05B4"/>
    <w:rsid w:val="005E0850"/>
    <w:rsid w:val="005E08E3"/>
    <w:rsid w:val="005E0A8D"/>
    <w:rsid w:val="005E0C07"/>
    <w:rsid w:val="005E0CB5"/>
    <w:rsid w:val="005E0EE2"/>
    <w:rsid w:val="005E105A"/>
    <w:rsid w:val="005E10C0"/>
    <w:rsid w:val="005E118F"/>
    <w:rsid w:val="005E12A7"/>
    <w:rsid w:val="005E12D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0FD"/>
    <w:rsid w:val="005E329B"/>
    <w:rsid w:val="005E3437"/>
    <w:rsid w:val="005E3750"/>
    <w:rsid w:val="005E378D"/>
    <w:rsid w:val="005E3881"/>
    <w:rsid w:val="005E38CC"/>
    <w:rsid w:val="005E3A37"/>
    <w:rsid w:val="005E3DDB"/>
    <w:rsid w:val="005E3F8D"/>
    <w:rsid w:val="005E40A1"/>
    <w:rsid w:val="005E40CB"/>
    <w:rsid w:val="005E44C6"/>
    <w:rsid w:val="005E45DC"/>
    <w:rsid w:val="005E487B"/>
    <w:rsid w:val="005E4ADB"/>
    <w:rsid w:val="005E4B0D"/>
    <w:rsid w:val="005E4E8A"/>
    <w:rsid w:val="005E5289"/>
    <w:rsid w:val="005E528D"/>
    <w:rsid w:val="005E52D7"/>
    <w:rsid w:val="005E5696"/>
    <w:rsid w:val="005E5792"/>
    <w:rsid w:val="005E5A3C"/>
    <w:rsid w:val="005E5ACE"/>
    <w:rsid w:val="005E5B9E"/>
    <w:rsid w:val="005E5C03"/>
    <w:rsid w:val="005E5DD2"/>
    <w:rsid w:val="005E633A"/>
    <w:rsid w:val="005E6406"/>
    <w:rsid w:val="005E64AD"/>
    <w:rsid w:val="005E6775"/>
    <w:rsid w:val="005E6855"/>
    <w:rsid w:val="005E6FCD"/>
    <w:rsid w:val="005E711F"/>
    <w:rsid w:val="005E7724"/>
    <w:rsid w:val="005E7C1D"/>
    <w:rsid w:val="005E7C6B"/>
    <w:rsid w:val="005F025E"/>
    <w:rsid w:val="005F0433"/>
    <w:rsid w:val="005F0869"/>
    <w:rsid w:val="005F08FA"/>
    <w:rsid w:val="005F0D9C"/>
    <w:rsid w:val="005F0E9E"/>
    <w:rsid w:val="005F0EBD"/>
    <w:rsid w:val="005F1580"/>
    <w:rsid w:val="005F1C33"/>
    <w:rsid w:val="005F1C85"/>
    <w:rsid w:val="005F2174"/>
    <w:rsid w:val="005F22D0"/>
    <w:rsid w:val="005F2812"/>
    <w:rsid w:val="005F294E"/>
    <w:rsid w:val="005F2B55"/>
    <w:rsid w:val="005F2C7A"/>
    <w:rsid w:val="005F2D05"/>
    <w:rsid w:val="005F2FFF"/>
    <w:rsid w:val="005F300E"/>
    <w:rsid w:val="005F3032"/>
    <w:rsid w:val="005F3207"/>
    <w:rsid w:val="005F3818"/>
    <w:rsid w:val="005F3A8A"/>
    <w:rsid w:val="005F3AFE"/>
    <w:rsid w:val="005F3B1F"/>
    <w:rsid w:val="005F3D99"/>
    <w:rsid w:val="005F3E25"/>
    <w:rsid w:val="005F3E54"/>
    <w:rsid w:val="005F41EC"/>
    <w:rsid w:val="005F448E"/>
    <w:rsid w:val="005F45CB"/>
    <w:rsid w:val="005F4751"/>
    <w:rsid w:val="005F4B3B"/>
    <w:rsid w:val="005F4CF0"/>
    <w:rsid w:val="005F4CFF"/>
    <w:rsid w:val="005F4D09"/>
    <w:rsid w:val="005F4EB9"/>
    <w:rsid w:val="005F4F1E"/>
    <w:rsid w:val="005F4F9D"/>
    <w:rsid w:val="005F52B8"/>
    <w:rsid w:val="005F5657"/>
    <w:rsid w:val="005F576C"/>
    <w:rsid w:val="005F58BA"/>
    <w:rsid w:val="005F5CE7"/>
    <w:rsid w:val="005F5FF8"/>
    <w:rsid w:val="005F6382"/>
    <w:rsid w:val="005F6445"/>
    <w:rsid w:val="005F6554"/>
    <w:rsid w:val="005F6707"/>
    <w:rsid w:val="005F673A"/>
    <w:rsid w:val="005F6AE7"/>
    <w:rsid w:val="005F6ECA"/>
    <w:rsid w:val="005F702A"/>
    <w:rsid w:val="005F7779"/>
    <w:rsid w:val="005F77E5"/>
    <w:rsid w:val="005F78FD"/>
    <w:rsid w:val="005F791A"/>
    <w:rsid w:val="005F7EBC"/>
    <w:rsid w:val="0060017B"/>
    <w:rsid w:val="00600225"/>
    <w:rsid w:val="00600387"/>
    <w:rsid w:val="0060047B"/>
    <w:rsid w:val="006004D7"/>
    <w:rsid w:val="006005EB"/>
    <w:rsid w:val="00600864"/>
    <w:rsid w:val="00600B13"/>
    <w:rsid w:val="00600C54"/>
    <w:rsid w:val="00600E67"/>
    <w:rsid w:val="00600F9F"/>
    <w:rsid w:val="00600FCE"/>
    <w:rsid w:val="00601050"/>
    <w:rsid w:val="006010BA"/>
    <w:rsid w:val="006010E9"/>
    <w:rsid w:val="0060142C"/>
    <w:rsid w:val="006014A4"/>
    <w:rsid w:val="006014F8"/>
    <w:rsid w:val="00601613"/>
    <w:rsid w:val="00601A5A"/>
    <w:rsid w:val="00601A8A"/>
    <w:rsid w:val="00601AC0"/>
    <w:rsid w:val="00601B7A"/>
    <w:rsid w:val="00601BB4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D3F"/>
    <w:rsid w:val="00602DA6"/>
    <w:rsid w:val="006030D0"/>
    <w:rsid w:val="0060318A"/>
    <w:rsid w:val="006038B5"/>
    <w:rsid w:val="006039B1"/>
    <w:rsid w:val="00603BAC"/>
    <w:rsid w:val="00603BDE"/>
    <w:rsid w:val="00603E0A"/>
    <w:rsid w:val="00604088"/>
    <w:rsid w:val="00604120"/>
    <w:rsid w:val="0060433A"/>
    <w:rsid w:val="006043E3"/>
    <w:rsid w:val="006044AC"/>
    <w:rsid w:val="006044EC"/>
    <w:rsid w:val="0060485F"/>
    <w:rsid w:val="00604BC1"/>
    <w:rsid w:val="00604BE9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CF1"/>
    <w:rsid w:val="00605DBC"/>
    <w:rsid w:val="006064A0"/>
    <w:rsid w:val="00606987"/>
    <w:rsid w:val="00606AF6"/>
    <w:rsid w:val="00606CFB"/>
    <w:rsid w:val="00606F2F"/>
    <w:rsid w:val="0060740F"/>
    <w:rsid w:val="0060745A"/>
    <w:rsid w:val="00607688"/>
    <w:rsid w:val="00607A6C"/>
    <w:rsid w:val="00607BB2"/>
    <w:rsid w:val="00607CB8"/>
    <w:rsid w:val="00607E82"/>
    <w:rsid w:val="00610654"/>
    <w:rsid w:val="006106AC"/>
    <w:rsid w:val="00610B8B"/>
    <w:rsid w:val="00610C74"/>
    <w:rsid w:val="00610D74"/>
    <w:rsid w:val="00610E1C"/>
    <w:rsid w:val="006111FE"/>
    <w:rsid w:val="00611262"/>
    <w:rsid w:val="00611500"/>
    <w:rsid w:val="006117CF"/>
    <w:rsid w:val="006118E4"/>
    <w:rsid w:val="00611DE1"/>
    <w:rsid w:val="006121AF"/>
    <w:rsid w:val="0061222C"/>
    <w:rsid w:val="006125CD"/>
    <w:rsid w:val="0061269A"/>
    <w:rsid w:val="0061276E"/>
    <w:rsid w:val="00612A3C"/>
    <w:rsid w:val="00612DFE"/>
    <w:rsid w:val="00612EE2"/>
    <w:rsid w:val="00612F25"/>
    <w:rsid w:val="00613A30"/>
    <w:rsid w:val="00613B8F"/>
    <w:rsid w:val="00613DA6"/>
    <w:rsid w:val="006141C0"/>
    <w:rsid w:val="006142D5"/>
    <w:rsid w:val="00614361"/>
    <w:rsid w:val="006144BB"/>
    <w:rsid w:val="00614587"/>
    <w:rsid w:val="006145CB"/>
    <w:rsid w:val="0061460A"/>
    <w:rsid w:val="0061462C"/>
    <w:rsid w:val="00614802"/>
    <w:rsid w:val="00614992"/>
    <w:rsid w:val="00614B00"/>
    <w:rsid w:val="00614C52"/>
    <w:rsid w:val="00614EFC"/>
    <w:rsid w:val="00614F92"/>
    <w:rsid w:val="00615002"/>
    <w:rsid w:val="00615843"/>
    <w:rsid w:val="00615A10"/>
    <w:rsid w:val="00615B8A"/>
    <w:rsid w:val="00615FE0"/>
    <w:rsid w:val="006160B7"/>
    <w:rsid w:val="00616649"/>
    <w:rsid w:val="0061682E"/>
    <w:rsid w:val="00616A47"/>
    <w:rsid w:val="00617045"/>
    <w:rsid w:val="006173B9"/>
    <w:rsid w:val="006175D8"/>
    <w:rsid w:val="006175DE"/>
    <w:rsid w:val="00617728"/>
    <w:rsid w:val="0061777C"/>
    <w:rsid w:val="0061799C"/>
    <w:rsid w:val="00617CAB"/>
    <w:rsid w:val="00617F9F"/>
    <w:rsid w:val="00620080"/>
    <w:rsid w:val="00620195"/>
    <w:rsid w:val="00620204"/>
    <w:rsid w:val="00620267"/>
    <w:rsid w:val="0062030F"/>
    <w:rsid w:val="00620510"/>
    <w:rsid w:val="00620616"/>
    <w:rsid w:val="00620A41"/>
    <w:rsid w:val="00620AA0"/>
    <w:rsid w:val="00621174"/>
    <w:rsid w:val="006213EF"/>
    <w:rsid w:val="0062159F"/>
    <w:rsid w:val="006216FA"/>
    <w:rsid w:val="0062188A"/>
    <w:rsid w:val="00621955"/>
    <w:rsid w:val="0062197A"/>
    <w:rsid w:val="0062229E"/>
    <w:rsid w:val="0062244F"/>
    <w:rsid w:val="0062245D"/>
    <w:rsid w:val="006227A2"/>
    <w:rsid w:val="0062314F"/>
    <w:rsid w:val="006233F9"/>
    <w:rsid w:val="006233FD"/>
    <w:rsid w:val="006234DD"/>
    <w:rsid w:val="00623A3B"/>
    <w:rsid w:val="00623CED"/>
    <w:rsid w:val="006244AB"/>
    <w:rsid w:val="0062464C"/>
    <w:rsid w:val="0062466A"/>
    <w:rsid w:val="00624CB3"/>
    <w:rsid w:val="00624EA0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6F6D"/>
    <w:rsid w:val="006270BF"/>
    <w:rsid w:val="0062757B"/>
    <w:rsid w:val="006278EE"/>
    <w:rsid w:val="00627B2D"/>
    <w:rsid w:val="00627BFC"/>
    <w:rsid w:val="00627E75"/>
    <w:rsid w:val="00630157"/>
    <w:rsid w:val="0063060A"/>
    <w:rsid w:val="006306E3"/>
    <w:rsid w:val="006307E6"/>
    <w:rsid w:val="0063082B"/>
    <w:rsid w:val="00630DD4"/>
    <w:rsid w:val="00631089"/>
    <w:rsid w:val="006312C9"/>
    <w:rsid w:val="0063143F"/>
    <w:rsid w:val="006317AF"/>
    <w:rsid w:val="00631998"/>
    <w:rsid w:val="00631BB2"/>
    <w:rsid w:val="00631DAD"/>
    <w:rsid w:val="00631E6C"/>
    <w:rsid w:val="00631E7B"/>
    <w:rsid w:val="00631FEE"/>
    <w:rsid w:val="006320E5"/>
    <w:rsid w:val="00632100"/>
    <w:rsid w:val="006321A0"/>
    <w:rsid w:val="00632331"/>
    <w:rsid w:val="0063249E"/>
    <w:rsid w:val="00632725"/>
    <w:rsid w:val="00632C17"/>
    <w:rsid w:val="00632D46"/>
    <w:rsid w:val="00632F30"/>
    <w:rsid w:val="006334A3"/>
    <w:rsid w:val="00633538"/>
    <w:rsid w:val="006338A3"/>
    <w:rsid w:val="00633AB0"/>
    <w:rsid w:val="00633ADF"/>
    <w:rsid w:val="00633E1D"/>
    <w:rsid w:val="00633EEA"/>
    <w:rsid w:val="006348BF"/>
    <w:rsid w:val="00634993"/>
    <w:rsid w:val="00634AB0"/>
    <w:rsid w:val="00634C38"/>
    <w:rsid w:val="00635423"/>
    <w:rsid w:val="0063572F"/>
    <w:rsid w:val="00635840"/>
    <w:rsid w:val="006359F7"/>
    <w:rsid w:val="00635ACB"/>
    <w:rsid w:val="00635B5A"/>
    <w:rsid w:val="00635E61"/>
    <w:rsid w:val="00635F68"/>
    <w:rsid w:val="006361A7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51"/>
    <w:rsid w:val="00637FCD"/>
    <w:rsid w:val="00640192"/>
    <w:rsid w:val="00640383"/>
    <w:rsid w:val="00640502"/>
    <w:rsid w:val="0064068C"/>
    <w:rsid w:val="00640737"/>
    <w:rsid w:val="006408C1"/>
    <w:rsid w:val="00640C30"/>
    <w:rsid w:val="00640C79"/>
    <w:rsid w:val="00640D5A"/>
    <w:rsid w:val="00640DC9"/>
    <w:rsid w:val="00640E08"/>
    <w:rsid w:val="00640F0C"/>
    <w:rsid w:val="006411BD"/>
    <w:rsid w:val="00641206"/>
    <w:rsid w:val="00641429"/>
    <w:rsid w:val="00641B3F"/>
    <w:rsid w:val="00641B46"/>
    <w:rsid w:val="00641B76"/>
    <w:rsid w:val="00641BE3"/>
    <w:rsid w:val="00641D33"/>
    <w:rsid w:val="00641DB5"/>
    <w:rsid w:val="00642099"/>
    <w:rsid w:val="006422A5"/>
    <w:rsid w:val="00642805"/>
    <w:rsid w:val="00642851"/>
    <w:rsid w:val="006428B8"/>
    <w:rsid w:val="00642A7B"/>
    <w:rsid w:val="00642D8A"/>
    <w:rsid w:val="00642EC6"/>
    <w:rsid w:val="006430AA"/>
    <w:rsid w:val="0064318D"/>
    <w:rsid w:val="006431EA"/>
    <w:rsid w:val="0064333F"/>
    <w:rsid w:val="006435CD"/>
    <w:rsid w:val="00643AD1"/>
    <w:rsid w:val="00643ADA"/>
    <w:rsid w:val="00643B92"/>
    <w:rsid w:val="00643FB4"/>
    <w:rsid w:val="006441DC"/>
    <w:rsid w:val="006445E0"/>
    <w:rsid w:val="006446F2"/>
    <w:rsid w:val="00644753"/>
    <w:rsid w:val="00644D26"/>
    <w:rsid w:val="00644F38"/>
    <w:rsid w:val="00644FF3"/>
    <w:rsid w:val="006453C6"/>
    <w:rsid w:val="0064540E"/>
    <w:rsid w:val="006456C9"/>
    <w:rsid w:val="006456F1"/>
    <w:rsid w:val="006458AC"/>
    <w:rsid w:val="00645A41"/>
    <w:rsid w:val="00645C05"/>
    <w:rsid w:val="00645E03"/>
    <w:rsid w:val="00645F7F"/>
    <w:rsid w:val="00645F8F"/>
    <w:rsid w:val="00646011"/>
    <w:rsid w:val="0064609A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D26"/>
    <w:rsid w:val="00647E5B"/>
    <w:rsid w:val="00650004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556"/>
    <w:rsid w:val="00651626"/>
    <w:rsid w:val="00651AF1"/>
    <w:rsid w:val="006526D2"/>
    <w:rsid w:val="0065297D"/>
    <w:rsid w:val="006529A2"/>
    <w:rsid w:val="00652AD0"/>
    <w:rsid w:val="00652B53"/>
    <w:rsid w:val="00652C5A"/>
    <w:rsid w:val="00652C88"/>
    <w:rsid w:val="00652D80"/>
    <w:rsid w:val="00653417"/>
    <w:rsid w:val="00653435"/>
    <w:rsid w:val="0065346C"/>
    <w:rsid w:val="00653565"/>
    <w:rsid w:val="006538BD"/>
    <w:rsid w:val="00653AF6"/>
    <w:rsid w:val="0065407E"/>
    <w:rsid w:val="006543CF"/>
    <w:rsid w:val="00654762"/>
    <w:rsid w:val="00654816"/>
    <w:rsid w:val="00654A4A"/>
    <w:rsid w:val="00654AE6"/>
    <w:rsid w:val="00654B76"/>
    <w:rsid w:val="00654BE3"/>
    <w:rsid w:val="00654C3C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62A"/>
    <w:rsid w:val="006569C7"/>
    <w:rsid w:val="00656D30"/>
    <w:rsid w:val="00656F16"/>
    <w:rsid w:val="00656FCC"/>
    <w:rsid w:val="00657298"/>
    <w:rsid w:val="006573B1"/>
    <w:rsid w:val="006573DA"/>
    <w:rsid w:val="00657780"/>
    <w:rsid w:val="00657982"/>
    <w:rsid w:val="00657B9B"/>
    <w:rsid w:val="00657F16"/>
    <w:rsid w:val="006602B7"/>
    <w:rsid w:val="00660696"/>
    <w:rsid w:val="00660870"/>
    <w:rsid w:val="00660AF9"/>
    <w:rsid w:val="00660E8C"/>
    <w:rsid w:val="00661097"/>
    <w:rsid w:val="0066116B"/>
    <w:rsid w:val="00661256"/>
    <w:rsid w:val="00661474"/>
    <w:rsid w:val="00661567"/>
    <w:rsid w:val="006617B5"/>
    <w:rsid w:val="0066188B"/>
    <w:rsid w:val="006618F7"/>
    <w:rsid w:val="00661D50"/>
    <w:rsid w:val="00661F24"/>
    <w:rsid w:val="0066212A"/>
    <w:rsid w:val="00662219"/>
    <w:rsid w:val="006625C7"/>
    <w:rsid w:val="0066292C"/>
    <w:rsid w:val="006629D4"/>
    <w:rsid w:val="00662AA1"/>
    <w:rsid w:val="00662C0C"/>
    <w:rsid w:val="00662E28"/>
    <w:rsid w:val="00662E86"/>
    <w:rsid w:val="00662FCE"/>
    <w:rsid w:val="006631D6"/>
    <w:rsid w:val="006632BC"/>
    <w:rsid w:val="006633CE"/>
    <w:rsid w:val="006634C7"/>
    <w:rsid w:val="0066389F"/>
    <w:rsid w:val="00663A91"/>
    <w:rsid w:val="00663AE1"/>
    <w:rsid w:val="00663CC0"/>
    <w:rsid w:val="00663F2A"/>
    <w:rsid w:val="00663F80"/>
    <w:rsid w:val="006642B7"/>
    <w:rsid w:val="00664485"/>
    <w:rsid w:val="006647AC"/>
    <w:rsid w:val="006647FC"/>
    <w:rsid w:val="00664889"/>
    <w:rsid w:val="00664999"/>
    <w:rsid w:val="00664A4E"/>
    <w:rsid w:val="00664DBE"/>
    <w:rsid w:val="0066508F"/>
    <w:rsid w:val="006650F5"/>
    <w:rsid w:val="006651A8"/>
    <w:rsid w:val="006651B4"/>
    <w:rsid w:val="0066533A"/>
    <w:rsid w:val="006657F7"/>
    <w:rsid w:val="00665E6E"/>
    <w:rsid w:val="006662E2"/>
    <w:rsid w:val="006663A5"/>
    <w:rsid w:val="00666479"/>
    <w:rsid w:val="00666534"/>
    <w:rsid w:val="00666848"/>
    <w:rsid w:val="006669E4"/>
    <w:rsid w:val="00666BDA"/>
    <w:rsid w:val="00666D6B"/>
    <w:rsid w:val="006670FC"/>
    <w:rsid w:val="00667339"/>
    <w:rsid w:val="00667E5D"/>
    <w:rsid w:val="00667FE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C57"/>
    <w:rsid w:val="00671066"/>
    <w:rsid w:val="006710A1"/>
    <w:rsid w:val="0067150F"/>
    <w:rsid w:val="006716B8"/>
    <w:rsid w:val="00671878"/>
    <w:rsid w:val="00671BC0"/>
    <w:rsid w:val="00671D06"/>
    <w:rsid w:val="00671DF7"/>
    <w:rsid w:val="00671E7D"/>
    <w:rsid w:val="00672468"/>
    <w:rsid w:val="00672A4D"/>
    <w:rsid w:val="00672A7B"/>
    <w:rsid w:val="006730B7"/>
    <w:rsid w:val="0067374C"/>
    <w:rsid w:val="0067375B"/>
    <w:rsid w:val="00673A50"/>
    <w:rsid w:val="00673C86"/>
    <w:rsid w:val="00674221"/>
    <w:rsid w:val="00674932"/>
    <w:rsid w:val="00674E8B"/>
    <w:rsid w:val="00674F7E"/>
    <w:rsid w:val="006750BB"/>
    <w:rsid w:val="00675231"/>
    <w:rsid w:val="00675538"/>
    <w:rsid w:val="00675C79"/>
    <w:rsid w:val="00675DEA"/>
    <w:rsid w:val="0067635E"/>
    <w:rsid w:val="00676523"/>
    <w:rsid w:val="006768DD"/>
    <w:rsid w:val="006769DA"/>
    <w:rsid w:val="00676B55"/>
    <w:rsid w:val="00676D9D"/>
    <w:rsid w:val="00677112"/>
    <w:rsid w:val="006771E9"/>
    <w:rsid w:val="006771FB"/>
    <w:rsid w:val="0067763B"/>
    <w:rsid w:val="0067767A"/>
    <w:rsid w:val="00677E6F"/>
    <w:rsid w:val="00677FA6"/>
    <w:rsid w:val="00677FD1"/>
    <w:rsid w:val="0068003D"/>
    <w:rsid w:val="00680202"/>
    <w:rsid w:val="006804F6"/>
    <w:rsid w:val="00680627"/>
    <w:rsid w:val="00680629"/>
    <w:rsid w:val="00680826"/>
    <w:rsid w:val="00680831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1E14"/>
    <w:rsid w:val="006820B7"/>
    <w:rsid w:val="00682645"/>
    <w:rsid w:val="006826BF"/>
    <w:rsid w:val="00682796"/>
    <w:rsid w:val="00682834"/>
    <w:rsid w:val="00682938"/>
    <w:rsid w:val="00682CDF"/>
    <w:rsid w:val="00683058"/>
    <w:rsid w:val="00683416"/>
    <w:rsid w:val="006836CC"/>
    <w:rsid w:val="0068370D"/>
    <w:rsid w:val="006837B2"/>
    <w:rsid w:val="00683818"/>
    <w:rsid w:val="00683E00"/>
    <w:rsid w:val="00683E28"/>
    <w:rsid w:val="00683EF4"/>
    <w:rsid w:val="0068405F"/>
    <w:rsid w:val="006844C1"/>
    <w:rsid w:val="00684561"/>
    <w:rsid w:val="00684C84"/>
    <w:rsid w:val="00684C9C"/>
    <w:rsid w:val="00684CF6"/>
    <w:rsid w:val="00684F23"/>
    <w:rsid w:val="0068526B"/>
    <w:rsid w:val="00685426"/>
    <w:rsid w:val="00685444"/>
    <w:rsid w:val="00685589"/>
    <w:rsid w:val="00685638"/>
    <w:rsid w:val="006857A4"/>
    <w:rsid w:val="006858F9"/>
    <w:rsid w:val="00685B41"/>
    <w:rsid w:val="00686005"/>
    <w:rsid w:val="0068602A"/>
    <w:rsid w:val="00686249"/>
    <w:rsid w:val="00686289"/>
    <w:rsid w:val="00686A7A"/>
    <w:rsid w:val="00686FB7"/>
    <w:rsid w:val="006871A6"/>
    <w:rsid w:val="006872A5"/>
    <w:rsid w:val="006872CC"/>
    <w:rsid w:val="00687700"/>
    <w:rsid w:val="006877A0"/>
    <w:rsid w:val="0069011E"/>
    <w:rsid w:val="00690124"/>
    <w:rsid w:val="00690248"/>
    <w:rsid w:val="0069029B"/>
    <w:rsid w:val="00690468"/>
    <w:rsid w:val="00690544"/>
    <w:rsid w:val="00690A54"/>
    <w:rsid w:val="0069107F"/>
    <w:rsid w:val="006913C5"/>
    <w:rsid w:val="00691646"/>
    <w:rsid w:val="00691892"/>
    <w:rsid w:val="006918FA"/>
    <w:rsid w:val="006919C0"/>
    <w:rsid w:val="006919FE"/>
    <w:rsid w:val="00691AAE"/>
    <w:rsid w:val="00691E6D"/>
    <w:rsid w:val="006926DC"/>
    <w:rsid w:val="00692A13"/>
    <w:rsid w:val="00692B6A"/>
    <w:rsid w:val="00692C3B"/>
    <w:rsid w:val="00692C73"/>
    <w:rsid w:val="00692CB7"/>
    <w:rsid w:val="00692D27"/>
    <w:rsid w:val="00692EAB"/>
    <w:rsid w:val="00692EEF"/>
    <w:rsid w:val="00692F57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5EE"/>
    <w:rsid w:val="00694B4E"/>
    <w:rsid w:val="00694D0A"/>
    <w:rsid w:val="00694E13"/>
    <w:rsid w:val="00694F76"/>
    <w:rsid w:val="00694F88"/>
    <w:rsid w:val="00694FEE"/>
    <w:rsid w:val="006954B5"/>
    <w:rsid w:val="006955D4"/>
    <w:rsid w:val="00695798"/>
    <w:rsid w:val="0069593E"/>
    <w:rsid w:val="00695B9B"/>
    <w:rsid w:val="00695C32"/>
    <w:rsid w:val="00696034"/>
    <w:rsid w:val="006960DC"/>
    <w:rsid w:val="00696264"/>
    <w:rsid w:val="0069626A"/>
    <w:rsid w:val="00696412"/>
    <w:rsid w:val="00696896"/>
    <w:rsid w:val="00696EDA"/>
    <w:rsid w:val="0069767E"/>
    <w:rsid w:val="006976D9"/>
    <w:rsid w:val="00697E72"/>
    <w:rsid w:val="006A0626"/>
    <w:rsid w:val="006A076C"/>
    <w:rsid w:val="006A07CA"/>
    <w:rsid w:val="006A0935"/>
    <w:rsid w:val="006A09A9"/>
    <w:rsid w:val="006A09B4"/>
    <w:rsid w:val="006A0AC0"/>
    <w:rsid w:val="006A0DDA"/>
    <w:rsid w:val="006A0F26"/>
    <w:rsid w:val="006A0F6C"/>
    <w:rsid w:val="006A102F"/>
    <w:rsid w:val="006A11BA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7C0"/>
    <w:rsid w:val="006A27C3"/>
    <w:rsid w:val="006A2A1E"/>
    <w:rsid w:val="006A2BD6"/>
    <w:rsid w:val="006A2CF7"/>
    <w:rsid w:val="006A2E06"/>
    <w:rsid w:val="006A2E73"/>
    <w:rsid w:val="006A2E7C"/>
    <w:rsid w:val="006A3033"/>
    <w:rsid w:val="006A3267"/>
    <w:rsid w:val="006A36E0"/>
    <w:rsid w:val="006A38A7"/>
    <w:rsid w:val="006A3935"/>
    <w:rsid w:val="006A3A00"/>
    <w:rsid w:val="006A3A37"/>
    <w:rsid w:val="006A3A81"/>
    <w:rsid w:val="006A3BFF"/>
    <w:rsid w:val="006A4010"/>
    <w:rsid w:val="006A40CF"/>
    <w:rsid w:val="006A449E"/>
    <w:rsid w:val="006A45D5"/>
    <w:rsid w:val="006A48C8"/>
    <w:rsid w:val="006A4B1A"/>
    <w:rsid w:val="006A5B76"/>
    <w:rsid w:val="006A60A6"/>
    <w:rsid w:val="006A6276"/>
    <w:rsid w:val="006A64D3"/>
    <w:rsid w:val="006A6581"/>
    <w:rsid w:val="006A66B6"/>
    <w:rsid w:val="006A673B"/>
    <w:rsid w:val="006A6979"/>
    <w:rsid w:val="006A6AEC"/>
    <w:rsid w:val="006A6C05"/>
    <w:rsid w:val="006A6D16"/>
    <w:rsid w:val="006A6D30"/>
    <w:rsid w:val="006A6D85"/>
    <w:rsid w:val="006A70DB"/>
    <w:rsid w:val="006A721C"/>
    <w:rsid w:val="006A747C"/>
    <w:rsid w:val="006A75B8"/>
    <w:rsid w:val="006A7AB9"/>
    <w:rsid w:val="006B013F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90"/>
    <w:rsid w:val="006B1FA9"/>
    <w:rsid w:val="006B2043"/>
    <w:rsid w:val="006B2065"/>
    <w:rsid w:val="006B206E"/>
    <w:rsid w:val="006B2581"/>
    <w:rsid w:val="006B2A60"/>
    <w:rsid w:val="006B2B83"/>
    <w:rsid w:val="006B3489"/>
    <w:rsid w:val="006B357E"/>
    <w:rsid w:val="006B3701"/>
    <w:rsid w:val="006B3DBD"/>
    <w:rsid w:val="006B3F06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25"/>
    <w:rsid w:val="006B5840"/>
    <w:rsid w:val="006B58C9"/>
    <w:rsid w:val="006B5E84"/>
    <w:rsid w:val="006B6118"/>
    <w:rsid w:val="006B61E2"/>
    <w:rsid w:val="006B646D"/>
    <w:rsid w:val="006B6576"/>
    <w:rsid w:val="006B694F"/>
    <w:rsid w:val="006B6AC1"/>
    <w:rsid w:val="006B6B43"/>
    <w:rsid w:val="006B6C55"/>
    <w:rsid w:val="006B6E0B"/>
    <w:rsid w:val="006B6F24"/>
    <w:rsid w:val="006B6F5E"/>
    <w:rsid w:val="006B7203"/>
    <w:rsid w:val="006B7395"/>
    <w:rsid w:val="006B7518"/>
    <w:rsid w:val="006B7675"/>
    <w:rsid w:val="006B78C7"/>
    <w:rsid w:val="006B79BE"/>
    <w:rsid w:val="006B7A01"/>
    <w:rsid w:val="006B7C24"/>
    <w:rsid w:val="006B7D1F"/>
    <w:rsid w:val="006B7D86"/>
    <w:rsid w:val="006B7E6F"/>
    <w:rsid w:val="006C0079"/>
    <w:rsid w:val="006C028A"/>
    <w:rsid w:val="006C07BC"/>
    <w:rsid w:val="006C0E8D"/>
    <w:rsid w:val="006C0F0F"/>
    <w:rsid w:val="006C11E8"/>
    <w:rsid w:val="006C11FE"/>
    <w:rsid w:val="006C1601"/>
    <w:rsid w:val="006C177C"/>
    <w:rsid w:val="006C17C1"/>
    <w:rsid w:val="006C1E5C"/>
    <w:rsid w:val="006C2058"/>
    <w:rsid w:val="006C221E"/>
    <w:rsid w:val="006C2314"/>
    <w:rsid w:val="006C23E1"/>
    <w:rsid w:val="006C2440"/>
    <w:rsid w:val="006C24D9"/>
    <w:rsid w:val="006C24FD"/>
    <w:rsid w:val="006C2562"/>
    <w:rsid w:val="006C26B2"/>
    <w:rsid w:val="006C28A6"/>
    <w:rsid w:val="006C2CBC"/>
    <w:rsid w:val="006C2DAC"/>
    <w:rsid w:val="006C2DF1"/>
    <w:rsid w:val="006C2E62"/>
    <w:rsid w:val="006C30D8"/>
    <w:rsid w:val="006C30F8"/>
    <w:rsid w:val="006C3295"/>
    <w:rsid w:val="006C38CC"/>
    <w:rsid w:val="006C3E60"/>
    <w:rsid w:val="006C4012"/>
    <w:rsid w:val="006C4047"/>
    <w:rsid w:val="006C43EA"/>
    <w:rsid w:val="006C478D"/>
    <w:rsid w:val="006C4850"/>
    <w:rsid w:val="006C4902"/>
    <w:rsid w:val="006C4B30"/>
    <w:rsid w:val="006C4B9F"/>
    <w:rsid w:val="006C4BE2"/>
    <w:rsid w:val="006C4BE6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66CB"/>
    <w:rsid w:val="006C67DA"/>
    <w:rsid w:val="006C6AD7"/>
    <w:rsid w:val="006C6C6D"/>
    <w:rsid w:val="006C6F4E"/>
    <w:rsid w:val="006C751D"/>
    <w:rsid w:val="006C761C"/>
    <w:rsid w:val="006C7945"/>
    <w:rsid w:val="006C79A6"/>
    <w:rsid w:val="006C7A3A"/>
    <w:rsid w:val="006C7C45"/>
    <w:rsid w:val="006D00C8"/>
    <w:rsid w:val="006D020D"/>
    <w:rsid w:val="006D03E2"/>
    <w:rsid w:val="006D04ED"/>
    <w:rsid w:val="006D05B8"/>
    <w:rsid w:val="006D0691"/>
    <w:rsid w:val="006D0733"/>
    <w:rsid w:val="006D07E1"/>
    <w:rsid w:val="006D0C83"/>
    <w:rsid w:val="006D0D4C"/>
    <w:rsid w:val="006D0D65"/>
    <w:rsid w:val="006D10CE"/>
    <w:rsid w:val="006D1348"/>
    <w:rsid w:val="006D1564"/>
    <w:rsid w:val="006D178F"/>
    <w:rsid w:val="006D1DF9"/>
    <w:rsid w:val="006D204E"/>
    <w:rsid w:val="006D22DC"/>
    <w:rsid w:val="006D248A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D91"/>
    <w:rsid w:val="006D424F"/>
    <w:rsid w:val="006D4310"/>
    <w:rsid w:val="006D45A8"/>
    <w:rsid w:val="006D45DF"/>
    <w:rsid w:val="006D472C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003"/>
    <w:rsid w:val="006D630F"/>
    <w:rsid w:val="006D637A"/>
    <w:rsid w:val="006D65F5"/>
    <w:rsid w:val="006D68B1"/>
    <w:rsid w:val="006D6B14"/>
    <w:rsid w:val="006D6B2A"/>
    <w:rsid w:val="006D6C49"/>
    <w:rsid w:val="006D6CB7"/>
    <w:rsid w:val="006D6D16"/>
    <w:rsid w:val="006D6E4B"/>
    <w:rsid w:val="006D6ECF"/>
    <w:rsid w:val="006D702B"/>
    <w:rsid w:val="006D717E"/>
    <w:rsid w:val="006D7262"/>
    <w:rsid w:val="006D7384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ECD"/>
    <w:rsid w:val="006D7F0F"/>
    <w:rsid w:val="006E0223"/>
    <w:rsid w:val="006E0358"/>
    <w:rsid w:val="006E0806"/>
    <w:rsid w:val="006E0862"/>
    <w:rsid w:val="006E09E1"/>
    <w:rsid w:val="006E0D67"/>
    <w:rsid w:val="006E0F60"/>
    <w:rsid w:val="006E1216"/>
    <w:rsid w:val="006E170B"/>
    <w:rsid w:val="006E1A7A"/>
    <w:rsid w:val="006E1B7F"/>
    <w:rsid w:val="006E1FED"/>
    <w:rsid w:val="006E25B8"/>
    <w:rsid w:val="006E283C"/>
    <w:rsid w:val="006E29BC"/>
    <w:rsid w:val="006E2A6A"/>
    <w:rsid w:val="006E2BB9"/>
    <w:rsid w:val="006E2C82"/>
    <w:rsid w:val="006E2FC4"/>
    <w:rsid w:val="006E307F"/>
    <w:rsid w:val="006E340F"/>
    <w:rsid w:val="006E350F"/>
    <w:rsid w:val="006E3917"/>
    <w:rsid w:val="006E3ABB"/>
    <w:rsid w:val="006E3CEE"/>
    <w:rsid w:val="006E3E30"/>
    <w:rsid w:val="006E413B"/>
    <w:rsid w:val="006E426B"/>
    <w:rsid w:val="006E4496"/>
    <w:rsid w:val="006E46EA"/>
    <w:rsid w:val="006E4770"/>
    <w:rsid w:val="006E47DB"/>
    <w:rsid w:val="006E4814"/>
    <w:rsid w:val="006E4CE3"/>
    <w:rsid w:val="006E4D2B"/>
    <w:rsid w:val="006E4E2E"/>
    <w:rsid w:val="006E4FE6"/>
    <w:rsid w:val="006E53EE"/>
    <w:rsid w:val="006E5901"/>
    <w:rsid w:val="006E5A3F"/>
    <w:rsid w:val="006E5B8B"/>
    <w:rsid w:val="006E6070"/>
    <w:rsid w:val="006E6528"/>
    <w:rsid w:val="006E68B6"/>
    <w:rsid w:val="006E6A34"/>
    <w:rsid w:val="006E6A5F"/>
    <w:rsid w:val="006E6ABC"/>
    <w:rsid w:val="006E6C89"/>
    <w:rsid w:val="006E6F8A"/>
    <w:rsid w:val="006E715F"/>
    <w:rsid w:val="006E7316"/>
    <w:rsid w:val="006E736D"/>
    <w:rsid w:val="006E7785"/>
    <w:rsid w:val="006E79C7"/>
    <w:rsid w:val="006E7D34"/>
    <w:rsid w:val="006E7F37"/>
    <w:rsid w:val="006F0248"/>
    <w:rsid w:val="006F0271"/>
    <w:rsid w:val="006F0607"/>
    <w:rsid w:val="006F0758"/>
    <w:rsid w:val="006F079C"/>
    <w:rsid w:val="006F07DB"/>
    <w:rsid w:val="006F09B3"/>
    <w:rsid w:val="006F0C34"/>
    <w:rsid w:val="006F0F01"/>
    <w:rsid w:val="006F0FE9"/>
    <w:rsid w:val="006F102F"/>
    <w:rsid w:val="006F1507"/>
    <w:rsid w:val="006F1561"/>
    <w:rsid w:val="006F16DE"/>
    <w:rsid w:val="006F1938"/>
    <w:rsid w:val="006F19C6"/>
    <w:rsid w:val="006F1AB7"/>
    <w:rsid w:val="006F1D8A"/>
    <w:rsid w:val="006F20A5"/>
    <w:rsid w:val="006F20AF"/>
    <w:rsid w:val="006F2385"/>
    <w:rsid w:val="006F273A"/>
    <w:rsid w:val="006F295A"/>
    <w:rsid w:val="006F2BB5"/>
    <w:rsid w:val="006F3278"/>
    <w:rsid w:val="006F3288"/>
    <w:rsid w:val="006F3458"/>
    <w:rsid w:val="006F352D"/>
    <w:rsid w:val="006F3A24"/>
    <w:rsid w:val="006F3AD7"/>
    <w:rsid w:val="006F3B4A"/>
    <w:rsid w:val="006F3C16"/>
    <w:rsid w:val="006F427A"/>
    <w:rsid w:val="006F441A"/>
    <w:rsid w:val="006F4550"/>
    <w:rsid w:val="006F46C1"/>
    <w:rsid w:val="006F4794"/>
    <w:rsid w:val="006F484B"/>
    <w:rsid w:val="006F489E"/>
    <w:rsid w:val="006F4B89"/>
    <w:rsid w:val="006F4E86"/>
    <w:rsid w:val="006F4F5F"/>
    <w:rsid w:val="006F4FA5"/>
    <w:rsid w:val="006F5176"/>
    <w:rsid w:val="006F52D0"/>
    <w:rsid w:val="006F569D"/>
    <w:rsid w:val="006F56AF"/>
    <w:rsid w:val="006F56E9"/>
    <w:rsid w:val="006F57A5"/>
    <w:rsid w:val="006F5CB1"/>
    <w:rsid w:val="006F5F48"/>
    <w:rsid w:val="006F613C"/>
    <w:rsid w:val="006F62B3"/>
    <w:rsid w:val="006F64F0"/>
    <w:rsid w:val="006F67F0"/>
    <w:rsid w:val="006F6885"/>
    <w:rsid w:val="006F69E9"/>
    <w:rsid w:val="006F6B4F"/>
    <w:rsid w:val="006F6B98"/>
    <w:rsid w:val="006F6BEE"/>
    <w:rsid w:val="006F6E36"/>
    <w:rsid w:val="006F6EEB"/>
    <w:rsid w:val="006F719F"/>
    <w:rsid w:val="006F7336"/>
    <w:rsid w:val="006F7528"/>
    <w:rsid w:val="006F7B62"/>
    <w:rsid w:val="006F7D8C"/>
    <w:rsid w:val="006F7DC0"/>
    <w:rsid w:val="00700009"/>
    <w:rsid w:val="00700171"/>
    <w:rsid w:val="0070020D"/>
    <w:rsid w:val="00700253"/>
    <w:rsid w:val="0070073E"/>
    <w:rsid w:val="007009AB"/>
    <w:rsid w:val="00700CB4"/>
    <w:rsid w:val="00700E36"/>
    <w:rsid w:val="00700EA7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8CE"/>
    <w:rsid w:val="00702A20"/>
    <w:rsid w:val="00702C40"/>
    <w:rsid w:val="007030E6"/>
    <w:rsid w:val="0070328B"/>
    <w:rsid w:val="00703366"/>
    <w:rsid w:val="00703583"/>
    <w:rsid w:val="00703C81"/>
    <w:rsid w:val="00703F66"/>
    <w:rsid w:val="00704161"/>
    <w:rsid w:val="00704222"/>
    <w:rsid w:val="00704274"/>
    <w:rsid w:val="0070461A"/>
    <w:rsid w:val="00704787"/>
    <w:rsid w:val="0070489F"/>
    <w:rsid w:val="0070493C"/>
    <w:rsid w:val="007049F8"/>
    <w:rsid w:val="00704E9E"/>
    <w:rsid w:val="00704F6B"/>
    <w:rsid w:val="0070549A"/>
    <w:rsid w:val="0070562B"/>
    <w:rsid w:val="00705CC1"/>
    <w:rsid w:val="00705EDA"/>
    <w:rsid w:val="0070604A"/>
    <w:rsid w:val="00706261"/>
    <w:rsid w:val="00706858"/>
    <w:rsid w:val="0070694C"/>
    <w:rsid w:val="007069AC"/>
    <w:rsid w:val="00706C39"/>
    <w:rsid w:val="00706F15"/>
    <w:rsid w:val="00707671"/>
    <w:rsid w:val="00707698"/>
    <w:rsid w:val="00707D68"/>
    <w:rsid w:val="00707EA0"/>
    <w:rsid w:val="00707F53"/>
    <w:rsid w:val="00707FAB"/>
    <w:rsid w:val="007105E4"/>
    <w:rsid w:val="007109AD"/>
    <w:rsid w:val="00710EAC"/>
    <w:rsid w:val="007116D0"/>
    <w:rsid w:val="00711993"/>
    <w:rsid w:val="00711A05"/>
    <w:rsid w:val="00711F23"/>
    <w:rsid w:val="00712008"/>
    <w:rsid w:val="0071205B"/>
    <w:rsid w:val="00712258"/>
    <w:rsid w:val="0071229A"/>
    <w:rsid w:val="00712662"/>
    <w:rsid w:val="007126F5"/>
    <w:rsid w:val="00712910"/>
    <w:rsid w:val="00712AA0"/>
    <w:rsid w:val="00712F28"/>
    <w:rsid w:val="00712F2B"/>
    <w:rsid w:val="007132BE"/>
    <w:rsid w:val="00713430"/>
    <w:rsid w:val="00713836"/>
    <w:rsid w:val="00713A70"/>
    <w:rsid w:val="00713C0C"/>
    <w:rsid w:val="00713FAC"/>
    <w:rsid w:val="00713FF7"/>
    <w:rsid w:val="007142C7"/>
    <w:rsid w:val="007144A3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6D9"/>
    <w:rsid w:val="00716947"/>
    <w:rsid w:val="00716983"/>
    <w:rsid w:val="00716C9B"/>
    <w:rsid w:val="00716CBF"/>
    <w:rsid w:val="00716D52"/>
    <w:rsid w:val="00717295"/>
    <w:rsid w:val="00717878"/>
    <w:rsid w:val="00717BD1"/>
    <w:rsid w:val="00717D3A"/>
    <w:rsid w:val="00717E58"/>
    <w:rsid w:val="007200C9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148"/>
    <w:rsid w:val="007214CF"/>
    <w:rsid w:val="00721589"/>
    <w:rsid w:val="007215C0"/>
    <w:rsid w:val="00721766"/>
    <w:rsid w:val="00721B83"/>
    <w:rsid w:val="00721C91"/>
    <w:rsid w:val="00721EF3"/>
    <w:rsid w:val="00721FF8"/>
    <w:rsid w:val="00722073"/>
    <w:rsid w:val="0072209C"/>
    <w:rsid w:val="007227D2"/>
    <w:rsid w:val="00722A5C"/>
    <w:rsid w:val="007231B6"/>
    <w:rsid w:val="00723524"/>
    <w:rsid w:val="007237DB"/>
    <w:rsid w:val="00723C92"/>
    <w:rsid w:val="00723CDD"/>
    <w:rsid w:val="00723D51"/>
    <w:rsid w:val="00723D5C"/>
    <w:rsid w:val="007240F5"/>
    <w:rsid w:val="007241E0"/>
    <w:rsid w:val="00724563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6146"/>
    <w:rsid w:val="00726190"/>
    <w:rsid w:val="0072652B"/>
    <w:rsid w:val="0072678D"/>
    <w:rsid w:val="00726847"/>
    <w:rsid w:val="00726EAA"/>
    <w:rsid w:val="00726F81"/>
    <w:rsid w:val="00727132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36F"/>
    <w:rsid w:val="007304CE"/>
    <w:rsid w:val="00730838"/>
    <w:rsid w:val="00730B67"/>
    <w:rsid w:val="00730DC2"/>
    <w:rsid w:val="00730E2C"/>
    <w:rsid w:val="00730EFB"/>
    <w:rsid w:val="00731180"/>
    <w:rsid w:val="007315D3"/>
    <w:rsid w:val="007316EC"/>
    <w:rsid w:val="007318D3"/>
    <w:rsid w:val="00731954"/>
    <w:rsid w:val="00731D02"/>
    <w:rsid w:val="00732093"/>
    <w:rsid w:val="007328AB"/>
    <w:rsid w:val="0073345A"/>
    <w:rsid w:val="00733505"/>
    <w:rsid w:val="00733CA3"/>
    <w:rsid w:val="00733E7B"/>
    <w:rsid w:val="00733F4C"/>
    <w:rsid w:val="0073451B"/>
    <w:rsid w:val="0073456B"/>
    <w:rsid w:val="0073477F"/>
    <w:rsid w:val="00734A10"/>
    <w:rsid w:val="00734F25"/>
    <w:rsid w:val="0073506D"/>
    <w:rsid w:val="00735424"/>
    <w:rsid w:val="007354CE"/>
    <w:rsid w:val="0073562C"/>
    <w:rsid w:val="00735875"/>
    <w:rsid w:val="00735987"/>
    <w:rsid w:val="007359AD"/>
    <w:rsid w:val="00735A79"/>
    <w:rsid w:val="00735A7F"/>
    <w:rsid w:val="00735AE1"/>
    <w:rsid w:val="00735B08"/>
    <w:rsid w:val="00735B4B"/>
    <w:rsid w:val="00735C37"/>
    <w:rsid w:val="0073601A"/>
    <w:rsid w:val="007362B2"/>
    <w:rsid w:val="0073659F"/>
    <w:rsid w:val="00736628"/>
    <w:rsid w:val="00736850"/>
    <w:rsid w:val="007369E3"/>
    <w:rsid w:val="00736EC4"/>
    <w:rsid w:val="00736EF1"/>
    <w:rsid w:val="00736FFA"/>
    <w:rsid w:val="0073719D"/>
    <w:rsid w:val="00737941"/>
    <w:rsid w:val="007379FE"/>
    <w:rsid w:val="00737AE1"/>
    <w:rsid w:val="00737CE0"/>
    <w:rsid w:val="00737D38"/>
    <w:rsid w:val="007401BB"/>
    <w:rsid w:val="00740268"/>
    <w:rsid w:val="00740565"/>
    <w:rsid w:val="00740BF1"/>
    <w:rsid w:val="00740DC6"/>
    <w:rsid w:val="007411FD"/>
    <w:rsid w:val="0074136C"/>
    <w:rsid w:val="00741400"/>
    <w:rsid w:val="007417FA"/>
    <w:rsid w:val="00741920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89C"/>
    <w:rsid w:val="007439FD"/>
    <w:rsid w:val="00743E7F"/>
    <w:rsid w:val="0074411F"/>
    <w:rsid w:val="0074457F"/>
    <w:rsid w:val="007445A6"/>
    <w:rsid w:val="00744679"/>
    <w:rsid w:val="00744A01"/>
    <w:rsid w:val="00744F61"/>
    <w:rsid w:val="007454B5"/>
    <w:rsid w:val="00745654"/>
    <w:rsid w:val="00745965"/>
    <w:rsid w:val="00745C03"/>
    <w:rsid w:val="00745D39"/>
    <w:rsid w:val="00745F13"/>
    <w:rsid w:val="007463EE"/>
    <w:rsid w:val="00746779"/>
    <w:rsid w:val="007468D6"/>
    <w:rsid w:val="007468D7"/>
    <w:rsid w:val="00746BC3"/>
    <w:rsid w:val="00746EAA"/>
    <w:rsid w:val="0074733C"/>
    <w:rsid w:val="007473D9"/>
    <w:rsid w:val="007476D7"/>
    <w:rsid w:val="00747791"/>
    <w:rsid w:val="00747C7F"/>
    <w:rsid w:val="00747FFD"/>
    <w:rsid w:val="007500CB"/>
    <w:rsid w:val="00750201"/>
    <w:rsid w:val="00750453"/>
    <w:rsid w:val="00750503"/>
    <w:rsid w:val="00750BF7"/>
    <w:rsid w:val="00750C8D"/>
    <w:rsid w:val="00750E16"/>
    <w:rsid w:val="00750F5A"/>
    <w:rsid w:val="00750FF8"/>
    <w:rsid w:val="00751132"/>
    <w:rsid w:val="0075147B"/>
    <w:rsid w:val="007515F8"/>
    <w:rsid w:val="00751B49"/>
    <w:rsid w:val="00751DA5"/>
    <w:rsid w:val="007521CC"/>
    <w:rsid w:val="007523A5"/>
    <w:rsid w:val="007523B5"/>
    <w:rsid w:val="0075251C"/>
    <w:rsid w:val="007527BB"/>
    <w:rsid w:val="00752960"/>
    <w:rsid w:val="00752B6A"/>
    <w:rsid w:val="00752C0D"/>
    <w:rsid w:val="00752C8D"/>
    <w:rsid w:val="00752CB0"/>
    <w:rsid w:val="00752F78"/>
    <w:rsid w:val="007532B1"/>
    <w:rsid w:val="007533ED"/>
    <w:rsid w:val="00753439"/>
    <w:rsid w:val="0075349A"/>
    <w:rsid w:val="007539ED"/>
    <w:rsid w:val="00753AC1"/>
    <w:rsid w:val="007540FB"/>
    <w:rsid w:val="0075442E"/>
    <w:rsid w:val="00754691"/>
    <w:rsid w:val="00754EA5"/>
    <w:rsid w:val="00754FC7"/>
    <w:rsid w:val="0075532F"/>
    <w:rsid w:val="00755482"/>
    <w:rsid w:val="007554EE"/>
    <w:rsid w:val="0075553F"/>
    <w:rsid w:val="00755A0F"/>
    <w:rsid w:val="00755E4C"/>
    <w:rsid w:val="00756311"/>
    <w:rsid w:val="007563F9"/>
    <w:rsid w:val="007564BF"/>
    <w:rsid w:val="00756622"/>
    <w:rsid w:val="00756665"/>
    <w:rsid w:val="0075669B"/>
    <w:rsid w:val="007566E7"/>
    <w:rsid w:val="00756A3C"/>
    <w:rsid w:val="00756A46"/>
    <w:rsid w:val="00757365"/>
    <w:rsid w:val="00757569"/>
    <w:rsid w:val="0075758D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081"/>
    <w:rsid w:val="007612F3"/>
    <w:rsid w:val="007614FB"/>
    <w:rsid w:val="0076186B"/>
    <w:rsid w:val="007619D7"/>
    <w:rsid w:val="00761A57"/>
    <w:rsid w:val="00761AE4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82"/>
    <w:rsid w:val="0076376E"/>
    <w:rsid w:val="00763935"/>
    <w:rsid w:val="00763B8D"/>
    <w:rsid w:val="0076404C"/>
    <w:rsid w:val="0076437B"/>
    <w:rsid w:val="0076459D"/>
    <w:rsid w:val="00764872"/>
    <w:rsid w:val="00764BFF"/>
    <w:rsid w:val="00764D3A"/>
    <w:rsid w:val="00764EC9"/>
    <w:rsid w:val="00764F71"/>
    <w:rsid w:val="007650C7"/>
    <w:rsid w:val="00765251"/>
    <w:rsid w:val="007653EC"/>
    <w:rsid w:val="00765507"/>
    <w:rsid w:val="007659F1"/>
    <w:rsid w:val="00765A30"/>
    <w:rsid w:val="00765B34"/>
    <w:rsid w:val="00765CF2"/>
    <w:rsid w:val="00765F06"/>
    <w:rsid w:val="00765F36"/>
    <w:rsid w:val="0076606A"/>
    <w:rsid w:val="007660BB"/>
    <w:rsid w:val="007664B1"/>
    <w:rsid w:val="00766D26"/>
    <w:rsid w:val="0076700F"/>
    <w:rsid w:val="007673D7"/>
    <w:rsid w:val="007675B5"/>
    <w:rsid w:val="007675D5"/>
    <w:rsid w:val="00767838"/>
    <w:rsid w:val="00767B88"/>
    <w:rsid w:val="00767E44"/>
    <w:rsid w:val="007703AA"/>
    <w:rsid w:val="00770422"/>
    <w:rsid w:val="00770545"/>
    <w:rsid w:val="00770566"/>
    <w:rsid w:val="007706AC"/>
    <w:rsid w:val="00770B08"/>
    <w:rsid w:val="00770CF9"/>
    <w:rsid w:val="00770D66"/>
    <w:rsid w:val="00770DE5"/>
    <w:rsid w:val="00771048"/>
    <w:rsid w:val="0077127E"/>
    <w:rsid w:val="007712E1"/>
    <w:rsid w:val="007718D0"/>
    <w:rsid w:val="00771C2E"/>
    <w:rsid w:val="00771D88"/>
    <w:rsid w:val="00771F1A"/>
    <w:rsid w:val="00771FD9"/>
    <w:rsid w:val="007722B0"/>
    <w:rsid w:val="007725BF"/>
    <w:rsid w:val="007726DC"/>
    <w:rsid w:val="00772827"/>
    <w:rsid w:val="00772BD9"/>
    <w:rsid w:val="00772F13"/>
    <w:rsid w:val="00772F68"/>
    <w:rsid w:val="00773114"/>
    <w:rsid w:val="0077374B"/>
    <w:rsid w:val="007737F9"/>
    <w:rsid w:val="00773899"/>
    <w:rsid w:val="00773BC0"/>
    <w:rsid w:val="00773D1E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B71"/>
    <w:rsid w:val="00776C03"/>
    <w:rsid w:val="00776D9F"/>
    <w:rsid w:val="00776EB3"/>
    <w:rsid w:val="00776FB4"/>
    <w:rsid w:val="007770C8"/>
    <w:rsid w:val="007770DF"/>
    <w:rsid w:val="007775FF"/>
    <w:rsid w:val="0077770B"/>
    <w:rsid w:val="007777E0"/>
    <w:rsid w:val="00777A69"/>
    <w:rsid w:val="00777D0D"/>
    <w:rsid w:val="00777DFF"/>
    <w:rsid w:val="00777E8E"/>
    <w:rsid w:val="00780142"/>
    <w:rsid w:val="00780227"/>
    <w:rsid w:val="007802F6"/>
    <w:rsid w:val="0078092C"/>
    <w:rsid w:val="0078095E"/>
    <w:rsid w:val="00780A92"/>
    <w:rsid w:val="00780DE8"/>
    <w:rsid w:val="00780F23"/>
    <w:rsid w:val="0078101E"/>
    <w:rsid w:val="00781C7B"/>
    <w:rsid w:val="00781FEA"/>
    <w:rsid w:val="00782346"/>
    <w:rsid w:val="00782616"/>
    <w:rsid w:val="00782669"/>
    <w:rsid w:val="007828DE"/>
    <w:rsid w:val="00782AD9"/>
    <w:rsid w:val="00783567"/>
    <w:rsid w:val="00783752"/>
    <w:rsid w:val="00783763"/>
    <w:rsid w:val="007839DD"/>
    <w:rsid w:val="00783B1E"/>
    <w:rsid w:val="00783F34"/>
    <w:rsid w:val="00783F90"/>
    <w:rsid w:val="00783F97"/>
    <w:rsid w:val="007841B7"/>
    <w:rsid w:val="007842E0"/>
    <w:rsid w:val="0078459B"/>
    <w:rsid w:val="00784638"/>
    <w:rsid w:val="0078493D"/>
    <w:rsid w:val="00785368"/>
    <w:rsid w:val="007853C3"/>
    <w:rsid w:val="00785474"/>
    <w:rsid w:val="007858FC"/>
    <w:rsid w:val="00785A90"/>
    <w:rsid w:val="00785FDE"/>
    <w:rsid w:val="0078620C"/>
    <w:rsid w:val="00786368"/>
    <w:rsid w:val="007863DA"/>
    <w:rsid w:val="00786545"/>
    <w:rsid w:val="007869DE"/>
    <w:rsid w:val="00786BC0"/>
    <w:rsid w:val="00786C8B"/>
    <w:rsid w:val="007871F7"/>
    <w:rsid w:val="00787390"/>
    <w:rsid w:val="007873A3"/>
    <w:rsid w:val="00787477"/>
    <w:rsid w:val="00787579"/>
    <w:rsid w:val="00787617"/>
    <w:rsid w:val="00787683"/>
    <w:rsid w:val="007877F7"/>
    <w:rsid w:val="00787B56"/>
    <w:rsid w:val="00787B65"/>
    <w:rsid w:val="0079053F"/>
    <w:rsid w:val="0079066F"/>
    <w:rsid w:val="007907AB"/>
    <w:rsid w:val="00790C3F"/>
    <w:rsid w:val="00790DBF"/>
    <w:rsid w:val="0079107F"/>
    <w:rsid w:val="0079111F"/>
    <w:rsid w:val="0079129C"/>
    <w:rsid w:val="007914D1"/>
    <w:rsid w:val="007915C9"/>
    <w:rsid w:val="00791B11"/>
    <w:rsid w:val="00791BBA"/>
    <w:rsid w:val="00791C77"/>
    <w:rsid w:val="00791D70"/>
    <w:rsid w:val="00791DD7"/>
    <w:rsid w:val="00791E8C"/>
    <w:rsid w:val="007925AD"/>
    <w:rsid w:val="007925B8"/>
    <w:rsid w:val="00792662"/>
    <w:rsid w:val="007928E7"/>
    <w:rsid w:val="00792E6E"/>
    <w:rsid w:val="007930BA"/>
    <w:rsid w:val="0079315A"/>
    <w:rsid w:val="00793200"/>
    <w:rsid w:val="00793293"/>
    <w:rsid w:val="007933F0"/>
    <w:rsid w:val="00793463"/>
    <w:rsid w:val="007937CD"/>
    <w:rsid w:val="00793902"/>
    <w:rsid w:val="0079394E"/>
    <w:rsid w:val="00793C1D"/>
    <w:rsid w:val="00793C2D"/>
    <w:rsid w:val="00793CD7"/>
    <w:rsid w:val="00793D9F"/>
    <w:rsid w:val="00793DF3"/>
    <w:rsid w:val="00793FE2"/>
    <w:rsid w:val="00794025"/>
    <w:rsid w:val="0079415A"/>
    <w:rsid w:val="0079438D"/>
    <w:rsid w:val="0079444A"/>
    <w:rsid w:val="0079463E"/>
    <w:rsid w:val="007948AF"/>
    <w:rsid w:val="0079533E"/>
    <w:rsid w:val="0079561B"/>
    <w:rsid w:val="007956B4"/>
    <w:rsid w:val="00795810"/>
    <w:rsid w:val="007958C1"/>
    <w:rsid w:val="00795920"/>
    <w:rsid w:val="00795BCF"/>
    <w:rsid w:val="00795D8B"/>
    <w:rsid w:val="00796042"/>
    <w:rsid w:val="0079643C"/>
    <w:rsid w:val="0079673F"/>
    <w:rsid w:val="0079686D"/>
    <w:rsid w:val="00796898"/>
    <w:rsid w:val="007969A2"/>
    <w:rsid w:val="00796BDA"/>
    <w:rsid w:val="00796C1E"/>
    <w:rsid w:val="00796D5D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DC1"/>
    <w:rsid w:val="007A0E65"/>
    <w:rsid w:val="007A0EB3"/>
    <w:rsid w:val="007A1056"/>
    <w:rsid w:val="007A1238"/>
    <w:rsid w:val="007A1479"/>
    <w:rsid w:val="007A14AB"/>
    <w:rsid w:val="007A1564"/>
    <w:rsid w:val="007A1A18"/>
    <w:rsid w:val="007A1AFE"/>
    <w:rsid w:val="007A1DA0"/>
    <w:rsid w:val="007A206F"/>
    <w:rsid w:val="007A232F"/>
    <w:rsid w:val="007A23B2"/>
    <w:rsid w:val="007A24CF"/>
    <w:rsid w:val="007A2546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4AB"/>
    <w:rsid w:val="007A374A"/>
    <w:rsid w:val="007A3A8C"/>
    <w:rsid w:val="007A3B34"/>
    <w:rsid w:val="007A3D10"/>
    <w:rsid w:val="007A3DB7"/>
    <w:rsid w:val="007A3E12"/>
    <w:rsid w:val="007A3E40"/>
    <w:rsid w:val="007A3F6B"/>
    <w:rsid w:val="007A4198"/>
    <w:rsid w:val="007A41D2"/>
    <w:rsid w:val="007A451C"/>
    <w:rsid w:val="007A4781"/>
    <w:rsid w:val="007A4790"/>
    <w:rsid w:val="007A49F5"/>
    <w:rsid w:val="007A4B77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593"/>
    <w:rsid w:val="007A6941"/>
    <w:rsid w:val="007A6AE2"/>
    <w:rsid w:val="007A6AE8"/>
    <w:rsid w:val="007A6CBF"/>
    <w:rsid w:val="007A71B2"/>
    <w:rsid w:val="007A71DD"/>
    <w:rsid w:val="007A7452"/>
    <w:rsid w:val="007A7562"/>
    <w:rsid w:val="007A7737"/>
    <w:rsid w:val="007A7895"/>
    <w:rsid w:val="007A7980"/>
    <w:rsid w:val="007A7CA8"/>
    <w:rsid w:val="007B0009"/>
    <w:rsid w:val="007B0928"/>
    <w:rsid w:val="007B09EE"/>
    <w:rsid w:val="007B0AC0"/>
    <w:rsid w:val="007B0CCD"/>
    <w:rsid w:val="007B0D31"/>
    <w:rsid w:val="007B0D48"/>
    <w:rsid w:val="007B100A"/>
    <w:rsid w:val="007B1271"/>
    <w:rsid w:val="007B13CB"/>
    <w:rsid w:val="007B150F"/>
    <w:rsid w:val="007B1693"/>
    <w:rsid w:val="007B1A56"/>
    <w:rsid w:val="007B1B32"/>
    <w:rsid w:val="007B1BBE"/>
    <w:rsid w:val="007B1FC1"/>
    <w:rsid w:val="007B2389"/>
    <w:rsid w:val="007B23E6"/>
    <w:rsid w:val="007B29C9"/>
    <w:rsid w:val="007B2EEA"/>
    <w:rsid w:val="007B3451"/>
    <w:rsid w:val="007B34C7"/>
    <w:rsid w:val="007B3D56"/>
    <w:rsid w:val="007B3FF4"/>
    <w:rsid w:val="007B40EA"/>
    <w:rsid w:val="007B449B"/>
    <w:rsid w:val="007B45AF"/>
    <w:rsid w:val="007B46AF"/>
    <w:rsid w:val="007B48AA"/>
    <w:rsid w:val="007B4B8D"/>
    <w:rsid w:val="007B4CB2"/>
    <w:rsid w:val="007B4E7F"/>
    <w:rsid w:val="007B4E81"/>
    <w:rsid w:val="007B501B"/>
    <w:rsid w:val="007B50DE"/>
    <w:rsid w:val="007B51D8"/>
    <w:rsid w:val="007B54A3"/>
    <w:rsid w:val="007B59B9"/>
    <w:rsid w:val="007B5BA1"/>
    <w:rsid w:val="007B5C40"/>
    <w:rsid w:val="007B6064"/>
    <w:rsid w:val="007B6258"/>
    <w:rsid w:val="007B62DA"/>
    <w:rsid w:val="007B63CF"/>
    <w:rsid w:val="007B6673"/>
    <w:rsid w:val="007B6C24"/>
    <w:rsid w:val="007B6E4D"/>
    <w:rsid w:val="007B7231"/>
    <w:rsid w:val="007B7506"/>
    <w:rsid w:val="007B760D"/>
    <w:rsid w:val="007B7628"/>
    <w:rsid w:val="007B7749"/>
    <w:rsid w:val="007B7A9A"/>
    <w:rsid w:val="007B7D49"/>
    <w:rsid w:val="007B7F9A"/>
    <w:rsid w:val="007C01E2"/>
    <w:rsid w:val="007C04AB"/>
    <w:rsid w:val="007C089C"/>
    <w:rsid w:val="007C095B"/>
    <w:rsid w:val="007C0A84"/>
    <w:rsid w:val="007C0B62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B51"/>
    <w:rsid w:val="007C4C62"/>
    <w:rsid w:val="007C4C8B"/>
    <w:rsid w:val="007C4F94"/>
    <w:rsid w:val="007C511C"/>
    <w:rsid w:val="007C536A"/>
    <w:rsid w:val="007C543F"/>
    <w:rsid w:val="007C57CD"/>
    <w:rsid w:val="007C59D8"/>
    <w:rsid w:val="007C5AFF"/>
    <w:rsid w:val="007C5B0E"/>
    <w:rsid w:val="007C5CD0"/>
    <w:rsid w:val="007C5E89"/>
    <w:rsid w:val="007C5F38"/>
    <w:rsid w:val="007C5FBD"/>
    <w:rsid w:val="007C60A2"/>
    <w:rsid w:val="007C64E8"/>
    <w:rsid w:val="007C6956"/>
    <w:rsid w:val="007C6C0F"/>
    <w:rsid w:val="007C6D5F"/>
    <w:rsid w:val="007C6E72"/>
    <w:rsid w:val="007C70B7"/>
    <w:rsid w:val="007C72E8"/>
    <w:rsid w:val="007C7680"/>
    <w:rsid w:val="007C774E"/>
    <w:rsid w:val="007C7B50"/>
    <w:rsid w:val="007C7C66"/>
    <w:rsid w:val="007C7CFD"/>
    <w:rsid w:val="007D0023"/>
    <w:rsid w:val="007D02A5"/>
    <w:rsid w:val="007D042C"/>
    <w:rsid w:val="007D048F"/>
    <w:rsid w:val="007D0518"/>
    <w:rsid w:val="007D0527"/>
    <w:rsid w:val="007D0668"/>
    <w:rsid w:val="007D0799"/>
    <w:rsid w:val="007D08C6"/>
    <w:rsid w:val="007D0A93"/>
    <w:rsid w:val="007D0CFA"/>
    <w:rsid w:val="007D0F5F"/>
    <w:rsid w:val="007D0FAF"/>
    <w:rsid w:val="007D0FE2"/>
    <w:rsid w:val="007D112B"/>
    <w:rsid w:val="007D143C"/>
    <w:rsid w:val="007D166B"/>
    <w:rsid w:val="007D1807"/>
    <w:rsid w:val="007D1F77"/>
    <w:rsid w:val="007D1FDB"/>
    <w:rsid w:val="007D23FA"/>
    <w:rsid w:val="007D2404"/>
    <w:rsid w:val="007D2415"/>
    <w:rsid w:val="007D2653"/>
    <w:rsid w:val="007D26F1"/>
    <w:rsid w:val="007D2BA7"/>
    <w:rsid w:val="007D2E96"/>
    <w:rsid w:val="007D2FAD"/>
    <w:rsid w:val="007D3287"/>
    <w:rsid w:val="007D337C"/>
    <w:rsid w:val="007D34B9"/>
    <w:rsid w:val="007D39D1"/>
    <w:rsid w:val="007D3B09"/>
    <w:rsid w:val="007D3E25"/>
    <w:rsid w:val="007D44C4"/>
    <w:rsid w:val="007D4636"/>
    <w:rsid w:val="007D4976"/>
    <w:rsid w:val="007D4985"/>
    <w:rsid w:val="007D4B2E"/>
    <w:rsid w:val="007D4F05"/>
    <w:rsid w:val="007D52AE"/>
    <w:rsid w:val="007D5694"/>
    <w:rsid w:val="007D5925"/>
    <w:rsid w:val="007D5B68"/>
    <w:rsid w:val="007D5CF9"/>
    <w:rsid w:val="007D5DD4"/>
    <w:rsid w:val="007D5E00"/>
    <w:rsid w:val="007D5F24"/>
    <w:rsid w:val="007D628D"/>
    <w:rsid w:val="007D629E"/>
    <w:rsid w:val="007D6428"/>
    <w:rsid w:val="007D6447"/>
    <w:rsid w:val="007D645A"/>
    <w:rsid w:val="007D6551"/>
    <w:rsid w:val="007D67B2"/>
    <w:rsid w:val="007D6889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C69"/>
    <w:rsid w:val="007E0D0B"/>
    <w:rsid w:val="007E0DC0"/>
    <w:rsid w:val="007E0E84"/>
    <w:rsid w:val="007E11C6"/>
    <w:rsid w:val="007E13A0"/>
    <w:rsid w:val="007E14C2"/>
    <w:rsid w:val="007E1687"/>
    <w:rsid w:val="007E16CF"/>
    <w:rsid w:val="007E1893"/>
    <w:rsid w:val="007E1907"/>
    <w:rsid w:val="007E1959"/>
    <w:rsid w:val="007E1A79"/>
    <w:rsid w:val="007E1AD3"/>
    <w:rsid w:val="007E1D7E"/>
    <w:rsid w:val="007E1DCA"/>
    <w:rsid w:val="007E1F7B"/>
    <w:rsid w:val="007E2144"/>
    <w:rsid w:val="007E2373"/>
    <w:rsid w:val="007E2551"/>
    <w:rsid w:val="007E2632"/>
    <w:rsid w:val="007E2958"/>
    <w:rsid w:val="007E2AB2"/>
    <w:rsid w:val="007E2C69"/>
    <w:rsid w:val="007E2F2E"/>
    <w:rsid w:val="007E2F6E"/>
    <w:rsid w:val="007E31BD"/>
    <w:rsid w:val="007E3616"/>
    <w:rsid w:val="007E3628"/>
    <w:rsid w:val="007E3A85"/>
    <w:rsid w:val="007E3D27"/>
    <w:rsid w:val="007E3F03"/>
    <w:rsid w:val="007E4357"/>
    <w:rsid w:val="007E4398"/>
    <w:rsid w:val="007E45C9"/>
    <w:rsid w:val="007E4C8A"/>
    <w:rsid w:val="007E4D11"/>
    <w:rsid w:val="007E51C8"/>
    <w:rsid w:val="007E5226"/>
    <w:rsid w:val="007E56BF"/>
    <w:rsid w:val="007E58BF"/>
    <w:rsid w:val="007E5A4A"/>
    <w:rsid w:val="007E5E57"/>
    <w:rsid w:val="007E64C8"/>
    <w:rsid w:val="007E6571"/>
    <w:rsid w:val="007E6744"/>
    <w:rsid w:val="007E67F2"/>
    <w:rsid w:val="007E683B"/>
    <w:rsid w:val="007E6A1F"/>
    <w:rsid w:val="007E6D01"/>
    <w:rsid w:val="007E6E05"/>
    <w:rsid w:val="007E709E"/>
    <w:rsid w:val="007E711C"/>
    <w:rsid w:val="007E72B5"/>
    <w:rsid w:val="007E752E"/>
    <w:rsid w:val="007E76B1"/>
    <w:rsid w:val="007E77A4"/>
    <w:rsid w:val="007E7851"/>
    <w:rsid w:val="007E7ADC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4D7"/>
    <w:rsid w:val="007F18A6"/>
    <w:rsid w:val="007F1912"/>
    <w:rsid w:val="007F1D1C"/>
    <w:rsid w:val="007F1EFC"/>
    <w:rsid w:val="007F217C"/>
    <w:rsid w:val="007F2271"/>
    <w:rsid w:val="007F2470"/>
    <w:rsid w:val="007F32D5"/>
    <w:rsid w:val="007F3348"/>
    <w:rsid w:val="007F3377"/>
    <w:rsid w:val="007F3615"/>
    <w:rsid w:val="007F3C55"/>
    <w:rsid w:val="007F3DA3"/>
    <w:rsid w:val="007F3DBE"/>
    <w:rsid w:val="007F3F72"/>
    <w:rsid w:val="007F4090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215"/>
    <w:rsid w:val="007F5351"/>
    <w:rsid w:val="007F5364"/>
    <w:rsid w:val="007F5642"/>
    <w:rsid w:val="007F5AFB"/>
    <w:rsid w:val="007F5BA5"/>
    <w:rsid w:val="007F5BF5"/>
    <w:rsid w:val="007F5CD3"/>
    <w:rsid w:val="007F5F2C"/>
    <w:rsid w:val="007F60AD"/>
    <w:rsid w:val="007F63D7"/>
    <w:rsid w:val="007F6582"/>
    <w:rsid w:val="007F674A"/>
    <w:rsid w:val="007F6796"/>
    <w:rsid w:val="007F6938"/>
    <w:rsid w:val="007F69EB"/>
    <w:rsid w:val="007F7671"/>
    <w:rsid w:val="007F7A49"/>
    <w:rsid w:val="007F7B97"/>
    <w:rsid w:val="007F7E79"/>
    <w:rsid w:val="008001AE"/>
    <w:rsid w:val="0080026A"/>
    <w:rsid w:val="00800380"/>
    <w:rsid w:val="008005B6"/>
    <w:rsid w:val="00800608"/>
    <w:rsid w:val="0080086A"/>
    <w:rsid w:val="00800A5D"/>
    <w:rsid w:val="00801180"/>
    <w:rsid w:val="0080118C"/>
    <w:rsid w:val="008012F8"/>
    <w:rsid w:val="00801398"/>
    <w:rsid w:val="00801522"/>
    <w:rsid w:val="008015B4"/>
    <w:rsid w:val="00801672"/>
    <w:rsid w:val="00801822"/>
    <w:rsid w:val="00801A95"/>
    <w:rsid w:val="00801CC6"/>
    <w:rsid w:val="00801CC9"/>
    <w:rsid w:val="00801CEE"/>
    <w:rsid w:val="00801D4B"/>
    <w:rsid w:val="00801F90"/>
    <w:rsid w:val="00802614"/>
    <w:rsid w:val="00802692"/>
    <w:rsid w:val="00802956"/>
    <w:rsid w:val="00802A03"/>
    <w:rsid w:val="0080314E"/>
    <w:rsid w:val="0080372C"/>
    <w:rsid w:val="00803744"/>
    <w:rsid w:val="00803807"/>
    <w:rsid w:val="0080398A"/>
    <w:rsid w:val="00803B91"/>
    <w:rsid w:val="00803C10"/>
    <w:rsid w:val="00803C45"/>
    <w:rsid w:val="008041EE"/>
    <w:rsid w:val="00804249"/>
    <w:rsid w:val="0080437D"/>
    <w:rsid w:val="008043B1"/>
    <w:rsid w:val="008044C5"/>
    <w:rsid w:val="0080453D"/>
    <w:rsid w:val="008047F1"/>
    <w:rsid w:val="00804886"/>
    <w:rsid w:val="00804AE5"/>
    <w:rsid w:val="00804B1C"/>
    <w:rsid w:val="00804B21"/>
    <w:rsid w:val="00804BB7"/>
    <w:rsid w:val="00804F53"/>
    <w:rsid w:val="00805093"/>
    <w:rsid w:val="0080522B"/>
    <w:rsid w:val="00805484"/>
    <w:rsid w:val="00805589"/>
    <w:rsid w:val="008059A9"/>
    <w:rsid w:val="00805C91"/>
    <w:rsid w:val="00805E01"/>
    <w:rsid w:val="00805E6A"/>
    <w:rsid w:val="00805E6E"/>
    <w:rsid w:val="008062CB"/>
    <w:rsid w:val="008064F1"/>
    <w:rsid w:val="008067CF"/>
    <w:rsid w:val="00806A92"/>
    <w:rsid w:val="00806AD9"/>
    <w:rsid w:val="00806F27"/>
    <w:rsid w:val="00806F61"/>
    <w:rsid w:val="008070AD"/>
    <w:rsid w:val="008071D4"/>
    <w:rsid w:val="008074CC"/>
    <w:rsid w:val="00807853"/>
    <w:rsid w:val="008078E8"/>
    <w:rsid w:val="00807D3F"/>
    <w:rsid w:val="00807E49"/>
    <w:rsid w:val="00807FC0"/>
    <w:rsid w:val="0081030D"/>
    <w:rsid w:val="00810374"/>
    <w:rsid w:val="008103C1"/>
    <w:rsid w:val="0081099C"/>
    <w:rsid w:val="008109C3"/>
    <w:rsid w:val="00810A38"/>
    <w:rsid w:val="008114B8"/>
    <w:rsid w:val="0081155F"/>
    <w:rsid w:val="00811A54"/>
    <w:rsid w:val="00811A94"/>
    <w:rsid w:val="00811AEE"/>
    <w:rsid w:val="00811CC3"/>
    <w:rsid w:val="00811DA4"/>
    <w:rsid w:val="00812104"/>
    <w:rsid w:val="008125C0"/>
    <w:rsid w:val="00812724"/>
    <w:rsid w:val="0081274E"/>
    <w:rsid w:val="0081283A"/>
    <w:rsid w:val="0081289C"/>
    <w:rsid w:val="00812C8B"/>
    <w:rsid w:val="00812C9E"/>
    <w:rsid w:val="00812E72"/>
    <w:rsid w:val="00813062"/>
    <w:rsid w:val="0081325B"/>
    <w:rsid w:val="008132B0"/>
    <w:rsid w:val="00813640"/>
    <w:rsid w:val="0081369D"/>
    <w:rsid w:val="0081378C"/>
    <w:rsid w:val="008138D4"/>
    <w:rsid w:val="008139FD"/>
    <w:rsid w:val="00813A50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E95"/>
    <w:rsid w:val="008151C7"/>
    <w:rsid w:val="008151C9"/>
    <w:rsid w:val="008152CD"/>
    <w:rsid w:val="0081531F"/>
    <w:rsid w:val="0081534A"/>
    <w:rsid w:val="0081534E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9A7"/>
    <w:rsid w:val="00817A8F"/>
    <w:rsid w:val="00817F6B"/>
    <w:rsid w:val="00820007"/>
    <w:rsid w:val="00820360"/>
    <w:rsid w:val="00820505"/>
    <w:rsid w:val="0082059D"/>
    <w:rsid w:val="00820875"/>
    <w:rsid w:val="00820A65"/>
    <w:rsid w:val="00820AD1"/>
    <w:rsid w:val="008210F6"/>
    <w:rsid w:val="008210FD"/>
    <w:rsid w:val="008212F0"/>
    <w:rsid w:val="008215B7"/>
    <w:rsid w:val="008218EA"/>
    <w:rsid w:val="00821C70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5ED"/>
    <w:rsid w:val="0082264B"/>
    <w:rsid w:val="00822870"/>
    <w:rsid w:val="00822A01"/>
    <w:rsid w:val="00822D4E"/>
    <w:rsid w:val="00822F28"/>
    <w:rsid w:val="00823033"/>
    <w:rsid w:val="00823108"/>
    <w:rsid w:val="00823136"/>
    <w:rsid w:val="00823142"/>
    <w:rsid w:val="00823220"/>
    <w:rsid w:val="008232C7"/>
    <w:rsid w:val="008235E9"/>
    <w:rsid w:val="00823BF2"/>
    <w:rsid w:val="00823D3D"/>
    <w:rsid w:val="00823FA9"/>
    <w:rsid w:val="0082412F"/>
    <w:rsid w:val="008244CC"/>
    <w:rsid w:val="0082450A"/>
    <w:rsid w:val="008245E9"/>
    <w:rsid w:val="008245F3"/>
    <w:rsid w:val="00824A5F"/>
    <w:rsid w:val="008254B1"/>
    <w:rsid w:val="00825AF8"/>
    <w:rsid w:val="00825CD2"/>
    <w:rsid w:val="00825CFA"/>
    <w:rsid w:val="008260AE"/>
    <w:rsid w:val="008262A6"/>
    <w:rsid w:val="0082630F"/>
    <w:rsid w:val="00826883"/>
    <w:rsid w:val="00826D93"/>
    <w:rsid w:val="00827130"/>
    <w:rsid w:val="008271CF"/>
    <w:rsid w:val="008275F8"/>
    <w:rsid w:val="0082792B"/>
    <w:rsid w:val="00827BAF"/>
    <w:rsid w:val="00827E53"/>
    <w:rsid w:val="008300A4"/>
    <w:rsid w:val="00830164"/>
    <w:rsid w:val="00830A34"/>
    <w:rsid w:val="00830B31"/>
    <w:rsid w:val="00830BAB"/>
    <w:rsid w:val="00830CB0"/>
    <w:rsid w:val="00831089"/>
    <w:rsid w:val="00831203"/>
    <w:rsid w:val="008317A5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976"/>
    <w:rsid w:val="00832A18"/>
    <w:rsid w:val="008330B7"/>
    <w:rsid w:val="00833221"/>
    <w:rsid w:val="0083325D"/>
    <w:rsid w:val="00833358"/>
    <w:rsid w:val="008335F5"/>
    <w:rsid w:val="0083365C"/>
    <w:rsid w:val="0083391B"/>
    <w:rsid w:val="00833A94"/>
    <w:rsid w:val="00833C38"/>
    <w:rsid w:val="00833E43"/>
    <w:rsid w:val="008340A8"/>
    <w:rsid w:val="00834205"/>
    <w:rsid w:val="00834260"/>
    <w:rsid w:val="008342BA"/>
    <w:rsid w:val="0083452A"/>
    <w:rsid w:val="00834532"/>
    <w:rsid w:val="0083461B"/>
    <w:rsid w:val="008349E8"/>
    <w:rsid w:val="00834B2D"/>
    <w:rsid w:val="00834B83"/>
    <w:rsid w:val="00834F23"/>
    <w:rsid w:val="00834F52"/>
    <w:rsid w:val="008351EC"/>
    <w:rsid w:val="008356FC"/>
    <w:rsid w:val="0083572A"/>
    <w:rsid w:val="00835ACB"/>
    <w:rsid w:val="00835D50"/>
    <w:rsid w:val="0083610F"/>
    <w:rsid w:val="0083635A"/>
    <w:rsid w:val="00836544"/>
    <w:rsid w:val="00836CA0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0FA6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34F"/>
    <w:rsid w:val="00842793"/>
    <w:rsid w:val="00842CFF"/>
    <w:rsid w:val="008431A5"/>
    <w:rsid w:val="00843264"/>
    <w:rsid w:val="008432EB"/>
    <w:rsid w:val="00843314"/>
    <w:rsid w:val="00843724"/>
    <w:rsid w:val="00843885"/>
    <w:rsid w:val="00843C45"/>
    <w:rsid w:val="008445D4"/>
    <w:rsid w:val="0084483B"/>
    <w:rsid w:val="008449EB"/>
    <w:rsid w:val="00844AAB"/>
    <w:rsid w:val="00844FEC"/>
    <w:rsid w:val="008451F9"/>
    <w:rsid w:val="008455E8"/>
    <w:rsid w:val="008456A5"/>
    <w:rsid w:val="0084583D"/>
    <w:rsid w:val="008459E0"/>
    <w:rsid w:val="0084616D"/>
    <w:rsid w:val="00846351"/>
    <w:rsid w:val="008468F1"/>
    <w:rsid w:val="00846B4D"/>
    <w:rsid w:val="00846F14"/>
    <w:rsid w:val="008473D3"/>
    <w:rsid w:val="008473F2"/>
    <w:rsid w:val="0084743F"/>
    <w:rsid w:val="0084773D"/>
    <w:rsid w:val="0084776D"/>
    <w:rsid w:val="008479BD"/>
    <w:rsid w:val="00847A6F"/>
    <w:rsid w:val="00847BA9"/>
    <w:rsid w:val="008501D2"/>
    <w:rsid w:val="0085070C"/>
    <w:rsid w:val="00850ABA"/>
    <w:rsid w:val="00850CC8"/>
    <w:rsid w:val="00850E65"/>
    <w:rsid w:val="008514BC"/>
    <w:rsid w:val="00851807"/>
    <w:rsid w:val="00851A2B"/>
    <w:rsid w:val="00851E55"/>
    <w:rsid w:val="00852577"/>
    <w:rsid w:val="008527EA"/>
    <w:rsid w:val="00852E4E"/>
    <w:rsid w:val="0085354A"/>
    <w:rsid w:val="008539DF"/>
    <w:rsid w:val="008539F8"/>
    <w:rsid w:val="00853A0A"/>
    <w:rsid w:val="00853DB6"/>
    <w:rsid w:val="00853EEE"/>
    <w:rsid w:val="00854543"/>
    <w:rsid w:val="0085460D"/>
    <w:rsid w:val="00854CC9"/>
    <w:rsid w:val="00855172"/>
    <w:rsid w:val="008551F8"/>
    <w:rsid w:val="00855459"/>
    <w:rsid w:val="008554A0"/>
    <w:rsid w:val="0085567F"/>
    <w:rsid w:val="00855D54"/>
    <w:rsid w:val="00855FF5"/>
    <w:rsid w:val="00856151"/>
    <w:rsid w:val="0085616C"/>
    <w:rsid w:val="00856272"/>
    <w:rsid w:val="0085633E"/>
    <w:rsid w:val="00856957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E55"/>
    <w:rsid w:val="00857EDF"/>
    <w:rsid w:val="00860098"/>
    <w:rsid w:val="008601DA"/>
    <w:rsid w:val="008608C4"/>
    <w:rsid w:val="008608E9"/>
    <w:rsid w:val="00860C37"/>
    <w:rsid w:val="00860C4A"/>
    <w:rsid w:val="00860F75"/>
    <w:rsid w:val="00861171"/>
    <w:rsid w:val="0086148E"/>
    <w:rsid w:val="008614F2"/>
    <w:rsid w:val="00861553"/>
    <w:rsid w:val="00861B85"/>
    <w:rsid w:val="00861C3A"/>
    <w:rsid w:val="00861DD4"/>
    <w:rsid w:val="00861E15"/>
    <w:rsid w:val="00861E8D"/>
    <w:rsid w:val="00861F24"/>
    <w:rsid w:val="00861FEC"/>
    <w:rsid w:val="008624E5"/>
    <w:rsid w:val="0086270E"/>
    <w:rsid w:val="00862840"/>
    <w:rsid w:val="0086287C"/>
    <w:rsid w:val="00862972"/>
    <w:rsid w:val="00862A90"/>
    <w:rsid w:val="00862A97"/>
    <w:rsid w:val="00862C18"/>
    <w:rsid w:val="00862C5F"/>
    <w:rsid w:val="00862D32"/>
    <w:rsid w:val="00862E5F"/>
    <w:rsid w:val="00862E92"/>
    <w:rsid w:val="00862F86"/>
    <w:rsid w:val="00863179"/>
    <w:rsid w:val="008632CE"/>
    <w:rsid w:val="00863353"/>
    <w:rsid w:val="008633AE"/>
    <w:rsid w:val="0086379E"/>
    <w:rsid w:val="008637CA"/>
    <w:rsid w:val="008637D4"/>
    <w:rsid w:val="00863901"/>
    <w:rsid w:val="00863CF8"/>
    <w:rsid w:val="00863FC7"/>
    <w:rsid w:val="00864130"/>
    <w:rsid w:val="008643D0"/>
    <w:rsid w:val="008643D2"/>
    <w:rsid w:val="00864C7B"/>
    <w:rsid w:val="00864CEC"/>
    <w:rsid w:val="00864E7E"/>
    <w:rsid w:val="00865280"/>
    <w:rsid w:val="0086551B"/>
    <w:rsid w:val="00865554"/>
    <w:rsid w:val="00865DF8"/>
    <w:rsid w:val="00866161"/>
    <w:rsid w:val="008664EA"/>
    <w:rsid w:val="0086675D"/>
    <w:rsid w:val="00866A00"/>
    <w:rsid w:val="00866AB8"/>
    <w:rsid w:val="00866C2F"/>
    <w:rsid w:val="00866EF8"/>
    <w:rsid w:val="00866F7E"/>
    <w:rsid w:val="00867423"/>
    <w:rsid w:val="0086769B"/>
    <w:rsid w:val="00867D96"/>
    <w:rsid w:val="00870485"/>
    <w:rsid w:val="00870523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14"/>
    <w:rsid w:val="008721A7"/>
    <w:rsid w:val="0087282A"/>
    <w:rsid w:val="008728BD"/>
    <w:rsid w:val="00872D4F"/>
    <w:rsid w:val="00872F7B"/>
    <w:rsid w:val="0087340C"/>
    <w:rsid w:val="00873524"/>
    <w:rsid w:val="00873621"/>
    <w:rsid w:val="00873A56"/>
    <w:rsid w:val="00873B0A"/>
    <w:rsid w:val="00873D92"/>
    <w:rsid w:val="008744F1"/>
    <w:rsid w:val="00874963"/>
    <w:rsid w:val="00874D3B"/>
    <w:rsid w:val="00874DC1"/>
    <w:rsid w:val="00875229"/>
    <w:rsid w:val="008753E8"/>
    <w:rsid w:val="008756CE"/>
    <w:rsid w:val="00875876"/>
    <w:rsid w:val="00875B60"/>
    <w:rsid w:val="00875D99"/>
    <w:rsid w:val="00876121"/>
    <w:rsid w:val="0087634E"/>
    <w:rsid w:val="00876426"/>
    <w:rsid w:val="008764A5"/>
    <w:rsid w:val="008766C2"/>
    <w:rsid w:val="008768DF"/>
    <w:rsid w:val="008776BB"/>
    <w:rsid w:val="00877768"/>
    <w:rsid w:val="00877A26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8EB"/>
    <w:rsid w:val="00880BE0"/>
    <w:rsid w:val="0088104F"/>
    <w:rsid w:val="00881097"/>
    <w:rsid w:val="00881361"/>
    <w:rsid w:val="0088136D"/>
    <w:rsid w:val="00881401"/>
    <w:rsid w:val="0088186F"/>
    <w:rsid w:val="00881923"/>
    <w:rsid w:val="00881A87"/>
    <w:rsid w:val="00881BF0"/>
    <w:rsid w:val="00881D09"/>
    <w:rsid w:val="00881D0C"/>
    <w:rsid w:val="00881D3F"/>
    <w:rsid w:val="00881E27"/>
    <w:rsid w:val="008827C3"/>
    <w:rsid w:val="0088287D"/>
    <w:rsid w:val="00882DE4"/>
    <w:rsid w:val="00882DF0"/>
    <w:rsid w:val="00882F04"/>
    <w:rsid w:val="00882FB4"/>
    <w:rsid w:val="0088349D"/>
    <w:rsid w:val="00883BB2"/>
    <w:rsid w:val="00883E66"/>
    <w:rsid w:val="00883EB0"/>
    <w:rsid w:val="00883F38"/>
    <w:rsid w:val="00883F4F"/>
    <w:rsid w:val="0088439D"/>
    <w:rsid w:val="008843DF"/>
    <w:rsid w:val="00884759"/>
    <w:rsid w:val="008848D4"/>
    <w:rsid w:val="00884A5C"/>
    <w:rsid w:val="00884A68"/>
    <w:rsid w:val="00884B39"/>
    <w:rsid w:val="0088564B"/>
    <w:rsid w:val="008859FF"/>
    <w:rsid w:val="008862F9"/>
    <w:rsid w:val="008867FC"/>
    <w:rsid w:val="00886E0B"/>
    <w:rsid w:val="00886EC3"/>
    <w:rsid w:val="00887508"/>
    <w:rsid w:val="00887729"/>
    <w:rsid w:val="00887AFD"/>
    <w:rsid w:val="00887C41"/>
    <w:rsid w:val="00887D4E"/>
    <w:rsid w:val="00887F26"/>
    <w:rsid w:val="00887FE0"/>
    <w:rsid w:val="00890077"/>
    <w:rsid w:val="008905BA"/>
    <w:rsid w:val="008905E7"/>
    <w:rsid w:val="008907E6"/>
    <w:rsid w:val="008909E6"/>
    <w:rsid w:val="00890FA6"/>
    <w:rsid w:val="00891136"/>
    <w:rsid w:val="00891276"/>
    <w:rsid w:val="0089129A"/>
    <w:rsid w:val="00891426"/>
    <w:rsid w:val="00891758"/>
    <w:rsid w:val="008918FD"/>
    <w:rsid w:val="00891947"/>
    <w:rsid w:val="00891E92"/>
    <w:rsid w:val="0089281A"/>
    <w:rsid w:val="00892844"/>
    <w:rsid w:val="0089289A"/>
    <w:rsid w:val="00892A42"/>
    <w:rsid w:val="00892A7F"/>
    <w:rsid w:val="00892A8F"/>
    <w:rsid w:val="00892D35"/>
    <w:rsid w:val="00892E2A"/>
    <w:rsid w:val="00892FF9"/>
    <w:rsid w:val="00893067"/>
    <w:rsid w:val="0089312C"/>
    <w:rsid w:val="008938A4"/>
    <w:rsid w:val="008940EF"/>
    <w:rsid w:val="008942AE"/>
    <w:rsid w:val="00894516"/>
    <w:rsid w:val="00894526"/>
    <w:rsid w:val="0089459F"/>
    <w:rsid w:val="0089480C"/>
    <w:rsid w:val="0089481C"/>
    <w:rsid w:val="00894C9E"/>
    <w:rsid w:val="00895418"/>
    <w:rsid w:val="0089566F"/>
    <w:rsid w:val="008956F4"/>
    <w:rsid w:val="00895715"/>
    <w:rsid w:val="008958D4"/>
    <w:rsid w:val="00895B38"/>
    <w:rsid w:val="00895DBA"/>
    <w:rsid w:val="00895E31"/>
    <w:rsid w:val="00895FE1"/>
    <w:rsid w:val="00896072"/>
    <w:rsid w:val="00896379"/>
    <w:rsid w:val="008965EA"/>
    <w:rsid w:val="00896BC9"/>
    <w:rsid w:val="00896C73"/>
    <w:rsid w:val="00896CE4"/>
    <w:rsid w:val="0089702E"/>
    <w:rsid w:val="008970AB"/>
    <w:rsid w:val="008970E0"/>
    <w:rsid w:val="00897564"/>
    <w:rsid w:val="008977FD"/>
    <w:rsid w:val="008979C6"/>
    <w:rsid w:val="00897AFF"/>
    <w:rsid w:val="00897D1C"/>
    <w:rsid w:val="00897E15"/>
    <w:rsid w:val="00897E85"/>
    <w:rsid w:val="00897ED1"/>
    <w:rsid w:val="00897F8A"/>
    <w:rsid w:val="00897FA4"/>
    <w:rsid w:val="008A0031"/>
    <w:rsid w:val="008A027B"/>
    <w:rsid w:val="008A03EF"/>
    <w:rsid w:val="008A0631"/>
    <w:rsid w:val="008A06C6"/>
    <w:rsid w:val="008A0856"/>
    <w:rsid w:val="008A093C"/>
    <w:rsid w:val="008A0E1A"/>
    <w:rsid w:val="008A0E3E"/>
    <w:rsid w:val="008A1277"/>
    <w:rsid w:val="008A134A"/>
    <w:rsid w:val="008A1635"/>
    <w:rsid w:val="008A1881"/>
    <w:rsid w:val="008A1A2D"/>
    <w:rsid w:val="008A1B02"/>
    <w:rsid w:val="008A1CE6"/>
    <w:rsid w:val="008A1D03"/>
    <w:rsid w:val="008A1D74"/>
    <w:rsid w:val="008A227F"/>
    <w:rsid w:val="008A22F2"/>
    <w:rsid w:val="008A2B0A"/>
    <w:rsid w:val="008A2C52"/>
    <w:rsid w:val="008A2EF5"/>
    <w:rsid w:val="008A2F07"/>
    <w:rsid w:val="008A320C"/>
    <w:rsid w:val="008A33B7"/>
    <w:rsid w:val="008A33EF"/>
    <w:rsid w:val="008A36B8"/>
    <w:rsid w:val="008A3B8D"/>
    <w:rsid w:val="008A4D8F"/>
    <w:rsid w:val="008A4D97"/>
    <w:rsid w:val="008A51AA"/>
    <w:rsid w:val="008A51B7"/>
    <w:rsid w:val="008A525E"/>
    <w:rsid w:val="008A55C5"/>
    <w:rsid w:val="008A5A8D"/>
    <w:rsid w:val="008A5E12"/>
    <w:rsid w:val="008A5F3E"/>
    <w:rsid w:val="008A5F7F"/>
    <w:rsid w:val="008A62CD"/>
    <w:rsid w:val="008A67DA"/>
    <w:rsid w:val="008A692F"/>
    <w:rsid w:val="008A6E07"/>
    <w:rsid w:val="008A6ECB"/>
    <w:rsid w:val="008A74F0"/>
    <w:rsid w:val="008A77EC"/>
    <w:rsid w:val="008A792D"/>
    <w:rsid w:val="008A7A84"/>
    <w:rsid w:val="008A7B68"/>
    <w:rsid w:val="008A7B71"/>
    <w:rsid w:val="008A7CFF"/>
    <w:rsid w:val="008A7E1E"/>
    <w:rsid w:val="008A7E1F"/>
    <w:rsid w:val="008B08B6"/>
    <w:rsid w:val="008B0AB1"/>
    <w:rsid w:val="008B0AE7"/>
    <w:rsid w:val="008B0C30"/>
    <w:rsid w:val="008B0DF7"/>
    <w:rsid w:val="008B1740"/>
    <w:rsid w:val="008B1A65"/>
    <w:rsid w:val="008B1EB2"/>
    <w:rsid w:val="008B2049"/>
    <w:rsid w:val="008B2134"/>
    <w:rsid w:val="008B233C"/>
    <w:rsid w:val="008B2869"/>
    <w:rsid w:val="008B2897"/>
    <w:rsid w:val="008B2E11"/>
    <w:rsid w:val="008B2F64"/>
    <w:rsid w:val="008B2FC9"/>
    <w:rsid w:val="008B2FDA"/>
    <w:rsid w:val="008B33A9"/>
    <w:rsid w:val="008B3584"/>
    <w:rsid w:val="008B3746"/>
    <w:rsid w:val="008B3C3B"/>
    <w:rsid w:val="008B3C8A"/>
    <w:rsid w:val="008B3D84"/>
    <w:rsid w:val="008B3DE5"/>
    <w:rsid w:val="008B3F46"/>
    <w:rsid w:val="008B3F6C"/>
    <w:rsid w:val="008B4120"/>
    <w:rsid w:val="008B4279"/>
    <w:rsid w:val="008B4590"/>
    <w:rsid w:val="008B48B6"/>
    <w:rsid w:val="008B4BEE"/>
    <w:rsid w:val="008B4D21"/>
    <w:rsid w:val="008B4D5C"/>
    <w:rsid w:val="008B4D6F"/>
    <w:rsid w:val="008B4F3F"/>
    <w:rsid w:val="008B4FEF"/>
    <w:rsid w:val="008B500A"/>
    <w:rsid w:val="008B506B"/>
    <w:rsid w:val="008B5373"/>
    <w:rsid w:val="008B5627"/>
    <w:rsid w:val="008B56A8"/>
    <w:rsid w:val="008B56C7"/>
    <w:rsid w:val="008B59AC"/>
    <w:rsid w:val="008B5D8D"/>
    <w:rsid w:val="008B61AD"/>
    <w:rsid w:val="008B6872"/>
    <w:rsid w:val="008B6916"/>
    <w:rsid w:val="008B6E95"/>
    <w:rsid w:val="008B6E98"/>
    <w:rsid w:val="008B6EF5"/>
    <w:rsid w:val="008B7509"/>
    <w:rsid w:val="008B7598"/>
    <w:rsid w:val="008B7912"/>
    <w:rsid w:val="008B7C65"/>
    <w:rsid w:val="008C0280"/>
    <w:rsid w:val="008C0553"/>
    <w:rsid w:val="008C05DD"/>
    <w:rsid w:val="008C062D"/>
    <w:rsid w:val="008C0E72"/>
    <w:rsid w:val="008C0F1B"/>
    <w:rsid w:val="008C18C6"/>
    <w:rsid w:val="008C18E9"/>
    <w:rsid w:val="008C19C1"/>
    <w:rsid w:val="008C1A65"/>
    <w:rsid w:val="008C1C6A"/>
    <w:rsid w:val="008C1FA8"/>
    <w:rsid w:val="008C2101"/>
    <w:rsid w:val="008C24D4"/>
    <w:rsid w:val="008C2507"/>
    <w:rsid w:val="008C2847"/>
    <w:rsid w:val="008C28A1"/>
    <w:rsid w:val="008C2A30"/>
    <w:rsid w:val="008C309A"/>
    <w:rsid w:val="008C30EE"/>
    <w:rsid w:val="008C3133"/>
    <w:rsid w:val="008C3161"/>
    <w:rsid w:val="008C34E7"/>
    <w:rsid w:val="008C355A"/>
    <w:rsid w:val="008C35AA"/>
    <w:rsid w:val="008C368F"/>
    <w:rsid w:val="008C3B43"/>
    <w:rsid w:val="008C3DED"/>
    <w:rsid w:val="008C428A"/>
    <w:rsid w:val="008C45BC"/>
    <w:rsid w:val="008C4818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DDD"/>
    <w:rsid w:val="008C6E9D"/>
    <w:rsid w:val="008C700D"/>
    <w:rsid w:val="008C707D"/>
    <w:rsid w:val="008C71E8"/>
    <w:rsid w:val="008C7269"/>
    <w:rsid w:val="008C742F"/>
    <w:rsid w:val="008C7560"/>
    <w:rsid w:val="008C7669"/>
    <w:rsid w:val="008C7911"/>
    <w:rsid w:val="008C7ADC"/>
    <w:rsid w:val="008C7B3F"/>
    <w:rsid w:val="008C7B6D"/>
    <w:rsid w:val="008C7B83"/>
    <w:rsid w:val="008C7EE8"/>
    <w:rsid w:val="008D009E"/>
    <w:rsid w:val="008D0209"/>
    <w:rsid w:val="008D029C"/>
    <w:rsid w:val="008D039A"/>
    <w:rsid w:val="008D0425"/>
    <w:rsid w:val="008D0759"/>
    <w:rsid w:val="008D07A3"/>
    <w:rsid w:val="008D08EF"/>
    <w:rsid w:val="008D0DA9"/>
    <w:rsid w:val="008D0E93"/>
    <w:rsid w:val="008D0FAD"/>
    <w:rsid w:val="008D117D"/>
    <w:rsid w:val="008D1187"/>
    <w:rsid w:val="008D1242"/>
    <w:rsid w:val="008D13AB"/>
    <w:rsid w:val="008D1710"/>
    <w:rsid w:val="008D1B1F"/>
    <w:rsid w:val="008D1B8A"/>
    <w:rsid w:val="008D1D74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76D"/>
    <w:rsid w:val="008D3A19"/>
    <w:rsid w:val="008D3A20"/>
    <w:rsid w:val="008D3AA4"/>
    <w:rsid w:val="008D4066"/>
    <w:rsid w:val="008D53D9"/>
    <w:rsid w:val="008D55B0"/>
    <w:rsid w:val="008D561C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C31"/>
    <w:rsid w:val="008D6C7E"/>
    <w:rsid w:val="008D6E1C"/>
    <w:rsid w:val="008D6EC9"/>
    <w:rsid w:val="008D708E"/>
    <w:rsid w:val="008D71DB"/>
    <w:rsid w:val="008D723D"/>
    <w:rsid w:val="008D76F3"/>
    <w:rsid w:val="008D7BC9"/>
    <w:rsid w:val="008D7DCC"/>
    <w:rsid w:val="008D7FDE"/>
    <w:rsid w:val="008E006D"/>
    <w:rsid w:val="008E0115"/>
    <w:rsid w:val="008E0214"/>
    <w:rsid w:val="008E08C5"/>
    <w:rsid w:val="008E0923"/>
    <w:rsid w:val="008E0A85"/>
    <w:rsid w:val="008E1296"/>
    <w:rsid w:val="008E131A"/>
    <w:rsid w:val="008E1781"/>
    <w:rsid w:val="008E19C5"/>
    <w:rsid w:val="008E1D3C"/>
    <w:rsid w:val="008E1F60"/>
    <w:rsid w:val="008E1F86"/>
    <w:rsid w:val="008E234C"/>
    <w:rsid w:val="008E2650"/>
    <w:rsid w:val="008E2846"/>
    <w:rsid w:val="008E2A6A"/>
    <w:rsid w:val="008E2C8B"/>
    <w:rsid w:val="008E2D4E"/>
    <w:rsid w:val="008E2F2C"/>
    <w:rsid w:val="008E31F1"/>
    <w:rsid w:val="008E3491"/>
    <w:rsid w:val="008E3669"/>
    <w:rsid w:val="008E3932"/>
    <w:rsid w:val="008E3B36"/>
    <w:rsid w:val="008E3D64"/>
    <w:rsid w:val="008E3E7D"/>
    <w:rsid w:val="008E404F"/>
    <w:rsid w:val="008E40EF"/>
    <w:rsid w:val="008E457D"/>
    <w:rsid w:val="008E4599"/>
    <w:rsid w:val="008E46B1"/>
    <w:rsid w:val="008E49A7"/>
    <w:rsid w:val="008E49D4"/>
    <w:rsid w:val="008E5005"/>
    <w:rsid w:val="008E5107"/>
    <w:rsid w:val="008E5556"/>
    <w:rsid w:val="008E5558"/>
    <w:rsid w:val="008E5CD4"/>
    <w:rsid w:val="008E5E5B"/>
    <w:rsid w:val="008E6001"/>
    <w:rsid w:val="008E616E"/>
    <w:rsid w:val="008E6218"/>
    <w:rsid w:val="008E62C5"/>
    <w:rsid w:val="008E6F17"/>
    <w:rsid w:val="008E6FAE"/>
    <w:rsid w:val="008E757D"/>
    <w:rsid w:val="008E7659"/>
    <w:rsid w:val="008E7666"/>
    <w:rsid w:val="008E77B4"/>
    <w:rsid w:val="008E78AA"/>
    <w:rsid w:val="008E7A14"/>
    <w:rsid w:val="008E7BC5"/>
    <w:rsid w:val="008E7BF7"/>
    <w:rsid w:val="008E7DE5"/>
    <w:rsid w:val="008F0314"/>
    <w:rsid w:val="008F07A2"/>
    <w:rsid w:val="008F08C6"/>
    <w:rsid w:val="008F0A06"/>
    <w:rsid w:val="008F0BAB"/>
    <w:rsid w:val="008F0C3F"/>
    <w:rsid w:val="008F105B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3AA"/>
    <w:rsid w:val="008F25D3"/>
    <w:rsid w:val="008F2819"/>
    <w:rsid w:val="008F2DDB"/>
    <w:rsid w:val="008F2E3E"/>
    <w:rsid w:val="008F2FE3"/>
    <w:rsid w:val="008F3192"/>
    <w:rsid w:val="008F31C8"/>
    <w:rsid w:val="008F3335"/>
    <w:rsid w:val="008F3423"/>
    <w:rsid w:val="008F367B"/>
    <w:rsid w:val="008F398B"/>
    <w:rsid w:val="008F3CD4"/>
    <w:rsid w:val="008F3E29"/>
    <w:rsid w:val="008F3FF4"/>
    <w:rsid w:val="008F4098"/>
    <w:rsid w:val="008F409A"/>
    <w:rsid w:val="008F4147"/>
    <w:rsid w:val="008F4274"/>
    <w:rsid w:val="008F4416"/>
    <w:rsid w:val="008F4469"/>
    <w:rsid w:val="008F446F"/>
    <w:rsid w:val="008F45A2"/>
    <w:rsid w:val="008F46FC"/>
    <w:rsid w:val="008F4BA9"/>
    <w:rsid w:val="008F50E2"/>
    <w:rsid w:val="008F52FA"/>
    <w:rsid w:val="008F53A5"/>
    <w:rsid w:val="008F5826"/>
    <w:rsid w:val="008F5B86"/>
    <w:rsid w:val="008F5D37"/>
    <w:rsid w:val="008F5E93"/>
    <w:rsid w:val="008F5F3E"/>
    <w:rsid w:val="008F5F44"/>
    <w:rsid w:val="008F60E3"/>
    <w:rsid w:val="008F616A"/>
    <w:rsid w:val="008F6286"/>
    <w:rsid w:val="008F63C9"/>
    <w:rsid w:val="008F6562"/>
    <w:rsid w:val="008F65E2"/>
    <w:rsid w:val="008F6647"/>
    <w:rsid w:val="008F67BC"/>
    <w:rsid w:val="008F69ED"/>
    <w:rsid w:val="008F6C5D"/>
    <w:rsid w:val="008F705C"/>
    <w:rsid w:val="008F7147"/>
    <w:rsid w:val="008F71D2"/>
    <w:rsid w:val="008F731A"/>
    <w:rsid w:val="008F749E"/>
    <w:rsid w:val="008F75A7"/>
    <w:rsid w:val="008F769E"/>
    <w:rsid w:val="008F7712"/>
    <w:rsid w:val="008F7B11"/>
    <w:rsid w:val="008F7C18"/>
    <w:rsid w:val="008F7E55"/>
    <w:rsid w:val="00900082"/>
    <w:rsid w:val="00900232"/>
    <w:rsid w:val="0090057B"/>
    <w:rsid w:val="00900613"/>
    <w:rsid w:val="009006E7"/>
    <w:rsid w:val="0090072F"/>
    <w:rsid w:val="009007C9"/>
    <w:rsid w:val="00900ADA"/>
    <w:rsid w:val="00900C15"/>
    <w:rsid w:val="00900E8C"/>
    <w:rsid w:val="00900F3B"/>
    <w:rsid w:val="00901409"/>
    <w:rsid w:val="00901449"/>
    <w:rsid w:val="0090168F"/>
    <w:rsid w:val="0090178A"/>
    <w:rsid w:val="009019A9"/>
    <w:rsid w:val="00901BA9"/>
    <w:rsid w:val="00901BBC"/>
    <w:rsid w:val="00901CA8"/>
    <w:rsid w:val="00901E41"/>
    <w:rsid w:val="00901E62"/>
    <w:rsid w:val="00901FE8"/>
    <w:rsid w:val="00902297"/>
    <w:rsid w:val="00902472"/>
    <w:rsid w:val="00902619"/>
    <w:rsid w:val="0090287C"/>
    <w:rsid w:val="0090295C"/>
    <w:rsid w:val="009029D5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8AD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08C"/>
    <w:rsid w:val="00907998"/>
    <w:rsid w:val="009079C6"/>
    <w:rsid w:val="00907D79"/>
    <w:rsid w:val="009100A0"/>
    <w:rsid w:val="009100F6"/>
    <w:rsid w:val="009100F8"/>
    <w:rsid w:val="00910113"/>
    <w:rsid w:val="00910300"/>
    <w:rsid w:val="00910BAA"/>
    <w:rsid w:val="009110B7"/>
    <w:rsid w:val="00911270"/>
    <w:rsid w:val="0091127C"/>
    <w:rsid w:val="009112C7"/>
    <w:rsid w:val="0091155A"/>
    <w:rsid w:val="00911809"/>
    <w:rsid w:val="00911950"/>
    <w:rsid w:val="009119E8"/>
    <w:rsid w:val="00912170"/>
    <w:rsid w:val="00912650"/>
    <w:rsid w:val="009127FF"/>
    <w:rsid w:val="00912D11"/>
    <w:rsid w:val="00912E66"/>
    <w:rsid w:val="0091316F"/>
    <w:rsid w:val="00913867"/>
    <w:rsid w:val="009139C2"/>
    <w:rsid w:val="00913A74"/>
    <w:rsid w:val="00913D69"/>
    <w:rsid w:val="00913D9D"/>
    <w:rsid w:val="00913F8E"/>
    <w:rsid w:val="00914265"/>
    <w:rsid w:val="00914607"/>
    <w:rsid w:val="0091462E"/>
    <w:rsid w:val="0091464F"/>
    <w:rsid w:val="0091475A"/>
    <w:rsid w:val="009147D9"/>
    <w:rsid w:val="00914819"/>
    <w:rsid w:val="00914906"/>
    <w:rsid w:val="00914F96"/>
    <w:rsid w:val="00914FC1"/>
    <w:rsid w:val="00914FCC"/>
    <w:rsid w:val="0091539C"/>
    <w:rsid w:val="00915447"/>
    <w:rsid w:val="00915523"/>
    <w:rsid w:val="0091554F"/>
    <w:rsid w:val="00915770"/>
    <w:rsid w:val="00915834"/>
    <w:rsid w:val="00915BCA"/>
    <w:rsid w:val="00915D73"/>
    <w:rsid w:val="00916014"/>
    <w:rsid w:val="009162FD"/>
    <w:rsid w:val="009169FA"/>
    <w:rsid w:val="00916A1D"/>
    <w:rsid w:val="00916AA3"/>
    <w:rsid w:val="00916B75"/>
    <w:rsid w:val="0091741D"/>
    <w:rsid w:val="00917BD2"/>
    <w:rsid w:val="00917CE3"/>
    <w:rsid w:val="00920767"/>
    <w:rsid w:val="00920A08"/>
    <w:rsid w:val="00920DD9"/>
    <w:rsid w:val="00920EC8"/>
    <w:rsid w:val="00920F45"/>
    <w:rsid w:val="00921341"/>
    <w:rsid w:val="00921539"/>
    <w:rsid w:val="00921661"/>
    <w:rsid w:val="00921A44"/>
    <w:rsid w:val="00921FD3"/>
    <w:rsid w:val="00922328"/>
    <w:rsid w:val="00922338"/>
    <w:rsid w:val="009223D9"/>
    <w:rsid w:val="0092243B"/>
    <w:rsid w:val="00922746"/>
    <w:rsid w:val="00922FCB"/>
    <w:rsid w:val="009230DF"/>
    <w:rsid w:val="00923452"/>
    <w:rsid w:val="00923552"/>
    <w:rsid w:val="0092359E"/>
    <w:rsid w:val="00923B91"/>
    <w:rsid w:val="00923D8D"/>
    <w:rsid w:val="00923E5A"/>
    <w:rsid w:val="009244EF"/>
    <w:rsid w:val="009248EE"/>
    <w:rsid w:val="009249AB"/>
    <w:rsid w:val="009249C0"/>
    <w:rsid w:val="00924A65"/>
    <w:rsid w:val="00924AC4"/>
    <w:rsid w:val="00924BEA"/>
    <w:rsid w:val="00924DA3"/>
    <w:rsid w:val="00924DC1"/>
    <w:rsid w:val="00924DD6"/>
    <w:rsid w:val="00924DE0"/>
    <w:rsid w:val="00924ECE"/>
    <w:rsid w:val="00924F46"/>
    <w:rsid w:val="0092509E"/>
    <w:rsid w:val="009255BE"/>
    <w:rsid w:val="00925882"/>
    <w:rsid w:val="00925A68"/>
    <w:rsid w:val="00925C75"/>
    <w:rsid w:val="009265A5"/>
    <w:rsid w:val="00926724"/>
    <w:rsid w:val="0092689C"/>
    <w:rsid w:val="00926B72"/>
    <w:rsid w:val="00926D0F"/>
    <w:rsid w:val="00926F56"/>
    <w:rsid w:val="009270E0"/>
    <w:rsid w:val="0092721B"/>
    <w:rsid w:val="0092748E"/>
    <w:rsid w:val="0092777C"/>
    <w:rsid w:val="0092777E"/>
    <w:rsid w:val="00927ADC"/>
    <w:rsid w:val="00927D29"/>
    <w:rsid w:val="00927D67"/>
    <w:rsid w:val="0093008A"/>
    <w:rsid w:val="0093012D"/>
    <w:rsid w:val="009301ED"/>
    <w:rsid w:val="009304C5"/>
    <w:rsid w:val="00930A84"/>
    <w:rsid w:val="00930B79"/>
    <w:rsid w:val="00930C5E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2D9A"/>
    <w:rsid w:val="009333D1"/>
    <w:rsid w:val="00933407"/>
    <w:rsid w:val="00933661"/>
    <w:rsid w:val="009337C8"/>
    <w:rsid w:val="00933D43"/>
    <w:rsid w:val="00933EF7"/>
    <w:rsid w:val="0093409B"/>
    <w:rsid w:val="009340D7"/>
    <w:rsid w:val="00934244"/>
    <w:rsid w:val="0093425F"/>
    <w:rsid w:val="009343B7"/>
    <w:rsid w:val="00934B10"/>
    <w:rsid w:val="00934C32"/>
    <w:rsid w:val="00935145"/>
    <w:rsid w:val="0093519D"/>
    <w:rsid w:val="009352C5"/>
    <w:rsid w:val="0093545B"/>
    <w:rsid w:val="00935504"/>
    <w:rsid w:val="0093554F"/>
    <w:rsid w:val="009355CA"/>
    <w:rsid w:val="0093569F"/>
    <w:rsid w:val="0093607D"/>
    <w:rsid w:val="0093639F"/>
    <w:rsid w:val="009365D3"/>
    <w:rsid w:val="009367F5"/>
    <w:rsid w:val="009368AA"/>
    <w:rsid w:val="00936B9B"/>
    <w:rsid w:val="00936D9E"/>
    <w:rsid w:val="00936EBE"/>
    <w:rsid w:val="009370E1"/>
    <w:rsid w:val="0093745A"/>
    <w:rsid w:val="009376EA"/>
    <w:rsid w:val="00937D8E"/>
    <w:rsid w:val="00937E05"/>
    <w:rsid w:val="00937E16"/>
    <w:rsid w:val="009400B3"/>
    <w:rsid w:val="00940207"/>
    <w:rsid w:val="009403A9"/>
    <w:rsid w:val="00940656"/>
    <w:rsid w:val="0094066F"/>
    <w:rsid w:val="00940698"/>
    <w:rsid w:val="00940E53"/>
    <w:rsid w:val="009411BE"/>
    <w:rsid w:val="00941ACC"/>
    <w:rsid w:val="00941BEA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DC2"/>
    <w:rsid w:val="00942EF2"/>
    <w:rsid w:val="00942FE3"/>
    <w:rsid w:val="0094306B"/>
    <w:rsid w:val="009432FA"/>
    <w:rsid w:val="0094348D"/>
    <w:rsid w:val="009434AD"/>
    <w:rsid w:val="00943774"/>
    <w:rsid w:val="00943916"/>
    <w:rsid w:val="00943920"/>
    <w:rsid w:val="00943B0B"/>
    <w:rsid w:val="00943E0D"/>
    <w:rsid w:val="00943FC5"/>
    <w:rsid w:val="00944294"/>
    <w:rsid w:val="009445AF"/>
    <w:rsid w:val="00944613"/>
    <w:rsid w:val="009446A4"/>
    <w:rsid w:val="00944744"/>
    <w:rsid w:val="00944772"/>
    <w:rsid w:val="009447A1"/>
    <w:rsid w:val="00944A8B"/>
    <w:rsid w:val="00944C82"/>
    <w:rsid w:val="00944E8E"/>
    <w:rsid w:val="00945135"/>
    <w:rsid w:val="009452B2"/>
    <w:rsid w:val="009452C0"/>
    <w:rsid w:val="00945466"/>
    <w:rsid w:val="0094568F"/>
    <w:rsid w:val="00945986"/>
    <w:rsid w:val="00945C99"/>
    <w:rsid w:val="009460EE"/>
    <w:rsid w:val="00946175"/>
    <w:rsid w:val="00946233"/>
    <w:rsid w:val="00946686"/>
    <w:rsid w:val="009466D1"/>
    <w:rsid w:val="009469AB"/>
    <w:rsid w:val="00946A98"/>
    <w:rsid w:val="009471CF"/>
    <w:rsid w:val="009472D2"/>
    <w:rsid w:val="0094776C"/>
    <w:rsid w:val="00947775"/>
    <w:rsid w:val="009477BE"/>
    <w:rsid w:val="009477C5"/>
    <w:rsid w:val="0094795C"/>
    <w:rsid w:val="00947EC8"/>
    <w:rsid w:val="00950276"/>
    <w:rsid w:val="0095036E"/>
    <w:rsid w:val="009509B5"/>
    <w:rsid w:val="00950BFA"/>
    <w:rsid w:val="0095100A"/>
    <w:rsid w:val="009510B7"/>
    <w:rsid w:val="009512FA"/>
    <w:rsid w:val="00951498"/>
    <w:rsid w:val="0095173E"/>
    <w:rsid w:val="00951769"/>
    <w:rsid w:val="009517CA"/>
    <w:rsid w:val="00951A5B"/>
    <w:rsid w:val="00951A91"/>
    <w:rsid w:val="00951C77"/>
    <w:rsid w:val="00951F15"/>
    <w:rsid w:val="0095223F"/>
    <w:rsid w:val="009522A4"/>
    <w:rsid w:val="00952712"/>
    <w:rsid w:val="00952853"/>
    <w:rsid w:val="00952933"/>
    <w:rsid w:val="009529F1"/>
    <w:rsid w:val="00952BD1"/>
    <w:rsid w:val="0095302C"/>
    <w:rsid w:val="0095350F"/>
    <w:rsid w:val="00953791"/>
    <w:rsid w:val="00953B45"/>
    <w:rsid w:val="00953CA0"/>
    <w:rsid w:val="00953DFE"/>
    <w:rsid w:val="00953E21"/>
    <w:rsid w:val="009540AC"/>
    <w:rsid w:val="009540FD"/>
    <w:rsid w:val="00954188"/>
    <w:rsid w:val="00954381"/>
    <w:rsid w:val="0095443E"/>
    <w:rsid w:val="0095497B"/>
    <w:rsid w:val="00954AB5"/>
    <w:rsid w:val="00954CC4"/>
    <w:rsid w:val="009553B3"/>
    <w:rsid w:val="009559D4"/>
    <w:rsid w:val="00955A0E"/>
    <w:rsid w:val="00955C3C"/>
    <w:rsid w:val="00955C3D"/>
    <w:rsid w:val="00955C88"/>
    <w:rsid w:val="00955D7B"/>
    <w:rsid w:val="00955E66"/>
    <w:rsid w:val="00955F59"/>
    <w:rsid w:val="00955FA7"/>
    <w:rsid w:val="00956000"/>
    <w:rsid w:val="009561AB"/>
    <w:rsid w:val="009562A5"/>
    <w:rsid w:val="00956361"/>
    <w:rsid w:val="00956543"/>
    <w:rsid w:val="009566AD"/>
    <w:rsid w:val="009566FC"/>
    <w:rsid w:val="00956760"/>
    <w:rsid w:val="009567F4"/>
    <w:rsid w:val="009570D7"/>
    <w:rsid w:val="00957308"/>
    <w:rsid w:val="0095739F"/>
    <w:rsid w:val="009573A8"/>
    <w:rsid w:val="009573AB"/>
    <w:rsid w:val="00957470"/>
    <w:rsid w:val="009578F3"/>
    <w:rsid w:val="00957BAC"/>
    <w:rsid w:val="009604DA"/>
    <w:rsid w:val="00960553"/>
    <w:rsid w:val="00960601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ACF"/>
    <w:rsid w:val="00961BB8"/>
    <w:rsid w:val="00961CC0"/>
    <w:rsid w:val="00961CE0"/>
    <w:rsid w:val="00961D52"/>
    <w:rsid w:val="00961E25"/>
    <w:rsid w:val="009624C8"/>
    <w:rsid w:val="00962649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70C"/>
    <w:rsid w:val="0096383B"/>
    <w:rsid w:val="009638E4"/>
    <w:rsid w:val="0096393B"/>
    <w:rsid w:val="00963C9F"/>
    <w:rsid w:val="00963CF1"/>
    <w:rsid w:val="009640E3"/>
    <w:rsid w:val="00964390"/>
    <w:rsid w:val="00964441"/>
    <w:rsid w:val="0096494D"/>
    <w:rsid w:val="00964A02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6746"/>
    <w:rsid w:val="00966988"/>
    <w:rsid w:val="00966BC4"/>
    <w:rsid w:val="00966FF5"/>
    <w:rsid w:val="00967048"/>
    <w:rsid w:val="009675C9"/>
    <w:rsid w:val="009677C2"/>
    <w:rsid w:val="0096783D"/>
    <w:rsid w:val="009678D7"/>
    <w:rsid w:val="00967B16"/>
    <w:rsid w:val="00967B35"/>
    <w:rsid w:val="00967D47"/>
    <w:rsid w:val="00967DF3"/>
    <w:rsid w:val="00970268"/>
    <w:rsid w:val="009702ED"/>
    <w:rsid w:val="0097047E"/>
    <w:rsid w:val="00970637"/>
    <w:rsid w:val="00970711"/>
    <w:rsid w:val="009709DB"/>
    <w:rsid w:val="00970B0A"/>
    <w:rsid w:val="00970DEA"/>
    <w:rsid w:val="0097144B"/>
    <w:rsid w:val="0097169B"/>
    <w:rsid w:val="00971734"/>
    <w:rsid w:val="00971804"/>
    <w:rsid w:val="00971DED"/>
    <w:rsid w:val="009726B3"/>
    <w:rsid w:val="009727AE"/>
    <w:rsid w:val="00972ACA"/>
    <w:rsid w:val="00972AD8"/>
    <w:rsid w:val="00972B28"/>
    <w:rsid w:val="00972E44"/>
    <w:rsid w:val="009731D9"/>
    <w:rsid w:val="0097336C"/>
    <w:rsid w:val="00973401"/>
    <w:rsid w:val="00973DBA"/>
    <w:rsid w:val="00973EC0"/>
    <w:rsid w:val="00974020"/>
    <w:rsid w:val="00974457"/>
    <w:rsid w:val="00974515"/>
    <w:rsid w:val="0097458D"/>
    <w:rsid w:val="009748D4"/>
    <w:rsid w:val="00974A17"/>
    <w:rsid w:val="00974AEA"/>
    <w:rsid w:val="00974E4A"/>
    <w:rsid w:val="00974FC5"/>
    <w:rsid w:val="009750C7"/>
    <w:rsid w:val="00975827"/>
    <w:rsid w:val="00975C3B"/>
    <w:rsid w:val="00975C9A"/>
    <w:rsid w:val="00975ECB"/>
    <w:rsid w:val="00976019"/>
    <w:rsid w:val="00976098"/>
    <w:rsid w:val="009765CF"/>
    <w:rsid w:val="00976781"/>
    <w:rsid w:val="00976A1C"/>
    <w:rsid w:val="00976B1F"/>
    <w:rsid w:val="00976B86"/>
    <w:rsid w:val="00976F32"/>
    <w:rsid w:val="00976F5C"/>
    <w:rsid w:val="00976F68"/>
    <w:rsid w:val="00976FE8"/>
    <w:rsid w:val="00977352"/>
    <w:rsid w:val="00977875"/>
    <w:rsid w:val="009778D3"/>
    <w:rsid w:val="009779F7"/>
    <w:rsid w:val="0098038D"/>
    <w:rsid w:val="00980737"/>
    <w:rsid w:val="00980856"/>
    <w:rsid w:val="00980CD0"/>
    <w:rsid w:val="00980DD4"/>
    <w:rsid w:val="00980DFB"/>
    <w:rsid w:val="00980E8A"/>
    <w:rsid w:val="00980ED5"/>
    <w:rsid w:val="00980F20"/>
    <w:rsid w:val="009813DB"/>
    <w:rsid w:val="009813F2"/>
    <w:rsid w:val="0098178C"/>
    <w:rsid w:val="00981852"/>
    <w:rsid w:val="00981883"/>
    <w:rsid w:val="00981B12"/>
    <w:rsid w:val="009820A9"/>
    <w:rsid w:val="00982404"/>
    <w:rsid w:val="00982517"/>
    <w:rsid w:val="0098260C"/>
    <w:rsid w:val="00982D3F"/>
    <w:rsid w:val="00982E15"/>
    <w:rsid w:val="00982F6F"/>
    <w:rsid w:val="00982FB5"/>
    <w:rsid w:val="009831CC"/>
    <w:rsid w:val="009832CD"/>
    <w:rsid w:val="009832D0"/>
    <w:rsid w:val="00983479"/>
    <w:rsid w:val="0098378B"/>
    <w:rsid w:val="00983875"/>
    <w:rsid w:val="00983924"/>
    <w:rsid w:val="00983988"/>
    <w:rsid w:val="00983A8E"/>
    <w:rsid w:val="00983E18"/>
    <w:rsid w:val="00984150"/>
    <w:rsid w:val="009841E1"/>
    <w:rsid w:val="00984488"/>
    <w:rsid w:val="0098463A"/>
    <w:rsid w:val="00984734"/>
    <w:rsid w:val="00984AEF"/>
    <w:rsid w:val="00984C61"/>
    <w:rsid w:val="00984EDC"/>
    <w:rsid w:val="00985572"/>
    <w:rsid w:val="0098557A"/>
    <w:rsid w:val="00985708"/>
    <w:rsid w:val="0098571E"/>
    <w:rsid w:val="00985AF7"/>
    <w:rsid w:val="00985B45"/>
    <w:rsid w:val="00985B8D"/>
    <w:rsid w:val="00985CD8"/>
    <w:rsid w:val="00985E00"/>
    <w:rsid w:val="009862BD"/>
    <w:rsid w:val="009868FA"/>
    <w:rsid w:val="009869E4"/>
    <w:rsid w:val="00986BBF"/>
    <w:rsid w:val="00986C44"/>
    <w:rsid w:val="00986D71"/>
    <w:rsid w:val="00986E10"/>
    <w:rsid w:val="00986F54"/>
    <w:rsid w:val="009873F3"/>
    <w:rsid w:val="00987412"/>
    <w:rsid w:val="00987468"/>
    <w:rsid w:val="00987AF3"/>
    <w:rsid w:val="00987F1A"/>
    <w:rsid w:val="0099042B"/>
    <w:rsid w:val="009904F4"/>
    <w:rsid w:val="009906E0"/>
    <w:rsid w:val="009909E3"/>
    <w:rsid w:val="00990D08"/>
    <w:rsid w:val="00990E8B"/>
    <w:rsid w:val="00990EB1"/>
    <w:rsid w:val="0099154D"/>
    <w:rsid w:val="0099155B"/>
    <w:rsid w:val="0099166A"/>
    <w:rsid w:val="00991772"/>
    <w:rsid w:val="00991BE5"/>
    <w:rsid w:val="00991D9E"/>
    <w:rsid w:val="0099207C"/>
    <w:rsid w:val="00992866"/>
    <w:rsid w:val="00992C3D"/>
    <w:rsid w:val="0099354B"/>
    <w:rsid w:val="00993800"/>
    <w:rsid w:val="00993A03"/>
    <w:rsid w:val="00993E0A"/>
    <w:rsid w:val="00993E24"/>
    <w:rsid w:val="00994075"/>
    <w:rsid w:val="009940FF"/>
    <w:rsid w:val="009941CC"/>
    <w:rsid w:val="00994B83"/>
    <w:rsid w:val="00994C5D"/>
    <w:rsid w:val="00994CAC"/>
    <w:rsid w:val="009951FD"/>
    <w:rsid w:val="00995456"/>
    <w:rsid w:val="0099553C"/>
    <w:rsid w:val="0099554C"/>
    <w:rsid w:val="009956F9"/>
    <w:rsid w:val="00995718"/>
    <w:rsid w:val="00995995"/>
    <w:rsid w:val="0099599A"/>
    <w:rsid w:val="00995B7D"/>
    <w:rsid w:val="00995E8C"/>
    <w:rsid w:val="009960FB"/>
    <w:rsid w:val="0099665F"/>
    <w:rsid w:val="009968F3"/>
    <w:rsid w:val="009969B2"/>
    <w:rsid w:val="00996A36"/>
    <w:rsid w:val="00996C5B"/>
    <w:rsid w:val="00996D52"/>
    <w:rsid w:val="00996F68"/>
    <w:rsid w:val="00997148"/>
    <w:rsid w:val="00997280"/>
    <w:rsid w:val="0099737A"/>
    <w:rsid w:val="00997460"/>
    <w:rsid w:val="00997666"/>
    <w:rsid w:val="00997CD9"/>
    <w:rsid w:val="009A00D8"/>
    <w:rsid w:val="009A011B"/>
    <w:rsid w:val="009A02EA"/>
    <w:rsid w:val="009A0355"/>
    <w:rsid w:val="009A036E"/>
    <w:rsid w:val="009A0646"/>
    <w:rsid w:val="009A0704"/>
    <w:rsid w:val="009A07A7"/>
    <w:rsid w:val="009A0EB6"/>
    <w:rsid w:val="009A10A7"/>
    <w:rsid w:val="009A10FA"/>
    <w:rsid w:val="009A114D"/>
    <w:rsid w:val="009A17FE"/>
    <w:rsid w:val="009A1A62"/>
    <w:rsid w:val="009A1AA2"/>
    <w:rsid w:val="009A1ED0"/>
    <w:rsid w:val="009A1F34"/>
    <w:rsid w:val="009A1F98"/>
    <w:rsid w:val="009A1FC2"/>
    <w:rsid w:val="009A2169"/>
    <w:rsid w:val="009A2879"/>
    <w:rsid w:val="009A2A6C"/>
    <w:rsid w:val="009A2B02"/>
    <w:rsid w:val="009A2B93"/>
    <w:rsid w:val="009A2D70"/>
    <w:rsid w:val="009A3386"/>
    <w:rsid w:val="009A3455"/>
    <w:rsid w:val="009A3463"/>
    <w:rsid w:val="009A35CD"/>
    <w:rsid w:val="009A3642"/>
    <w:rsid w:val="009A382E"/>
    <w:rsid w:val="009A3AFE"/>
    <w:rsid w:val="009A3BB3"/>
    <w:rsid w:val="009A3C00"/>
    <w:rsid w:val="009A3CB8"/>
    <w:rsid w:val="009A3F4F"/>
    <w:rsid w:val="009A4005"/>
    <w:rsid w:val="009A40DD"/>
    <w:rsid w:val="009A426B"/>
    <w:rsid w:val="009A4306"/>
    <w:rsid w:val="009A4360"/>
    <w:rsid w:val="009A4385"/>
    <w:rsid w:val="009A46CA"/>
    <w:rsid w:val="009A4835"/>
    <w:rsid w:val="009A4B48"/>
    <w:rsid w:val="009A4D72"/>
    <w:rsid w:val="009A4E5F"/>
    <w:rsid w:val="009A502B"/>
    <w:rsid w:val="009A5179"/>
    <w:rsid w:val="009A5229"/>
    <w:rsid w:val="009A5281"/>
    <w:rsid w:val="009A534C"/>
    <w:rsid w:val="009A5393"/>
    <w:rsid w:val="009A5432"/>
    <w:rsid w:val="009A5495"/>
    <w:rsid w:val="009A5643"/>
    <w:rsid w:val="009A5771"/>
    <w:rsid w:val="009A57EA"/>
    <w:rsid w:val="009A5926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018"/>
    <w:rsid w:val="009B171C"/>
    <w:rsid w:val="009B18F3"/>
    <w:rsid w:val="009B1A98"/>
    <w:rsid w:val="009B1B56"/>
    <w:rsid w:val="009B1C74"/>
    <w:rsid w:val="009B1DE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C59"/>
    <w:rsid w:val="009B2DB8"/>
    <w:rsid w:val="009B2E6F"/>
    <w:rsid w:val="009B2F03"/>
    <w:rsid w:val="009B3195"/>
    <w:rsid w:val="009B335E"/>
    <w:rsid w:val="009B3670"/>
    <w:rsid w:val="009B438C"/>
    <w:rsid w:val="009B44FF"/>
    <w:rsid w:val="009B4546"/>
    <w:rsid w:val="009B468F"/>
    <w:rsid w:val="009B471B"/>
    <w:rsid w:val="009B4D48"/>
    <w:rsid w:val="009B51ED"/>
    <w:rsid w:val="009B5396"/>
    <w:rsid w:val="009B5503"/>
    <w:rsid w:val="009B5E1F"/>
    <w:rsid w:val="009B5E6A"/>
    <w:rsid w:val="009B5F40"/>
    <w:rsid w:val="009B60E3"/>
    <w:rsid w:val="009B6263"/>
    <w:rsid w:val="009B6595"/>
    <w:rsid w:val="009B65C8"/>
    <w:rsid w:val="009B65D6"/>
    <w:rsid w:val="009B6D7A"/>
    <w:rsid w:val="009B6E9C"/>
    <w:rsid w:val="009B6F2C"/>
    <w:rsid w:val="009B7183"/>
    <w:rsid w:val="009B72D7"/>
    <w:rsid w:val="009B7681"/>
    <w:rsid w:val="009B7967"/>
    <w:rsid w:val="009B7A47"/>
    <w:rsid w:val="009B7A50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5E0"/>
    <w:rsid w:val="009C29AD"/>
    <w:rsid w:val="009C2BDE"/>
    <w:rsid w:val="009C2CE9"/>
    <w:rsid w:val="009C30AE"/>
    <w:rsid w:val="009C3181"/>
    <w:rsid w:val="009C33D2"/>
    <w:rsid w:val="009C34AB"/>
    <w:rsid w:val="009C3707"/>
    <w:rsid w:val="009C3727"/>
    <w:rsid w:val="009C3A8F"/>
    <w:rsid w:val="009C3A97"/>
    <w:rsid w:val="009C3AD9"/>
    <w:rsid w:val="009C3B23"/>
    <w:rsid w:val="009C3C9D"/>
    <w:rsid w:val="009C418F"/>
    <w:rsid w:val="009C4372"/>
    <w:rsid w:val="009C45DD"/>
    <w:rsid w:val="009C47CA"/>
    <w:rsid w:val="009C4A39"/>
    <w:rsid w:val="009C501B"/>
    <w:rsid w:val="009C5059"/>
    <w:rsid w:val="009C5083"/>
    <w:rsid w:val="009C5AF0"/>
    <w:rsid w:val="009C5BD5"/>
    <w:rsid w:val="009C5DE4"/>
    <w:rsid w:val="009C5E9B"/>
    <w:rsid w:val="009C5EB8"/>
    <w:rsid w:val="009C606D"/>
    <w:rsid w:val="009C61B3"/>
    <w:rsid w:val="009C6B02"/>
    <w:rsid w:val="009C6C07"/>
    <w:rsid w:val="009C707E"/>
    <w:rsid w:val="009C7369"/>
    <w:rsid w:val="009C73F3"/>
    <w:rsid w:val="009C7921"/>
    <w:rsid w:val="009C79F5"/>
    <w:rsid w:val="009D025B"/>
    <w:rsid w:val="009D0864"/>
    <w:rsid w:val="009D0B7C"/>
    <w:rsid w:val="009D1049"/>
    <w:rsid w:val="009D1108"/>
    <w:rsid w:val="009D11A8"/>
    <w:rsid w:val="009D11DF"/>
    <w:rsid w:val="009D1202"/>
    <w:rsid w:val="009D146D"/>
    <w:rsid w:val="009D173C"/>
    <w:rsid w:val="009D17F9"/>
    <w:rsid w:val="009D19CE"/>
    <w:rsid w:val="009D1D0C"/>
    <w:rsid w:val="009D1E03"/>
    <w:rsid w:val="009D1E18"/>
    <w:rsid w:val="009D1E6E"/>
    <w:rsid w:val="009D2134"/>
    <w:rsid w:val="009D25B9"/>
    <w:rsid w:val="009D2632"/>
    <w:rsid w:val="009D27CC"/>
    <w:rsid w:val="009D299D"/>
    <w:rsid w:val="009D2C11"/>
    <w:rsid w:val="009D2C65"/>
    <w:rsid w:val="009D2C91"/>
    <w:rsid w:val="009D2E2E"/>
    <w:rsid w:val="009D328F"/>
    <w:rsid w:val="009D32B9"/>
    <w:rsid w:val="009D357B"/>
    <w:rsid w:val="009D36FD"/>
    <w:rsid w:val="009D37B8"/>
    <w:rsid w:val="009D3A19"/>
    <w:rsid w:val="009D3C64"/>
    <w:rsid w:val="009D40BE"/>
    <w:rsid w:val="009D46AB"/>
    <w:rsid w:val="009D48E9"/>
    <w:rsid w:val="009D494E"/>
    <w:rsid w:val="009D4BB8"/>
    <w:rsid w:val="009D4C8A"/>
    <w:rsid w:val="009D51A2"/>
    <w:rsid w:val="009D5206"/>
    <w:rsid w:val="009D554B"/>
    <w:rsid w:val="009D5890"/>
    <w:rsid w:val="009D58AD"/>
    <w:rsid w:val="009D58FC"/>
    <w:rsid w:val="009D5C85"/>
    <w:rsid w:val="009D5CDA"/>
    <w:rsid w:val="009D5E31"/>
    <w:rsid w:val="009D5F46"/>
    <w:rsid w:val="009D6092"/>
    <w:rsid w:val="009D61E5"/>
    <w:rsid w:val="009D6253"/>
    <w:rsid w:val="009D631D"/>
    <w:rsid w:val="009D6836"/>
    <w:rsid w:val="009D684D"/>
    <w:rsid w:val="009D6B50"/>
    <w:rsid w:val="009D6DFF"/>
    <w:rsid w:val="009D71DA"/>
    <w:rsid w:val="009D7331"/>
    <w:rsid w:val="009D783A"/>
    <w:rsid w:val="009D7857"/>
    <w:rsid w:val="009D7D4E"/>
    <w:rsid w:val="009D7DA8"/>
    <w:rsid w:val="009D7DC8"/>
    <w:rsid w:val="009E033C"/>
    <w:rsid w:val="009E050D"/>
    <w:rsid w:val="009E0579"/>
    <w:rsid w:val="009E07A7"/>
    <w:rsid w:val="009E105A"/>
    <w:rsid w:val="009E1206"/>
    <w:rsid w:val="009E14C7"/>
    <w:rsid w:val="009E1510"/>
    <w:rsid w:val="009E1556"/>
    <w:rsid w:val="009E170B"/>
    <w:rsid w:val="009E1771"/>
    <w:rsid w:val="009E17B6"/>
    <w:rsid w:val="009E21D6"/>
    <w:rsid w:val="009E227C"/>
    <w:rsid w:val="009E24BF"/>
    <w:rsid w:val="009E2831"/>
    <w:rsid w:val="009E2B87"/>
    <w:rsid w:val="009E3164"/>
    <w:rsid w:val="009E3635"/>
    <w:rsid w:val="009E3A1C"/>
    <w:rsid w:val="009E4001"/>
    <w:rsid w:val="009E4043"/>
    <w:rsid w:val="009E4156"/>
    <w:rsid w:val="009E43F3"/>
    <w:rsid w:val="009E471A"/>
    <w:rsid w:val="009E47FA"/>
    <w:rsid w:val="009E4870"/>
    <w:rsid w:val="009E4ADC"/>
    <w:rsid w:val="009E4E44"/>
    <w:rsid w:val="009E4EBB"/>
    <w:rsid w:val="009E4F88"/>
    <w:rsid w:val="009E50F1"/>
    <w:rsid w:val="009E51D1"/>
    <w:rsid w:val="009E535D"/>
    <w:rsid w:val="009E54FB"/>
    <w:rsid w:val="009E58F1"/>
    <w:rsid w:val="009E5B0D"/>
    <w:rsid w:val="009E5CF0"/>
    <w:rsid w:val="009E616F"/>
    <w:rsid w:val="009E62D4"/>
    <w:rsid w:val="009E64CA"/>
    <w:rsid w:val="009E6894"/>
    <w:rsid w:val="009E6B00"/>
    <w:rsid w:val="009E6B52"/>
    <w:rsid w:val="009E71CD"/>
    <w:rsid w:val="009E7A4B"/>
    <w:rsid w:val="009E7AB8"/>
    <w:rsid w:val="009E7BD6"/>
    <w:rsid w:val="009E7D00"/>
    <w:rsid w:val="009E7F3E"/>
    <w:rsid w:val="009E7F9F"/>
    <w:rsid w:val="009E7FEB"/>
    <w:rsid w:val="009F0060"/>
    <w:rsid w:val="009F05EF"/>
    <w:rsid w:val="009F063C"/>
    <w:rsid w:val="009F06A2"/>
    <w:rsid w:val="009F0A98"/>
    <w:rsid w:val="009F0AAB"/>
    <w:rsid w:val="009F0FD8"/>
    <w:rsid w:val="009F13DF"/>
    <w:rsid w:val="009F1533"/>
    <w:rsid w:val="009F163D"/>
    <w:rsid w:val="009F1905"/>
    <w:rsid w:val="009F1C89"/>
    <w:rsid w:val="009F1EB3"/>
    <w:rsid w:val="009F1F22"/>
    <w:rsid w:val="009F251B"/>
    <w:rsid w:val="009F2616"/>
    <w:rsid w:val="009F2887"/>
    <w:rsid w:val="009F290E"/>
    <w:rsid w:val="009F2ABB"/>
    <w:rsid w:val="009F2D1E"/>
    <w:rsid w:val="009F2DD9"/>
    <w:rsid w:val="009F30BC"/>
    <w:rsid w:val="009F315E"/>
    <w:rsid w:val="009F3428"/>
    <w:rsid w:val="009F3551"/>
    <w:rsid w:val="009F35F9"/>
    <w:rsid w:val="009F3718"/>
    <w:rsid w:val="009F37D8"/>
    <w:rsid w:val="009F3A05"/>
    <w:rsid w:val="009F3CFE"/>
    <w:rsid w:val="009F4C7D"/>
    <w:rsid w:val="009F4CF7"/>
    <w:rsid w:val="009F5074"/>
    <w:rsid w:val="009F54DB"/>
    <w:rsid w:val="009F5B93"/>
    <w:rsid w:val="009F5D4D"/>
    <w:rsid w:val="009F5DD9"/>
    <w:rsid w:val="009F60F5"/>
    <w:rsid w:val="009F62F3"/>
    <w:rsid w:val="009F6335"/>
    <w:rsid w:val="009F63FE"/>
    <w:rsid w:val="009F67B7"/>
    <w:rsid w:val="009F6922"/>
    <w:rsid w:val="009F693D"/>
    <w:rsid w:val="009F6942"/>
    <w:rsid w:val="009F69E2"/>
    <w:rsid w:val="009F6EAD"/>
    <w:rsid w:val="009F7344"/>
    <w:rsid w:val="009F735D"/>
    <w:rsid w:val="009F7760"/>
    <w:rsid w:val="009F7F57"/>
    <w:rsid w:val="00A001EC"/>
    <w:rsid w:val="00A003D7"/>
    <w:rsid w:val="00A0076D"/>
    <w:rsid w:val="00A0089A"/>
    <w:rsid w:val="00A00AD8"/>
    <w:rsid w:val="00A00BA0"/>
    <w:rsid w:val="00A00D7D"/>
    <w:rsid w:val="00A010E4"/>
    <w:rsid w:val="00A01327"/>
    <w:rsid w:val="00A01416"/>
    <w:rsid w:val="00A015A1"/>
    <w:rsid w:val="00A01841"/>
    <w:rsid w:val="00A01935"/>
    <w:rsid w:val="00A019CB"/>
    <w:rsid w:val="00A01E51"/>
    <w:rsid w:val="00A01E7E"/>
    <w:rsid w:val="00A01FF1"/>
    <w:rsid w:val="00A020FF"/>
    <w:rsid w:val="00A0228B"/>
    <w:rsid w:val="00A0299B"/>
    <w:rsid w:val="00A02A7E"/>
    <w:rsid w:val="00A02BE4"/>
    <w:rsid w:val="00A0300F"/>
    <w:rsid w:val="00A03123"/>
    <w:rsid w:val="00A0313F"/>
    <w:rsid w:val="00A031CA"/>
    <w:rsid w:val="00A0338D"/>
    <w:rsid w:val="00A033D0"/>
    <w:rsid w:val="00A0370B"/>
    <w:rsid w:val="00A03849"/>
    <w:rsid w:val="00A03CFB"/>
    <w:rsid w:val="00A03EBD"/>
    <w:rsid w:val="00A04081"/>
    <w:rsid w:val="00A04094"/>
    <w:rsid w:val="00A04433"/>
    <w:rsid w:val="00A044DD"/>
    <w:rsid w:val="00A045E2"/>
    <w:rsid w:val="00A04BC0"/>
    <w:rsid w:val="00A04BC4"/>
    <w:rsid w:val="00A04C55"/>
    <w:rsid w:val="00A055C3"/>
    <w:rsid w:val="00A05686"/>
    <w:rsid w:val="00A05AB4"/>
    <w:rsid w:val="00A05B23"/>
    <w:rsid w:val="00A05B60"/>
    <w:rsid w:val="00A06292"/>
    <w:rsid w:val="00A0655D"/>
    <w:rsid w:val="00A06827"/>
    <w:rsid w:val="00A06983"/>
    <w:rsid w:val="00A06EE2"/>
    <w:rsid w:val="00A06EED"/>
    <w:rsid w:val="00A0707C"/>
    <w:rsid w:val="00A073CA"/>
    <w:rsid w:val="00A074A6"/>
    <w:rsid w:val="00A074B3"/>
    <w:rsid w:val="00A076C1"/>
    <w:rsid w:val="00A07BF1"/>
    <w:rsid w:val="00A10036"/>
    <w:rsid w:val="00A106AC"/>
    <w:rsid w:val="00A1087D"/>
    <w:rsid w:val="00A108E3"/>
    <w:rsid w:val="00A10BC4"/>
    <w:rsid w:val="00A1159F"/>
    <w:rsid w:val="00A11792"/>
    <w:rsid w:val="00A11D06"/>
    <w:rsid w:val="00A11DAB"/>
    <w:rsid w:val="00A11DEE"/>
    <w:rsid w:val="00A11F03"/>
    <w:rsid w:val="00A1240C"/>
    <w:rsid w:val="00A1251D"/>
    <w:rsid w:val="00A1274A"/>
    <w:rsid w:val="00A12AB4"/>
    <w:rsid w:val="00A12D3C"/>
    <w:rsid w:val="00A12FCD"/>
    <w:rsid w:val="00A12FD6"/>
    <w:rsid w:val="00A12FDA"/>
    <w:rsid w:val="00A13353"/>
    <w:rsid w:val="00A1341F"/>
    <w:rsid w:val="00A13773"/>
    <w:rsid w:val="00A13B1A"/>
    <w:rsid w:val="00A13C6E"/>
    <w:rsid w:val="00A13D57"/>
    <w:rsid w:val="00A14554"/>
    <w:rsid w:val="00A14712"/>
    <w:rsid w:val="00A14768"/>
    <w:rsid w:val="00A1489E"/>
    <w:rsid w:val="00A1494D"/>
    <w:rsid w:val="00A14C78"/>
    <w:rsid w:val="00A14DB1"/>
    <w:rsid w:val="00A1531B"/>
    <w:rsid w:val="00A155B6"/>
    <w:rsid w:val="00A155FF"/>
    <w:rsid w:val="00A157A1"/>
    <w:rsid w:val="00A158A0"/>
    <w:rsid w:val="00A15C29"/>
    <w:rsid w:val="00A15C41"/>
    <w:rsid w:val="00A1612C"/>
    <w:rsid w:val="00A163FC"/>
    <w:rsid w:val="00A1642A"/>
    <w:rsid w:val="00A1645D"/>
    <w:rsid w:val="00A1650A"/>
    <w:rsid w:val="00A166D1"/>
    <w:rsid w:val="00A16A95"/>
    <w:rsid w:val="00A16B40"/>
    <w:rsid w:val="00A16DBB"/>
    <w:rsid w:val="00A170D6"/>
    <w:rsid w:val="00A17506"/>
    <w:rsid w:val="00A17C99"/>
    <w:rsid w:val="00A17DE9"/>
    <w:rsid w:val="00A17E5C"/>
    <w:rsid w:val="00A17EA9"/>
    <w:rsid w:val="00A20347"/>
    <w:rsid w:val="00A205A5"/>
    <w:rsid w:val="00A20CDE"/>
    <w:rsid w:val="00A20D19"/>
    <w:rsid w:val="00A20D41"/>
    <w:rsid w:val="00A20E6A"/>
    <w:rsid w:val="00A211E5"/>
    <w:rsid w:val="00A212DF"/>
    <w:rsid w:val="00A2161E"/>
    <w:rsid w:val="00A22110"/>
    <w:rsid w:val="00A22761"/>
    <w:rsid w:val="00A22929"/>
    <w:rsid w:val="00A22CD2"/>
    <w:rsid w:val="00A22D61"/>
    <w:rsid w:val="00A22FC5"/>
    <w:rsid w:val="00A23169"/>
    <w:rsid w:val="00A2344E"/>
    <w:rsid w:val="00A238F9"/>
    <w:rsid w:val="00A23A4B"/>
    <w:rsid w:val="00A23B9A"/>
    <w:rsid w:val="00A2414B"/>
    <w:rsid w:val="00A2445C"/>
    <w:rsid w:val="00A24746"/>
    <w:rsid w:val="00A248CB"/>
    <w:rsid w:val="00A24E49"/>
    <w:rsid w:val="00A25120"/>
    <w:rsid w:val="00A251C0"/>
    <w:rsid w:val="00A25650"/>
    <w:rsid w:val="00A2589B"/>
    <w:rsid w:val="00A25C11"/>
    <w:rsid w:val="00A25CB9"/>
    <w:rsid w:val="00A25EC5"/>
    <w:rsid w:val="00A268B8"/>
    <w:rsid w:val="00A2693C"/>
    <w:rsid w:val="00A26983"/>
    <w:rsid w:val="00A26D14"/>
    <w:rsid w:val="00A27081"/>
    <w:rsid w:val="00A270A1"/>
    <w:rsid w:val="00A27252"/>
    <w:rsid w:val="00A273AC"/>
    <w:rsid w:val="00A27607"/>
    <w:rsid w:val="00A27739"/>
    <w:rsid w:val="00A302F1"/>
    <w:rsid w:val="00A30384"/>
    <w:rsid w:val="00A3040D"/>
    <w:rsid w:val="00A304F9"/>
    <w:rsid w:val="00A305BE"/>
    <w:rsid w:val="00A308DB"/>
    <w:rsid w:val="00A309FE"/>
    <w:rsid w:val="00A30C7F"/>
    <w:rsid w:val="00A30EC1"/>
    <w:rsid w:val="00A30FCC"/>
    <w:rsid w:val="00A31468"/>
    <w:rsid w:val="00A31569"/>
    <w:rsid w:val="00A31781"/>
    <w:rsid w:val="00A31841"/>
    <w:rsid w:val="00A318F1"/>
    <w:rsid w:val="00A31906"/>
    <w:rsid w:val="00A31C5A"/>
    <w:rsid w:val="00A31DBC"/>
    <w:rsid w:val="00A320F0"/>
    <w:rsid w:val="00A32158"/>
    <w:rsid w:val="00A3222C"/>
    <w:rsid w:val="00A324FF"/>
    <w:rsid w:val="00A3255C"/>
    <w:rsid w:val="00A325F5"/>
    <w:rsid w:val="00A32622"/>
    <w:rsid w:val="00A32D43"/>
    <w:rsid w:val="00A32E07"/>
    <w:rsid w:val="00A3312F"/>
    <w:rsid w:val="00A33430"/>
    <w:rsid w:val="00A33472"/>
    <w:rsid w:val="00A3362E"/>
    <w:rsid w:val="00A33914"/>
    <w:rsid w:val="00A33A58"/>
    <w:rsid w:val="00A34142"/>
    <w:rsid w:val="00A3437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CCE"/>
    <w:rsid w:val="00A35F68"/>
    <w:rsid w:val="00A3602E"/>
    <w:rsid w:val="00A360EA"/>
    <w:rsid w:val="00A362F3"/>
    <w:rsid w:val="00A3636B"/>
    <w:rsid w:val="00A3637E"/>
    <w:rsid w:val="00A363E9"/>
    <w:rsid w:val="00A36433"/>
    <w:rsid w:val="00A3655E"/>
    <w:rsid w:val="00A365AB"/>
    <w:rsid w:val="00A36850"/>
    <w:rsid w:val="00A3686C"/>
    <w:rsid w:val="00A36988"/>
    <w:rsid w:val="00A36B14"/>
    <w:rsid w:val="00A36C9B"/>
    <w:rsid w:val="00A36D40"/>
    <w:rsid w:val="00A36E00"/>
    <w:rsid w:val="00A36F0B"/>
    <w:rsid w:val="00A36FEE"/>
    <w:rsid w:val="00A3712C"/>
    <w:rsid w:val="00A37153"/>
    <w:rsid w:val="00A371B1"/>
    <w:rsid w:val="00A37519"/>
    <w:rsid w:val="00A37656"/>
    <w:rsid w:val="00A376AA"/>
    <w:rsid w:val="00A376B2"/>
    <w:rsid w:val="00A3771B"/>
    <w:rsid w:val="00A37778"/>
    <w:rsid w:val="00A37791"/>
    <w:rsid w:val="00A377FE"/>
    <w:rsid w:val="00A3792D"/>
    <w:rsid w:val="00A37B96"/>
    <w:rsid w:val="00A37C3B"/>
    <w:rsid w:val="00A37C40"/>
    <w:rsid w:val="00A37C4A"/>
    <w:rsid w:val="00A37C74"/>
    <w:rsid w:val="00A37CE6"/>
    <w:rsid w:val="00A37EEB"/>
    <w:rsid w:val="00A40329"/>
    <w:rsid w:val="00A40347"/>
    <w:rsid w:val="00A40530"/>
    <w:rsid w:val="00A40553"/>
    <w:rsid w:val="00A4071E"/>
    <w:rsid w:val="00A4074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B82"/>
    <w:rsid w:val="00A41F28"/>
    <w:rsid w:val="00A41F4A"/>
    <w:rsid w:val="00A41F6B"/>
    <w:rsid w:val="00A41FEC"/>
    <w:rsid w:val="00A42138"/>
    <w:rsid w:val="00A42152"/>
    <w:rsid w:val="00A428CB"/>
    <w:rsid w:val="00A429A7"/>
    <w:rsid w:val="00A42BE5"/>
    <w:rsid w:val="00A42BE8"/>
    <w:rsid w:val="00A430BB"/>
    <w:rsid w:val="00A4324F"/>
    <w:rsid w:val="00A4356C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1A1"/>
    <w:rsid w:val="00A443A9"/>
    <w:rsid w:val="00A446AB"/>
    <w:rsid w:val="00A44791"/>
    <w:rsid w:val="00A44883"/>
    <w:rsid w:val="00A44ADD"/>
    <w:rsid w:val="00A44AE1"/>
    <w:rsid w:val="00A44D2C"/>
    <w:rsid w:val="00A44FA2"/>
    <w:rsid w:val="00A45518"/>
    <w:rsid w:val="00A4557E"/>
    <w:rsid w:val="00A456C6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727"/>
    <w:rsid w:val="00A47AE3"/>
    <w:rsid w:val="00A47B28"/>
    <w:rsid w:val="00A47BEE"/>
    <w:rsid w:val="00A47D33"/>
    <w:rsid w:val="00A5040D"/>
    <w:rsid w:val="00A50473"/>
    <w:rsid w:val="00A50A94"/>
    <w:rsid w:val="00A5113D"/>
    <w:rsid w:val="00A511E5"/>
    <w:rsid w:val="00A513D3"/>
    <w:rsid w:val="00A51641"/>
    <w:rsid w:val="00A51E09"/>
    <w:rsid w:val="00A51FD7"/>
    <w:rsid w:val="00A5200C"/>
    <w:rsid w:val="00A5244F"/>
    <w:rsid w:val="00A52836"/>
    <w:rsid w:val="00A5286C"/>
    <w:rsid w:val="00A52935"/>
    <w:rsid w:val="00A52C31"/>
    <w:rsid w:val="00A5322A"/>
    <w:rsid w:val="00A53333"/>
    <w:rsid w:val="00A538CE"/>
    <w:rsid w:val="00A53A83"/>
    <w:rsid w:val="00A53BF4"/>
    <w:rsid w:val="00A53F5C"/>
    <w:rsid w:val="00A540E1"/>
    <w:rsid w:val="00A54103"/>
    <w:rsid w:val="00A5417C"/>
    <w:rsid w:val="00A541DE"/>
    <w:rsid w:val="00A54338"/>
    <w:rsid w:val="00A54363"/>
    <w:rsid w:val="00A54A5C"/>
    <w:rsid w:val="00A54AD7"/>
    <w:rsid w:val="00A54C68"/>
    <w:rsid w:val="00A54CD3"/>
    <w:rsid w:val="00A54DAC"/>
    <w:rsid w:val="00A54F20"/>
    <w:rsid w:val="00A54FBA"/>
    <w:rsid w:val="00A5527F"/>
    <w:rsid w:val="00A552DC"/>
    <w:rsid w:val="00A5560C"/>
    <w:rsid w:val="00A55714"/>
    <w:rsid w:val="00A5572A"/>
    <w:rsid w:val="00A558C6"/>
    <w:rsid w:val="00A55CA9"/>
    <w:rsid w:val="00A55CCA"/>
    <w:rsid w:val="00A55CCF"/>
    <w:rsid w:val="00A5640C"/>
    <w:rsid w:val="00A56583"/>
    <w:rsid w:val="00A56617"/>
    <w:rsid w:val="00A56711"/>
    <w:rsid w:val="00A56BE1"/>
    <w:rsid w:val="00A56DB3"/>
    <w:rsid w:val="00A5704E"/>
    <w:rsid w:val="00A572B2"/>
    <w:rsid w:val="00A5738C"/>
    <w:rsid w:val="00A577FB"/>
    <w:rsid w:val="00A57806"/>
    <w:rsid w:val="00A57C4F"/>
    <w:rsid w:val="00A57D2B"/>
    <w:rsid w:val="00A57DC4"/>
    <w:rsid w:val="00A57E84"/>
    <w:rsid w:val="00A57EF1"/>
    <w:rsid w:val="00A57F2F"/>
    <w:rsid w:val="00A57F66"/>
    <w:rsid w:val="00A602B2"/>
    <w:rsid w:val="00A606DB"/>
    <w:rsid w:val="00A60821"/>
    <w:rsid w:val="00A6083F"/>
    <w:rsid w:val="00A61318"/>
    <w:rsid w:val="00A61668"/>
    <w:rsid w:val="00A61991"/>
    <w:rsid w:val="00A61B95"/>
    <w:rsid w:val="00A61D68"/>
    <w:rsid w:val="00A61E93"/>
    <w:rsid w:val="00A62114"/>
    <w:rsid w:val="00A623E1"/>
    <w:rsid w:val="00A62567"/>
    <w:rsid w:val="00A62994"/>
    <w:rsid w:val="00A62A33"/>
    <w:rsid w:val="00A62A48"/>
    <w:rsid w:val="00A62AFC"/>
    <w:rsid w:val="00A62DDB"/>
    <w:rsid w:val="00A62EC5"/>
    <w:rsid w:val="00A63398"/>
    <w:rsid w:val="00A634B4"/>
    <w:rsid w:val="00A63845"/>
    <w:rsid w:val="00A638AE"/>
    <w:rsid w:val="00A63AB2"/>
    <w:rsid w:val="00A63AB4"/>
    <w:rsid w:val="00A63B14"/>
    <w:rsid w:val="00A63C2A"/>
    <w:rsid w:val="00A63C9A"/>
    <w:rsid w:val="00A63D90"/>
    <w:rsid w:val="00A63F41"/>
    <w:rsid w:val="00A64291"/>
    <w:rsid w:val="00A64461"/>
    <w:rsid w:val="00A645D2"/>
    <w:rsid w:val="00A648C4"/>
    <w:rsid w:val="00A64997"/>
    <w:rsid w:val="00A6524B"/>
    <w:rsid w:val="00A652F6"/>
    <w:rsid w:val="00A6537B"/>
    <w:rsid w:val="00A653B1"/>
    <w:rsid w:val="00A658F9"/>
    <w:rsid w:val="00A659C2"/>
    <w:rsid w:val="00A65AE2"/>
    <w:rsid w:val="00A65AEE"/>
    <w:rsid w:val="00A65B9F"/>
    <w:rsid w:val="00A65BED"/>
    <w:rsid w:val="00A65CC1"/>
    <w:rsid w:val="00A65DCD"/>
    <w:rsid w:val="00A65E01"/>
    <w:rsid w:val="00A65E76"/>
    <w:rsid w:val="00A664F6"/>
    <w:rsid w:val="00A665D0"/>
    <w:rsid w:val="00A6661A"/>
    <w:rsid w:val="00A666CE"/>
    <w:rsid w:val="00A6679E"/>
    <w:rsid w:val="00A669E5"/>
    <w:rsid w:val="00A66B35"/>
    <w:rsid w:val="00A66B45"/>
    <w:rsid w:val="00A66D78"/>
    <w:rsid w:val="00A66D85"/>
    <w:rsid w:val="00A66ED8"/>
    <w:rsid w:val="00A670AC"/>
    <w:rsid w:val="00A67216"/>
    <w:rsid w:val="00A672A4"/>
    <w:rsid w:val="00A672D2"/>
    <w:rsid w:val="00A6748D"/>
    <w:rsid w:val="00A67508"/>
    <w:rsid w:val="00A675AE"/>
    <w:rsid w:val="00A67634"/>
    <w:rsid w:val="00A6765F"/>
    <w:rsid w:val="00A67710"/>
    <w:rsid w:val="00A678B0"/>
    <w:rsid w:val="00A67B66"/>
    <w:rsid w:val="00A67BA6"/>
    <w:rsid w:val="00A67F64"/>
    <w:rsid w:val="00A7000F"/>
    <w:rsid w:val="00A702C8"/>
    <w:rsid w:val="00A70415"/>
    <w:rsid w:val="00A70459"/>
    <w:rsid w:val="00A7051E"/>
    <w:rsid w:val="00A70738"/>
    <w:rsid w:val="00A70819"/>
    <w:rsid w:val="00A70894"/>
    <w:rsid w:val="00A708DA"/>
    <w:rsid w:val="00A70E09"/>
    <w:rsid w:val="00A7135E"/>
    <w:rsid w:val="00A713B8"/>
    <w:rsid w:val="00A7186D"/>
    <w:rsid w:val="00A718FB"/>
    <w:rsid w:val="00A71926"/>
    <w:rsid w:val="00A719FB"/>
    <w:rsid w:val="00A71BA4"/>
    <w:rsid w:val="00A71E73"/>
    <w:rsid w:val="00A720C2"/>
    <w:rsid w:val="00A72268"/>
    <w:rsid w:val="00A72961"/>
    <w:rsid w:val="00A72C18"/>
    <w:rsid w:val="00A73007"/>
    <w:rsid w:val="00A73214"/>
    <w:rsid w:val="00A732A8"/>
    <w:rsid w:val="00A735F8"/>
    <w:rsid w:val="00A73CA4"/>
    <w:rsid w:val="00A73E9A"/>
    <w:rsid w:val="00A741B6"/>
    <w:rsid w:val="00A744BD"/>
    <w:rsid w:val="00A746EC"/>
    <w:rsid w:val="00A74B4F"/>
    <w:rsid w:val="00A750A0"/>
    <w:rsid w:val="00A7535A"/>
    <w:rsid w:val="00A7567F"/>
    <w:rsid w:val="00A75CE0"/>
    <w:rsid w:val="00A75DB4"/>
    <w:rsid w:val="00A75E24"/>
    <w:rsid w:val="00A760F2"/>
    <w:rsid w:val="00A76358"/>
    <w:rsid w:val="00A76913"/>
    <w:rsid w:val="00A76955"/>
    <w:rsid w:val="00A76A0E"/>
    <w:rsid w:val="00A76CAA"/>
    <w:rsid w:val="00A76D71"/>
    <w:rsid w:val="00A76E72"/>
    <w:rsid w:val="00A76ED0"/>
    <w:rsid w:val="00A77409"/>
    <w:rsid w:val="00A77573"/>
    <w:rsid w:val="00A7767F"/>
    <w:rsid w:val="00A776E8"/>
    <w:rsid w:val="00A77BF8"/>
    <w:rsid w:val="00A77F40"/>
    <w:rsid w:val="00A77F52"/>
    <w:rsid w:val="00A801E8"/>
    <w:rsid w:val="00A801F7"/>
    <w:rsid w:val="00A8047D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65A"/>
    <w:rsid w:val="00A828A4"/>
    <w:rsid w:val="00A82926"/>
    <w:rsid w:val="00A82E61"/>
    <w:rsid w:val="00A82F20"/>
    <w:rsid w:val="00A82F28"/>
    <w:rsid w:val="00A8374F"/>
    <w:rsid w:val="00A83DAE"/>
    <w:rsid w:val="00A841BD"/>
    <w:rsid w:val="00A8433C"/>
    <w:rsid w:val="00A843E3"/>
    <w:rsid w:val="00A84761"/>
    <w:rsid w:val="00A848B8"/>
    <w:rsid w:val="00A84AAE"/>
    <w:rsid w:val="00A84D15"/>
    <w:rsid w:val="00A84DEE"/>
    <w:rsid w:val="00A84FDD"/>
    <w:rsid w:val="00A851E1"/>
    <w:rsid w:val="00A85426"/>
    <w:rsid w:val="00A854AE"/>
    <w:rsid w:val="00A854FE"/>
    <w:rsid w:val="00A857F5"/>
    <w:rsid w:val="00A8608C"/>
    <w:rsid w:val="00A86207"/>
    <w:rsid w:val="00A864DE"/>
    <w:rsid w:val="00A86526"/>
    <w:rsid w:val="00A865FE"/>
    <w:rsid w:val="00A86672"/>
    <w:rsid w:val="00A86A14"/>
    <w:rsid w:val="00A86AA8"/>
    <w:rsid w:val="00A86BB2"/>
    <w:rsid w:val="00A86D20"/>
    <w:rsid w:val="00A86D8F"/>
    <w:rsid w:val="00A8728C"/>
    <w:rsid w:val="00A872A9"/>
    <w:rsid w:val="00A872B2"/>
    <w:rsid w:val="00A877C4"/>
    <w:rsid w:val="00A87884"/>
    <w:rsid w:val="00A87B93"/>
    <w:rsid w:val="00A87BF1"/>
    <w:rsid w:val="00A87E46"/>
    <w:rsid w:val="00A90145"/>
    <w:rsid w:val="00A90562"/>
    <w:rsid w:val="00A9072D"/>
    <w:rsid w:val="00A908BD"/>
    <w:rsid w:val="00A90DE6"/>
    <w:rsid w:val="00A90DEB"/>
    <w:rsid w:val="00A910DE"/>
    <w:rsid w:val="00A913D6"/>
    <w:rsid w:val="00A916C6"/>
    <w:rsid w:val="00A91825"/>
    <w:rsid w:val="00A91917"/>
    <w:rsid w:val="00A91984"/>
    <w:rsid w:val="00A919D0"/>
    <w:rsid w:val="00A91AC5"/>
    <w:rsid w:val="00A91B40"/>
    <w:rsid w:val="00A91C0C"/>
    <w:rsid w:val="00A91CA5"/>
    <w:rsid w:val="00A91CD6"/>
    <w:rsid w:val="00A91D0C"/>
    <w:rsid w:val="00A91DFA"/>
    <w:rsid w:val="00A91E71"/>
    <w:rsid w:val="00A92347"/>
    <w:rsid w:val="00A92497"/>
    <w:rsid w:val="00A92DF5"/>
    <w:rsid w:val="00A92E94"/>
    <w:rsid w:val="00A933A5"/>
    <w:rsid w:val="00A934B7"/>
    <w:rsid w:val="00A938DF"/>
    <w:rsid w:val="00A93939"/>
    <w:rsid w:val="00A93AE5"/>
    <w:rsid w:val="00A9435C"/>
    <w:rsid w:val="00A94750"/>
    <w:rsid w:val="00A94CD7"/>
    <w:rsid w:val="00A94CEA"/>
    <w:rsid w:val="00A94EDE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94"/>
    <w:rsid w:val="00A971F1"/>
    <w:rsid w:val="00A972DE"/>
    <w:rsid w:val="00A97386"/>
    <w:rsid w:val="00A979A3"/>
    <w:rsid w:val="00A979CE"/>
    <w:rsid w:val="00A97F3C"/>
    <w:rsid w:val="00AA013E"/>
    <w:rsid w:val="00AA028B"/>
    <w:rsid w:val="00AA06DD"/>
    <w:rsid w:val="00AA0823"/>
    <w:rsid w:val="00AA0A09"/>
    <w:rsid w:val="00AA0AC8"/>
    <w:rsid w:val="00AA0BC3"/>
    <w:rsid w:val="00AA0DE2"/>
    <w:rsid w:val="00AA0E46"/>
    <w:rsid w:val="00AA114C"/>
    <w:rsid w:val="00AA1165"/>
    <w:rsid w:val="00AA1208"/>
    <w:rsid w:val="00AA1305"/>
    <w:rsid w:val="00AA1877"/>
    <w:rsid w:val="00AA19E5"/>
    <w:rsid w:val="00AA1A09"/>
    <w:rsid w:val="00AA1BF9"/>
    <w:rsid w:val="00AA1C08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2E8"/>
    <w:rsid w:val="00AA33AC"/>
    <w:rsid w:val="00AA364F"/>
    <w:rsid w:val="00AA367F"/>
    <w:rsid w:val="00AA40A7"/>
    <w:rsid w:val="00AA4352"/>
    <w:rsid w:val="00AA44AD"/>
    <w:rsid w:val="00AA4657"/>
    <w:rsid w:val="00AA4742"/>
    <w:rsid w:val="00AA4879"/>
    <w:rsid w:val="00AA4E7A"/>
    <w:rsid w:val="00AA4FF7"/>
    <w:rsid w:val="00AA509D"/>
    <w:rsid w:val="00AA50DC"/>
    <w:rsid w:val="00AA5139"/>
    <w:rsid w:val="00AA53B5"/>
    <w:rsid w:val="00AA550A"/>
    <w:rsid w:val="00AA5DAE"/>
    <w:rsid w:val="00AA5E1A"/>
    <w:rsid w:val="00AA5FDE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6FFB"/>
    <w:rsid w:val="00AA7193"/>
    <w:rsid w:val="00AA72EF"/>
    <w:rsid w:val="00AA7303"/>
    <w:rsid w:val="00AA7A57"/>
    <w:rsid w:val="00AA7B86"/>
    <w:rsid w:val="00AA7C62"/>
    <w:rsid w:val="00AA7CBB"/>
    <w:rsid w:val="00AA7E42"/>
    <w:rsid w:val="00AA7F28"/>
    <w:rsid w:val="00AB02A4"/>
    <w:rsid w:val="00AB037F"/>
    <w:rsid w:val="00AB05FF"/>
    <w:rsid w:val="00AB0905"/>
    <w:rsid w:val="00AB0AEF"/>
    <w:rsid w:val="00AB1266"/>
    <w:rsid w:val="00AB12F6"/>
    <w:rsid w:val="00AB13D7"/>
    <w:rsid w:val="00AB1C87"/>
    <w:rsid w:val="00AB1CC2"/>
    <w:rsid w:val="00AB1EF0"/>
    <w:rsid w:val="00AB215B"/>
    <w:rsid w:val="00AB2311"/>
    <w:rsid w:val="00AB26BB"/>
    <w:rsid w:val="00AB28DF"/>
    <w:rsid w:val="00AB2A68"/>
    <w:rsid w:val="00AB2DBF"/>
    <w:rsid w:val="00AB30BD"/>
    <w:rsid w:val="00AB3142"/>
    <w:rsid w:val="00AB3254"/>
    <w:rsid w:val="00AB334D"/>
    <w:rsid w:val="00AB33F2"/>
    <w:rsid w:val="00AB371E"/>
    <w:rsid w:val="00AB385F"/>
    <w:rsid w:val="00AB3961"/>
    <w:rsid w:val="00AB3A8E"/>
    <w:rsid w:val="00AB3F18"/>
    <w:rsid w:val="00AB460B"/>
    <w:rsid w:val="00AB46F0"/>
    <w:rsid w:val="00AB47B2"/>
    <w:rsid w:val="00AB48FA"/>
    <w:rsid w:val="00AB48FE"/>
    <w:rsid w:val="00AB4A45"/>
    <w:rsid w:val="00AB4CD5"/>
    <w:rsid w:val="00AB4FA6"/>
    <w:rsid w:val="00AB5253"/>
    <w:rsid w:val="00AB56FD"/>
    <w:rsid w:val="00AB5751"/>
    <w:rsid w:val="00AB575C"/>
    <w:rsid w:val="00AB57DB"/>
    <w:rsid w:val="00AB62DC"/>
    <w:rsid w:val="00AB64E2"/>
    <w:rsid w:val="00AB66CC"/>
    <w:rsid w:val="00AB6C62"/>
    <w:rsid w:val="00AB6CAE"/>
    <w:rsid w:val="00AB713D"/>
    <w:rsid w:val="00AB7BDC"/>
    <w:rsid w:val="00AB7F18"/>
    <w:rsid w:val="00AC01DA"/>
    <w:rsid w:val="00AC0337"/>
    <w:rsid w:val="00AC0392"/>
    <w:rsid w:val="00AC0AB1"/>
    <w:rsid w:val="00AC126A"/>
    <w:rsid w:val="00AC1301"/>
    <w:rsid w:val="00AC1439"/>
    <w:rsid w:val="00AC15F2"/>
    <w:rsid w:val="00AC163E"/>
    <w:rsid w:val="00AC16C9"/>
    <w:rsid w:val="00AC16EC"/>
    <w:rsid w:val="00AC1868"/>
    <w:rsid w:val="00AC18F1"/>
    <w:rsid w:val="00AC1D00"/>
    <w:rsid w:val="00AC1D67"/>
    <w:rsid w:val="00AC2192"/>
    <w:rsid w:val="00AC2383"/>
    <w:rsid w:val="00AC24F9"/>
    <w:rsid w:val="00AC2527"/>
    <w:rsid w:val="00AC2612"/>
    <w:rsid w:val="00AC2633"/>
    <w:rsid w:val="00AC2865"/>
    <w:rsid w:val="00AC30B4"/>
    <w:rsid w:val="00AC3243"/>
    <w:rsid w:val="00AC347B"/>
    <w:rsid w:val="00AC362F"/>
    <w:rsid w:val="00AC3E24"/>
    <w:rsid w:val="00AC4038"/>
    <w:rsid w:val="00AC422D"/>
    <w:rsid w:val="00AC489C"/>
    <w:rsid w:val="00AC490B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448"/>
    <w:rsid w:val="00AC7477"/>
    <w:rsid w:val="00AC7563"/>
    <w:rsid w:val="00AC759F"/>
    <w:rsid w:val="00AC78CB"/>
    <w:rsid w:val="00AC7942"/>
    <w:rsid w:val="00AC79F9"/>
    <w:rsid w:val="00AC7A3D"/>
    <w:rsid w:val="00AD014A"/>
    <w:rsid w:val="00AD0227"/>
    <w:rsid w:val="00AD02AE"/>
    <w:rsid w:val="00AD0761"/>
    <w:rsid w:val="00AD0A59"/>
    <w:rsid w:val="00AD0B03"/>
    <w:rsid w:val="00AD0BC5"/>
    <w:rsid w:val="00AD0DA5"/>
    <w:rsid w:val="00AD0FC9"/>
    <w:rsid w:val="00AD10CF"/>
    <w:rsid w:val="00AD11C2"/>
    <w:rsid w:val="00AD15B3"/>
    <w:rsid w:val="00AD1734"/>
    <w:rsid w:val="00AD1A6F"/>
    <w:rsid w:val="00AD1B91"/>
    <w:rsid w:val="00AD1CC0"/>
    <w:rsid w:val="00AD1CCB"/>
    <w:rsid w:val="00AD1D41"/>
    <w:rsid w:val="00AD1F38"/>
    <w:rsid w:val="00AD1F55"/>
    <w:rsid w:val="00AD2160"/>
    <w:rsid w:val="00AD2248"/>
    <w:rsid w:val="00AD23B8"/>
    <w:rsid w:val="00AD2406"/>
    <w:rsid w:val="00AD2411"/>
    <w:rsid w:val="00AD2439"/>
    <w:rsid w:val="00AD27D2"/>
    <w:rsid w:val="00AD3064"/>
    <w:rsid w:val="00AD340F"/>
    <w:rsid w:val="00AD3451"/>
    <w:rsid w:val="00AD3526"/>
    <w:rsid w:val="00AD3538"/>
    <w:rsid w:val="00AD3765"/>
    <w:rsid w:val="00AD38CE"/>
    <w:rsid w:val="00AD42AC"/>
    <w:rsid w:val="00AD48A5"/>
    <w:rsid w:val="00AD4933"/>
    <w:rsid w:val="00AD4936"/>
    <w:rsid w:val="00AD4955"/>
    <w:rsid w:val="00AD4BE5"/>
    <w:rsid w:val="00AD4EF9"/>
    <w:rsid w:val="00AD5112"/>
    <w:rsid w:val="00AD51F4"/>
    <w:rsid w:val="00AD53E4"/>
    <w:rsid w:val="00AD5B4D"/>
    <w:rsid w:val="00AD5B5B"/>
    <w:rsid w:val="00AD63AC"/>
    <w:rsid w:val="00AD6459"/>
    <w:rsid w:val="00AD64CD"/>
    <w:rsid w:val="00AD68B7"/>
    <w:rsid w:val="00AD6A6E"/>
    <w:rsid w:val="00AD6F74"/>
    <w:rsid w:val="00AD7212"/>
    <w:rsid w:val="00AD7499"/>
    <w:rsid w:val="00AD75CD"/>
    <w:rsid w:val="00AD772E"/>
    <w:rsid w:val="00AD7B72"/>
    <w:rsid w:val="00AD7C84"/>
    <w:rsid w:val="00AE0572"/>
    <w:rsid w:val="00AE0C7C"/>
    <w:rsid w:val="00AE0D9E"/>
    <w:rsid w:val="00AE126B"/>
    <w:rsid w:val="00AE16D9"/>
    <w:rsid w:val="00AE1875"/>
    <w:rsid w:val="00AE199A"/>
    <w:rsid w:val="00AE1C1F"/>
    <w:rsid w:val="00AE20DF"/>
    <w:rsid w:val="00AE228F"/>
    <w:rsid w:val="00AE26A2"/>
    <w:rsid w:val="00AE2811"/>
    <w:rsid w:val="00AE2983"/>
    <w:rsid w:val="00AE2B9C"/>
    <w:rsid w:val="00AE2D3E"/>
    <w:rsid w:val="00AE349F"/>
    <w:rsid w:val="00AE3772"/>
    <w:rsid w:val="00AE3A52"/>
    <w:rsid w:val="00AE4000"/>
    <w:rsid w:val="00AE4402"/>
    <w:rsid w:val="00AE463A"/>
    <w:rsid w:val="00AE4A30"/>
    <w:rsid w:val="00AE4A36"/>
    <w:rsid w:val="00AE4A9A"/>
    <w:rsid w:val="00AE4D87"/>
    <w:rsid w:val="00AE5046"/>
    <w:rsid w:val="00AE513D"/>
    <w:rsid w:val="00AE53AB"/>
    <w:rsid w:val="00AE5433"/>
    <w:rsid w:val="00AE5B3A"/>
    <w:rsid w:val="00AE5B45"/>
    <w:rsid w:val="00AE5C16"/>
    <w:rsid w:val="00AE5E17"/>
    <w:rsid w:val="00AE5E9D"/>
    <w:rsid w:val="00AE5F9B"/>
    <w:rsid w:val="00AE60DD"/>
    <w:rsid w:val="00AE60FD"/>
    <w:rsid w:val="00AE622F"/>
    <w:rsid w:val="00AE65B9"/>
    <w:rsid w:val="00AE6892"/>
    <w:rsid w:val="00AE695C"/>
    <w:rsid w:val="00AE6AD3"/>
    <w:rsid w:val="00AE700B"/>
    <w:rsid w:val="00AE74F8"/>
    <w:rsid w:val="00AE7785"/>
    <w:rsid w:val="00AE77AF"/>
    <w:rsid w:val="00AE787E"/>
    <w:rsid w:val="00AE7900"/>
    <w:rsid w:val="00AE7A33"/>
    <w:rsid w:val="00AE7A76"/>
    <w:rsid w:val="00AE7AC9"/>
    <w:rsid w:val="00AE7E71"/>
    <w:rsid w:val="00AE7EAA"/>
    <w:rsid w:val="00AF019A"/>
    <w:rsid w:val="00AF022B"/>
    <w:rsid w:val="00AF0366"/>
    <w:rsid w:val="00AF055E"/>
    <w:rsid w:val="00AF0EAD"/>
    <w:rsid w:val="00AF1068"/>
    <w:rsid w:val="00AF14D9"/>
    <w:rsid w:val="00AF16AE"/>
    <w:rsid w:val="00AF1790"/>
    <w:rsid w:val="00AF19B2"/>
    <w:rsid w:val="00AF1B4C"/>
    <w:rsid w:val="00AF1CAE"/>
    <w:rsid w:val="00AF1DA0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478C"/>
    <w:rsid w:val="00AF531F"/>
    <w:rsid w:val="00AF539E"/>
    <w:rsid w:val="00AF550E"/>
    <w:rsid w:val="00AF5A01"/>
    <w:rsid w:val="00AF5C05"/>
    <w:rsid w:val="00AF5C37"/>
    <w:rsid w:val="00AF5FAD"/>
    <w:rsid w:val="00AF5FF0"/>
    <w:rsid w:val="00AF622A"/>
    <w:rsid w:val="00AF6458"/>
    <w:rsid w:val="00AF668E"/>
    <w:rsid w:val="00AF68B1"/>
    <w:rsid w:val="00AF68B8"/>
    <w:rsid w:val="00AF699C"/>
    <w:rsid w:val="00AF6A8B"/>
    <w:rsid w:val="00AF6AC2"/>
    <w:rsid w:val="00AF6EE2"/>
    <w:rsid w:val="00AF7058"/>
    <w:rsid w:val="00AF705B"/>
    <w:rsid w:val="00AF7088"/>
    <w:rsid w:val="00AF7243"/>
    <w:rsid w:val="00AF74CF"/>
    <w:rsid w:val="00AF75B6"/>
    <w:rsid w:val="00AF7FF0"/>
    <w:rsid w:val="00B000C6"/>
    <w:rsid w:val="00B000C8"/>
    <w:rsid w:val="00B0038C"/>
    <w:rsid w:val="00B003E8"/>
    <w:rsid w:val="00B00426"/>
    <w:rsid w:val="00B007A4"/>
    <w:rsid w:val="00B00852"/>
    <w:rsid w:val="00B00BEE"/>
    <w:rsid w:val="00B00E96"/>
    <w:rsid w:val="00B01290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AD9"/>
    <w:rsid w:val="00B02B0A"/>
    <w:rsid w:val="00B03188"/>
    <w:rsid w:val="00B032EF"/>
    <w:rsid w:val="00B03317"/>
    <w:rsid w:val="00B03387"/>
    <w:rsid w:val="00B03B08"/>
    <w:rsid w:val="00B03C82"/>
    <w:rsid w:val="00B03D51"/>
    <w:rsid w:val="00B03E01"/>
    <w:rsid w:val="00B03EFF"/>
    <w:rsid w:val="00B03F47"/>
    <w:rsid w:val="00B0410D"/>
    <w:rsid w:val="00B046BA"/>
    <w:rsid w:val="00B047E5"/>
    <w:rsid w:val="00B04B58"/>
    <w:rsid w:val="00B04D12"/>
    <w:rsid w:val="00B04E8D"/>
    <w:rsid w:val="00B05060"/>
    <w:rsid w:val="00B05111"/>
    <w:rsid w:val="00B051FF"/>
    <w:rsid w:val="00B055C3"/>
    <w:rsid w:val="00B05684"/>
    <w:rsid w:val="00B057ED"/>
    <w:rsid w:val="00B05D7D"/>
    <w:rsid w:val="00B05E4E"/>
    <w:rsid w:val="00B05FF7"/>
    <w:rsid w:val="00B060F6"/>
    <w:rsid w:val="00B06463"/>
    <w:rsid w:val="00B064E3"/>
    <w:rsid w:val="00B06610"/>
    <w:rsid w:val="00B0678E"/>
    <w:rsid w:val="00B0681B"/>
    <w:rsid w:val="00B06A75"/>
    <w:rsid w:val="00B06C3A"/>
    <w:rsid w:val="00B06F85"/>
    <w:rsid w:val="00B07603"/>
    <w:rsid w:val="00B079C6"/>
    <w:rsid w:val="00B1056E"/>
    <w:rsid w:val="00B10631"/>
    <w:rsid w:val="00B109E8"/>
    <w:rsid w:val="00B10BA1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E8D"/>
    <w:rsid w:val="00B11EAC"/>
    <w:rsid w:val="00B126CB"/>
    <w:rsid w:val="00B1296B"/>
    <w:rsid w:val="00B12987"/>
    <w:rsid w:val="00B129A7"/>
    <w:rsid w:val="00B12A77"/>
    <w:rsid w:val="00B12AC5"/>
    <w:rsid w:val="00B12EC2"/>
    <w:rsid w:val="00B12FE2"/>
    <w:rsid w:val="00B13287"/>
    <w:rsid w:val="00B136F6"/>
    <w:rsid w:val="00B138FD"/>
    <w:rsid w:val="00B13B7A"/>
    <w:rsid w:val="00B13C69"/>
    <w:rsid w:val="00B13DE5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5D6"/>
    <w:rsid w:val="00B167A3"/>
    <w:rsid w:val="00B168A3"/>
    <w:rsid w:val="00B168FE"/>
    <w:rsid w:val="00B16CC2"/>
    <w:rsid w:val="00B16F35"/>
    <w:rsid w:val="00B1769B"/>
    <w:rsid w:val="00B17932"/>
    <w:rsid w:val="00B17F22"/>
    <w:rsid w:val="00B200EF"/>
    <w:rsid w:val="00B202FA"/>
    <w:rsid w:val="00B20478"/>
    <w:rsid w:val="00B205AB"/>
    <w:rsid w:val="00B205B2"/>
    <w:rsid w:val="00B207B8"/>
    <w:rsid w:val="00B20AA0"/>
    <w:rsid w:val="00B20BFD"/>
    <w:rsid w:val="00B20EBC"/>
    <w:rsid w:val="00B20EE4"/>
    <w:rsid w:val="00B21048"/>
    <w:rsid w:val="00B21170"/>
    <w:rsid w:val="00B216A6"/>
    <w:rsid w:val="00B216D6"/>
    <w:rsid w:val="00B21929"/>
    <w:rsid w:val="00B21962"/>
    <w:rsid w:val="00B21AFC"/>
    <w:rsid w:val="00B21B39"/>
    <w:rsid w:val="00B21B84"/>
    <w:rsid w:val="00B21D3D"/>
    <w:rsid w:val="00B21E37"/>
    <w:rsid w:val="00B21F09"/>
    <w:rsid w:val="00B21FC7"/>
    <w:rsid w:val="00B22039"/>
    <w:rsid w:val="00B220C1"/>
    <w:rsid w:val="00B2226B"/>
    <w:rsid w:val="00B22437"/>
    <w:rsid w:val="00B226E8"/>
    <w:rsid w:val="00B22840"/>
    <w:rsid w:val="00B2306A"/>
    <w:rsid w:val="00B231E5"/>
    <w:rsid w:val="00B237DA"/>
    <w:rsid w:val="00B23957"/>
    <w:rsid w:val="00B23BE2"/>
    <w:rsid w:val="00B23D6E"/>
    <w:rsid w:val="00B23EAF"/>
    <w:rsid w:val="00B240A9"/>
    <w:rsid w:val="00B241F7"/>
    <w:rsid w:val="00B247D1"/>
    <w:rsid w:val="00B24F33"/>
    <w:rsid w:val="00B24F71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051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277"/>
    <w:rsid w:val="00B32490"/>
    <w:rsid w:val="00B326B5"/>
    <w:rsid w:val="00B32734"/>
    <w:rsid w:val="00B328C5"/>
    <w:rsid w:val="00B32A4C"/>
    <w:rsid w:val="00B32B13"/>
    <w:rsid w:val="00B330B5"/>
    <w:rsid w:val="00B331AF"/>
    <w:rsid w:val="00B33327"/>
    <w:rsid w:val="00B337E9"/>
    <w:rsid w:val="00B33863"/>
    <w:rsid w:val="00B34114"/>
    <w:rsid w:val="00B345F5"/>
    <w:rsid w:val="00B34B0D"/>
    <w:rsid w:val="00B34B24"/>
    <w:rsid w:val="00B34BBF"/>
    <w:rsid w:val="00B350E5"/>
    <w:rsid w:val="00B35214"/>
    <w:rsid w:val="00B357A6"/>
    <w:rsid w:val="00B35834"/>
    <w:rsid w:val="00B35D32"/>
    <w:rsid w:val="00B3610D"/>
    <w:rsid w:val="00B36125"/>
    <w:rsid w:val="00B366B9"/>
    <w:rsid w:val="00B3671B"/>
    <w:rsid w:val="00B367AA"/>
    <w:rsid w:val="00B367C2"/>
    <w:rsid w:val="00B36854"/>
    <w:rsid w:val="00B36AC4"/>
    <w:rsid w:val="00B370A4"/>
    <w:rsid w:val="00B3737F"/>
    <w:rsid w:val="00B377A1"/>
    <w:rsid w:val="00B378D7"/>
    <w:rsid w:val="00B37960"/>
    <w:rsid w:val="00B37967"/>
    <w:rsid w:val="00B37D63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210"/>
    <w:rsid w:val="00B4133A"/>
    <w:rsid w:val="00B4148D"/>
    <w:rsid w:val="00B4181D"/>
    <w:rsid w:val="00B41839"/>
    <w:rsid w:val="00B419DC"/>
    <w:rsid w:val="00B41A77"/>
    <w:rsid w:val="00B41E3C"/>
    <w:rsid w:val="00B420F2"/>
    <w:rsid w:val="00B4256E"/>
    <w:rsid w:val="00B42CC9"/>
    <w:rsid w:val="00B42DC7"/>
    <w:rsid w:val="00B42EA3"/>
    <w:rsid w:val="00B431D1"/>
    <w:rsid w:val="00B433C2"/>
    <w:rsid w:val="00B43690"/>
    <w:rsid w:val="00B43B64"/>
    <w:rsid w:val="00B43CE2"/>
    <w:rsid w:val="00B43E6B"/>
    <w:rsid w:val="00B43ECA"/>
    <w:rsid w:val="00B444CD"/>
    <w:rsid w:val="00B444E9"/>
    <w:rsid w:val="00B44A47"/>
    <w:rsid w:val="00B44BEF"/>
    <w:rsid w:val="00B44CCA"/>
    <w:rsid w:val="00B44D60"/>
    <w:rsid w:val="00B450B1"/>
    <w:rsid w:val="00B453D7"/>
    <w:rsid w:val="00B45EBE"/>
    <w:rsid w:val="00B46163"/>
    <w:rsid w:val="00B46489"/>
    <w:rsid w:val="00B46540"/>
    <w:rsid w:val="00B4666E"/>
    <w:rsid w:val="00B46A43"/>
    <w:rsid w:val="00B46B43"/>
    <w:rsid w:val="00B46BB7"/>
    <w:rsid w:val="00B46C69"/>
    <w:rsid w:val="00B46D88"/>
    <w:rsid w:val="00B46DA4"/>
    <w:rsid w:val="00B46F47"/>
    <w:rsid w:val="00B46FC0"/>
    <w:rsid w:val="00B4751C"/>
    <w:rsid w:val="00B47697"/>
    <w:rsid w:val="00B47868"/>
    <w:rsid w:val="00B478D6"/>
    <w:rsid w:val="00B47D7B"/>
    <w:rsid w:val="00B47FB9"/>
    <w:rsid w:val="00B503D2"/>
    <w:rsid w:val="00B50447"/>
    <w:rsid w:val="00B50665"/>
    <w:rsid w:val="00B507EF"/>
    <w:rsid w:val="00B50B6B"/>
    <w:rsid w:val="00B50E4E"/>
    <w:rsid w:val="00B50FFC"/>
    <w:rsid w:val="00B51093"/>
    <w:rsid w:val="00B51252"/>
    <w:rsid w:val="00B517A2"/>
    <w:rsid w:val="00B52048"/>
    <w:rsid w:val="00B524C6"/>
    <w:rsid w:val="00B525E3"/>
    <w:rsid w:val="00B52888"/>
    <w:rsid w:val="00B52F00"/>
    <w:rsid w:val="00B52F2B"/>
    <w:rsid w:val="00B531BE"/>
    <w:rsid w:val="00B53206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CE6"/>
    <w:rsid w:val="00B54D0A"/>
    <w:rsid w:val="00B54D75"/>
    <w:rsid w:val="00B5549C"/>
    <w:rsid w:val="00B5568D"/>
    <w:rsid w:val="00B55BC5"/>
    <w:rsid w:val="00B55D33"/>
    <w:rsid w:val="00B55D47"/>
    <w:rsid w:val="00B55D59"/>
    <w:rsid w:val="00B55F10"/>
    <w:rsid w:val="00B5642D"/>
    <w:rsid w:val="00B566CF"/>
    <w:rsid w:val="00B568E5"/>
    <w:rsid w:val="00B56A26"/>
    <w:rsid w:val="00B56BA5"/>
    <w:rsid w:val="00B56C81"/>
    <w:rsid w:val="00B57458"/>
    <w:rsid w:val="00B57A62"/>
    <w:rsid w:val="00B57A81"/>
    <w:rsid w:val="00B57B84"/>
    <w:rsid w:val="00B57E01"/>
    <w:rsid w:val="00B57FEB"/>
    <w:rsid w:val="00B60509"/>
    <w:rsid w:val="00B60514"/>
    <w:rsid w:val="00B60540"/>
    <w:rsid w:val="00B6081C"/>
    <w:rsid w:val="00B60955"/>
    <w:rsid w:val="00B60C27"/>
    <w:rsid w:val="00B60DB4"/>
    <w:rsid w:val="00B6119E"/>
    <w:rsid w:val="00B615BE"/>
    <w:rsid w:val="00B617BB"/>
    <w:rsid w:val="00B61AE5"/>
    <w:rsid w:val="00B61E65"/>
    <w:rsid w:val="00B61E73"/>
    <w:rsid w:val="00B61FF5"/>
    <w:rsid w:val="00B621BA"/>
    <w:rsid w:val="00B621BE"/>
    <w:rsid w:val="00B6238E"/>
    <w:rsid w:val="00B6244D"/>
    <w:rsid w:val="00B62458"/>
    <w:rsid w:val="00B624DE"/>
    <w:rsid w:val="00B6260A"/>
    <w:rsid w:val="00B62DA5"/>
    <w:rsid w:val="00B62DA9"/>
    <w:rsid w:val="00B62E76"/>
    <w:rsid w:val="00B62F23"/>
    <w:rsid w:val="00B631DE"/>
    <w:rsid w:val="00B632FD"/>
    <w:rsid w:val="00B63316"/>
    <w:rsid w:val="00B637E4"/>
    <w:rsid w:val="00B63A3C"/>
    <w:rsid w:val="00B63B6F"/>
    <w:rsid w:val="00B63BB0"/>
    <w:rsid w:val="00B63FFA"/>
    <w:rsid w:val="00B63FFF"/>
    <w:rsid w:val="00B64098"/>
    <w:rsid w:val="00B641A2"/>
    <w:rsid w:val="00B64368"/>
    <w:rsid w:val="00B64493"/>
    <w:rsid w:val="00B64705"/>
    <w:rsid w:val="00B64BFD"/>
    <w:rsid w:val="00B64D35"/>
    <w:rsid w:val="00B657FE"/>
    <w:rsid w:val="00B65D21"/>
    <w:rsid w:val="00B65E6E"/>
    <w:rsid w:val="00B6615A"/>
    <w:rsid w:val="00B6622E"/>
    <w:rsid w:val="00B6669C"/>
    <w:rsid w:val="00B6673B"/>
    <w:rsid w:val="00B66BA1"/>
    <w:rsid w:val="00B66C1E"/>
    <w:rsid w:val="00B66C9D"/>
    <w:rsid w:val="00B66D53"/>
    <w:rsid w:val="00B6739E"/>
    <w:rsid w:val="00B676B1"/>
    <w:rsid w:val="00B677A9"/>
    <w:rsid w:val="00B67AE9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7D0"/>
    <w:rsid w:val="00B7196B"/>
    <w:rsid w:val="00B71B88"/>
    <w:rsid w:val="00B71DD0"/>
    <w:rsid w:val="00B7214B"/>
    <w:rsid w:val="00B7221B"/>
    <w:rsid w:val="00B72268"/>
    <w:rsid w:val="00B72276"/>
    <w:rsid w:val="00B724E9"/>
    <w:rsid w:val="00B72566"/>
    <w:rsid w:val="00B72597"/>
    <w:rsid w:val="00B72742"/>
    <w:rsid w:val="00B72E06"/>
    <w:rsid w:val="00B730CC"/>
    <w:rsid w:val="00B730DD"/>
    <w:rsid w:val="00B732A6"/>
    <w:rsid w:val="00B73697"/>
    <w:rsid w:val="00B73F4E"/>
    <w:rsid w:val="00B7402B"/>
    <w:rsid w:val="00B7412F"/>
    <w:rsid w:val="00B7466F"/>
    <w:rsid w:val="00B74A00"/>
    <w:rsid w:val="00B75118"/>
    <w:rsid w:val="00B751E7"/>
    <w:rsid w:val="00B753A2"/>
    <w:rsid w:val="00B759AE"/>
    <w:rsid w:val="00B75BDA"/>
    <w:rsid w:val="00B75D1A"/>
    <w:rsid w:val="00B75E06"/>
    <w:rsid w:val="00B75ED8"/>
    <w:rsid w:val="00B75F48"/>
    <w:rsid w:val="00B75F84"/>
    <w:rsid w:val="00B761EB"/>
    <w:rsid w:val="00B76514"/>
    <w:rsid w:val="00B76719"/>
    <w:rsid w:val="00B7671F"/>
    <w:rsid w:val="00B76859"/>
    <w:rsid w:val="00B7689E"/>
    <w:rsid w:val="00B7726F"/>
    <w:rsid w:val="00B77333"/>
    <w:rsid w:val="00B77E9F"/>
    <w:rsid w:val="00B77FD4"/>
    <w:rsid w:val="00B80087"/>
    <w:rsid w:val="00B801A1"/>
    <w:rsid w:val="00B803FB"/>
    <w:rsid w:val="00B8071C"/>
    <w:rsid w:val="00B80C4C"/>
    <w:rsid w:val="00B810A8"/>
    <w:rsid w:val="00B8118B"/>
    <w:rsid w:val="00B815BA"/>
    <w:rsid w:val="00B817A8"/>
    <w:rsid w:val="00B81940"/>
    <w:rsid w:val="00B81A77"/>
    <w:rsid w:val="00B81B58"/>
    <w:rsid w:val="00B81E05"/>
    <w:rsid w:val="00B81ED5"/>
    <w:rsid w:val="00B82092"/>
    <w:rsid w:val="00B820B8"/>
    <w:rsid w:val="00B82206"/>
    <w:rsid w:val="00B822DC"/>
    <w:rsid w:val="00B82463"/>
    <w:rsid w:val="00B82778"/>
    <w:rsid w:val="00B82864"/>
    <w:rsid w:val="00B82EDF"/>
    <w:rsid w:val="00B82FFF"/>
    <w:rsid w:val="00B830E8"/>
    <w:rsid w:val="00B83308"/>
    <w:rsid w:val="00B83382"/>
    <w:rsid w:val="00B834A2"/>
    <w:rsid w:val="00B83AFA"/>
    <w:rsid w:val="00B83C34"/>
    <w:rsid w:val="00B83EB3"/>
    <w:rsid w:val="00B83F71"/>
    <w:rsid w:val="00B84366"/>
    <w:rsid w:val="00B845AB"/>
    <w:rsid w:val="00B846B4"/>
    <w:rsid w:val="00B84716"/>
    <w:rsid w:val="00B847E2"/>
    <w:rsid w:val="00B8480A"/>
    <w:rsid w:val="00B848C4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1C4"/>
    <w:rsid w:val="00B8639A"/>
    <w:rsid w:val="00B866A2"/>
    <w:rsid w:val="00B869B9"/>
    <w:rsid w:val="00B86CAF"/>
    <w:rsid w:val="00B87025"/>
    <w:rsid w:val="00B874C7"/>
    <w:rsid w:val="00B874F8"/>
    <w:rsid w:val="00B87556"/>
    <w:rsid w:val="00B87BE5"/>
    <w:rsid w:val="00B87DBD"/>
    <w:rsid w:val="00B87F79"/>
    <w:rsid w:val="00B904C2"/>
    <w:rsid w:val="00B90D64"/>
    <w:rsid w:val="00B90FAE"/>
    <w:rsid w:val="00B91135"/>
    <w:rsid w:val="00B9160F"/>
    <w:rsid w:val="00B916A0"/>
    <w:rsid w:val="00B91964"/>
    <w:rsid w:val="00B91E87"/>
    <w:rsid w:val="00B91FBE"/>
    <w:rsid w:val="00B922F1"/>
    <w:rsid w:val="00B9245E"/>
    <w:rsid w:val="00B924E8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285"/>
    <w:rsid w:val="00B934EF"/>
    <w:rsid w:val="00B9392B"/>
    <w:rsid w:val="00B93A32"/>
    <w:rsid w:val="00B93C5D"/>
    <w:rsid w:val="00B93C96"/>
    <w:rsid w:val="00B93D84"/>
    <w:rsid w:val="00B9400F"/>
    <w:rsid w:val="00B940F1"/>
    <w:rsid w:val="00B943D6"/>
    <w:rsid w:val="00B94422"/>
    <w:rsid w:val="00B94676"/>
    <w:rsid w:val="00B9494F"/>
    <w:rsid w:val="00B94B9F"/>
    <w:rsid w:val="00B94E44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73D"/>
    <w:rsid w:val="00B97888"/>
    <w:rsid w:val="00B97894"/>
    <w:rsid w:val="00B97E08"/>
    <w:rsid w:val="00BA02D3"/>
    <w:rsid w:val="00BA0301"/>
    <w:rsid w:val="00BA03F4"/>
    <w:rsid w:val="00BA04DF"/>
    <w:rsid w:val="00BA0691"/>
    <w:rsid w:val="00BA0821"/>
    <w:rsid w:val="00BA0852"/>
    <w:rsid w:val="00BA0A20"/>
    <w:rsid w:val="00BA0FB6"/>
    <w:rsid w:val="00BA10A7"/>
    <w:rsid w:val="00BA12D1"/>
    <w:rsid w:val="00BA1464"/>
    <w:rsid w:val="00BA1678"/>
    <w:rsid w:val="00BA17E5"/>
    <w:rsid w:val="00BA1A2C"/>
    <w:rsid w:val="00BA1B67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5AA"/>
    <w:rsid w:val="00BA372B"/>
    <w:rsid w:val="00BA3825"/>
    <w:rsid w:val="00BA3A03"/>
    <w:rsid w:val="00BA3CC0"/>
    <w:rsid w:val="00BA3DA8"/>
    <w:rsid w:val="00BA3DE5"/>
    <w:rsid w:val="00BA4443"/>
    <w:rsid w:val="00BA4608"/>
    <w:rsid w:val="00BA4611"/>
    <w:rsid w:val="00BA48A1"/>
    <w:rsid w:val="00BA49BD"/>
    <w:rsid w:val="00BA4BA5"/>
    <w:rsid w:val="00BA4D32"/>
    <w:rsid w:val="00BA4F92"/>
    <w:rsid w:val="00BA53D0"/>
    <w:rsid w:val="00BA542E"/>
    <w:rsid w:val="00BA5720"/>
    <w:rsid w:val="00BA5C0F"/>
    <w:rsid w:val="00BA5D35"/>
    <w:rsid w:val="00BA5E1E"/>
    <w:rsid w:val="00BA5EE0"/>
    <w:rsid w:val="00BA61CD"/>
    <w:rsid w:val="00BA61DB"/>
    <w:rsid w:val="00BA64B0"/>
    <w:rsid w:val="00BA655D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B0015"/>
    <w:rsid w:val="00BB0048"/>
    <w:rsid w:val="00BB0112"/>
    <w:rsid w:val="00BB0327"/>
    <w:rsid w:val="00BB03D9"/>
    <w:rsid w:val="00BB0567"/>
    <w:rsid w:val="00BB09BA"/>
    <w:rsid w:val="00BB0A4E"/>
    <w:rsid w:val="00BB0CE3"/>
    <w:rsid w:val="00BB0DCC"/>
    <w:rsid w:val="00BB1B83"/>
    <w:rsid w:val="00BB1B95"/>
    <w:rsid w:val="00BB2524"/>
    <w:rsid w:val="00BB256F"/>
    <w:rsid w:val="00BB2C3D"/>
    <w:rsid w:val="00BB301A"/>
    <w:rsid w:val="00BB3259"/>
    <w:rsid w:val="00BB33C1"/>
    <w:rsid w:val="00BB345B"/>
    <w:rsid w:val="00BB35AB"/>
    <w:rsid w:val="00BB3809"/>
    <w:rsid w:val="00BB3844"/>
    <w:rsid w:val="00BB39B1"/>
    <w:rsid w:val="00BB39BF"/>
    <w:rsid w:val="00BB3CCA"/>
    <w:rsid w:val="00BB3E5A"/>
    <w:rsid w:val="00BB4278"/>
    <w:rsid w:val="00BB43DA"/>
    <w:rsid w:val="00BB4870"/>
    <w:rsid w:val="00BB4C4A"/>
    <w:rsid w:val="00BB4E92"/>
    <w:rsid w:val="00BB4F78"/>
    <w:rsid w:val="00BB5047"/>
    <w:rsid w:val="00BB53D8"/>
    <w:rsid w:val="00BB5409"/>
    <w:rsid w:val="00BB58F9"/>
    <w:rsid w:val="00BB5E85"/>
    <w:rsid w:val="00BB60D5"/>
    <w:rsid w:val="00BB64A3"/>
    <w:rsid w:val="00BB67F2"/>
    <w:rsid w:val="00BB6D2A"/>
    <w:rsid w:val="00BB6D5E"/>
    <w:rsid w:val="00BB6F52"/>
    <w:rsid w:val="00BB6FF8"/>
    <w:rsid w:val="00BB704C"/>
    <w:rsid w:val="00BB71B4"/>
    <w:rsid w:val="00BB7781"/>
    <w:rsid w:val="00BB790E"/>
    <w:rsid w:val="00BB7DEE"/>
    <w:rsid w:val="00BB7E1F"/>
    <w:rsid w:val="00BC02A5"/>
    <w:rsid w:val="00BC06AF"/>
    <w:rsid w:val="00BC0943"/>
    <w:rsid w:val="00BC0AB3"/>
    <w:rsid w:val="00BC108C"/>
    <w:rsid w:val="00BC1106"/>
    <w:rsid w:val="00BC1531"/>
    <w:rsid w:val="00BC165D"/>
    <w:rsid w:val="00BC183B"/>
    <w:rsid w:val="00BC19DE"/>
    <w:rsid w:val="00BC1B6D"/>
    <w:rsid w:val="00BC1C9A"/>
    <w:rsid w:val="00BC1FD1"/>
    <w:rsid w:val="00BC20E0"/>
    <w:rsid w:val="00BC211E"/>
    <w:rsid w:val="00BC2142"/>
    <w:rsid w:val="00BC2804"/>
    <w:rsid w:val="00BC2DD6"/>
    <w:rsid w:val="00BC30D9"/>
    <w:rsid w:val="00BC3AE9"/>
    <w:rsid w:val="00BC3CCF"/>
    <w:rsid w:val="00BC3D4F"/>
    <w:rsid w:val="00BC3EA3"/>
    <w:rsid w:val="00BC3FF0"/>
    <w:rsid w:val="00BC4052"/>
    <w:rsid w:val="00BC41A0"/>
    <w:rsid w:val="00BC41CD"/>
    <w:rsid w:val="00BC4379"/>
    <w:rsid w:val="00BC4772"/>
    <w:rsid w:val="00BC4B6C"/>
    <w:rsid w:val="00BC4B79"/>
    <w:rsid w:val="00BC4CF5"/>
    <w:rsid w:val="00BC4D89"/>
    <w:rsid w:val="00BC4ED1"/>
    <w:rsid w:val="00BC4F3F"/>
    <w:rsid w:val="00BC5000"/>
    <w:rsid w:val="00BC531D"/>
    <w:rsid w:val="00BC5572"/>
    <w:rsid w:val="00BC56C8"/>
    <w:rsid w:val="00BC5B81"/>
    <w:rsid w:val="00BC5BA6"/>
    <w:rsid w:val="00BC5E3B"/>
    <w:rsid w:val="00BC5E6B"/>
    <w:rsid w:val="00BC66E2"/>
    <w:rsid w:val="00BC6782"/>
    <w:rsid w:val="00BC67E7"/>
    <w:rsid w:val="00BC6821"/>
    <w:rsid w:val="00BC6C54"/>
    <w:rsid w:val="00BC6C74"/>
    <w:rsid w:val="00BC6D24"/>
    <w:rsid w:val="00BC6F8E"/>
    <w:rsid w:val="00BC6FAF"/>
    <w:rsid w:val="00BC7252"/>
    <w:rsid w:val="00BC72E8"/>
    <w:rsid w:val="00BC7612"/>
    <w:rsid w:val="00BC784A"/>
    <w:rsid w:val="00BC795E"/>
    <w:rsid w:val="00BC79D4"/>
    <w:rsid w:val="00BC7EB1"/>
    <w:rsid w:val="00BD034E"/>
    <w:rsid w:val="00BD075C"/>
    <w:rsid w:val="00BD07A1"/>
    <w:rsid w:val="00BD0A5B"/>
    <w:rsid w:val="00BD10DF"/>
    <w:rsid w:val="00BD1A8E"/>
    <w:rsid w:val="00BD2235"/>
    <w:rsid w:val="00BD2954"/>
    <w:rsid w:val="00BD2F75"/>
    <w:rsid w:val="00BD349C"/>
    <w:rsid w:val="00BD3C0C"/>
    <w:rsid w:val="00BD3CE1"/>
    <w:rsid w:val="00BD3E1D"/>
    <w:rsid w:val="00BD4303"/>
    <w:rsid w:val="00BD47E5"/>
    <w:rsid w:val="00BD487E"/>
    <w:rsid w:val="00BD4A0A"/>
    <w:rsid w:val="00BD4AE1"/>
    <w:rsid w:val="00BD4E78"/>
    <w:rsid w:val="00BD50D6"/>
    <w:rsid w:val="00BD5151"/>
    <w:rsid w:val="00BD52B0"/>
    <w:rsid w:val="00BD5444"/>
    <w:rsid w:val="00BD5678"/>
    <w:rsid w:val="00BD5BCD"/>
    <w:rsid w:val="00BD5DA5"/>
    <w:rsid w:val="00BD6093"/>
    <w:rsid w:val="00BD644A"/>
    <w:rsid w:val="00BD64C9"/>
    <w:rsid w:val="00BD6AEE"/>
    <w:rsid w:val="00BD6D3D"/>
    <w:rsid w:val="00BD6D99"/>
    <w:rsid w:val="00BD6EAE"/>
    <w:rsid w:val="00BD71C7"/>
    <w:rsid w:val="00BD777F"/>
    <w:rsid w:val="00BD7968"/>
    <w:rsid w:val="00BD7B20"/>
    <w:rsid w:val="00BD7CCE"/>
    <w:rsid w:val="00BD7F3A"/>
    <w:rsid w:val="00BE000D"/>
    <w:rsid w:val="00BE02B5"/>
    <w:rsid w:val="00BE03B6"/>
    <w:rsid w:val="00BE08CB"/>
    <w:rsid w:val="00BE0D09"/>
    <w:rsid w:val="00BE0D0C"/>
    <w:rsid w:val="00BE0ED8"/>
    <w:rsid w:val="00BE0F13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F36"/>
    <w:rsid w:val="00BE3079"/>
    <w:rsid w:val="00BE30EA"/>
    <w:rsid w:val="00BE32B0"/>
    <w:rsid w:val="00BE333E"/>
    <w:rsid w:val="00BE3489"/>
    <w:rsid w:val="00BE3996"/>
    <w:rsid w:val="00BE3A5E"/>
    <w:rsid w:val="00BE3E20"/>
    <w:rsid w:val="00BE43B3"/>
    <w:rsid w:val="00BE45BF"/>
    <w:rsid w:val="00BE47F7"/>
    <w:rsid w:val="00BE4830"/>
    <w:rsid w:val="00BE497E"/>
    <w:rsid w:val="00BE4A7E"/>
    <w:rsid w:val="00BE4AB3"/>
    <w:rsid w:val="00BE5051"/>
    <w:rsid w:val="00BE514C"/>
    <w:rsid w:val="00BE544D"/>
    <w:rsid w:val="00BE5657"/>
    <w:rsid w:val="00BE5924"/>
    <w:rsid w:val="00BE59D1"/>
    <w:rsid w:val="00BE5B80"/>
    <w:rsid w:val="00BE5BD6"/>
    <w:rsid w:val="00BE5C37"/>
    <w:rsid w:val="00BE5D8A"/>
    <w:rsid w:val="00BE624D"/>
    <w:rsid w:val="00BE63A0"/>
    <w:rsid w:val="00BE6658"/>
    <w:rsid w:val="00BE6D6F"/>
    <w:rsid w:val="00BE6DC7"/>
    <w:rsid w:val="00BE6E32"/>
    <w:rsid w:val="00BE733F"/>
    <w:rsid w:val="00BE7408"/>
    <w:rsid w:val="00BE7440"/>
    <w:rsid w:val="00BE7629"/>
    <w:rsid w:val="00BE7A84"/>
    <w:rsid w:val="00BE7ABC"/>
    <w:rsid w:val="00BE7FCE"/>
    <w:rsid w:val="00BF0339"/>
    <w:rsid w:val="00BF03D9"/>
    <w:rsid w:val="00BF0985"/>
    <w:rsid w:val="00BF108B"/>
    <w:rsid w:val="00BF1148"/>
    <w:rsid w:val="00BF11C9"/>
    <w:rsid w:val="00BF136E"/>
    <w:rsid w:val="00BF149D"/>
    <w:rsid w:val="00BF1717"/>
    <w:rsid w:val="00BF17F2"/>
    <w:rsid w:val="00BF1850"/>
    <w:rsid w:val="00BF1932"/>
    <w:rsid w:val="00BF1B10"/>
    <w:rsid w:val="00BF1FA2"/>
    <w:rsid w:val="00BF21CD"/>
    <w:rsid w:val="00BF2321"/>
    <w:rsid w:val="00BF238C"/>
    <w:rsid w:val="00BF248A"/>
    <w:rsid w:val="00BF2925"/>
    <w:rsid w:val="00BF2B53"/>
    <w:rsid w:val="00BF2B9A"/>
    <w:rsid w:val="00BF2D4C"/>
    <w:rsid w:val="00BF2E5B"/>
    <w:rsid w:val="00BF301B"/>
    <w:rsid w:val="00BF3630"/>
    <w:rsid w:val="00BF397C"/>
    <w:rsid w:val="00BF3991"/>
    <w:rsid w:val="00BF3A85"/>
    <w:rsid w:val="00BF3C3E"/>
    <w:rsid w:val="00BF3F69"/>
    <w:rsid w:val="00BF4106"/>
    <w:rsid w:val="00BF42AA"/>
    <w:rsid w:val="00BF43D0"/>
    <w:rsid w:val="00BF440E"/>
    <w:rsid w:val="00BF448E"/>
    <w:rsid w:val="00BF454A"/>
    <w:rsid w:val="00BF45A9"/>
    <w:rsid w:val="00BF48D9"/>
    <w:rsid w:val="00BF4ED1"/>
    <w:rsid w:val="00BF507C"/>
    <w:rsid w:val="00BF514E"/>
    <w:rsid w:val="00BF518D"/>
    <w:rsid w:val="00BF51AB"/>
    <w:rsid w:val="00BF5639"/>
    <w:rsid w:val="00BF5817"/>
    <w:rsid w:val="00BF582A"/>
    <w:rsid w:val="00BF5993"/>
    <w:rsid w:val="00BF60FE"/>
    <w:rsid w:val="00BF6254"/>
    <w:rsid w:val="00BF639A"/>
    <w:rsid w:val="00BF6964"/>
    <w:rsid w:val="00BF6DCE"/>
    <w:rsid w:val="00BF6F2C"/>
    <w:rsid w:val="00BF72BE"/>
    <w:rsid w:val="00BF74FB"/>
    <w:rsid w:val="00BF7523"/>
    <w:rsid w:val="00BF752E"/>
    <w:rsid w:val="00BF789F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A7"/>
    <w:rsid w:val="00C01BD8"/>
    <w:rsid w:val="00C01C2B"/>
    <w:rsid w:val="00C0256B"/>
    <w:rsid w:val="00C02723"/>
    <w:rsid w:val="00C02802"/>
    <w:rsid w:val="00C0309A"/>
    <w:rsid w:val="00C031C6"/>
    <w:rsid w:val="00C03215"/>
    <w:rsid w:val="00C037E3"/>
    <w:rsid w:val="00C03857"/>
    <w:rsid w:val="00C038B1"/>
    <w:rsid w:val="00C0391F"/>
    <w:rsid w:val="00C03982"/>
    <w:rsid w:val="00C03CA8"/>
    <w:rsid w:val="00C03E10"/>
    <w:rsid w:val="00C03F5C"/>
    <w:rsid w:val="00C03FA1"/>
    <w:rsid w:val="00C042B0"/>
    <w:rsid w:val="00C044C8"/>
    <w:rsid w:val="00C047C9"/>
    <w:rsid w:val="00C04A3B"/>
    <w:rsid w:val="00C04A6C"/>
    <w:rsid w:val="00C04AE1"/>
    <w:rsid w:val="00C04B84"/>
    <w:rsid w:val="00C04DAD"/>
    <w:rsid w:val="00C05061"/>
    <w:rsid w:val="00C050F0"/>
    <w:rsid w:val="00C05691"/>
    <w:rsid w:val="00C05795"/>
    <w:rsid w:val="00C057D2"/>
    <w:rsid w:val="00C060C1"/>
    <w:rsid w:val="00C062DF"/>
    <w:rsid w:val="00C06413"/>
    <w:rsid w:val="00C06939"/>
    <w:rsid w:val="00C0696C"/>
    <w:rsid w:val="00C069CC"/>
    <w:rsid w:val="00C06F22"/>
    <w:rsid w:val="00C06FFB"/>
    <w:rsid w:val="00C072B2"/>
    <w:rsid w:val="00C07337"/>
    <w:rsid w:val="00C0768C"/>
    <w:rsid w:val="00C07736"/>
    <w:rsid w:val="00C0774E"/>
    <w:rsid w:val="00C078E6"/>
    <w:rsid w:val="00C07C88"/>
    <w:rsid w:val="00C07CC1"/>
    <w:rsid w:val="00C103C1"/>
    <w:rsid w:val="00C107C1"/>
    <w:rsid w:val="00C10B61"/>
    <w:rsid w:val="00C10CE0"/>
    <w:rsid w:val="00C10D9A"/>
    <w:rsid w:val="00C10EB6"/>
    <w:rsid w:val="00C10EC5"/>
    <w:rsid w:val="00C10F48"/>
    <w:rsid w:val="00C113CF"/>
    <w:rsid w:val="00C11CB7"/>
    <w:rsid w:val="00C11FC1"/>
    <w:rsid w:val="00C1217B"/>
    <w:rsid w:val="00C12391"/>
    <w:rsid w:val="00C12547"/>
    <w:rsid w:val="00C125EB"/>
    <w:rsid w:val="00C12880"/>
    <w:rsid w:val="00C12AF5"/>
    <w:rsid w:val="00C12D6B"/>
    <w:rsid w:val="00C12E72"/>
    <w:rsid w:val="00C1314F"/>
    <w:rsid w:val="00C13298"/>
    <w:rsid w:val="00C1330E"/>
    <w:rsid w:val="00C13352"/>
    <w:rsid w:val="00C13495"/>
    <w:rsid w:val="00C13537"/>
    <w:rsid w:val="00C1355D"/>
    <w:rsid w:val="00C135D9"/>
    <w:rsid w:val="00C138F0"/>
    <w:rsid w:val="00C13C0B"/>
    <w:rsid w:val="00C13DFB"/>
    <w:rsid w:val="00C13E94"/>
    <w:rsid w:val="00C13F98"/>
    <w:rsid w:val="00C14110"/>
    <w:rsid w:val="00C144B2"/>
    <w:rsid w:val="00C147DD"/>
    <w:rsid w:val="00C1495B"/>
    <w:rsid w:val="00C14A21"/>
    <w:rsid w:val="00C14B1F"/>
    <w:rsid w:val="00C14CF7"/>
    <w:rsid w:val="00C14EFE"/>
    <w:rsid w:val="00C15176"/>
    <w:rsid w:val="00C15475"/>
    <w:rsid w:val="00C15637"/>
    <w:rsid w:val="00C1563C"/>
    <w:rsid w:val="00C15BBD"/>
    <w:rsid w:val="00C15CCF"/>
    <w:rsid w:val="00C15FAA"/>
    <w:rsid w:val="00C16363"/>
    <w:rsid w:val="00C16763"/>
    <w:rsid w:val="00C1679F"/>
    <w:rsid w:val="00C167EE"/>
    <w:rsid w:val="00C16821"/>
    <w:rsid w:val="00C16DD2"/>
    <w:rsid w:val="00C16E4E"/>
    <w:rsid w:val="00C16E53"/>
    <w:rsid w:val="00C1748A"/>
    <w:rsid w:val="00C175BF"/>
    <w:rsid w:val="00C17654"/>
    <w:rsid w:val="00C176BC"/>
    <w:rsid w:val="00C17ADE"/>
    <w:rsid w:val="00C17AF6"/>
    <w:rsid w:val="00C17D72"/>
    <w:rsid w:val="00C17F95"/>
    <w:rsid w:val="00C2005C"/>
    <w:rsid w:val="00C20618"/>
    <w:rsid w:val="00C20E37"/>
    <w:rsid w:val="00C20E99"/>
    <w:rsid w:val="00C20F91"/>
    <w:rsid w:val="00C21049"/>
    <w:rsid w:val="00C214E9"/>
    <w:rsid w:val="00C21608"/>
    <w:rsid w:val="00C21806"/>
    <w:rsid w:val="00C218CE"/>
    <w:rsid w:val="00C21AC8"/>
    <w:rsid w:val="00C21DDA"/>
    <w:rsid w:val="00C21EE4"/>
    <w:rsid w:val="00C221E1"/>
    <w:rsid w:val="00C2222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2F4F"/>
    <w:rsid w:val="00C23D45"/>
    <w:rsid w:val="00C23FD7"/>
    <w:rsid w:val="00C24052"/>
    <w:rsid w:val="00C24262"/>
    <w:rsid w:val="00C245FA"/>
    <w:rsid w:val="00C24821"/>
    <w:rsid w:val="00C248B4"/>
    <w:rsid w:val="00C25296"/>
    <w:rsid w:val="00C252ED"/>
    <w:rsid w:val="00C2533C"/>
    <w:rsid w:val="00C25364"/>
    <w:rsid w:val="00C257F4"/>
    <w:rsid w:val="00C25865"/>
    <w:rsid w:val="00C25956"/>
    <w:rsid w:val="00C25A4C"/>
    <w:rsid w:val="00C25B82"/>
    <w:rsid w:val="00C25BAE"/>
    <w:rsid w:val="00C25BC6"/>
    <w:rsid w:val="00C25DA3"/>
    <w:rsid w:val="00C2631A"/>
    <w:rsid w:val="00C26368"/>
    <w:rsid w:val="00C26412"/>
    <w:rsid w:val="00C26612"/>
    <w:rsid w:val="00C2684F"/>
    <w:rsid w:val="00C26F46"/>
    <w:rsid w:val="00C27036"/>
    <w:rsid w:val="00C272B4"/>
    <w:rsid w:val="00C27BBF"/>
    <w:rsid w:val="00C27E50"/>
    <w:rsid w:val="00C27E64"/>
    <w:rsid w:val="00C3014A"/>
    <w:rsid w:val="00C30307"/>
    <w:rsid w:val="00C30656"/>
    <w:rsid w:val="00C30830"/>
    <w:rsid w:val="00C30A3B"/>
    <w:rsid w:val="00C30F54"/>
    <w:rsid w:val="00C31033"/>
    <w:rsid w:val="00C310A5"/>
    <w:rsid w:val="00C319D7"/>
    <w:rsid w:val="00C31AEB"/>
    <w:rsid w:val="00C31B94"/>
    <w:rsid w:val="00C31CE8"/>
    <w:rsid w:val="00C322F6"/>
    <w:rsid w:val="00C3253E"/>
    <w:rsid w:val="00C3283F"/>
    <w:rsid w:val="00C32916"/>
    <w:rsid w:val="00C32F49"/>
    <w:rsid w:val="00C331C9"/>
    <w:rsid w:val="00C33450"/>
    <w:rsid w:val="00C33703"/>
    <w:rsid w:val="00C33893"/>
    <w:rsid w:val="00C338D7"/>
    <w:rsid w:val="00C33954"/>
    <w:rsid w:val="00C33E72"/>
    <w:rsid w:val="00C33F42"/>
    <w:rsid w:val="00C34008"/>
    <w:rsid w:val="00C34160"/>
    <w:rsid w:val="00C3453A"/>
    <w:rsid w:val="00C345E7"/>
    <w:rsid w:val="00C357E9"/>
    <w:rsid w:val="00C35A00"/>
    <w:rsid w:val="00C36133"/>
    <w:rsid w:val="00C36296"/>
    <w:rsid w:val="00C364A4"/>
    <w:rsid w:val="00C3658E"/>
    <w:rsid w:val="00C36788"/>
    <w:rsid w:val="00C36B7F"/>
    <w:rsid w:val="00C36D1E"/>
    <w:rsid w:val="00C40043"/>
    <w:rsid w:val="00C40057"/>
    <w:rsid w:val="00C400DA"/>
    <w:rsid w:val="00C400DD"/>
    <w:rsid w:val="00C40204"/>
    <w:rsid w:val="00C406E0"/>
    <w:rsid w:val="00C4073A"/>
    <w:rsid w:val="00C40B4F"/>
    <w:rsid w:val="00C412BA"/>
    <w:rsid w:val="00C41689"/>
    <w:rsid w:val="00C41746"/>
    <w:rsid w:val="00C417A2"/>
    <w:rsid w:val="00C419B2"/>
    <w:rsid w:val="00C41D22"/>
    <w:rsid w:val="00C41E60"/>
    <w:rsid w:val="00C41F24"/>
    <w:rsid w:val="00C41F35"/>
    <w:rsid w:val="00C421AB"/>
    <w:rsid w:val="00C42655"/>
    <w:rsid w:val="00C426B8"/>
    <w:rsid w:val="00C426DB"/>
    <w:rsid w:val="00C4277B"/>
    <w:rsid w:val="00C42DAC"/>
    <w:rsid w:val="00C42EB8"/>
    <w:rsid w:val="00C43741"/>
    <w:rsid w:val="00C43BD6"/>
    <w:rsid w:val="00C44097"/>
    <w:rsid w:val="00C44456"/>
    <w:rsid w:val="00C446FA"/>
    <w:rsid w:val="00C44722"/>
    <w:rsid w:val="00C44745"/>
    <w:rsid w:val="00C447F8"/>
    <w:rsid w:val="00C4496F"/>
    <w:rsid w:val="00C449F3"/>
    <w:rsid w:val="00C44BD2"/>
    <w:rsid w:val="00C45386"/>
    <w:rsid w:val="00C4539F"/>
    <w:rsid w:val="00C4547E"/>
    <w:rsid w:val="00C456A4"/>
    <w:rsid w:val="00C45BCC"/>
    <w:rsid w:val="00C45C9C"/>
    <w:rsid w:val="00C45D9C"/>
    <w:rsid w:val="00C45E57"/>
    <w:rsid w:val="00C45F61"/>
    <w:rsid w:val="00C46410"/>
    <w:rsid w:val="00C466FF"/>
    <w:rsid w:val="00C4690D"/>
    <w:rsid w:val="00C46AB1"/>
    <w:rsid w:val="00C47771"/>
    <w:rsid w:val="00C47CE9"/>
    <w:rsid w:val="00C501FB"/>
    <w:rsid w:val="00C50404"/>
    <w:rsid w:val="00C506D4"/>
    <w:rsid w:val="00C50A6E"/>
    <w:rsid w:val="00C50DD8"/>
    <w:rsid w:val="00C50DDE"/>
    <w:rsid w:val="00C50FC2"/>
    <w:rsid w:val="00C51112"/>
    <w:rsid w:val="00C5139E"/>
    <w:rsid w:val="00C51667"/>
    <w:rsid w:val="00C51761"/>
    <w:rsid w:val="00C51AB3"/>
    <w:rsid w:val="00C51B6F"/>
    <w:rsid w:val="00C51E1C"/>
    <w:rsid w:val="00C51F97"/>
    <w:rsid w:val="00C52237"/>
    <w:rsid w:val="00C52338"/>
    <w:rsid w:val="00C524A9"/>
    <w:rsid w:val="00C52624"/>
    <w:rsid w:val="00C52C6F"/>
    <w:rsid w:val="00C52D3B"/>
    <w:rsid w:val="00C52FF3"/>
    <w:rsid w:val="00C530C8"/>
    <w:rsid w:val="00C5321F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435D"/>
    <w:rsid w:val="00C54717"/>
    <w:rsid w:val="00C54B32"/>
    <w:rsid w:val="00C5504B"/>
    <w:rsid w:val="00C551C8"/>
    <w:rsid w:val="00C552CD"/>
    <w:rsid w:val="00C554EE"/>
    <w:rsid w:val="00C555AE"/>
    <w:rsid w:val="00C55863"/>
    <w:rsid w:val="00C55A93"/>
    <w:rsid w:val="00C563BA"/>
    <w:rsid w:val="00C5642D"/>
    <w:rsid w:val="00C564A7"/>
    <w:rsid w:val="00C56CD9"/>
    <w:rsid w:val="00C56D0A"/>
    <w:rsid w:val="00C56DDD"/>
    <w:rsid w:val="00C56F87"/>
    <w:rsid w:val="00C57166"/>
    <w:rsid w:val="00C5726A"/>
    <w:rsid w:val="00C573F9"/>
    <w:rsid w:val="00C578D3"/>
    <w:rsid w:val="00C57A90"/>
    <w:rsid w:val="00C6068A"/>
    <w:rsid w:val="00C607C0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E89"/>
    <w:rsid w:val="00C61F66"/>
    <w:rsid w:val="00C61F81"/>
    <w:rsid w:val="00C625B0"/>
    <w:rsid w:val="00C626F0"/>
    <w:rsid w:val="00C62A97"/>
    <w:rsid w:val="00C62C1B"/>
    <w:rsid w:val="00C62F48"/>
    <w:rsid w:val="00C63034"/>
    <w:rsid w:val="00C630B1"/>
    <w:rsid w:val="00C63340"/>
    <w:rsid w:val="00C633FE"/>
    <w:rsid w:val="00C63A2A"/>
    <w:rsid w:val="00C63ABC"/>
    <w:rsid w:val="00C6409E"/>
    <w:rsid w:val="00C64376"/>
    <w:rsid w:val="00C6441A"/>
    <w:rsid w:val="00C64531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6D0"/>
    <w:rsid w:val="00C65892"/>
    <w:rsid w:val="00C658E2"/>
    <w:rsid w:val="00C6594A"/>
    <w:rsid w:val="00C65B14"/>
    <w:rsid w:val="00C65BE7"/>
    <w:rsid w:val="00C66950"/>
    <w:rsid w:val="00C66BBA"/>
    <w:rsid w:val="00C66D33"/>
    <w:rsid w:val="00C66EC8"/>
    <w:rsid w:val="00C66ED1"/>
    <w:rsid w:val="00C66F07"/>
    <w:rsid w:val="00C671BE"/>
    <w:rsid w:val="00C678D4"/>
    <w:rsid w:val="00C67B88"/>
    <w:rsid w:val="00C67C7F"/>
    <w:rsid w:val="00C67CA9"/>
    <w:rsid w:val="00C700F6"/>
    <w:rsid w:val="00C7046B"/>
    <w:rsid w:val="00C70A96"/>
    <w:rsid w:val="00C70BFE"/>
    <w:rsid w:val="00C70FA9"/>
    <w:rsid w:val="00C70FC1"/>
    <w:rsid w:val="00C71C64"/>
    <w:rsid w:val="00C71DBC"/>
    <w:rsid w:val="00C71DCC"/>
    <w:rsid w:val="00C722E2"/>
    <w:rsid w:val="00C72403"/>
    <w:rsid w:val="00C7245A"/>
    <w:rsid w:val="00C72505"/>
    <w:rsid w:val="00C7266B"/>
    <w:rsid w:val="00C7281F"/>
    <w:rsid w:val="00C72913"/>
    <w:rsid w:val="00C72A4A"/>
    <w:rsid w:val="00C72BD2"/>
    <w:rsid w:val="00C72F2E"/>
    <w:rsid w:val="00C73012"/>
    <w:rsid w:val="00C733F5"/>
    <w:rsid w:val="00C735C2"/>
    <w:rsid w:val="00C736B5"/>
    <w:rsid w:val="00C73AAE"/>
    <w:rsid w:val="00C73C31"/>
    <w:rsid w:val="00C73DCC"/>
    <w:rsid w:val="00C7406F"/>
    <w:rsid w:val="00C7418D"/>
    <w:rsid w:val="00C742AD"/>
    <w:rsid w:val="00C74629"/>
    <w:rsid w:val="00C74905"/>
    <w:rsid w:val="00C749BE"/>
    <w:rsid w:val="00C74DAF"/>
    <w:rsid w:val="00C750D4"/>
    <w:rsid w:val="00C751AA"/>
    <w:rsid w:val="00C7524B"/>
    <w:rsid w:val="00C753BB"/>
    <w:rsid w:val="00C75694"/>
    <w:rsid w:val="00C7581A"/>
    <w:rsid w:val="00C759E7"/>
    <w:rsid w:val="00C759F6"/>
    <w:rsid w:val="00C75AAE"/>
    <w:rsid w:val="00C75B97"/>
    <w:rsid w:val="00C75D74"/>
    <w:rsid w:val="00C75DFE"/>
    <w:rsid w:val="00C75F99"/>
    <w:rsid w:val="00C76230"/>
    <w:rsid w:val="00C76832"/>
    <w:rsid w:val="00C76A63"/>
    <w:rsid w:val="00C76BB7"/>
    <w:rsid w:val="00C76E4E"/>
    <w:rsid w:val="00C772F2"/>
    <w:rsid w:val="00C77311"/>
    <w:rsid w:val="00C77632"/>
    <w:rsid w:val="00C77735"/>
    <w:rsid w:val="00C777C8"/>
    <w:rsid w:val="00C77848"/>
    <w:rsid w:val="00C77985"/>
    <w:rsid w:val="00C77C04"/>
    <w:rsid w:val="00C77ED6"/>
    <w:rsid w:val="00C80142"/>
    <w:rsid w:val="00C80229"/>
    <w:rsid w:val="00C80806"/>
    <w:rsid w:val="00C808A1"/>
    <w:rsid w:val="00C80BE3"/>
    <w:rsid w:val="00C80D60"/>
    <w:rsid w:val="00C81031"/>
    <w:rsid w:val="00C8182B"/>
    <w:rsid w:val="00C81F01"/>
    <w:rsid w:val="00C8221E"/>
    <w:rsid w:val="00C824C8"/>
    <w:rsid w:val="00C824D1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397"/>
    <w:rsid w:val="00C8349A"/>
    <w:rsid w:val="00C834BA"/>
    <w:rsid w:val="00C83569"/>
    <w:rsid w:val="00C83614"/>
    <w:rsid w:val="00C83634"/>
    <w:rsid w:val="00C83787"/>
    <w:rsid w:val="00C839C5"/>
    <w:rsid w:val="00C83B1C"/>
    <w:rsid w:val="00C83C51"/>
    <w:rsid w:val="00C83D7F"/>
    <w:rsid w:val="00C83DAA"/>
    <w:rsid w:val="00C83E0A"/>
    <w:rsid w:val="00C83FDD"/>
    <w:rsid w:val="00C8425B"/>
    <w:rsid w:val="00C849B8"/>
    <w:rsid w:val="00C84F1E"/>
    <w:rsid w:val="00C853AE"/>
    <w:rsid w:val="00C85834"/>
    <w:rsid w:val="00C858CD"/>
    <w:rsid w:val="00C85AE6"/>
    <w:rsid w:val="00C85B18"/>
    <w:rsid w:val="00C85C30"/>
    <w:rsid w:val="00C85EDF"/>
    <w:rsid w:val="00C8636E"/>
    <w:rsid w:val="00C863E3"/>
    <w:rsid w:val="00C86475"/>
    <w:rsid w:val="00C86AAD"/>
    <w:rsid w:val="00C86B8A"/>
    <w:rsid w:val="00C86FF9"/>
    <w:rsid w:val="00C8707C"/>
    <w:rsid w:val="00C8714D"/>
    <w:rsid w:val="00C8722C"/>
    <w:rsid w:val="00C8731D"/>
    <w:rsid w:val="00C8788B"/>
    <w:rsid w:val="00C878F6"/>
    <w:rsid w:val="00C87D61"/>
    <w:rsid w:val="00C900B7"/>
    <w:rsid w:val="00C904F9"/>
    <w:rsid w:val="00C906D5"/>
    <w:rsid w:val="00C908BE"/>
    <w:rsid w:val="00C909F8"/>
    <w:rsid w:val="00C90CBD"/>
    <w:rsid w:val="00C90E34"/>
    <w:rsid w:val="00C90ED4"/>
    <w:rsid w:val="00C9128D"/>
    <w:rsid w:val="00C912FE"/>
    <w:rsid w:val="00C913E1"/>
    <w:rsid w:val="00C91470"/>
    <w:rsid w:val="00C914FA"/>
    <w:rsid w:val="00C91697"/>
    <w:rsid w:val="00C91BB5"/>
    <w:rsid w:val="00C91D65"/>
    <w:rsid w:val="00C91F52"/>
    <w:rsid w:val="00C91F9C"/>
    <w:rsid w:val="00C9219C"/>
    <w:rsid w:val="00C9226E"/>
    <w:rsid w:val="00C923BB"/>
    <w:rsid w:val="00C923E4"/>
    <w:rsid w:val="00C925E4"/>
    <w:rsid w:val="00C9283F"/>
    <w:rsid w:val="00C92860"/>
    <w:rsid w:val="00C92956"/>
    <w:rsid w:val="00C92FFD"/>
    <w:rsid w:val="00C9302D"/>
    <w:rsid w:val="00C9313A"/>
    <w:rsid w:val="00C93287"/>
    <w:rsid w:val="00C933AF"/>
    <w:rsid w:val="00C93670"/>
    <w:rsid w:val="00C9385D"/>
    <w:rsid w:val="00C93B89"/>
    <w:rsid w:val="00C93CF0"/>
    <w:rsid w:val="00C93DA5"/>
    <w:rsid w:val="00C93F81"/>
    <w:rsid w:val="00C94322"/>
    <w:rsid w:val="00C9456A"/>
    <w:rsid w:val="00C94645"/>
    <w:rsid w:val="00C94A6B"/>
    <w:rsid w:val="00C94A9A"/>
    <w:rsid w:val="00C94ACE"/>
    <w:rsid w:val="00C94BAB"/>
    <w:rsid w:val="00C94D4B"/>
    <w:rsid w:val="00C94D64"/>
    <w:rsid w:val="00C94E44"/>
    <w:rsid w:val="00C94F86"/>
    <w:rsid w:val="00C95018"/>
    <w:rsid w:val="00C95401"/>
    <w:rsid w:val="00C95414"/>
    <w:rsid w:val="00C95BEC"/>
    <w:rsid w:val="00C968DE"/>
    <w:rsid w:val="00C9690B"/>
    <w:rsid w:val="00C96B80"/>
    <w:rsid w:val="00C96C31"/>
    <w:rsid w:val="00C96D42"/>
    <w:rsid w:val="00C96DB8"/>
    <w:rsid w:val="00C97110"/>
    <w:rsid w:val="00C97869"/>
    <w:rsid w:val="00C979D4"/>
    <w:rsid w:val="00C97A5D"/>
    <w:rsid w:val="00C97B39"/>
    <w:rsid w:val="00C97F00"/>
    <w:rsid w:val="00C97FBE"/>
    <w:rsid w:val="00CA020D"/>
    <w:rsid w:val="00CA06A8"/>
    <w:rsid w:val="00CA07E8"/>
    <w:rsid w:val="00CA0DD9"/>
    <w:rsid w:val="00CA0E8B"/>
    <w:rsid w:val="00CA0E91"/>
    <w:rsid w:val="00CA13B2"/>
    <w:rsid w:val="00CA18AD"/>
    <w:rsid w:val="00CA19B4"/>
    <w:rsid w:val="00CA1BC4"/>
    <w:rsid w:val="00CA1D29"/>
    <w:rsid w:val="00CA1ED6"/>
    <w:rsid w:val="00CA1F45"/>
    <w:rsid w:val="00CA1FF2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6DE"/>
    <w:rsid w:val="00CA37CB"/>
    <w:rsid w:val="00CA3998"/>
    <w:rsid w:val="00CA3A80"/>
    <w:rsid w:val="00CA3AC3"/>
    <w:rsid w:val="00CA3AF0"/>
    <w:rsid w:val="00CA3CA9"/>
    <w:rsid w:val="00CA3F98"/>
    <w:rsid w:val="00CA420E"/>
    <w:rsid w:val="00CA4831"/>
    <w:rsid w:val="00CA4CD5"/>
    <w:rsid w:val="00CA4FB4"/>
    <w:rsid w:val="00CA5233"/>
    <w:rsid w:val="00CA53FD"/>
    <w:rsid w:val="00CA5440"/>
    <w:rsid w:val="00CA553B"/>
    <w:rsid w:val="00CA5677"/>
    <w:rsid w:val="00CA56EB"/>
    <w:rsid w:val="00CA59A1"/>
    <w:rsid w:val="00CA5A9E"/>
    <w:rsid w:val="00CA5E76"/>
    <w:rsid w:val="00CA5EAB"/>
    <w:rsid w:val="00CA60E9"/>
    <w:rsid w:val="00CA6127"/>
    <w:rsid w:val="00CA660F"/>
    <w:rsid w:val="00CA67ED"/>
    <w:rsid w:val="00CA6B82"/>
    <w:rsid w:val="00CA6BE2"/>
    <w:rsid w:val="00CA6CEE"/>
    <w:rsid w:val="00CA6EEE"/>
    <w:rsid w:val="00CA71DB"/>
    <w:rsid w:val="00CA7200"/>
    <w:rsid w:val="00CA7C31"/>
    <w:rsid w:val="00CA7EBA"/>
    <w:rsid w:val="00CA7F5B"/>
    <w:rsid w:val="00CA7FB7"/>
    <w:rsid w:val="00CB02DE"/>
    <w:rsid w:val="00CB0780"/>
    <w:rsid w:val="00CB08C7"/>
    <w:rsid w:val="00CB0C51"/>
    <w:rsid w:val="00CB0CBF"/>
    <w:rsid w:val="00CB14E7"/>
    <w:rsid w:val="00CB15DE"/>
    <w:rsid w:val="00CB1821"/>
    <w:rsid w:val="00CB186A"/>
    <w:rsid w:val="00CB18C0"/>
    <w:rsid w:val="00CB191D"/>
    <w:rsid w:val="00CB1AD5"/>
    <w:rsid w:val="00CB1F96"/>
    <w:rsid w:val="00CB213E"/>
    <w:rsid w:val="00CB2B71"/>
    <w:rsid w:val="00CB2CCE"/>
    <w:rsid w:val="00CB2DCF"/>
    <w:rsid w:val="00CB2F53"/>
    <w:rsid w:val="00CB301A"/>
    <w:rsid w:val="00CB34AD"/>
    <w:rsid w:val="00CB35AE"/>
    <w:rsid w:val="00CB3B1A"/>
    <w:rsid w:val="00CB3B7D"/>
    <w:rsid w:val="00CB3C29"/>
    <w:rsid w:val="00CB3D04"/>
    <w:rsid w:val="00CB3DC5"/>
    <w:rsid w:val="00CB3E92"/>
    <w:rsid w:val="00CB42CA"/>
    <w:rsid w:val="00CB4730"/>
    <w:rsid w:val="00CB476F"/>
    <w:rsid w:val="00CB47CB"/>
    <w:rsid w:val="00CB49A8"/>
    <w:rsid w:val="00CB4AA6"/>
    <w:rsid w:val="00CB4B79"/>
    <w:rsid w:val="00CB4E74"/>
    <w:rsid w:val="00CB5025"/>
    <w:rsid w:val="00CB5040"/>
    <w:rsid w:val="00CB5106"/>
    <w:rsid w:val="00CB51A6"/>
    <w:rsid w:val="00CB5322"/>
    <w:rsid w:val="00CB5759"/>
    <w:rsid w:val="00CB5D0E"/>
    <w:rsid w:val="00CB5E98"/>
    <w:rsid w:val="00CB5FD5"/>
    <w:rsid w:val="00CB649F"/>
    <w:rsid w:val="00CB6500"/>
    <w:rsid w:val="00CB6935"/>
    <w:rsid w:val="00CB697D"/>
    <w:rsid w:val="00CB6A42"/>
    <w:rsid w:val="00CB6AB5"/>
    <w:rsid w:val="00CB6D1E"/>
    <w:rsid w:val="00CB6E54"/>
    <w:rsid w:val="00CB6F11"/>
    <w:rsid w:val="00CB7484"/>
    <w:rsid w:val="00CB754D"/>
    <w:rsid w:val="00CB756F"/>
    <w:rsid w:val="00CB76CC"/>
    <w:rsid w:val="00CB7BA0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0F83"/>
    <w:rsid w:val="00CC0F97"/>
    <w:rsid w:val="00CC11AE"/>
    <w:rsid w:val="00CC11E5"/>
    <w:rsid w:val="00CC13DC"/>
    <w:rsid w:val="00CC17A3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09F"/>
    <w:rsid w:val="00CC3171"/>
    <w:rsid w:val="00CC3258"/>
    <w:rsid w:val="00CC3355"/>
    <w:rsid w:val="00CC34AA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C06"/>
    <w:rsid w:val="00CC4EC6"/>
    <w:rsid w:val="00CC4F38"/>
    <w:rsid w:val="00CC56FC"/>
    <w:rsid w:val="00CC5924"/>
    <w:rsid w:val="00CC5EEA"/>
    <w:rsid w:val="00CC5FC4"/>
    <w:rsid w:val="00CC6065"/>
    <w:rsid w:val="00CC6228"/>
    <w:rsid w:val="00CC629C"/>
    <w:rsid w:val="00CC658E"/>
    <w:rsid w:val="00CC65E8"/>
    <w:rsid w:val="00CC6739"/>
    <w:rsid w:val="00CC673A"/>
    <w:rsid w:val="00CC687A"/>
    <w:rsid w:val="00CC689A"/>
    <w:rsid w:val="00CC6ACF"/>
    <w:rsid w:val="00CC6D03"/>
    <w:rsid w:val="00CC7443"/>
    <w:rsid w:val="00CC7970"/>
    <w:rsid w:val="00CC7B1C"/>
    <w:rsid w:val="00CD02D9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122F"/>
    <w:rsid w:val="00CD14B8"/>
    <w:rsid w:val="00CD18E0"/>
    <w:rsid w:val="00CD2025"/>
    <w:rsid w:val="00CD279E"/>
    <w:rsid w:val="00CD2819"/>
    <w:rsid w:val="00CD28C1"/>
    <w:rsid w:val="00CD2A2F"/>
    <w:rsid w:val="00CD2B12"/>
    <w:rsid w:val="00CD31B1"/>
    <w:rsid w:val="00CD35B0"/>
    <w:rsid w:val="00CD3EDE"/>
    <w:rsid w:val="00CD3F4E"/>
    <w:rsid w:val="00CD4047"/>
    <w:rsid w:val="00CD450F"/>
    <w:rsid w:val="00CD45E9"/>
    <w:rsid w:val="00CD4700"/>
    <w:rsid w:val="00CD5698"/>
    <w:rsid w:val="00CD5964"/>
    <w:rsid w:val="00CD5B37"/>
    <w:rsid w:val="00CD5CFE"/>
    <w:rsid w:val="00CD5F37"/>
    <w:rsid w:val="00CD613D"/>
    <w:rsid w:val="00CD6206"/>
    <w:rsid w:val="00CD64AD"/>
    <w:rsid w:val="00CD6903"/>
    <w:rsid w:val="00CD6DE6"/>
    <w:rsid w:val="00CD6E86"/>
    <w:rsid w:val="00CD7185"/>
    <w:rsid w:val="00CD7614"/>
    <w:rsid w:val="00CD7838"/>
    <w:rsid w:val="00CD7A1B"/>
    <w:rsid w:val="00CE033D"/>
    <w:rsid w:val="00CE07FA"/>
    <w:rsid w:val="00CE0EB7"/>
    <w:rsid w:val="00CE10C6"/>
    <w:rsid w:val="00CE1376"/>
    <w:rsid w:val="00CE15A0"/>
    <w:rsid w:val="00CE184B"/>
    <w:rsid w:val="00CE20DE"/>
    <w:rsid w:val="00CE2162"/>
    <w:rsid w:val="00CE2260"/>
    <w:rsid w:val="00CE24CA"/>
    <w:rsid w:val="00CE26EF"/>
    <w:rsid w:val="00CE28A2"/>
    <w:rsid w:val="00CE298C"/>
    <w:rsid w:val="00CE2AF3"/>
    <w:rsid w:val="00CE2EB1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CFA"/>
    <w:rsid w:val="00CE4DD0"/>
    <w:rsid w:val="00CE5324"/>
    <w:rsid w:val="00CE55C2"/>
    <w:rsid w:val="00CE58A0"/>
    <w:rsid w:val="00CE59AF"/>
    <w:rsid w:val="00CE5B04"/>
    <w:rsid w:val="00CE5C4A"/>
    <w:rsid w:val="00CE6174"/>
    <w:rsid w:val="00CE636E"/>
    <w:rsid w:val="00CE652C"/>
    <w:rsid w:val="00CE65B0"/>
    <w:rsid w:val="00CE65B7"/>
    <w:rsid w:val="00CE6806"/>
    <w:rsid w:val="00CE68D4"/>
    <w:rsid w:val="00CE6978"/>
    <w:rsid w:val="00CE6B8E"/>
    <w:rsid w:val="00CE6EF6"/>
    <w:rsid w:val="00CE6F8D"/>
    <w:rsid w:val="00CE6FF8"/>
    <w:rsid w:val="00CE7166"/>
    <w:rsid w:val="00CE7488"/>
    <w:rsid w:val="00CE7A36"/>
    <w:rsid w:val="00CE7A6D"/>
    <w:rsid w:val="00CE7AF0"/>
    <w:rsid w:val="00CE7B6A"/>
    <w:rsid w:val="00CF054C"/>
    <w:rsid w:val="00CF05B9"/>
    <w:rsid w:val="00CF0679"/>
    <w:rsid w:val="00CF071D"/>
    <w:rsid w:val="00CF071F"/>
    <w:rsid w:val="00CF0A3C"/>
    <w:rsid w:val="00CF0E86"/>
    <w:rsid w:val="00CF0F29"/>
    <w:rsid w:val="00CF0F4D"/>
    <w:rsid w:val="00CF118A"/>
    <w:rsid w:val="00CF1291"/>
    <w:rsid w:val="00CF129A"/>
    <w:rsid w:val="00CF141A"/>
    <w:rsid w:val="00CF14AB"/>
    <w:rsid w:val="00CF14B7"/>
    <w:rsid w:val="00CF1520"/>
    <w:rsid w:val="00CF17E4"/>
    <w:rsid w:val="00CF17E8"/>
    <w:rsid w:val="00CF19AB"/>
    <w:rsid w:val="00CF1A73"/>
    <w:rsid w:val="00CF1F2A"/>
    <w:rsid w:val="00CF1F2B"/>
    <w:rsid w:val="00CF1F2D"/>
    <w:rsid w:val="00CF20DC"/>
    <w:rsid w:val="00CF2863"/>
    <w:rsid w:val="00CF295C"/>
    <w:rsid w:val="00CF2E9F"/>
    <w:rsid w:val="00CF3069"/>
    <w:rsid w:val="00CF3528"/>
    <w:rsid w:val="00CF3722"/>
    <w:rsid w:val="00CF38F0"/>
    <w:rsid w:val="00CF3AD3"/>
    <w:rsid w:val="00CF3B69"/>
    <w:rsid w:val="00CF3C7D"/>
    <w:rsid w:val="00CF3D7F"/>
    <w:rsid w:val="00CF3DDE"/>
    <w:rsid w:val="00CF3E53"/>
    <w:rsid w:val="00CF4148"/>
    <w:rsid w:val="00CF4246"/>
    <w:rsid w:val="00CF4678"/>
    <w:rsid w:val="00CF4A36"/>
    <w:rsid w:val="00CF4BC3"/>
    <w:rsid w:val="00CF4C56"/>
    <w:rsid w:val="00CF4E4F"/>
    <w:rsid w:val="00CF52CD"/>
    <w:rsid w:val="00CF5568"/>
    <w:rsid w:val="00CF5BEA"/>
    <w:rsid w:val="00CF5E72"/>
    <w:rsid w:val="00CF6436"/>
    <w:rsid w:val="00CF6474"/>
    <w:rsid w:val="00CF697F"/>
    <w:rsid w:val="00CF6A15"/>
    <w:rsid w:val="00CF6B23"/>
    <w:rsid w:val="00CF6F6D"/>
    <w:rsid w:val="00CF6F8F"/>
    <w:rsid w:val="00CF729A"/>
    <w:rsid w:val="00CF72CD"/>
    <w:rsid w:val="00CF7551"/>
    <w:rsid w:val="00CF7635"/>
    <w:rsid w:val="00CF79E0"/>
    <w:rsid w:val="00D0005E"/>
    <w:rsid w:val="00D0040E"/>
    <w:rsid w:val="00D004D3"/>
    <w:rsid w:val="00D0056E"/>
    <w:rsid w:val="00D006E6"/>
    <w:rsid w:val="00D0083C"/>
    <w:rsid w:val="00D00D6D"/>
    <w:rsid w:val="00D012CC"/>
    <w:rsid w:val="00D014A4"/>
    <w:rsid w:val="00D014EB"/>
    <w:rsid w:val="00D018F8"/>
    <w:rsid w:val="00D01B68"/>
    <w:rsid w:val="00D01C68"/>
    <w:rsid w:val="00D01D95"/>
    <w:rsid w:val="00D01D99"/>
    <w:rsid w:val="00D020A4"/>
    <w:rsid w:val="00D0228A"/>
    <w:rsid w:val="00D02778"/>
    <w:rsid w:val="00D029D4"/>
    <w:rsid w:val="00D02AC7"/>
    <w:rsid w:val="00D02E9D"/>
    <w:rsid w:val="00D03561"/>
    <w:rsid w:val="00D0369F"/>
    <w:rsid w:val="00D036DF"/>
    <w:rsid w:val="00D036F8"/>
    <w:rsid w:val="00D03C91"/>
    <w:rsid w:val="00D042F2"/>
    <w:rsid w:val="00D04404"/>
    <w:rsid w:val="00D049A1"/>
    <w:rsid w:val="00D04BA3"/>
    <w:rsid w:val="00D04DEB"/>
    <w:rsid w:val="00D04E8B"/>
    <w:rsid w:val="00D04F66"/>
    <w:rsid w:val="00D050F7"/>
    <w:rsid w:val="00D052E2"/>
    <w:rsid w:val="00D05C68"/>
    <w:rsid w:val="00D05CA9"/>
    <w:rsid w:val="00D05E20"/>
    <w:rsid w:val="00D061F8"/>
    <w:rsid w:val="00D06390"/>
    <w:rsid w:val="00D064EA"/>
    <w:rsid w:val="00D0665A"/>
    <w:rsid w:val="00D069B5"/>
    <w:rsid w:val="00D06AAA"/>
    <w:rsid w:val="00D06AB2"/>
    <w:rsid w:val="00D06B3B"/>
    <w:rsid w:val="00D06B4A"/>
    <w:rsid w:val="00D06B4F"/>
    <w:rsid w:val="00D06C6C"/>
    <w:rsid w:val="00D06DAD"/>
    <w:rsid w:val="00D07523"/>
    <w:rsid w:val="00D0752C"/>
    <w:rsid w:val="00D076E6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7E4"/>
    <w:rsid w:val="00D10840"/>
    <w:rsid w:val="00D10C2E"/>
    <w:rsid w:val="00D10C62"/>
    <w:rsid w:val="00D11124"/>
    <w:rsid w:val="00D111BD"/>
    <w:rsid w:val="00D114E8"/>
    <w:rsid w:val="00D11842"/>
    <w:rsid w:val="00D1188D"/>
    <w:rsid w:val="00D119B9"/>
    <w:rsid w:val="00D11DE2"/>
    <w:rsid w:val="00D11F60"/>
    <w:rsid w:val="00D1225A"/>
    <w:rsid w:val="00D123B3"/>
    <w:rsid w:val="00D125DA"/>
    <w:rsid w:val="00D12BDE"/>
    <w:rsid w:val="00D12D74"/>
    <w:rsid w:val="00D13071"/>
    <w:rsid w:val="00D13167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F56"/>
    <w:rsid w:val="00D14F5A"/>
    <w:rsid w:val="00D15153"/>
    <w:rsid w:val="00D1526C"/>
    <w:rsid w:val="00D1572D"/>
    <w:rsid w:val="00D1577D"/>
    <w:rsid w:val="00D15993"/>
    <w:rsid w:val="00D15B96"/>
    <w:rsid w:val="00D16139"/>
    <w:rsid w:val="00D16189"/>
    <w:rsid w:val="00D163F2"/>
    <w:rsid w:val="00D16735"/>
    <w:rsid w:val="00D16764"/>
    <w:rsid w:val="00D16AB3"/>
    <w:rsid w:val="00D16B08"/>
    <w:rsid w:val="00D16BFB"/>
    <w:rsid w:val="00D16EF3"/>
    <w:rsid w:val="00D16FB9"/>
    <w:rsid w:val="00D171FA"/>
    <w:rsid w:val="00D172C2"/>
    <w:rsid w:val="00D17637"/>
    <w:rsid w:val="00D1781F"/>
    <w:rsid w:val="00D17A4A"/>
    <w:rsid w:val="00D17C62"/>
    <w:rsid w:val="00D17CBC"/>
    <w:rsid w:val="00D17E3E"/>
    <w:rsid w:val="00D20083"/>
    <w:rsid w:val="00D201F1"/>
    <w:rsid w:val="00D20308"/>
    <w:rsid w:val="00D203D4"/>
    <w:rsid w:val="00D205FB"/>
    <w:rsid w:val="00D20CED"/>
    <w:rsid w:val="00D20DEE"/>
    <w:rsid w:val="00D21051"/>
    <w:rsid w:val="00D21079"/>
    <w:rsid w:val="00D21394"/>
    <w:rsid w:val="00D213D7"/>
    <w:rsid w:val="00D214E8"/>
    <w:rsid w:val="00D21574"/>
    <w:rsid w:val="00D2171E"/>
    <w:rsid w:val="00D21B1C"/>
    <w:rsid w:val="00D21CA4"/>
    <w:rsid w:val="00D2205A"/>
    <w:rsid w:val="00D222AA"/>
    <w:rsid w:val="00D2249F"/>
    <w:rsid w:val="00D22639"/>
    <w:rsid w:val="00D226BA"/>
    <w:rsid w:val="00D22849"/>
    <w:rsid w:val="00D22954"/>
    <w:rsid w:val="00D22973"/>
    <w:rsid w:val="00D22D8D"/>
    <w:rsid w:val="00D2303E"/>
    <w:rsid w:val="00D232D3"/>
    <w:rsid w:val="00D23424"/>
    <w:rsid w:val="00D234BA"/>
    <w:rsid w:val="00D23597"/>
    <w:rsid w:val="00D23778"/>
    <w:rsid w:val="00D238D0"/>
    <w:rsid w:val="00D23A40"/>
    <w:rsid w:val="00D23C5E"/>
    <w:rsid w:val="00D23C8C"/>
    <w:rsid w:val="00D24100"/>
    <w:rsid w:val="00D24332"/>
    <w:rsid w:val="00D245A4"/>
    <w:rsid w:val="00D245BE"/>
    <w:rsid w:val="00D246B8"/>
    <w:rsid w:val="00D2476A"/>
    <w:rsid w:val="00D24CBF"/>
    <w:rsid w:val="00D24F20"/>
    <w:rsid w:val="00D24F7F"/>
    <w:rsid w:val="00D250BA"/>
    <w:rsid w:val="00D2526F"/>
    <w:rsid w:val="00D2564B"/>
    <w:rsid w:val="00D26038"/>
    <w:rsid w:val="00D2659A"/>
    <w:rsid w:val="00D266E3"/>
    <w:rsid w:val="00D269FA"/>
    <w:rsid w:val="00D26A87"/>
    <w:rsid w:val="00D26B38"/>
    <w:rsid w:val="00D26EA6"/>
    <w:rsid w:val="00D27269"/>
    <w:rsid w:val="00D27639"/>
    <w:rsid w:val="00D27766"/>
    <w:rsid w:val="00D27A75"/>
    <w:rsid w:val="00D27D8C"/>
    <w:rsid w:val="00D27D9C"/>
    <w:rsid w:val="00D3020B"/>
    <w:rsid w:val="00D30247"/>
    <w:rsid w:val="00D303AF"/>
    <w:rsid w:val="00D305F9"/>
    <w:rsid w:val="00D3087C"/>
    <w:rsid w:val="00D30BB0"/>
    <w:rsid w:val="00D31003"/>
    <w:rsid w:val="00D31756"/>
    <w:rsid w:val="00D3187C"/>
    <w:rsid w:val="00D3190E"/>
    <w:rsid w:val="00D31D9E"/>
    <w:rsid w:val="00D32013"/>
    <w:rsid w:val="00D320AC"/>
    <w:rsid w:val="00D32447"/>
    <w:rsid w:val="00D3254D"/>
    <w:rsid w:val="00D32570"/>
    <w:rsid w:val="00D326DA"/>
    <w:rsid w:val="00D32A6C"/>
    <w:rsid w:val="00D32B86"/>
    <w:rsid w:val="00D32BB8"/>
    <w:rsid w:val="00D32CC4"/>
    <w:rsid w:val="00D32D10"/>
    <w:rsid w:val="00D33024"/>
    <w:rsid w:val="00D331FF"/>
    <w:rsid w:val="00D33514"/>
    <w:rsid w:val="00D33626"/>
    <w:rsid w:val="00D3362E"/>
    <w:rsid w:val="00D33646"/>
    <w:rsid w:val="00D33799"/>
    <w:rsid w:val="00D33DC1"/>
    <w:rsid w:val="00D33F13"/>
    <w:rsid w:val="00D33F45"/>
    <w:rsid w:val="00D34022"/>
    <w:rsid w:val="00D3413B"/>
    <w:rsid w:val="00D34348"/>
    <w:rsid w:val="00D3449E"/>
    <w:rsid w:val="00D3467A"/>
    <w:rsid w:val="00D346F6"/>
    <w:rsid w:val="00D34B03"/>
    <w:rsid w:val="00D34B30"/>
    <w:rsid w:val="00D34E50"/>
    <w:rsid w:val="00D35186"/>
    <w:rsid w:val="00D35433"/>
    <w:rsid w:val="00D354E7"/>
    <w:rsid w:val="00D3567B"/>
    <w:rsid w:val="00D3603E"/>
    <w:rsid w:val="00D36088"/>
    <w:rsid w:val="00D3616F"/>
    <w:rsid w:val="00D361D6"/>
    <w:rsid w:val="00D363DD"/>
    <w:rsid w:val="00D36439"/>
    <w:rsid w:val="00D36485"/>
    <w:rsid w:val="00D3661C"/>
    <w:rsid w:val="00D36627"/>
    <w:rsid w:val="00D36684"/>
    <w:rsid w:val="00D36771"/>
    <w:rsid w:val="00D369E9"/>
    <w:rsid w:val="00D36AC2"/>
    <w:rsid w:val="00D36E61"/>
    <w:rsid w:val="00D37008"/>
    <w:rsid w:val="00D379D2"/>
    <w:rsid w:val="00D37A97"/>
    <w:rsid w:val="00D37D18"/>
    <w:rsid w:val="00D37D83"/>
    <w:rsid w:val="00D37EE7"/>
    <w:rsid w:val="00D400F3"/>
    <w:rsid w:val="00D408CB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2931"/>
    <w:rsid w:val="00D4314B"/>
    <w:rsid w:val="00D432BE"/>
    <w:rsid w:val="00D43464"/>
    <w:rsid w:val="00D4352D"/>
    <w:rsid w:val="00D43583"/>
    <w:rsid w:val="00D436B7"/>
    <w:rsid w:val="00D4384C"/>
    <w:rsid w:val="00D43FF6"/>
    <w:rsid w:val="00D4400D"/>
    <w:rsid w:val="00D4424A"/>
    <w:rsid w:val="00D44444"/>
    <w:rsid w:val="00D4456E"/>
    <w:rsid w:val="00D449BD"/>
    <w:rsid w:val="00D449C4"/>
    <w:rsid w:val="00D44CC0"/>
    <w:rsid w:val="00D44CFD"/>
    <w:rsid w:val="00D44F39"/>
    <w:rsid w:val="00D4517F"/>
    <w:rsid w:val="00D45873"/>
    <w:rsid w:val="00D45AA2"/>
    <w:rsid w:val="00D45B3B"/>
    <w:rsid w:val="00D45C4B"/>
    <w:rsid w:val="00D45EFB"/>
    <w:rsid w:val="00D45F45"/>
    <w:rsid w:val="00D460AE"/>
    <w:rsid w:val="00D462BD"/>
    <w:rsid w:val="00D462D4"/>
    <w:rsid w:val="00D4635E"/>
    <w:rsid w:val="00D46471"/>
    <w:rsid w:val="00D465C9"/>
    <w:rsid w:val="00D467A6"/>
    <w:rsid w:val="00D467E9"/>
    <w:rsid w:val="00D46A45"/>
    <w:rsid w:val="00D46E19"/>
    <w:rsid w:val="00D46F80"/>
    <w:rsid w:val="00D4703A"/>
    <w:rsid w:val="00D47573"/>
    <w:rsid w:val="00D4797E"/>
    <w:rsid w:val="00D47CEB"/>
    <w:rsid w:val="00D50151"/>
    <w:rsid w:val="00D50196"/>
    <w:rsid w:val="00D501C4"/>
    <w:rsid w:val="00D506A2"/>
    <w:rsid w:val="00D50731"/>
    <w:rsid w:val="00D50790"/>
    <w:rsid w:val="00D509BC"/>
    <w:rsid w:val="00D509EB"/>
    <w:rsid w:val="00D50BD2"/>
    <w:rsid w:val="00D50D65"/>
    <w:rsid w:val="00D50DA6"/>
    <w:rsid w:val="00D50FCA"/>
    <w:rsid w:val="00D51420"/>
    <w:rsid w:val="00D515BA"/>
    <w:rsid w:val="00D5174D"/>
    <w:rsid w:val="00D51921"/>
    <w:rsid w:val="00D521BB"/>
    <w:rsid w:val="00D52469"/>
    <w:rsid w:val="00D5259A"/>
    <w:rsid w:val="00D52606"/>
    <w:rsid w:val="00D52711"/>
    <w:rsid w:val="00D529F6"/>
    <w:rsid w:val="00D52B07"/>
    <w:rsid w:val="00D52B15"/>
    <w:rsid w:val="00D52CE1"/>
    <w:rsid w:val="00D532FC"/>
    <w:rsid w:val="00D5333B"/>
    <w:rsid w:val="00D53377"/>
    <w:rsid w:val="00D533CF"/>
    <w:rsid w:val="00D536B1"/>
    <w:rsid w:val="00D53925"/>
    <w:rsid w:val="00D53D39"/>
    <w:rsid w:val="00D540C4"/>
    <w:rsid w:val="00D54291"/>
    <w:rsid w:val="00D54607"/>
    <w:rsid w:val="00D5497D"/>
    <w:rsid w:val="00D54B60"/>
    <w:rsid w:val="00D54C97"/>
    <w:rsid w:val="00D54CF7"/>
    <w:rsid w:val="00D54DF6"/>
    <w:rsid w:val="00D551BE"/>
    <w:rsid w:val="00D552C3"/>
    <w:rsid w:val="00D552DA"/>
    <w:rsid w:val="00D55946"/>
    <w:rsid w:val="00D55987"/>
    <w:rsid w:val="00D55E96"/>
    <w:rsid w:val="00D55F1C"/>
    <w:rsid w:val="00D5616F"/>
    <w:rsid w:val="00D561AA"/>
    <w:rsid w:val="00D5629E"/>
    <w:rsid w:val="00D56820"/>
    <w:rsid w:val="00D5684F"/>
    <w:rsid w:val="00D568D5"/>
    <w:rsid w:val="00D56B3A"/>
    <w:rsid w:val="00D56B41"/>
    <w:rsid w:val="00D56B6E"/>
    <w:rsid w:val="00D56D3B"/>
    <w:rsid w:val="00D56D83"/>
    <w:rsid w:val="00D574E7"/>
    <w:rsid w:val="00D5756E"/>
    <w:rsid w:val="00D57644"/>
    <w:rsid w:val="00D57700"/>
    <w:rsid w:val="00D577C6"/>
    <w:rsid w:val="00D57A79"/>
    <w:rsid w:val="00D57AF6"/>
    <w:rsid w:val="00D57C78"/>
    <w:rsid w:val="00D57CB8"/>
    <w:rsid w:val="00D57F23"/>
    <w:rsid w:val="00D6004F"/>
    <w:rsid w:val="00D60109"/>
    <w:rsid w:val="00D60176"/>
    <w:rsid w:val="00D6068F"/>
    <w:rsid w:val="00D608D4"/>
    <w:rsid w:val="00D60B79"/>
    <w:rsid w:val="00D60C0E"/>
    <w:rsid w:val="00D60CBB"/>
    <w:rsid w:val="00D60DC0"/>
    <w:rsid w:val="00D6102C"/>
    <w:rsid w:val="00D61291"/>
    <w:rsid w:val="00D61491"/>
    <w:rsid w:val="00D614E4"/>
    <w:rsid w:val="00D617FF"/>
    <w:rsid w:val="00D61967"/>
    <w:rsid w:val="00D61A53"/>
    <w:rsid w:val="00D61C5A"/>
    <w:rsid w:val="00D61D1B"/>
    <w:rsid w:val="00D61E7C"/>
    <w:rsid w:val="00D621C6"/>
    <w:rsid w:val="00D625E7"/>
    <w:rsid w:val="00D6269E"/>
    <w:rsid w:val="00D6270E"/>
    <w:rsid w:val="00D62822"/>
    <w:rsid w:val="00D62862"/>
    <w:rsid w:val="00D62989"/>
    <w:rsid w:val="00D62B5C"/>
    <w:rsid w:val="00D62C04"/>
    <w:rsid w:val="00D63671"/>
    <w:rsid w:val="00D637AF"/>
    <w:rsid w:val="00D63A0B"/>
    <w:rsid w:val="00D63C18"/>
    <w:rsid w:val="00D63D9F"/>
    <w:rsid w:val="00D63F74"/>
    <w:rsid w:val="00D640A0"/>
    <w:rsid w:val="00D640DF"/>
    <w:rsid w:val="00D64296"/>
    <w:rsid w:val="00D648FB"/>
    <w:rsid w:val="00D64A0D"/>
    <w:rsid w:val="00D64B2F"/>
    <w:rsid w:val="00D64C34"/>
    <w:rsid w:val="00D64DC8"/>
    <w:rsid w:val="00D64E64"/>
    <w:rsid w:val="00D64F9D"/>
    <w:rsid w:val="00D650B6"/>
    <w:rsid w:val="00D65230"/>
    <w:rsid w:val="00D653E8"/>
    <w:rsid w:val="00D65546"/>
    <w:rsid w:val="00D65A9D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6F2F"/>
    <w:rsid w:val="00D6736D"/>
    <w:rsid w:val="00D673E8"/>
    <w:rsid w:val="00D6768F"/>
    <w:rsid w:val="00D678D1"/>
    <w:rsid w:val="00D67A1A"/>
    <w:rsid w:val="00D67C01"/>
    <w:rsid w:val="00D67E0C"/>
    <w:rsid w:val="00D70048"/>
    <w:rsid w:val="00D7068C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6D8"/>
    <w:rsid w:val="00D7176B"/>
    <w:rsid w:val="00D71892"/>
    <w:rsid w:val="00D7225D"/>
    <w:rsid w:val="00D72296"/>
    <w:rsid w:val="00D7232B"/>
    <w:rsid w:val="00D725FD"/>
    <w:rsid w:val="00D73121"/>
    <w:rsid w:val="00D73157"/>
    <w:rsid w:val="00D731B7"/>
    <w:rsid w:val="00D7339C"/>
    <w:rsid w:val="00D73451"/>
    <w:rsid w:val="00D7350B"/>
    <w:rsid w:val="00D73A01"/>
    <w:rsid w:val="00D741DD"/>
    <w:rsid w:val="00D74212"/>
    <w:rsid w:val="00D74403"/>
    <w:rsid w:val="00D7445F"/>
    <w:rsid w:val="00D749F9"/>
    <w:rsid w:val="00D74AAA"/>
    <w:rsid w:val="00D74EB7"/>
    <w:rsid w:val="00D74F3D"/>
    <w:rsid w:val="00D74F84"/>
    <w:rsid w:val="00D7521A"/>
    <w:rsid w:val="00D7529F"/>
    <w:rsid w:val="00D75399"/>
    <w:rsid w:val="00D754BC"/>
    <w:rsid w:val="00D7555F"/>
    <w:rsid w:val="00D75602"/>
    <w:rsid w:val="00D75765"/>
    <w:rsid w:val="00D759DC"/>
    <w:rsid w:val="00D75E2F"/>
    <w:rsid w:val="00D75FFF"/>
    <w:rsid w:val="00D760D8"/>
    <w:rsid w:val="00D7629E"/>
    <w:rsid w:val="00D764EA"/>
    <w:rsid w:val="00D766B7"/>
    <w:rsid w:val="00D7681B"/>
    <w:rsid w:val="00D76A77"/>
    <w:rsid w:val="00D76ADC"/>
    <w:rsid w:val="00D76DF3"/>
    <w:rsid w:val="00D773D4"/>
    <w:rsid w:val="00D779F0"/>
    <w:rsid w:val="00D77AAD"/>
    <w:rsid w:val="00D77C35"/>
    <w:rsid w:val="00D77C63"/>
    <w:rsid w:val="00D77DDF"/>
    <w:rsid w:val="00D77F4C"/>
    <w:rsid w:val="00D80239"/>
    <w:rsid w:val="00D8033B"/>
    <w:rsid w:val="00D80563"/>
    <w:rsid w:val="00D807CF"/>
    <w:rsid w:val="00D80E94"/>
    <w:rsid w:val="00D81126"/>
    <w:rsid w:val="00D8116C"/>
    <w:rsid w:val="00D81234"/>
    <w:rsid w:val="00D813EC"/>
    <w:rsid w:val="00D81483"/>
    <w:rsid w:val="00D814C8"/>
    <w:rsid w:val="00D81583"/>
    <w:rsid w:val="00D8159E"/>
    <w:rsid w:val="00D81B78"/>
    <w:rsid w:val="00D81D60"/>
    <w:rsid w:val="00D81F47"/>
    <w:rsid w:val="00D82049"/>
    <w:rsid w:val="00D82067"/>
    <w:rsid w:val="00D820F6"/>
    <w:rsid w:val="00D821F9"/>
    <w:rsid w:val="00D8231C"/>
    <w:rsid w:val="00D8251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114"/>
    <w:rsid w:val="00D843EF"/>
    <w:rsid w:val="00D844C0"/>
    <w:rsid w:val="00D8450C"/>
    <w:rsid w:val="00D845E6"/>
    <w:rsid w:val="00D84768"/>
    <w:rsid w:val="00D84780"/>
    <w:rsid w:val="00D849C7"/>
    <w:rsid w:val="00D84BD8"/>
    <w:rsid w:val="00D84E5E"/>
    <w:rsid w:val="00D84F16"/>
    <w:rsid w:val="00D850E7"/>
    <w:rsid w:val="00D8572F"/>
    <w:rsid w:val="00D8593C"/>
    <w:rsid w:val="00D85973"/>
    <w:rsid w:val="00D85CA4"/>
    <w:rsid w:val="00D85D22"/>
    <w:rsid w:val="00D85F41"/>
    <w:rsid w:val="00D860FD"/>
    <w:rsid w:val="00D861DF"/>
    <w:rsid w:val="00D861F3"/>
    <w:rsid w:val="00D865FA"/>
    <w:rsid w:val="00D8661E"/>
    <w:rsid w:val="00D86639"/>
    <w:rsid w:val="00D8665C"/>
    <w:rsid w:val="00D8668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DFA"/>
    <w:rsid w:val="00D90055"/>
    <w:rsid w:val="00D90350"/>
    <w:rsid w:val="00D90398"/>
    <w:rsid w:val="00D90823"/>
    <w:rsid w:val="00D90B11"/>
    <w:rsid w:val="00D91241"/>
    <w:rsid w:val="00D91462"/>
    <w:rsid w:val="00D9157A"/>
    <w:rsid w:val="00D917EB"/>
    <w:rsid w:val="00D918CF"/>
    <w:rsid w:val="00D91986"/>
    <w:rsid w:val="00D91B6C"/>
    <w:rsid w:val="00D920E9"/>
    <w:rsid w:val="00D921BF"/>
    <w:rsid w:val="00D9256B"/>
    <w:rsid w:val="00D9268E"/>
    <w:rsid w:val="00D929B8"/>
    <w:rsid w:val="00D92A1B"/>
    <w:rsid w:val="00D92DA8"/>
    <w:rsid w:val="00D92E69"/>
    <w:rsid w:val="00D92F2F"/>
    <w:rsid w:val="00D92F7B"/>
    <w:rsid w:val="00D9304C"/>
    <w:rsid w:val="00D9312F"/>
    <w:rsid w:val="00D9320B"/>
    <w:rsid w:val="00D932E1"/>
    <w:rsid w:val="00D93567"/>
    <w:rsid w:val="00D937DB"/>
    <w:rsid w:val="00D93A0E"/>
    <w:rsid w:val="00D93AFF"/>
    <w:rsid w:val="00D93BCE"/>
    <w:rsid w:val="00D93D3C"/>
    <w:rsid w:val="00D94560"/>
    <w:rsid w:val="00D945B6"/>
    <w:rsid w:val="00D9471E"/>
    <w:rsid w:val="00D94756"/>
    <w:rsid w:val="00D949B0"/>
    <w:rsid w:val="00D949B8"/>
    <w:rsid w:val="00D94B56"/>
    <w:rsid w:val="00D94EA1"/>
    <w:rsid w:val="00D95005"/>
    <w:rsid w:val="00D950DE"/>
    <w:rsid w:val="00D95103"/>
    <w:rsid w:val="00D95866"/>
    <w:rsid w:val="00D95AAA"/>
    <w:rsid w:val="00D95AF8"/>
    <w:rsid w:val="00D95B0B"/>
    <w:rsid w:val="00D95CDB"/>
    <w:rsid w:val="00D95E16"/>
    <w:rsid w:val="00D95EA0"/>
    <w:rsid w:val="00D9625D"/>
    <w:rsid w:val="00D962A2"/>
    <w:rsid w:val="00D96644"/>
    <w:rsid w:val="00D966C2"/>
    <w:rsid w:val="00D96888"/>
    <w:rsid w:val="00D96916"/>
    <w:rsid w:val="00D969BB"/>
    <w:rsid w:val="00D969E4"/>
    <w:rsid w:val="00D96EDA"/>
    <w:rsid w:val="00D970DF"/>
    <w:rsid w:val="00D972AA"/>
    <w:rsid w:val="00D97356"/>
    <w:rsid w:val="00D9761D"/>
    <w:rsid w:val="00D9787D"/>
    <w:rsid w:val="00D97A69"/>
    <w:rsid w:val="00D97C59"/>
    <w:rsid w:val="00D97E43"/>
    <w:rsid w:val="00DA0716"/>
    <w:rsid w:val="00DA0DCF"/>
    <w:rsid w:val="00DA139B"/>
    <w:rsid w:val="00DA14F7"/>
    <w:rsid w:val="00DA16EA"/>
    <w:rsid w:val="00DA1D42"/>
    <w:rsid w:val="00DA1DBE"/>
    <w:rsid w:val="00DA214E"/>
    <w:rsid w:val="00DA2236"/>
    <w:rsid w:val="00DA25B2"/>
    <w:rsid w:val="00DA266A"/>
    <w:rsid w:val="00DA2880"/>
    <w:rsid w:val="00DA2957"/>
    <w:rsid w:val="00DA29E8"/>
    <w:rsid w:val="00DA2ACD"/>
    <w:rsid w:val="00DA2D50"/>
    <w:rsid w:val="00DA2EBF"/>
    <w:rsid w:val="00DA33B5"/>
    <w:rsid w:val="00DA340E"/>
    <w:rsid w:val="00DA342C"/>
    <w:rsid w:val="00DA352B"/>
    <w:rsid w:val="00DA372C"/>
    <w:rsid w:val="00DA4193"/>
    <w:rsid w:val="00DA4482"/>
    <w:rsid w:val="00DA487D"/>
    <w:rsid w:val="00DA4C2A"/>
    <w:rsid w:val="00DA4D1B"/>
    <w:rsid w:val="00DA4F27"/>
    <w:rsid w:val="00DA4F4B"/>
    <w:rsid w:val="00DA4FB2"/>
    <w:rsid w:val="00DA5078"/>
    <w:rsid w:val="00DA50C7"/>
    <w:rsid w:val="00DA5931"/>
    <w:rsid w:val="00DA5F2D"/>
    <w:rsid w:val="00DA62F7"/>
    <w:rsid w:val="00DA63DC"/>
    <w:rsid w:val="00DA650D"/>
    <w:rsid w:val="00DA6903"/>
    <w:rsid w:val="00DA6A25"/>
    <w:rsid w:val="00DA6C1E"/>
    <w:rsid w:val="00DA6C3D"/>
    <w:rsid w:val="00DA6D78"/>
    <w:rsid w:val="00DA6E28"/>
    <w:rsid w:val="00DA74A2"/>
    <w:rsid w:val="00DA7678"/>
    <w:rsid w:val="00DA76DF"/>
    <w:rsid w:val="00DA7776"/>
    <w:rsid w:val="00DA781C"/>
    <w:rsid w:val="00DA796F"/>
    <w:rsid w:val="00DA7A72"/>
    <w:rsid w:val="00DA7C0E"/>
    <w:rsid w:val="00DB0400"/>
    <w:rsid w:val="00DB07A7"/>
    <w:rsid w:val="00DB0A1F"/>
    <w:rsid w:val="00DB0AA5"/>
    <w:rsid w:val="00DB0ABE"/>
    <w:rsid w:val="00DB0B88"/>
    <w:rsid w:val="00DB0C4A"/>
    <w:rsid w:val="00DB0D2D"/>
    <w:rsid w:val="00DB0E9F"/>
    <w:rsid w:val="00DB0EA3"/>
    <w:rsid w:val="00DB1195"/>
    <w:rsid w:val="00DB1378"/>
    <w:rsid w:val="00DB13F6"/>
    <w:rsid w:val="00DB170E"/>
    <w:rsid w:val="00DB1973"/>
    <w:rsid w:val="00DB19E8"/>
    <w:rsid w:val="00DB1F56"/>
    <w:rsid w:val="00DB202E"/>
    <w:rsid w:val="00DB2137"/>
    <w:rsid w:val="00DB23E6"/>
    <w:rsid w:val="00DB242D"/>
    <w:rsid w:val="00DB24FD"/>
    <w:rsid w:val="00DB26B0"/>
    <w:rsid w:val="00DB28F4"/>
    <w:rsid w:val="00DB2C38"/>
    <w:rsid w:val="00DB3901"/>
    <w:rsid w:val="00DB3916"/>
    <w:rsid w:val="00DB3B45"/>
    <w:rsid w:val="00DB3F39"/>
    <w:rsid w:val="00DB3FAC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5FF"/>
    <w:rsid w:val="00DC0667"/>
    <w:rsid w:val="00DC08F3"/>
    <w:rsid w:val="00DC09D1"/>
    <w:rsid w:val="00DC0A75"/>
    <w:rsid w:val="00DC0BBD"/>
    <w:rsid w:val="00DC0BE4"/>
    <w:rsid w:val="00DC0C58"/>
    <w:rsid w:val="00DC0C94"/>
    <w:rsid w:val="00DC0D0F"/>
    <w:rsid w:val="00DC1041"/>
    <w:rsid w:val="00DC12FF"/>
    <w:rsid w:val="00DC1939"/>
    <w:rsid w:val="00DC1B46"/>
    <w:rsid w:val="00DC20E3"/>
    <w:rsid w:val="00DC2394"/>
    <w:rsid w:val="00DC270A"/>
    <w:rsid w:val="00DC2788"/>
    <w:rsid w:val="00DC2AD8"/>
    <w:rsid w:val="00DC2BEB"/>
    <w:rsid w:val="00DC2DD4"/>
    <w:rsid w:val="00DC31D4"/>
    <w:rsid w:val="00DC354C"/>
    <w:rsid w:val="00DC3576"/>
    <w:rsid w:val="00DC3594"/>
    <w:rsid w:val="00DC3B4C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216"/>
    <w:rsid w:val="00DC5327"/>
    <w:rsid w:val="00DC5693"/>
    <w:rsid w:val="00DC5E8E"/>
    <w:rsid w:val="00DC61A1"/>
    <w:rsid w:val="00DC66B2"/>
    <w:rsid w:val="00DC688A"/>
    <w:rsid w:val="00DC6967"/>
    <w:rsid w:val="00DC6A3C"/>
    <w:rsid w:val="00DC6F6B"/>
    <w:rsid w:val="00DC7011"/>
    <w:rsid w:val="00DC7131"/>
    <w:rsid w:val="00DC7196"/>
    <w:rsid w:val="00DC7740"/>
    <w:rsid w:val="00DC7802"/>
    <w:rsid w:val="00DC7B27"/>
    <w:rsid w:val="00DC7B86"/>
    <w:rsid w:val="00DC7CF0"/>
    <w:rsid w:val="00DD003C"/>
    <w:rsid w:val="00DD0375"/>
    <w:rsid w:val="00DD06D0"/>
    <w:rsid w:val="00DD0B9E"/>
    <w:rsid w:val="00DD0BDA"/>
    <w:rsid w:val="00DD0D78"/>
    <w:rsid w:val="00DD13A1"/>
    <w:rsid w:val="00DD1488"/>
    <w:rsid w:val="00DD1787"/>
    <w:rsid w:val="00DD2257"/>
    <w:rsid w:val="00DD229F"/>
    <w:rsid w:val="00DD2B28"/>
    <w:rsid w:val="00DD2B8E"/>
    <w:rsid w:val="00DD2C19"/>
    <w:rsid w:val="00DD2CCF"/>
    <w:rsid w:val="00DD2FD7"/>
    <w:rsid w:val="00DD37D2"/>
    <w:rsid w:val="00DD37D5"/>
    <w:rsid w:val="00DD3EC4"/>
    <w:rsid w:val="00DD409A"/>
    <w:rsid w:val="00DD40D1"/>
    <w:rsid w:val="00DD4210"/>
    <w:rsid w:val="00DD4686"/>
    <w:rsid w:val="00DD4C53"/>
    <w:rsid w:val="00DD4D79"/>
    <w:rsid w:val="00DD4E20"/>
    <w:rsid w:val="00DD4EC2"/>
    <w:rsid w:val="00DD5408"/>
    <w:rsid w:val="00DD5591"/>
    <w:rsid w:val="00DD5597"/>
    <w:rsid w:val="00DD57D6"/>
    <w:rsid w:val="00DD597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D7443"/>
    <w:rsid w:val="00DD7581"/>
    <w:rsid w:val="00DD75E6"/>
    <w:rsid w:val="00DE01B7"/>
    <w:rsid w:val="00DE0358"/>
    <w:rsid w:val="00DE057D"/>
    <w:rsid w:val="00DE06F8"/>
    <w:rsid w:val="00DE07C7"/>
    <w:rsid w:val="00DE0E76"/>
    <w:rsid w:val="00DE140B"/>
    <w:rsid w:val="00DE150D"/>
    <w:rsid w:val="00DE1693"/>
    <w:rsid w:val="00DE1AB6"/>
    <w:rsid w:val="00DE1B23"/>
    <w:rsid w:val="00DE1ED2"/>
    <w:rsid w:val="00DE1FDE"/>
    <w:rsid w:val="00DE1FF8"/>
    <w:rsid w:val="00DE21C2"/>
    <w:rsid w:val="00DE2313"/>
    <w:rsid w:val="00DE24BB"/>
    <w:rsid w:val="00DE27CC"/>
    <w:rsid w:val="00DE2C83"/>
    <w:rsid w:val="00DE2DAE"/>
    <w:rsid w:val="00DE2E70"/>
    <w:rsid w:val="00DE2FA3"/>
    <w:rsid w:val="00DE3378"/>
    <w:rsid w:val="00DE33B8"/>
    <w:rsid w:val="00DE37B9"/>
    <w:rsid w:val="00DE388B"/>
    <w:rsid w:val="00DE38AD"/>
    <w:rsid w:val="00DE3948"/>
    <w:rsid w:val="00DE3E53"/>
    <w:rsid w:val="00DE3F55"/>
    <w:rsid w:val="00DE4463"/>
    <w:rsid w:val="00DE44B5"/>
    <w:rsid w:val="00DE455A"/>
    <w:rsid w:val="00DE46BE"/>
    <w:rsid w:val="00DE472E"/>
    <w:rsid w:val="00DE48AD"/>
    <w:rsid w:val="00DE5244"/>
    <w:rsid w:val="00DE552C"/>
    <w:rsid w:val="00DE58AF"/>
    <w:rsid w:val="00DE5B07"/>
    <w:rsid w:val="00DE5D8D"/>
    <w:rsid w:val="00DE5DAF"/>
    <w:rsid w:val="00DE5DD6"/>
    <w:rsid w:val="00DE628C"/>
    <w:rsid w:val="00DE630B"/>
    <w:rsid w:val="00DE6433"/>
    <w:rsid w:val="00DE6657"/>
    <w:rsid w:val="00DE73E3"/>
    <w:rsid w:val="00DE79E7"/>
    <w:rsid w:val="00DE7C2E"/>
    <w:rsid w:val="00DF003F"/>
    <w:rsid w:val="00DF0254"/>
    <w:rsid w:val="00DF0516"/>
    <w:rsid w:val="00DF0554"/>
    <w:rsid w:val="00DF061A"/>
    <w:rsid w:val="00DF0882"/>
    <w:rsid w:val="00DF0936"/>
    <w:rsid w:val="00DF0BCA"/>
    <w:rsid w:val="00DF1732"/>
    <w:rsid w:val="00DF19C4"/>
    <w:rsid w:val="00DF19EB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3D8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558"/>
    <w:rsid w:val="00DF480D"/>
    <w:rsid w:val="00DF4B8F"/>
    <w:rsid w:val="00DF4E30"/>
    <w:rsid w:val="00DF4E48"/>
    <w:rsid w:val="00DF51E9"/>
    <w:rsid w:val="00DF539E"/>
    <w:rsid w:val="00DF53A2"/>
    <w:rsid w:val="00DF53C2"/>
    <w:rsid w:val="00DF5493"/>
    <w:rsid w:val="00DF5630"/>
    <w:rsid w:val="00DF5651"/>
    <w:rsid w:val="00DF5776"/>
    <w:rsid w:val="00DF5932"/>
    <w:rsid w:val="00DF5A1A"/>
    <w:rsid w:val="00DF5A3F"/>
    <w:rsid w:val="00DF5D7E"/>
    <w:rsid w:val="00DF644F"/>
    <w:rsid w:val="00DF6CD2"/>
    <w:rsid w:val="00DF6EF9"/>
    <w:rsid w:val="00DF701B"/>
    <w:rsid w:val="00DF708D"/>
    <w:rsid w:val="00DF712A"/>
    <w:rsid w:val="00DF7245"/>
    <w:rsid w:val="00DF7289"/>
    <w:rsid w:val="00DF73C6"/>
    <w:rsid w:val="00DF7546"/>
    <w:rsid w:val="00DF7988"/>
    <w:rsid w:val="00DF7EDA"/>
    <w:rsid w:val="00E00307"/>
    <w:rsid w:val="00E0031C"/>
    <w:rsid w:val="00E003DA"/>
    <w:rsid w:val="00E00817"/>
    <w:rsid w:val="00E00829"/>
    <w:rsid w:val="00E0097F"/>
    <w:rsid w:val="00E00AE4"/>
    <w:rsid w:val="00E00EBD"/>
    <w:rsid w:val="00E00F13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4A"/>
    <w:rsid w:val="00E02E53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4C52"/>
    <w:rsid w:val="00E04E3D"/>
    <w:rsid w:val="00E0501C"/>
    <w:rsid w:val="00E051F1"/>
    <w:rsid w:val="00E052A3"/>
    <w:rsid w:val="00E055A8"/>
    <w:rsid w:val="00E05634"/>
    <w:rsid w:val="00E057C1"/>
    <w:rsid w:val="00E057E7"/>
    <w:rsid w:val="00E058B1"/>
    <w:rsid w:val="00E05904"/>
    <w:rsid w:val="00E059EA"/>
    <w:rsid w:val="00E05A22"/>
    <w:rsid w:val="00E05EB2"/>
    <w:rsid w:val="00E0601F"/>
    <w:rsid w:val="00E06186"/>
    <w:rsid w:val="00E06212"/>
    <w:rsid w:val="00E06257"/>
    <w:rsid w:val="00E06352"/>
    <w:rsid w:val="00E063E7"/>
    <w:rsid w:val="00E064BD"/>
    <w:rsid w:val="00E0653B"/>
    <w:rsid w:val="00E06740"/>
    <w:rsid w:val="00E0684C"/>
    <w:rsid w:val="00E069CF"/>
    <w:rsid w:val="00E06BD1"/>
    <w:rsid w:val="00E06E29"/>
    <w:rsid w:val="00E06F22"/>
    <w:rsid w:val="00E0709F"/>
    <w:rsid w:val="00E078C2"/>
    <w:rsid w:val="00E078C7"/>
    <w:rsid w:val="00E078E8"/>
    <w:rsid w:val="00E07AAF"/>
    <w:rsid w:val="00E07CA8"/>
    <w:rsid w:val="00E07FDE"/>
    <w:rsid w:val="00E100A6"/>
    <w:rsid w:val="00E103B8"/>
    <w:rsid w:val="00E10502"/>
    <w:rsid w:val="00E10684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2275"/>
    <w:rsid w:val="00E1242C"/>
    <w:rsid w:val="00E128E2"/>
    <w:rsid w:val="00E12B2F"/>
    <w:rsid w:val="00E12BC6"/>
    <w:rsid w:val="00E12C88"/>
    <w:rsid w:val="00E12FD2"/>
    <w:rsid w:val="00E12FEF"/>
    <w:rsid w:val="00E1310C"/>
    <w:rsid w:val="00E1361C"/>
    <w:rsid w:val="00E13AC7"/>
    <w:rsid w:val="00E13D18"/>
    <w:rsid w:val="00E140BB"/>
    <w:rsid w:val="00E14131"/>
    <w:rsid w:val="00E14178"/>
    <w:rsid w:val="00E143CB"/>
    <w:rsid w:val="00E14C98"/>
    <w:rsid w:val="00E14D63"/>
    <w:rsid w:val="00E14E4B"/>
    <w:rsid w:val="00E1534A"/>
    <w:rsid w:val="00E154DC"/>
    <w:rsid w:val="00E154FE"/>
    <w:rsid w:val="00E15651"/>
    <w:rsid w:val="00E157A6"/>
    <w:rsid w:val="00E1599F"/>
    <w:rsid w:val="00E15C19"/>
    <w:rsid w:val="00E15F2B"/>
    <w:rsid w:val="00E15FB2"/>
    <w:rsid w:val="00E15FDF"/>
    <w:rsid w:val="00E16062"/>
    <w:rsid w:val="00E16214"/>
    <w:rsid w:val="00E1622B"/>
    <w:rsid w:val="00E16449"/>
    <w:rsid w:val="00E16825"/>
    <w:rsid w:val="00E169F7"/>
    <w:rsid w:val="00E16A0F"/>
    <w:rsid w:val="00E16ABF"/>
    <w:rsid w:val="00E16B8F"/>
    <w:rsid w:val="00E16E19"/>
    <w:rsid w:val="00E17254"/>
    <w:rsid w:val="00E1733D"/>
    <w:rsid w:val="00E17358"/>
    <w:rsid w:val="00E174DD"/>
    <w:rsid w:val="00E1757D"/>
    <w:rsid w:val="00E176CC"/>
    <w:rsid w:val="00E179A4"/>
    <w:rsid w:val="00E17A07"/>
    <w:rsid w:val="00E17B38"/>
    <w:rsid w:val="00E204BE"/>
    <w:rsid w:val="00E204F6"/>
    <w:rsid w:val="00E207AC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862"/>
    <w:rsid w:val="00E21AD7"/>
    <w:rsid w:val="00E21D66"/>
    <w:rsid w:val="00E21F33"/>
    <w:rsid w:val="00E2204D"/>
    <w:rsid w:val="00E221C3"/>
    <w:rsid w:val="00E2237D"/>
    <w:rsid w:val="00E224CF"/>
    <w:rsid w:val="00E22885"/>
    <w:rsid w:val="00E228A1"/>
    <w:rsid w:val="00E2366C"/>
    <w:rsid w:val="00E236D6"/>
    <w:rsid w:val="00E23936"/>
    <w:rsid w:val="00E23AD1"/>
    <w:rsid w:val="00E23DCE"/>
    <w:rsid w:val="00E23E4D"/>
    <w:rsid w:val="00E240F8"/>
    <w:rsid w:val="00E241CA"/>
    <w:rsid w:val="00E242E3"/>
    <w:rsid w:val="00E243B0"/>
    <w:rsid w:val="00E243BF"/>
    <w:rsid w:val="00E24508"/>
    <w:rsid w:val="00E24BEF"/>
    <w:rsid w:val="00E24DBE"/>
    <w:rsid w:val="00E24E0D"/>
    <w:rsid w:val="00E24F66"/>
    <w:rsid w:val="00E24F7A"/>
    <w:rsid w:val="00E25264"/>
    <w:rsid w:val="00E255B6"/>
    <w:rsid w:val="00E259F6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6E37"/>
    <w:rsid w:val="00E270D7"/>
    <w:rsid w:val="00E273AC"/>
    <w:rsid w:val="00E27447"/>
    <w:rsid w:val="00E276E3"/>
    <w:rsid w:val="00E2787A"/>
    <w:rsid w:val="00E27A34"/>
    <w:rsid w:val="00E27CBF"/>
    <w:rsid w:val="00E27EA6"/>
    <w:rsid w:val="00E3058F"/>
    <w:rsid w:val="00E30623"/>
    <w:rsid w:val="00E30734"/>
    <w:rsid w:val="00E30831"/>
    <w:rsid w:val="00E30922"/>
    <w:rsid w:val="00E3097D"/>
    <w:rsid w:val="00E30AD1"/>
    <w:rsid w:val="00E30BCF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099"/>
    <w:rsid w:val="00E332D8"/>
    <w:rsid w:val="00E33337"/>
    <w:rsid w:val="00E333F9"/>
    <w:rsid w:val="00E33785"/>
    <w:rsid w:val="00E33899"/>
    <w:rsid w:val="00E33961"/>
    <w:rsid w:val="00E33A0F"/>
    <w:rsid w:val="00E33F25"/>
    <w:rsid w:val="00E33FD7"/>
    <w:rsid w:val="00E341D2"/>
    <w:rsid w:val="00E34618"/>
    <w:rsid w:val="00E346F2"/>
    <w:rsid w:val="00E34E2E"/>
    <w:rsid w:val="00E3534A"/>
    <w:rsid w:val="00E3536F"/>
    <w:rsid w:val="00E3579E"/>
    <w:rsid w:val="00E359FD"/>
    <w:rsid w:val="00E35A35"/>
    <w:rsid w:val="00E35C8B"/>
    <w:rsid w:val="00E364F0"/>
    <w:rsid w:val="00E3659C"/>
    <w:rsid w:val="00E369B8"/>
    <w:rsid w:val="00E36C67"/>
    <w:rsid w:val="00E36D95"/>
    <w:rsid w:val="00E37193"/>
    <w:rsid w:val="00E372D9"/>
    <w:rsid w:val="00E373C9"/>
    <w:rsid w:val="00E37653"/>
    <w:rsid w:val="00E3778A"/>
    <w:rsid w:val="00E37C96"/>
    <w:rsid w:val="00E37F4E"/>
    <w:rsid w:val="00E40168"/>
    <w:rsid w:val="00E40320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95"/>
    <w:rsid w:val="00E41CF7"/>
    <w:rsid w:val="00E41D65"/>
    <w:rsid w:val="00E41D86"/>
    <w:rsid w:val="00E41E6A"/>
    <w:rsid w:val="00E42431"/>
    <w:rsid w:val="00E42E64"/>
    <w:rsid w:val="00E42E7D"/>
    <w:rsid w:val="00E42F6A"/>
    <w:rsid w:val="00E43143"/>
    <w:rsid w:val="00E434C7"/>
    <w:rsid w:val="00E4395B"/>
    <w:rsid w:val="00E43D04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573"/>
    <w:rsid w:val="00E46670"/>
    <w:rsid w:val="00E46747"/>
    <w:rsid w:val="00E46824"/>
    <w:rsid w:val="00E46970"/>
    <w:rsid w:val="00E4697D"/>
    <w:rsid w:val="00E46C98"/>
    <w:rsid w:val="00E46EED"/>
    <w:rsid w:val="00E46F50"/>
    <w:rsid w:val="00E472C8"/>
    <w:rsid w:val="00E47457"/>
    <w:rsid w:val="00E47673"/>
    <w:rsid w:val="00E47706"/>
    <w:rsid w:val="00E4796D"/>
    <w:rsid w:val="00E47A84"/>
    <w:rsid w:val="00E47ABF"/>
    <w:rsid w:val="00E47BF3"/>
    <w:rsid w:val="00E47D91"/>
    <w:rsid w:val="00E47E6E"/>
    <w:rsid w:val="00E501B7"/>
    <w:rsid w:val="00E50809"/>
    <w:rsid w:val="00E50BC3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344"/>
    <w:rsid w:val="00E5244A"/>
    <w:rsid w:val="00E5281B"/>
    <w:rsid w:val="00E5289C"/>
    <w:rsid w:val="00E528BB"/>
    <w:rsid w:val="00E52916"/>
    <w:rsid w:val="00E529DF"/>
    <w:rsid w:val="00E52ABF"/>
    <w:rsid w:val="00E52B10"/>
    <w:rsid w:val="00E52BA6"/>
    <w:rsid w:val="00E52C82"/>
    <w:rsid w:val="00E530E6"/>
    <w:rsid w:val="00E5346C"/>
    <w:rsid w:val="00E53D04"/>
    <w:rsid w:val="00E5413F"/>
    <w:rsid w:val="00E542EC"/>
    <w:rsid w:val="00E54657"/>
    <w:rsid w:val="00E54AB8"/>
    <w:rsid w:val="00E54AE4"/>
    <w:rsid w:val="00E54CF3"/>
    <w:rsid w:val="00E54D05"/>
    <w:rsid w:val="00E54D2E"/>
    <w:rsid w:val="00E54F09"/>
    <w:rsid w:val="00E552F7"/>
    <w:rsid w:val="00E55D51"/>
    <w:rsid w:val="00E55FEC"/>
    <w:rsid w:val="00E56092"/>
    <w:rsid w:val="00E56240"/>
    <w:rsid w:val="00E56383"/>
    <w:rsid w:val="00E5652C"/>
    <w:rsid w:val="00E56594"/>
    <w:rsid w:val="00E5660A"/>
    <w:rsid w:val="00E567BB"/>
    <w:rsid w:val="00E567D4"/>
    <w:rsid w:val="00E569D8"/>
    <w:rsid w:val="00E56CB2"/>
    <w:rsid w:val="00E56DD3"/>
    <w:rsid w:val="00E57134"/>
    <w:rsid w:val="00E5720C"/>
    <w:rsid w:val="00E57505"/>
    <w:rsid w:val="00E57552"/>
    <w:rsid w:val="00E575C5"/>
    <w:rsid w:val="00E57673"/>
    <w:rsid w:val="00E57727"/>
    <w:rsid w:val="00E57D0E"/>
    <w:rsid w:val="00E57D51"/>
    <w:rsid w:val="00E60528"/>
    <w:rsid w:val="00E60572"/>
    <w:rsid w:val="00E61206"/>
    <w:rsid w:val="00E6163A"/>
    <w:rsid w:val="00E61807"/>
    <w:rsid w:val="00E61AA4"/>
    <w:rsid w:val="00E61BA5"/>
    <w:rsid w:val="00E61BD8"/>
    <w:rsid w:val="00E61CDA"/>
    <w:rsid w:val="00E61DA9"/>
    <w:rsid w:val="00E620EE"/>
    <w:rsid w:val="00E62590"/>
    <w:rsid w:val="00E625A0"/>
    <w:rsid w:val="00E626A9"/>
    <w:rsid w:val="00E62727"/>
    <w:rsid w:val="00E62843"/>
    <w:rsid w:val="00E62C86"/>
    <w:rsid w:val="00E62CE9"/>
    <w:rsid w:val="00E62F71"/>
    <w:rsid w:val="00E633CA"/>
    <w:rsid w:val="00E63580"/>
    <w:rsid w:val="00E639B3"/>
    <w:rsid w:val="00E63B5F"/>
    <w:rsid w:val="00E64310"/>
    <w:rsid w:val="00E6445E"/>
    <w:rsid w:val="00E644AE"/>
    <w:rsid w:val="00E644BA"/>
    <w:rsid w:val="00E64706"/>
    <w:rsid w:val="00E64915"/>
    <w:rsid w:val="00E64C22"/>
    <w:rsid w:val="00E64E80"/>
    <w:rsid w:val="00E64E9A"/>
    <w:rsid w:val="00E65063"/>
    <w:rsid w:val="00E650B6"/>
    <w:rsid w:val="00E650F1"/>
    <w:rsid w:val="00E6539E"/>
    <w:rsid w:val="00E65588"/>
    <w:rsid w:val="00E655D2"/>
    <w:rsid w:val="00E65690"/>
    <w:rsid w:val="00E6579D"/>
    <w:rsid w:val="00E65D67"/>
    <w:rsid w:val="00E66112"/>
    <w:rsid w:val="00E66153"/>
    <w:rsid w:val="00E66281"/>
    <w:rsid w:val="00E66AF0"/>
    <w:rsid w:val="00E66EE8"/>
    <w:rsid w:val="00E6714E"/>
    <w:rsid w:val="00E67679"/>
    <w:rsid w:val="00E67874"/>
    <w:rsid w:val="00E67A04"/>
    <w:rsid w:val="00E67A63"/>
    <w:rsid w:val="00E67B3B"/>
    <w:rsid w:val="00E67D4D"/>
    <w:rsid w:val="00E67D5C"/>
    <w:rsid w:val="00E67D6D"/>
    <w:rsid w:val="00E67EA7"/>
    <w:rsid w:val="00E67FFC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8B9"/>
    <w:rsid w:val="00E72BBD"/>
    <w:rsid w:val="00E72CCD"/>
    <w:rsid w:val="00E72FDB"/>
    <w:rsid w:val="00E73317"/>
    <w:rsid w:val="00E736BC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860"/>
    <w:rsid w:val="00E75929"/>
    <w:rsid w:val="00E75983"/>
    <w:rsid w:val="00E75AC5"/>
    <w:rsid w:val="00E75C53"/>
    <w:rsid w:val="00E75C82"/>
    <w:rsid w:val="00E75D79"/>
    <w:rsid w:val="00E764FB"/>
    <w:rsid w:val="00E768C9"/>
    <w:rsid w:val="00E76A41"/>
    <w:rsid w:val="00E76EE0"/>
    <w:rsid w:val="00E77080"/>
    <w:rsid w:val="00E7718E"/>
    <w:rsid w:val="00E772D4"/>
    <w:rsid w:val="00E77381"/>
    <w:rsid w:val="00E774A1"/>
    <w:rsid w:val="00E77BDC"/>
    <w:rsid w:val="00E77DF7"/>
    <w:rsid w:val="00E802C7"/>
    <w:rsid w:val="00E80304"/>
    <w:rsid w:val="00E80554"/>
    <w:rsid w:val="00E808A1"/>
    <w:rsid w:val="00E80A08"/>
    <w:rsid w:val="00E80B70"/>
    <w:rsid w:val="00E80BE9"/>
    <w:rsid w:val="00E80CF6"/>
    <w:rsid w:val="00E80DB9"/>
    <w:rsid w:val="00E813FD"/>
    <w:rsid w:val="00E815CF"/>
    <w:rsid w:val="00E8161A"/>
    <w:rsid w:val="00E8171A"/>
    <w:rsid w:val="00E8175E"/>
    <w:rsid w:val="00E81F65"/>
    <w:rsid w:val="00E81F80"/>
    <w:rsid w:val="00E81FA9"/>
    <w:rsid w:val="00E81FC0"/>
    <w:rsid w:val="00E822BE"/>
    <w:rsid w:val="00E82386"/>
    <w:rsid w:val="00E825FF"/>
    <w:rsid w:val="00E8291D"/>
    <w:rsid w:val="00E82C1F"/>
    <w:rsid w:val="00E82D2E"/>
    <w:rsid w:val="00E82F28"/>
    <w:rsid w:val="00E833E6"/>
    <w:rsid w:val="00E835CF"/>
    <w:rsid w:val="00E835D4"/>
    <w:rsid w:val="00E83611"/>
    <w:rsid w:val="00E8374B"/>
    <w:rsid w:val="00E8375B"/>
    <w:rsid w:val="00E838BD"/>
    <w:rsid w:val="00E838F8"/>
    <w:rsid w:val="00E83C69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5FCE"/>
    <w:rsid w:val="00E86014"/>
    <w:rsid w:val="00E860FF"/>
    <w:rsid w:val="00E86863"/>
    <w:rsid w:val="00E869FB"/>
    <w:rsid w:val="00E86BE2"/>
    <w:rsid w:val="00E86C5D"/>
    <w:rsid w:val="00E86C9D"/>
    <w:rsid w:val="00E8712E"/>
    <w:rsid w:val="00E874A4"/>
    <w:rsid w:val="00E875F9"/>
    <w:rsid w:val="00E878A3"/>
    <w:rsid w:val="00E90079"/>
    <w:rsid w:val="00E9015A"/>
    <w:rsid w:val="00E9016F"/>
    <w:rsid w:val="00E90393"/>
    <w:rsid w:val="00E903D9"/>
    <w:rsid w:val="00E904B7"/>
    <w:rsid w:val="00E90579"/>
    <w:rsid w:val="00E90654"/>
    <w:rsid w:val="00E906B6"/>
    <w:rsid w:val="00E90993"/>
    <w:rsid w:val="00E909A3"/>
    <w:rsid w:val="00E90AC6"/>
    <w:rsid w:val="00E90BAB"/>
    <w:rsid w:val="00E90D7D"/>
    <w:rsid w:val="00E90E4B"/>
    <w:rsid w:val="00E91012"/>
    <w:rsid w:val="00E91092"/>
    <w:rsid w:val="00E91992"/>
    <w:rsid w:val="00E91E53"/>
    <w:rsid w:val="00E91E64"/>
    <w:rsid w:val="00E91F6B"/>
    <w:rsid w:val="00E92426"/>
    <w:rsid w:val="00E924FB"/>
    <w:rsid w:val="00E92552"/>
    <w:rsid w:val="00E9284A"/>
    <w:rsid w:val="00E92A65"/>
    <w:rsid w:val="00E92D51"/>
    <w:rsid w:val="00E92F1C"/>
    <w:rsid w:val="00E93379"/>
    <w:rsid w:val="00E933D6"/>
    <w:rsid w:val="00E93401"/>
    <w:rsid w:val="00E9344D"/>
    <w:rsid w:val="00E935D6"/>
    <w:rsid w:val="00E936E9"/>
    <w:rsid w:val="00E93A47"/>
    <w:rsid w:val="00E94069"/>
    <w:rsid w:val="00E9431E"/>
    <w:rsid w:val="00E943B8"/>
    <w:rsid w:val="00E9446F"/>
    <w:rsid w:val="00E947A4"/>
    <w:rsid w:val="00E94A29"/>
    <w:rsid w:val="00E94C67"/>
    <w:rsid w:val="00E94E40"/>
    <w:rsid w:val="00E94EB7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A71"/>
    <w:rsid w:val="00E96C54"/>
    <w:rsid w:val="00E96EF3"/>
    <w:rsid w:val="00E96F4E"/>
    <w:rsid w:val="00E970C3"/>
    <w:rsid w:val="00E970F1"/>
    <w:rsid w:val="00E97161"/>
    <w:rsid w:val="00E97472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34A"/>
    <w:rsid w:val="00EA05FA"/>
    <w:rsid w:val="00EA0611"/>
    <w:rsid w:val="00EA0B51"/>
    <w:rsid w:val="00EA0CB4"/>
    <w:rsid w:val="00EA0D5D"/>
    <w:rsid w:val="00EA0ED6"/>
    <w:rsid w:val="00EA13A8"/>
    <w:rsid w:val="00EA156E"/>
    <w:rsid w:val="00EA17B3"/>
    <w:rsid w:val="00EA189B"/>
    <w:rsid w:val="00EA1CE6"/>
    <w:rsid w:val="00EA1D2A"/>
    <w:rsid w:val="00EA1DAA"/>
    <w:rsid w:val="00EA23C8"/>
    <w:rsid w:val="00EA23F4"/>
    <w:rsid w:val="00EA2746"/>
    <w:rsid w:val="00EA2925"/>
    <w:rsid w:val="00EA2C77"/>
    <w:rsid w:val="00EA2D0B"/>
    <w:rsid w:val="00EA2DB1"/>
    <w:rsid w:val="00EA2DC2"/>
    <w:rsid w:val="00EA3033"/>
    <w:rsid w:val="00EA327A"/>
    <w:rsid w:val="00EA3E7B"/>
    <w:rsid w:val="00EA3F37"/>
    <w:rsid w:val="00EA4225"/>
    <w:rsid w:val="00EA422B"/>
    <w:rsid w:val="00EA475C"/>
    <w:rsid w:val="00EA49B6"/>
    <w:rsid w:val="00EA4C64"/>
    <w:rsid w:val="00EA4F74"/>
    <w:rsid w:val="00EA4FB0"/>
    <w:rsid w:val="00EA4FD1"/>
    <w:rsid w:val="00EA51F0"/>
    <w:rsid w:val="00EA525F"/>
    <w:rsid w:val="00EA5266"/>
    <w:rsid w:val="00EA52BE"/>
    <w:rsid w:val="00EA55E7"/>
    <w:rsid w:val="00EA584E"/>
    <w:rsid w:val="00EA59E8"/>
    <w:rsid w:val="00EA5B21"/>
    <w:rsid w:val="00EA5B5A"/>
    <w:rsid w:val="00EA5F01"/>
    <w:rsid w:val="00EA5F73"/>
    <w:rsid w:val="00EA63A5"/>
    <w:rsid w:val="00EA648D"/>
    <w:rsid w:val="00EA69FF"/>
    <w:rsid w:val="00EA6BD1"/>
    <w:rsid w:val="00EA6C49"/>
    <w:rsid w:val="00EA6CC6"/>
    <w:rsid w:val="00EA6FA8"/>
    <w:rsid w:val="00EA708E"/>
    <w:rsid w:val="00EA7480"/>
    <w:rsid w:val="00EA7A91"/>
    <w:rsid w:val="00EA7BCC"/>
    <w:rsid w:val="00EA7CD4"/>
    <w:rsid w:val="00EB0044"/>
    <w:rsid w:val="00EB0256"/>
    <w:rsid w:val="00EB02C0"/>
    <w:rsid w:val="00EB03A2"/>
    <w:rsid w:val="00EB0649"/>
    <w:rsid w:val="00EB11A2"/>
    <w:rsid w:val="00EB148D"/>
    <w:rsid w:val="00EB165B"/>
    <w:rsid w:val="00EB1723"/>
    <w:rsid w:val="00EB1A98"/>
    <w:rsid w:val="00EB1AD2"/>
    <w:rsid w:val="00EB1AFA"/>
    <w:rsid w:val="00EB1D8E"/>
    <w:rsid w:val="00EB2002"/>
    <w:rsid w:val="00EB20CC"/>
    <w:rsid w:val="00EB2138"/>
    <w:rsid w:val="00EB21B5"/>
    <w:rsid w:val="00EB2950"/>
    <w:rsid w:val="00EB2A4E"/>
    <w:rsid w:val="00EB2A9E"/>
    <w:rsid w:val="00EB307E"/>
    <w:rsid w:val="00EB36F1"/>
    <w:rsid w:val="00EB3CC6"/>
    <w:rsid w:val="00EB3D0D"/>
    <w:rsid w:val="00EB3F27"/>
    <w:rsid w:val="00EB4077"/>
    <w:rsid w:val="00EB41A5"/>
    <w:rsid w:val="00EB4509"/>
    <w:rsid w:val="00EB45CC"/>
    <w:rsid w:val="00EB4D70"/>
    <w:rsid w:val="00EB503D"/>
    <w:rsid w:val="00EB50DF"/>
    <w:rsid w:val="00EB5167"/>
    <w:rsid w:val="00EB5212"/>
    <w:rsid w:val="00EB5221"/>
    <w:rsid w:val="00EB57C5"/>
    <w:rsid w:val="00EB57FC"/>
    <w:rsid w:val="00EB58DF"/>
    <w:rsid w:val="00EB5944"/>
    <w:rsid w:val="00EB59E1"/>
    <w:rsid w:val="00EB5A62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CA"/>
    <w:rsid w:val="00EC05F9"/>
    <w:rsid w:val="00EC073A"/>
    <w:rsid w:val="00EC074B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D73"/>
    <w:rsid w:val="00EC1F3D"/>
    <w:rsid w:val="00EC2099"/>
    <w:rsid w:val="00EC2485"/>
    <w:rsid w:val="00EC24F7"/>
    <w:rsid w:val="00EC25C4"/>
    <w:rsid w:val="00EC2B3D"/>
    <w:rsid w:val="00EC2DE9"/>
    <w:rsid w:val="00EC310F"/>
    <w:rsid w:val="00EC3204"/>
    <w:rsid w:val="00EC367E"/>
    <w:rsid w:val="00EC3AF1"/>
    <w:rsid w:val="00EC3E22"/>
    <w:rsid w:val="00EC3FC8"/>
    <w:rsid w:val="00EC407D"/>
    <w:rsid w:val="00EC42EE"/>
    <w:rsid w:val="00EC455C"/>
    <w:rsid w:val="00EC45F5"/>
    <w:rsid w:val="00EC465A"/>
    <w:rsid w:val="00EC48C0"/>
    <w:rsid w:val="00EC4BD7"/>
    <w:rsid w:val="00EC4C7C"/>
    <w:rsid w:val="00EC4CAC"/>
    <w:rsid w:val="00EC4E0A"/>
    <w:rsid w:val="00EC50C4"/>
    <w:rsid w:val="00EC5575"/>
    <w:rsid w:val="00EC582E"/>
    <w:rsid w:val="00EC5933"/>
    <w:rsid w:val="00EC5977"/>
    <w:rsid w:val="00EC59FF"/>
    <w:rsid w:val="00EC5C56"/>
    <w:rsid w:val="00EC5D0E"/>
    <w:rsid w:val="00EC5F62"/>
    <w:rsid w:val="00EC61FE"/>
    <w:rsid w:val="00EC6240"/>
    <w:rsid w:val="00EC6579"/>
    <w:rsid w:val="00EC67E3"/>
    <w:rsid w:val="00EC6A59"/>
    <w:rsid w:val="00EC6F91"/>
    <w:rsid w:val="00EC72A5"/>
    <w:rsid w:val="00EC75B6"/>
    <w:rsid w:val="00EC762C"/>
    <w:rsid w:val="00EC7837"/>
    <w:rsid w:val="00EC7923"/>
    <w:rsid w:val="00EC7D40"/>
    <w:rsid w:val="00EC7E75"/>
    <w:rsid w:val="00EC7FE3"/>
    <w:rsid w:val="00ED0847"/>
    <w:rsid w:val="00ED0933"/>
    <w:rsid w:val="00ED0C31"/>
    <w:rsid w:val="00ED0D3A"/>
    <w:rsid w:val="00ED0DDF"/>
    <w:rsid w:val="00ED10CB"/>
    <w:rsid w:val="00ED1200"/>
    <w:rsid w:val="00ED154C"/>
    <w:rsid w:val="00ED17DE"/>
    <w:rsid w:val="00ED1879"/>
    <w:rsid w:val="00ED1C33"/>
    <w:rsid w:val="00ED1C45"/>
    <w:rsid w:val="00ED1DED"/>
    <w:rsid w:val="00ED1E95"/>
    <w:rsid w:val="00ED1EFB"/>
    <w:rsid w:val="00ED2358"/>
    <w:rsid w:val="00ED2483"/>
    <w:rsid w:val="00ED26AC"/>
    <w:rsid w:val="00ED27B8"/>
    <w:rsid w:val="00ED2879"/>
    <w:rsid w:val="00ED287E"/>
    <w:rsid w:val="00ED29ED"/>
    <w:rsid w:val="00ED2CA8"/>
    <w:rsid w:val="00ED2E4A"/>
    <w:rsid w:val="00ED330C"/>
    <w:rsid w:val="00ED3942"/>
    <w:rsid w:val="00ED394D"/>
    <w:rsid w:val="00ED39B9"/>
    <w:rsid w:val="00ED3AA8"/>
    <w:rsid w:val="00ED3ACC"/>
    <w:rsid w:val="00ED3CC7"/>
    <w:rsid w:val="00ED3D48"/>
    <w:rsid w:val="00ED3F7D"/>
    <w:rsid w:val="00ED3FB1"/>
    <w:rsid w:val="00ED41E3"/>
    <w:rsid w:val="00ED46F0"/>
    <w:rsid w:val="00ED4795"/>
    <w:rsid w:val="00ED4B3C"/>
    <w:rsid w:val="00ED4C9C"/>
    <w:rsid w:val="00ED4D48"/>
    <w:rsid w:val="00ED52B8"/>
    <w:rsid w:val="00ED5566"/>
    <w:rsid w:val="00ED55AF"/>
    <w:rsid w:val="00ED5742"/>
    <w:rsid w:val="00ED59A9"/>
    <w:rsid w:val="00ED59D7"/>
    <w:rsid w:val="00ED5C22"/>
    <w:rsid w:val="00ED5C59"/>
    <w:rsid w:val="00ED5E72"/>
    <w:rsid w:val="00ED60D1"/>
    <w:rsid w:val="00ED6544"/>
    <w:rsid w:val="00ED669A"/>
    <w:rsid w:val="00ED6841"/>
    <w:rsid w:val="00ED6876"/>
    <w:rsid w:val="00ED6E5E"/>
    <w:rsid w:val="00ED6EC3"/>
    <w:rsid w:val="00ED717B"/>
    <w:rsid w:val="00ED760F"/>
    <w:rsid w:val="00ED7736"/>
    <w:rsid w:val="00ED788B"/>
    <w:rsid w:val="00ED7EF3"/>
    <w:rsid w:val="00ED7FD5"/>
    <w:rsid w:val="00EE0310"/>
    <w:rsid w:val="00EE0429"/>
    <w:rsid w:val="00EE0734"/>
    <w:rsid w:val="00EE09F6"/>
    <w:rsid w:val="00EE0DEA"/>
    <w:rsid w:val="00EE13B8"/>
    <w:rsid w:val="00EE1572"/>
    <w:rsid w:val="00EE19BB"/>
    <w:rsid w:val="00EE1D28"/>
    <w:rsid w:val="00EE1F5C"/>
    <w:rsid w:val="00EE208D"/>
    <w:rsid w:val="00EE2198"/>
    <w:rsid w:val="00EE256C"/>
    <w:rsid w:val="00EE2AC7"/>
    <w:rsid w:val="00EE2CCA"/>
    <w:rsid w:val="00EE2F58"/>
    <w:rsid w:val="00EE2F5B"/>
    <w:rsid w:val="00EE3095"/>
    <w:rsid w:val="00EE3298"/>
    <w:rsid w:val="00EE333E"/>
    <w:rsid w:val="00EE3476"/>
    <w:rsid w:val="00EE389A"/>
    <w:rsid w:val="00EE3CB2"/>
    <w:rsid w:val="00EE3FD6"/>
    <w:rsid w:val="00EE404B"/>
    <w:rsid w:val="00EE41F9"/>
    <w:rsid w:val="00EE43A1"/>
    <w:rsid w:val="00EE43BE"/>
    <w:rsid w:val="00EE481E"/>
    <w:rsid w:val="00EE48F7"/>
    <w:rsid w:val="00EE4958"/>
    <w:rsid w:val="00EE4A2B"/>
    <w:rsid w:val="00EE4DFA"/>
    <w:rsid w:val="00EE50CA"/>
    <w:rsid w:val="00EE525C"/>
    <w:rsid w:val="00EE533E"/>
    <w:rsid w:val="00EE5540"/>
    <w:rsid w:val="00EE57B2"/>
    <w:rsid w:val="00EE59DC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4AA"/>
    <w:rsid w:val="00EE776B"/>
    <w:rsid w:val="00EE7AAB"/>
    <w:rsid w:val="00EE7FFA"/>
    <w:rsid w:val="00EF00D2"/>
    <w:rsid w:val="00EF0216"/>
    <w:rsid w:val="00EF02AF"/>
    <w:rsid w:val="00EF02EE"/>
    <w:rsid w:val="00EF0364"/>
    <w:rsid w:val="00EF04BF"/>
    <w:rsid w:val="00EF06FB"/>
    <w:rsid w:val="00EF0793"/>
    <w:rsid w:val="00EF0816"/>
    <w:rsid w:val="00EF08B0"/>
    <w:rsid w:val="00EF0928"/>
    <w:rsid w:val="00EF09AE"/>
    <w:rsid w:val="00EF139A"/>
    <w:rsid w:val="00EF1889"/>
    <w:rsid w:val="00EF19DB"/>
    <w:rsid w:val="00EF1A20"/>
    <w:rsid w:val="00EF2711"/>
    <w:rsid w:val="00EF2732"/>
    <w:rsid w:val="00EF2945"/>
    <w:rsid w:val="00EF3471"/>
    <w:rsid w:val="00EF36F3"/>
    <w:rsid w:val="00EF3700"/>
    <w:rsid w:val="00EF39A7"/>
    <w:rsid w:val="00EF3B64"/>
    <w:rsid w:val="00EF3B69"/>
    <w:rsid w:val="00EF3CAA"/>
    <w:rsid w:val="00EF44B4"/>
    <w:rsid w:val="00EF4CCC"/>
    <w:rsid w:val="00EF51DF"/>
    <w:rsid w:val="00EF522A"/>
    <w:rsid w:val="00EF59C2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24A"/>
    <w:rsid w:val="00EF72E1"/>
    <w:rsid w:val="00EF7496"/>
    <w:rsid w:val="00EF7531"/>
    <w:rsid w:val="00EF792E"/>
    <w:rsid w:val="00EF7B60"/>
    <w:rsid w:val="00EF7C7C"/>
    <w:rsid w:val="00EF7CEF"/>
    <w:rsid w:val="00EF7EF9"/>
    <w:rsid w:val="00F0041B"/>
    <w:rsid w:val="00F00486"/>
    <w:rsid w:val="00F0049A"/>
    <w:rsid w:val="00F008A4"/>
    <w:rsid w:val="00F00A41"/>
    <w:rsid w:val="00F00D2B"/>
    <w:rsid w:val="00F012D2"/>
    <w:rsid w:val="00F01430"/>
    <w:rsid w:val="00F01677"/>
    <w:rsid w:val="00F01B50"/>
    <w:rsid w:val="00F01CA0"/>
    <w:rsid w:val="00F0265D"/>
    <w:rsid w:val="00F028A6"/>
    <w:rsid w:val="00F02D07"/>
    <w:rsid w:val="00F02E4A"/>
    <w:rsid w:val="00F02FDB"/>
    <w:rsid w:val="00F02FFF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F34"/>
    <w:rsid w:val="00F05534"/>
    <w:rsid w:val="00F058CB"/>
    <w:rsid w:val="00F05AE0"/>
    <w:rsid w:val="00F05CB1"/>
    <w:rsid w:val="00F05F6C"/>
    <w:rsid w:val="00F06115"/>
    <w:rsid w:val="00F06133"/>
    <w:rsid w:val="00F0656E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31"/>
    <w:rsid w:val="00F100B3"/>
    <w:rsid w:val="00F10239"/>
    <w:rsid w:val="00F1026B"/>
    <w:rsid w:val="00F106D1"/>
    <w:rsid w:val="00F10B76"/>
    <w:rsid w:val="00F10D4F"/>
    <w:rsid w:val="00F11078"/>
    <w:rsid w:val="00F11225"/>
    <w:rsid w:val="00F113A4"/>
    <w:rsid w:val="00F116B3"/>
    <w:rsid w:val="00F11848"/>
    <w:rsid w:val="00F11885"/>
    <w:rsid w:val="00F118A0"/>
    <w:rsid w:val="00F11A7C"/>
    <w:rsid w:val="00F11BCE"/>
    <w:rsid w:val="00F11C21"/>
    <w:rsid w:val="00F121D2"/>
    <w:rsid w:val="00F121FB"/>
    <w:rsid w:val="00F122D8"/>
    <w:rsid w:val="00F122ED"/>
    <w:rsid w:val="00F1237E"/>
    <w:rsid w:val="00F127CA"/>
    <w:rsid w:val="00F12801"/>
    <w:rsid w:val="00F12A4B"/>
    <w:rsid w:val="00F12C2F"/>
    <w:rsid w:val="00F12E26"/>
    <w:rsid w:val="00F12E43"/>
    <w:rsid w:val="00F131E7"/>
    <w:rsid w:val="00F139A0"/>
    <w:rsid w:val="00F13D20"/>
    <w:rsid w:val="00F1426B"/>
    <w:rsid w:val="00F14798"/>
    <w:rsid w:val="00F1485D"/>
    <w:rsid w:val="00F14B7B"/>
    <w:rsid w:val="00F153E9"/>
    <w:rsid w:val="00F15658"/>
    <w:rsid w:val="00F15938"/>
    <w:rsid w:val="00F15C94"/>
    <w:rsid w:val="00F15D44"/>
    <w:rsid w:val="00F15DE6"/>
    <w:rsid w:val="00F16252"/>
    <w:rsid w:val="00F16366"/>
    <w:rsid w:val="00F176F9"/>
    <w:rsid w:val="00F17835"/>
    <w:rsid w:val="00F1795F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101"/>
    <w:rsid w:val="00F21718"/>
    <w:rsid w:val="00F2179F"/>
    <w:rsid w:val="00F21E06"/>
    <w:rsid w:val="00F21F46"/>
    <w:rsid w:val="00F22026"/>
    <w:rsid w:val="00F2208B"/>
    <w:rsid w:val="00F221DE"/>
    <w:rsid w:val="00F223E5"/>
    <w:rsid w:val="00F2248B"/>
    <w:rsid w:val="00F22C9E"/>
    <w:rsid w:val="00F22ECB"/>
    <w:rsid w:val="00F22EF6"/>
    <w:rsid w:val="00F2312F"/>
    <w:rsid w:val="00F23301"/>
    <w:rsid w:val="00F234AE"/>
    <w:rsid w:val="00F23616"/>
    <w:rsid w:val="00F237BF"/>
    <w:rsid w:val="00F23906"/>
    <w:rsid w:val="00F23914"/>
    <w:rsid w:val="00F23A6C"/>
    <w:rsid w:val="00F23E1D"/>
    <w:rsid w:val="00F23E89"/>
    <w:rsid w:val="00F2400B"/>
    <w:rsid w:val="00F2444E"/>
    <w:rsid w:val="00F2462E"/>
    <w:rsid w:val="00F246F9"/>
    <w:rsid w:val="00F247CA"/>
    <w:rsid w:val="00F247FC"/>
    <w:rsid w:val="00F24C71"/>
    <w:rsid w:val="00F24DBC"/>
    <w:rsid w:val="00F25002"/>
    <w:rsid w:val="00F251F7"/>
    <w:rsid w:val="00F2520B"/>
    <w:rsid w:val="00F256BB"/>
    <w:rsid w:val="00F2575B"/>
    <w:rsid w:val="00F25AE6"/>
    <w:rsid w:val="00F25B65"/>
    <w:rsid w:val="00F25C97"/>
    <w:rsid w:val="00F25DB6"/>
    <w:rsid w:val="00F261C8"/>
    <w:rsid w:val="00F26585"/>
    <w:rsid w:val="00F266CC"/>
    <w:rsid w:val="00F26C0C"/>
    <w:rsid w:val="00F26DA6"/>
    <w:rsid w:val="00F26DF5"/>
    <w:rsid w:val="00F26F2B"/>
    <w:rsid w:val="00F27353"/>
    <w:rsid w:val="00F2739D"/>
    <w:rsid w:val="00F27416"/>
    <w:rsid w:val="00F27487"/>
    <w:rsid w:val="00F276C0"/>
    <w:rsid w:val="00F27BBF"/>
    <w:rsid w:val="00F27BC0"/>
    <w:rsid w:val="00F27E16"/>
    <w:rsid w:val="00F27EA1"/>
    <w:rsid w:val="00F3000E"/>
    <w:rsid w:val="00F3026A"/>
    <w:rsid w:val="00F30742"/>
    <w:rsid w:val="00F30E52"/>
    <w:rsid w:val="00F312B2"/>
    <w:rsid w:val="00F31988"/>
    <w:rsid w:val="00F31A1F"/>
    <w:rsid w:val="00F31A5D"/>
    <w:rsid w:val="00F31A61"/>
    <w:rsid w:val="00F31C01"/>
    <w:rsid w:val="00F31D53"/>
    <w:rsid w:val="00F31DAB"/>
    <w:rsid w:val="00F32076"/>
    <w:rsid w:val="00F323E2"/>
    <w:rsid w:val="00F3249F"/>
    <w:rsid w:val="00F32AE4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798"/>
    <w:rsid w:val="00F34863"/>
    <w:rsid w:val="00F34891"/>
    <w:rsid w:val="00F349FA"/>
    <w:rsid w:val="00F34AC1"/>
    <w:rsid w:val="00F34BAD"/>
    <w:rsid w:val="00F3510E"/>
    <w:rsid w:val="00F356F8"/>
    <w:rsid w:val="00F35A9D"/>
    <w:rsid w:val="00F35E00"/>
    <w:rsid w:val="00F3603B"/>
    <w:rsid w:val="00F3604A"/>
    <w:rsid w:val="00F36190"/>
    <w:rsid w:val="00F361C3"/>
    <w:rsid w:val="00F36254"/>
    <w:rsid w:val="00F36945"/>
    <w:rsid w:val="00F36A6C"/>
    <w:rsid w:val="00F36C63"/>
    <w:rsid w:val="00F36D1D"/>
    <w:rsid w:val="00F36FD3"/>
    <w:rsid w:val="00F37191"/>
    <w:rsid w:val="00F37490"/>
    <w:rsid w:val="00F37576"/>
    <w:rsid w:val="00F376C6"/>
    <w:rsid w:val="00F37749"/>
    <w:rsid w:val="00F3776C"/>
    <w:rsid w:val="00F377EB"/>
    <w:rsid w:val="00F378AE"/>
    <w:rsid w:val="00F37BFF"/>
    <w:rsid w:val="00F37DEE"/>
    <w:rsid w:val="00F37FFD"/>
    <w:rsid w:val="00F402AD"/>
    <w:rsid w:val="00F4037A"/>
    <w:rsid w:val="00F405A2"/>
    <w:rsid w:val="00F4066E"/>
    <w:rsid w:val="00F40830"/>
    <w:rsid w:val="00F40A8A"/>
    <w:rsid w:val="00F40B48"/>
    <w:rsid w:val="00F411D9"/>
    <w:rsid w:val="00F41441"/>
    <w:rsid w:val="00F41CBD"/>
    <w:rsid w:val="00F42133"/>
    <w:rsid w:val="00F42175"/>
    <w:rsid w:val="00F42B72"/>
    <w:rsid w:val="00F42B85"/>
    <w:rsid w:val="00F432CE"/>
    <w:rsid w:val="00F43D7E"/>
    <w:rsid w:val="00F43F25"/>
    <w:rsid w:val="00F43FB7"/>
    <w:rsid w:val="00F440E6"/>
    <w:rsid w:val="00F44354"/>
    <w:rsid w:val="00F443A9"/>
    <w:rsid w:val="00F447D4"/>
    <w:rsid w:val="00F448CA"/>
    <w:rsid w:val="00F44EF7"/>
    <w:rsid w:val="00F44F59"/>
    <w:rsid w:val="00F44FBF"/>
    <w:rsid w:val="00F454EA"/>
    <w:rsid w:val="00F459BF"/>
    <w:rsid w:val="00F45CAF"/>
    <w:rsid w:val="00F45CD9"/>
    <w:rsid w:val="00F45D42"/>
    <w:rsid w:val="00F45F08"/>
    <w:rsid w:val="00F45F74"/>
    <w:rsid w:val="00F46234"/>
    <w:rsid w:val="00F462DF"/>
    <w:rsid w:val="00F4689D"/>
    <w:rsid w:val="00F46CAE"/>
    <w:rsid w:val="00F46DE5"/>
    <w:rsid w:val="00F46E92"/>
    <w:rsid w:val="00F47341"/>
    <w:rsid w:val="00F474D1"/>
    <w:rsid w:val="00F47877"/>
    <w:rsid w:val="00F478DF"/>
    <w:rsid w:val="00F47B79"/>
    <w:rsid w:val="00F47BE8"/>
    <w:rsid w:val="00F47E3B"/>
    <w:rsid w:val="00F47E42"/>
    <w:rsid w:val="00F47F62"/>
    <w:rsid w:val="00F47F70"/>
    <w:rsid w:val="00F502C0"/>
    <w:rsid w:val="00F503AB"/>
    <w:rsid w:val="00F506E9"/>
    <w:rsid w:val="00F507FF"/>
    <w:rsid w:val="00F5087E"/>
    <w:rsid w:val="00F509C4"/>
    <w:rsid w:val="00F50A8A"/>
    <w:rsid w:val="00F50AEE"/>
    <w:rsid w:val="00F50AF2"/>
    <w:rsid w:val="00F50BA1"/>
    <w:rsid w:val="00F50D2A"/>
    <w:rsid w:val="00F50EE1"/>
    <w:rsid w:val="00F50F35"/>
    <w:rsid w:val="00F511D7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E01"/>
    <w:rsid w:val="00F51E28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2D88"/>
    <w:rsid w:val="00F53055"/>
    <w:rsid w:val="00F53A35"/>
    <w:rsid w:val="00F53C39"/>
    <w:rsid w:val="00F53C4C"/>
    <w:rsid w:val="00F53E29"/>
    <w:rsid w:val="00F53E8E"/>
    <w:rsid w:val="00F5489E"/>
    <w:rsid w:val="00F549DA"/>
    <w:rsid w:val="00F54D32"/>
    <w:rsid w:val="00F5529D"/>
    <w:rsid w:val="00F553CA"/>
    <w:rsid w:val="00F55956"/>
    <w:rsid w:val="00F55A95"/>
    <w:rsid w:val="00F5644A"/>
    <w:rsid w:val="00F5678F"/>
    <w:rsid w:val="00F56C19"/>
    <w:rsid w:val="00F56FD5"/>
    <w:rsid w:val="00F5716B"/>
    <w:rsid w:val="00F5727B"/>
    <w:rsid w:val="00F572C5"/>
    <w:rsid w:val="00F573AD"/>
    <w:rsid w:val="00F576FB"/>
    <w:rsid w:val="00F579CA"/>
    <w:rsid w:val="00F57DED"/>
    <w:rsid w:val="00F602EF"/>
    <w:rsid w:val="00F60345"/>
    <w:rsid w:val="00F60684"/>
    <w:rsid w:val="00F60B2C"/>
    <w:rsid w:val="00F60B43"/>
    <w:rsid w:val="00F60BD7"/>
    <w:rsid w:val="00F60FE9"/>
    <w:rsid w:val="00F61165"/>
    <w:rsid w:val="00F612AB"/>
    <w:rsid w:val="00F6147A"/>
    <w:rsid w:val="00F61983"/>
    <w:rsid w:val="00F619A8"/>
    <w:rsid w:val="00F61A1D"/>
    <w:rsid w:val="00F61D87"/>
    <w:rsid w:val="00F6211E"/>
    <w:rsid w:val="00F6242D"/>
    <w:rsid w:val="00F62510"/>
    <w:rsid w:val="00F62693"/>
    <w:rsid w:val="00F629FC"/>
    <w:rsid w:val="00F62A98"/>
    <w:rsid w:val="00F62D1E"/>
    <w:rsid w:val="00F62DFC"/>
    <w:rsid w:val="00F62EEE"/>
    <w:rsid w:val="00F63074"/>
    <w:rsid w:val="00F6339E"/>
    <w:rsid w:val="00F63518"/>
    <w:rsid w:val="00F63536"/>
    <w:rsid w:val="00F63665"/>
    <w:rsid w:val="00F63674"/>
    <w:rsid w:val="00F63AF9"/>
    <w:rsid w:val="00F6403B"/>
    <w:rsid w:val="00F64088"/>
    <w:rsid w:val="00F6453C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EDB"/>
    <w:rsid w:val="00F65F7D"/>
    <w:rsid w:val="00F6637C"/>
    <w:rsid w:val="00F663A5"/>
    <w:rsid w:val="00F663ED"/>
    <w:rsid w:val="00F6661F"/>
    <w:rsid w:val="00F6666C"/>
    <w:rsid w:val="00F66BE8"/>
    <w:rsid w:val="00F66E0A"/>
    <w:rsid w:val="00F66F8F"/>
    <w:rsid w:val="00F66FA5"/>
    <w:rsid w:val="00F67935"/>
    <w:rsid w:val="00F67ECA"/>
    <w:rsid w:val="00F67F24"/>
    <w:rsid w:val="00F701E3"/>
    <w:rsid w:val="00F70231"/>
    <w:rsid w:val="00F70360"/>
    <w:rsid w:val="00F707B0"/>
    <w:rsid w:val="00F70BA7"/>
    <w:rsid w:val="00F710E4"/>
    <w:rsid w:val="00F71201"/>
    <w:rsid w:val="00F7136E"/>
    <w:rsid w:val="00F7155E"/>
    <w:rsid w:val="00F715FA"/>
    <w:rsid w:val="00F71858"/>
    <w:rsid w:val="00F718D0"/>
    <w:rsid w:val="00F71969"/>
    <w:rsid w:val="00F71BE3"/>
    <w:rsid w:val="00F71F43"/>
    <w:rsid w:val="00F71F6D"/>
    <w:rsid w:val="00F722F8"/>
    <w:rsid w:val="00F72320"/>
    <w:rsid w:val="00F723DC"/>
    <w:rsid w:val="00F724BB"/>
    <w:rsid w:val="00F7281D"/>
    <w:rsid w:val="00F72AF7"/>
    <w:rsid w:val="00F72D77"/>
    <w:rsid w:val="00F72DFC"/>
    <w:rsid w:val="00F73758"/>
    <w:rsid w:val="00F7378A"/>
    <w:rsid w:val="00F73998"/>
    <w:rsid w:val="00F739D1"/>
    <w:rsid w:val="00F73B80"/>
    <w:rsid w:val="00F73BA1"/>
    <w:rsid w:val="00F73E48"/>
    <w:rsid w:val="00F73F48"/>
    <w:rsid w:val="00F74604"/>
    <w:rsid w:val="00F747C6"/>
    <w:rsid w:val="00F74806"/>
    <w:rsid w:val="00F74848"/>
    <w:rsid w:val="00F74A76"/>
    <w:rsid w:val="00F74D6D"/>
    <w:rsid w:val="00F74F65"/>
    <w:rsid w:val="00F74F78"/>
    <w:rsid w:val="00F74FF4"/>
    <w:rsid w:val="00F756F8"/>
    <w:rsid w:val="00F75B45"/>
    <w:rsid w:val="00F75BAE"/>
    <w:rsid w:val="00F75DB0"/>
    <w:rsid w:val="00F75DE1"/>
    <w:rsid w:val="00F7606C"/>
    <w:rsid w:val="00F761D3"/>
    <w:rsid w:val="00F7628F"/>
    <w:rsid w:val="00F7638D"/>
    <w:rsid w:val="00F7650A"/>
    <w:rsid w:val="00F76D63"/>
    <w:rsid w:val="00F76F48"/>
    <w:rsid w:val="00F76F67"/>
    <w:rsid w:val="00F77760"/>
    <w:rsid w:val="00F7786D"/>
    <w:rsid w:val="00F77BAF"/>
    <w:rsid w:val="00F77C3E"/>
    <w:rsid w:val="00F80221"/>
    <w:rsid w:val="00F8045A"/>
    <w:rsid w:val="00F806DD"/>
    <w:rsid w:val="00F8086C"/>
    <w:rsid w:val="00F80953"/>
    <w:rsid w:val="00F80BCD"/>
    <w:rsid w:val="00F80C13"/>
    <w:rsid w:val="00F810FF"/>
    <w:rsid w:val="00F8111B"/>
    <w:rsid w:val="00F813C9"/>
    <w:rsid w:val="00F8149A"/>
    <w:rsid w:val="00F8193B"/>
    <w:rsid w:val="00F8194A"/>
    <w:rsid w:val="00F819C6"/>
    <w:rsid w:val="00F81AD2"/>
    <w:rsid w:val="00F81AE7"/>
    <w:rsid w:val="00F81DD4"/>
    <w:rsid w:val="00F81EAA"/>
    <w:rsid w:val="00F8211D"/>
    <w:rsid w:val="00F821BC"/>
    <w:rsid w:val="00F8224D"/>
    <w:rsid w:val="00F82801"/>
    <w:rsid w:val="00F82842"/>
    <w:rsid w:val="00F8289B"/>
    <w:rsid w:val="00F82A66"/>
    <w:rsid w:val="00F82FA0"/>
    <w:rsid w:val="00F83010"/>
    <w:rsid w:val="00F8307A"/>
    <w:rsid w:val="00F83236"/>
    <w:rsid w:val="00F832A3"/>
    <w:rsid w:val="00F8351E"/>
    <w:rsid w:val="00F83893"/>
    <w:rsid w:val="00F8391B"/>
    <w:rsid w:val="00F83A36"/>
    <w:rsid w:val="00F83C7F"/>
    <w:rsid w:val="00F83EA2"/>
    <w:rsid w:val="00F83F1C"/>
    <w:rsid w:val="00F84800"/>
    <w:rsid w:val="00F8490C"/>
    <w:rsid w:val="00F84D6F"/>
    <w:rsid w:val="00F84E2A"/>
    <w:rsid w:val="00F84E4B"/>
    <w:rsid w:val="00F851A3"/>
    <w:rsid w:val="00F85269"/>
    <w:rsid w:val="00F852BF"/>
    <w:rsid w:val="00F85327"/>
    <w:rsid w:val="00F855C1"/>
    <w:rsid w:val="00F855C2"/>
    <w:rsid w:val="00F85870"/>
    <w:rsid w:val="00F858EE"/>
    <w:rsid w:val="00F8598D"/>
    <w:rsid w:val="00F85DAD"/>
    <w:rsid w:val="00F86005"/>
    <w:rsid w:val="00F863E4"/>
    <w:rsid w:val="00F864E1"/>
    <w:rsid w:val="00F8696F"/>
    <w:rsid w:val="00F86D87"/>
    <w:rsid w:val="00F86F37"/>
    <w:rsid w:val="00F86F94"/>
    <w:rsid w:val="00F86F96"/>
    <w:rsid w:val="00F87480"/>
    <w:rsid w:val="00F8758F"/>
    <w:rsid w:val="00F87670"/>
    <w:rsid w:val="00F8786C"/>
    <w:rsid w:val="00F87870"/>
    <w:rsid w:val="00F901FA"/>
    <w:rsid w:val="00F9020A"/>
    <w:rsid w:val="00F904FC"/>
    <w:rsid w:val="00F907C5"/>
    <w:rsid w:val="00F908BF"/>
    <w:rsid w:val="00F90926"/>
    <w:rsid w:val="00F90A6B"/>
    <w:rsid w:val="00F9106E"/>
    <w:rsid w:val="00F910AB"/>
    <w:rsid w:val="00F91166"/>
    <w:rsid w:val="00F913D8"/>
    <w:rsid w:val="00F91402"/>
    <w:rsid w:val="00F91B45"/>
    <w:rsid w:val="00F92174"/>
    <w:rsid w:val="00F923F7"/>
    <w:rsid w:val="00F92672"/>
    <w:rsid w:val="00F92707"/>
    <w:rsid w:val="00F92B57"/>
    <w:rsid w:val="00F92CBA"/>
    <w:rsid w:val="00F93528"/>
    <w:rsid w:val="00F93804"/>
    <w:rsid w:val="00F93866"/>
    <w:rsid w:val="00F93D66"/>
    <w:rsid w:val="00F93D8F"/>
    <w:rsid w:val="00F94047"/>
    <w:rsid w:val="00F94221"/>
    <w:rsid w:val="00F943D2"/>
    <w:rsid w:val="00F94664"/>
    <w:rsid w:val="00F946CE"/>
    <w:rsid w:val="00F9499F"/>
    <w:rsid w:val="00F949D5"/>
    <w:rsid w:val="00F94BB0"/>
    <w:rsid w:val="00F94F07"/>
    <w:rsid w:val="00F956E8"/>
    <w:rsid w:val="00F95953"/>
    <w:rsid w:val="00F95B35"/>
    <w:rsid w:val="00F95BDE"/>
    <w:rsid w:val="00F95D19"/>
    <w:rsid w:val="00F9600A"/>
    <w:rsid w:val="00F9616D"/>
    <w:rsid w:val="00F9617F"/>
    <w:rsid w:val="00F96403"/>
    <w:rsid w:val="00F965F1"/>
    <w:rsid w:val="00F96B56"/>
    <w:rsid w:val="00F96DA6"/>
    <w:rsid w:val="00F96F33"/>
    <w:rsid w:val="00F9708E"/>
    <w:rsid w:val="00F971AC"/>
    <w:rsid w:val="00F976B7"/>
    <w:rsid w:val="00F976CB"/>
    <w:rsid w:val="00F97712"/>
    <w:rsid w:val="00F97D50"/>
    <w:rsid w:val="00FA0160"/>
    <w:rsid w:val="00FA01F3"/>
    <w:rsid w:val="00FA0372"/>
    <w:rsid w:val="00FA03A0"/>
    <w:rsid w:val="00FA08DE"/>
    <w:rsid w:val="00FA0969"/>
    <w:rsid w:val="00FA0BB1"/>
    <w:rsid w:val="00FA0C04"/>
    <w:rsid w:val="00FA1105"/>
    <w:rsid w:val="00FA11A0"/>
    <w:rsid w:val="00FA1456"/>
    <w:rsid w:val="00FA1601"/>
    <w:rsid w:val="00FA1839"/>
    <w:rsid w:val="00FA1A40"/>
    <w:rsid w:val="00FA1A7D"/>
    <w:rsid w:val="00FA1B7C"/>
    <w:rsid w:val="00FA1DF9"/>
    <w:rsid w:val="00FA1F00"/>
    <w:rsid w:val="00FA2105"/>
    <w:rsid w:val="00FA21A5"/>
    <w:rsid w:val="00FA291F"/>
    <w:rsid w:val="00FA2929"/>
    <w:rsid w:val="00FA296E"/>
    <w:rsid w:val="00FA2E99"/>
    <w:rsid w:val="00FA2FA0"/>
    <w:rsid w:val="00FA36AF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A7C73"/>
    <w:rsid w:val="00FB0562"/>
    <w:rsid w:val="00FB05FB"/>
    <w:rsid w:val="00FB0627"/>
    <w:rsid w:val="00FB0638"/>
    <w:rsid w:val="00FB0B45"/>
    <w:rsid w:val="00FB100F"/>
    <w:rsid w:val="00FB1242"/>
    <w:rsid w:val="00FB167D"/>
    <w:rsid w:val="00FB1857"/>
    <w:rsid w:val="00FB1991"/>
    <w:rsid w:val="00FB1C33"/>
    <w:rsid w:val="00FB1EC9"/>
    <w:rsid w:val="00FB2506"/>
    <w:rsid w:val="00FB2519"/>
    <w:rsid w:val="00FB2651"/>
    <w:rsid w:val="00FB2AB0"/>
    <w:rsid w:val="00FB2D95"/>
    <w:rsid w:val="00FB2DDB"/>
    <w:rsid w:val="00FB317F"/>
    <w:rsid w:val="00FB3435"/>
    <w:rsid w:val="00FB346C"/>
    <w:rsid w:val="00FB35BE"/>
    <w:rsid w:val="00FB361C"/>
    <w:rsid w:val="00FB3735"/>
    <w:rsid w:val="00FB39C7"/>
    <w:rsid w:val="00FB3C44"/>
    <w:rsid w:val="00FB3D4E"/>
    <w:rsid w:val="00FB3E71"/>
    <w:rsid w:val="00FB3EF9"/>
    <w:rsid w:val="00FB40A8"/>
    <w:rsid w:val="00FB4183"/>
    <w:rsid w:val="00FB44F1"/>
    <w:rsid w:val="00FB455E"/>
    <w:rsid w:val="00FB4FF8"/>
    <w:rsid w:val="00FB5177"/>
    <w:rsid w:val="00FB5378"/>
    <w:rsid w:val="00FB566E"/>
    <w:rsid w:val="00FB5799"/>
    <w:rsid w:val="00FB59F6"/>
    <w:rsid w:val="00FB5B09"/>
    <w:rsid w:val="00FB61DF"/>
    <w:rsid w:val="00FB62ED"/>
    <w:rsid w:val="00FB6685"/>
    <w:rsid w:val="00FB676C"/>
    <w:rsid w:val="00FB68FC"/>
    <w:rsid w:val="00FB6D27"/>
    <w:rsid w:val="00FB6F55"/>
    <w:rsid w:val="00FB7114"/>
    <w:rsid w:val="00FB75AA"/>
    <w:rsid w:val="00FB7752"/>
    <w:rsid w:val="00FB7AB1"/>
    <w:rsid w:val="00FB7B58"/>
    <w:rsid w:val="00FB7BDC"/>
    <w:rsid w:val="00FB7EF8"/>
    <w:rsid w:val="00FC008D"/>
    <w:rsid w:val="00FC0264"/>
    <w:rsid w:val="00FC0833"/>
    <w:rsid w:val="00FC0D0B"/>
    <w:rsid w:val="00FC10BC"/>
    <w:rsid w:val="00FC12FB"/>
    <w:rsid w:val="00FC19C6"/>
    <w:rsid w:val="00FC1C7B"/>
    <w:rsid w:val="00FC1E21"/>
    <w:rsid w:val="00FC217F"/>
    <w:rsid w:val="00FC2186"/>
    <w:rsid w:val="00FC2483"/>
    <w:rsid w:val="00FC260B"/>
    <w:rsid w:val="00FC2821"/>
    <w:rsid w:val="00FC2C86"/>
    <w:rsid w:val="00FC2CD6"/>
    <w:rsid w:val="00FC3252"/>
    <w:rsid w:val="00FC32AC"/>
    <w:rsid w:val="00FC34D0"/>
    <w:rsid w:val="00FC35DB"/>
    <w:rsid w:val="00FC371A"/>
    <w:rsid w:val="00FC3852"/>
    <w:rsid w:val="00FC3C74"/>
    <w:rsid w:val="00FC44F0"/>
    <w:rsid w:val="00FC45CD"/>
    <w:rsid w:val="00FC49CD"/>
    <w:rsid w:val="00FC49FF"/>
    <w:rsid w:val="00FC4A2D"/>
    <w:rsid w:val="00FC4A2E"/>
    <w:rsid w:val="00FC4E16"/>
    <w:rsid w:val="00FC51C5"/>
    <w:rsid w:val="00FC51F4"/>
    <w:rsid w:val="00FC56B1"/>
    <w:rsid w:val="00FC5C78"/>
    <w:rsid w:val="00FC6117"/>
    <w:rsid w:val="00FC64BC"/>
    <w:rsid w:val="00FC69AA"/>
    <w:rsid w:val="00FC6A4E"/>
    <w:rsid w:val="00FC6A4F"/>
    <w:rsid w:val="00FC6A57"/>
    <w:rsid w:val="00FC713B"/>
    <w:rsid w:val="00FC7831"/>
    <w:rsid w:val="00FC7B9F"/>
    <w:rsid w:val="00FC7BC9"/>
    <w:rsid w:val="00FC7E69"/>
    <w:rsid w:val="00FC7FB9"/>
    <w:rsid w:val="00FD0180"/>
    <w:rsid w:val="00FD0226"/>
    <w:rsid w:val="00FD052C"/>
    <w:rsid w:val="00FD0677"/>
    <w:rsid w:val="00FD0A35"/>
    <w:rsid w:val="00FD0AB6"/>
    <w:rsid w:val="00FD0C47"/>
    <w:rsid w:val="00FD0E93"/>
    <w:rsid w:val="00FD0F14"/>
    <w:rsid w:val="00FD10EE"/>
    <w:rsid w:val="00FD1131"/>
    <w:rsid w:val="00FD11A6"/>
    <w:rsid w:val="00FD14BC"/>
    <w:rsid w:val="00FD18B1"/>
    <w:rsid w:val="00FD198A"/>
    <w:rsid w:val="00FD2286"/>
    <w:rsid w:val="00FD2495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7BC"/>
    <w:rsid w:val="00FD3B8A"/>
    <w:rsid w:val="00FD3C1F"/>
    <w:rsid w:val="00FD4153"/>
    <w:rsid w:val="00FD42DA"/>
    <w:rsid w:val="00FD4372"/>
    <w:rsid w:val="00FD4700"/>
    <w:rsid w:val="00FD4825"/>
    <w:rsid w:val="00FD4C54"/>
    <w:rsid w:val="00FD4C58"/>
    <w:rsid w:val="00FD4C85"/>
    <w:rsid w:val="00FD4E26"/>
    <w:rsid w:val="00FD4F5D"/>
    <w:rsid w:val="00FD4FCA"/>
    <w:rsid w:val="00FD5036"/>
    <w:rsid w:val="00FD5101"/>
    <w:rsid w:val="00FD5275"/>
    <w:rsid w:val="00FD53C8"/>
    <w:rsid w:val="00FD56A2"/>
    <w:rsid w:val="00FD5956"/>
    <w:rsid w:val="00FD5FB0"/>
    <w:rsid w:val="00FD6010"/>
    <w:rsid w:val="00FD6212"/>
    <w:rsid w:val="00FD6536"/>
    <w:rsid w:val="00FD699E"/>
    <w:rsid w:val="00FD69D4"/>
    <w:rsid w:val="00FD6AC4"/>
    <w:rsid w:val="00FD6AE0"/>
    <w:rsid w:val="00FD6B38"/>
    <w:rsid w:val="00FD6F62"/>
    <w:rsid w:val="00FD6FF0"/>
    <w:rsid w:val="00FD7211"/>
    <w:rsid w:val="00FD7259"/>
    <w:rsid w:val="00FD7288"/>
    <w:rsid w:val="00FD7542"/>
    <w:rsid w:val="00FE00D8"/>
    <w:rsid w:val="00FE04A7"/>
    <w:rsid w:val="00FE067E"/>
    <w:rsid w:val="00FE095D"/>
    <w:rsid w:val="00FE0AB9"/>
    <w:rsid w:val="00FE1245"/>
    <w:rsid w:val="00FE129D"/>
    <w:rsid w:val="00FE12A9"/>
    <w:rsid w:val="00FE12D4"/>
    <w:rsid w:val="00FE130D"/>
    <w:rsid w:val="00FE13A8"/>
    <w:rsid w:val="00FE163B"/>
    <w:rsid w:val="00FE18C0"/>
    <w:rsid w:val="00FE198F"/>
    <w:rsid w:val="00FE1993"/>
    <w:rsid w:val="00FE1A50"/>
    <w:rsid w:val="00FE1AB4"/>
    <w:rsid w:val="00FE1AC1"/>
    <w:rsid w:val="00FE1D37"/>
    <w:rsid w:val="00FE1EBE"/>
    <w:rsid w:val="00FE20D8"/>
    <w:rsid w:val="00FE26DB"/>
    <w:rsid w:val="00FE2A45"/>
    <w:rsid w:val="00FE2C9F"/>
    <w:rsid w:val="00FE2CCD"/>
    <w:rsid w:val="00FE30CF"/>
    <w:rsid w:val="00FE31BE"/>
    <w:rsid w:val="00FE332A"/>
    <w:rsid w:val="00FE3BBB"/>
    <w:rsid w:val="00FE3DD3"/>
    <w:rsid w:val="00FE3F76"/>
    <w:rsid w:val="00FE412F"/>
    <w:rsid w:val="00FE419F"/>
    <w:rsid w:val="00FE4444"/>
    <w:rsid w:val="00FE474D"/>
    <w:rsid w:val="00FE480C"/>
    <w:rsid w:val="00FE486E"/>
    <w:rsid w:val="00FE4929"/>
    <w:rsid w:val="00FE4CC3"/>
    <w:rsid w:val="00FE4CF2"/>
    <w:rsid w:val="00FE50C5"/>
    <w:rsid w:val="00FE5CC4"/>
    <w:rsid w:val="00FE5CCA"/>
    <w:rsid w:val="00FE5E42"/>
    <w:rsid w:val="00FE652A"/>
    <w:rsid w:val="00FE656D"/>
    <w:rsid w:val="00FE694A"/>
    <w:rsid w:val="00FE6D91"/>
    <w:rsid w:val="00FE6E6D"/>
    <w:rsid w:val="00FE7454"/>
    <w:rsid w:val="00FE76CE"/>
    <w:rsid w:val="00FE7BB2"/>
    <w:rsid w:val="00FF0A6E"/>
    <w:rsid w:val="00FF0B0E"/>
    <w:rsid w:val="00FF0F60"/>
    <w:rsid w:val="00FF1253"/>
    <w:rsid w:val="00FF163A"/>
    <w:rsid w:val="00FF16B5"/>
    <w:rsid w:val="00FF174B"/>
    <w:rsid w:val="00FF1925"/>
    <w:rsid w:val="00FF1CFB"/>
    <w:rsid w:val="00FF1DC6"/>
    <w:rsid w:val="00FF1EE9"/>
    <w:rsid w:val="00FF2176"/>
    <w:rsid w:val="00FF2414"/>
    <w:rsid w:val="00FF2752"/>
    <w:rsid w:val="00FF28BF"/>
    <w:rsid w:val="00FF2A4B"/>
    <w:rsid w:val="00FF2D87"/>
    <w:rsid w:val="00FF2EF4"/>
    <w:rsid w:val="00FF2F4C"/>
    <w:rsid w:val="00FF30A3"/>
    <w:rsid w:val="00FF3307"/>
    <w:rsid w:val="00FF33C1"/>
    <w:rsid w:val="00FF351D"/>
    <w:rsid w:val="00FF35D0"/>
    <w:rsid w:val="00FF3808"/>
    <w:rsid w:val="00FF3834"/>
    <w:rsid w:val="00FF42CC"/>
    <w:rsid w:val="00FF4A19"/>
    <w:rsid w:val="00FF4B09"/>
    <w:rsid w:val="00FF4FB3"/>
    <w:rsid w:val="00FF5132"/>
    <w:rsid w:val="00FF5360"/>
    <w:rsid w:val="00FF53C0"/>
    <w:rsid w:val="00FF54C7"/>
    <w:rsid w:val="00FF5559"/>
    <w:rsid w:val="00FF5611"/>
    <w:rsid w:val="00FF5624"/>
    <w:rsid w:val="00FF593C"/>
    <w:rsid w:val="00FF5CD4"/>
    <w:rsid w:val="00FF5FB9"/>
    <w:rsid w:val="00FF5FCC"/>
    <w:rsid w:val="00FF6153"/>
    <w:rsid w:val="00FF61C2"/>
    <w:rsid w:val="00FF61C3"/>
    <w:rsid w:val="00FF635A"/>
    <w:rsid w:val="00FF6423"/>
    <w:rsid w:val="00FF6482"/>
    <w:rsid w:val="00FF6A59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D42F8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0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blockChar">
    <w:name w:val="block Char"/>
    <w:aliases w:val="b Char"/>
    <w:basedOn w:val="DefaultParagraphFont"/>
    <w:link w:val="block"/>
    <w:locked/>
    <w:rsid w:val="009F2DD9"/>
    <w:rPr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FD48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1237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0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blockChar">
    <w:name w:val="block Char"/>
    <w:aliases w:val="b Char"/>
    <w:basedOn w:val="DefaultParagraphFont"/>
    <w:link w:val="block"/>
    <w:locked/>
    <w:rsid w:val="009F2DD9"/>
    <w:rPr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FD48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1237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03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7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3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2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B11C3-8A4F-4692-B38C-CD590100E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123</TotalTime>
  <Pages>68</Pages>
  <Words>13054</Words>
  <Characters>74410</Characters>
  <Application>Microsoft Office Word</Application>
  <DocSecurity>0</DocSecurity>
  <Lines>620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87290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Administrator</cp:lastModifiedBy>
  <cp:revision>14</cp:revision>
  <cp:lastPrinted>2020-11-12T04:04:00Z</cp:lastPrinted>
  <dcterms:created xsi:type="dcterms:W3CDTF">2020-11-11T03:20:00Z</dcterms:created>
  <dcterms:modified xsi:type="dcterms:W3CDTF">2020-11-12T10:46:00Z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