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14:paraId="547C8617" w14:textId="77777777" w:rsidTr="00B06A4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4B2FB2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71BE84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1A6BBB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14:paraId="7FBABC6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1110C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67DA65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343210C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1940B5" w:rsidRPr="00BA3B87" w14:paraId="6BD7270D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DB4710" w14:textId="77777777"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4203C2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97063C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40B5" w:rsidRPr="00BA3B87" w14:paraId="79CE6E6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021648" w14:textId="77777777"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1DAC0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5DB3FA" w14:textId="77777777" w:rsidR="001940B5" w:rsidRPr="00BA3B87" w:rsidRDefault="002222E4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F2A09" w:rsidRPr="00BA3B87" w14:paraId="743E5292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6F98BF" w14:textId="77777777" w:rsidR="009F2A09" w:rsidRPr="008620B8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743E479" w14:textId="77777777" w:rsidR="009F2A09" w:rsidRPr="00BA3B87" w:rsidRDefault="009F2A09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A0F75D" w14:textId="3EDEA6A4" w:rsidR="009F2A09" w:rsidRPr="00BA3B87" w:rsidRDefault="003D42FA" w:rsidP="009F2A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D42F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2430EB" w:rsidRPr="00BA3B87" w14:paraId="73C06128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F29631" w14:textId="77777777" w:rsidR="002430EB" w:rsidRPr="00EE797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E797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678969E" w14:textId="77777777" w:rsidR="002430EB" w:rsidRPr="00EE797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36E372" w14:textId="7DBE11A7" w:rsidR="002430EB" w:rsidRPr="00EE797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E79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Pr="00EE797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="00D73AD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E797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(Covid-19)</w:t>
            </w:r>
          </w:p>
        </w:tc>
      </w:tr>
      <w:tr w:rsidR="002430EB" w:rsidRPr="00BA3B87" w14:paraId="23FF8F75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5C2615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82DB27F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2574D2" w14:textId="180B0CED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430EB" w:rsidRPr="00BA3B87" w14:paraId="7967615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2F35F3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3578D5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6936C7" w14:textId="47A1DC4D" w:rsidR="002430EB" w:rsidRPr="00BA3B87" w:rsidRDefault="00D72573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725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ลูกหนี้ตามสัญญาเช่า</w:t>
            </w:r>
          </w:p>
        </w:tc>
      </w:tr>
      <w:tr w:rsidR="00D72573" w:rsidRPr="00BA3B87" w14:paraId="58804EFE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0EE3F0" w14:textId="77777777" w:rsidR="00D72573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4B15AC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8B5D20" w14:textId="6EB7AA41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</w:t>
            </w:r>
            <w:r w:rsidR="00064AE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ค้า</w:t>
            </w:r>
          </w:p>
        </w:tc>
      </w:tr>
      <w:tr w:rsidR="00D72573" w:rsidRPr="00BA3B87" w14:paraId="601F07D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635338" w14:textId="77777777" w:rsidR="00D72573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7C693A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DDC6C4" w14:textId="02B82A6F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D72573" w:rsidRPr="00BA3B87" w14:paraId="4BFAA22D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7DD878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E640FE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584276" w14:textId="6E40904E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72573" w:rsidRPr="00BA3B87" w14:paraId="7B712E7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2C751B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9958810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91C64D" w14:textId="3DECF214" w:rsidR="00D72573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415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และสินทรัพย์สิทธิการใช้</w:t>
            </w:r>
          </w:p>
        </w:tc>
      </w:tr>
      <w:tr w:rsidR="00D72573" w:rsidRPr="00BA3B87" w14:paraId="45C2872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0FA747" w14:textId="77777777" w:rsidR="00D72573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911CF2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1034B2" w14:textId="460FCFD8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D72573" w:rsidRPr="00BA3B87" w14:paraId="598887F8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C6B722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6C6B65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60C593" w14:textId="67A55E7E" w:rsidR="00D72573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72573" w:rsidRPr="00BA3B87" w14:paraId="57A47E53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D520B0" w14:textId="77777777" w:rsidR="00D72573" w:rsidRPr="008620B8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C53F9D9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A4C19C" w14:textId="4E26FD7C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D72573" w:rsidRPr="00BA3B87" w14:paraId="33558F1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F0B58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B31CF6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6AFC15" w14:textId="48D76599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D72573" w:rsidRPr="00BA3B87" w14:paraId="1D73B54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5E460E" w14:textId="77777777" w:rsidR="00D72573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FB280D8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05BEC0" w14:textId="0A617979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72573" w:rsidRPr="00BA3B87" w14:paraId="4313D3D6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FD287F" w14:textId="4506133A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D077E94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8FEA15" w14:textId="587DD718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D72573" w:rsidRPr="00BA3B87" w14:paraId="56A071F2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B29906" w14:textId="42843F19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0A564AD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143776" w14:textId="6EB1A023" w:rsidR="00D72573" w:rsidRPr="0045264A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E424F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</w:p>
        </w:tc>
      </w:tr>
      <w:tr w:rsidR="00D72573" w:rsidRPr="00BA3B87" w14:paraId="6AE2401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BCCF62" w14:textId="59D479CA" w:rsidR="00D72573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D6CB8B3" w14:textId="77777777" w:rsidR="00D72573" w:rsidRPr="00BA3B87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F65331" w14:textId="2F59588D" w:rsidR="00D72573" w:rsidRPr="0045264A" w:rsidRDefault="00D72573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คดีฟ้องร้อง</w:t>
            </w:r>
          </w:p>
        </w:tc>
      </w:tr>
      <w:tr w:rsidR="005876DB" w:rsidRPr="00BA3B87" w14:paraId="5DCDDC7D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29D3B6" w14:textId="3675C446" w:rsidR="005876DB" w:rsidRDefault="00142475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1AABD725" w14:textId="77777777" w:rsidR="005876DB" w:rsidRPr="00BA3B87" w:rsidRDefault="005876DB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695AD1" w14:textId="12CAAB3C" w:rsidR="005876DB" w:rsidRDefault="00142475" w:rsidP="00D725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14247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04C087AC" w14:textId="77777777" w:rsidR="00276700" w:rsidRPr="00276700" w:rsidRDefault="001940B5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276700" w:rsidRPr="0027670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276700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7441409" w14:textId="553E0B47" w:rsidR="006F68AE" w:rsidRPr="003E7076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7670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A422DA">
        <w:rPr>
          <w:rFonts w:ascii="Angsana New" w:hAnsi="Angsana New" w:hint="cs"/>
          <w:sz w:val="30"/>
          <w:szCs w:val="30"/>
          <w:cs/>
        </w:rPr>
        <w:t>บริษัท</w:t>
      </w:r>
      <w:r w:rsidRPr="0027670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A0A4B">
        <w:rPr>
          <w:rFonts w:ascii="Angsana New" w:hAnsi="Angsana New"/>
          <w:sz w:val="30"/>
          <w:szCs w:val="30"/>
        </w:rPr>
        <w:t>1</w:t>
      </w:r>
      <w:r w:rsidR="00AF0A2C">
        <w:rPr>
          <w:rFonts w:ascii="Angsana New" w:hAnsi="Angsana New"/>
          <w:sz w:val="30"/>
          <w:szCs w:val="30"/>
        </w:rPr>
        <w:t>2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AF0A2C">
        <w:rPr>
          <w:rFonts w:ascii="Angsana New" w:hAnsi="Angsana New" w:hint="cs"/>
          <w:sz w:val="30"/>
          <w:szCs w:val="30"/>
          <w:cs/>
        </w:rPr>
        <w:t>พฤศจิกายน</w:t>
      </w:r>
      <w:r w:rsidR="00EA0A4B">
        <w:rPr>
          <w:rFonts w:ascii="Angsana New" w:hAnsi="Angsana New" w:hint="cs"/>
          <w:sz w:val="30"/>
          <w:szCs w:val="30"/>
          <w:cs/>
        </w:rPr>
        <w:t xml:space="preserve"> </w:t>
      </w:r>
      <w:r w:rsidR="00EA0A4B">
        <w:rPr>
          <w:rFonts w:ascii="Angsana New" w:hAnsi="Angsana New"/>
          <w:sz w:val="30"/>
          <w:szCs w:val="30"/>
        </w:rPr>
        <w:t>2563</w:t>
      </w:r>
    </w:p>
    <w:p w14:paraId="19C18B58" w14:textId="77777777" w:rsidR="00661CC0" w:rsidRPr="00CF3A86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10B5BED" w14:textId="77777777" w:rsidR="00661CC0" w:rsidRPr="00BA3B87" w:rsidRDefault="00661CC0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A3B8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BD26C57" w14:textId="77777777" w:rsidR="00661CC0" w:rsidRPr="00276700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729305E4" w14:textId="6532108B" w:rsidR="00276700" w:rsidRPr="003E7076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</w:t>
      </w:r>
      <w:r w:rsidRPr="003E7076">
        <w:rPr>
          <w:rFonts w:ascii="Angsana New" w:hAnsi="Angsana New"/>
          <w:sz w:val="30"/>
          <w:szCs w:val="30"/>
        </w:rPr>
        <w:t>“</w:t>
      </w:r>
      <w:r w:rsidRPr="003E7076">
        <w:rPr>
          <w:rFonts w:ascii="Angsana New" w:hAnsi="Angsana New"/>
          <w:sz w:val="30"/>
          <w:szCs w:val="30"/>
          <w:cs/>
        </w:rPr>
        <w:t>กลุ่มบริษัท</w:t>
      </w:r>
      <w:r w:rsidRPr="003E7076">
        <w:rPr>
          <w:rFonts w:ascii="Angsana New" w:hAnsi="Angsana New"/>
          <w:sz w:val="30"/>
          <w:szCs w:val="30"/>
        </w:rPr>
        <w:t>”</w:t>
      </w:r>
      <w:r w:rsidRPr="003E7076">
        <w:rPr>
          <w:rFonts w:ascii="Angsana New" w:hAnsi="Angsana New"/>
          <w:sz w:val="30"/>
          <w:szCs w:val="30"/>
          <w:cs/>
        </w:rPr>
        <w:t>) ดำเนินธุรกิจหลัก</w:t>
      </w:r>
      <w:r w:rsidR="001F6C60">
        <w:rPr>
          <w:rFonts w:ascii="Angsana New" w:hAnsi="Angsana New" w:hint="cs"/>
          <w:sz w:val="30"/>
          <w:szCs w:val="30"/>
          <w:cs/>
        </w:rPr>
        <w:t>เกี่ยวกับ</w:t>
      </w:r>
      <w:r w:rsidRPr="003E7076">
        <w:rPr>
          <w:rFonts w:ascii="Angsana New" w:hAnsi="Angsana New"/>
          <w:sz w:val="30"/>
          <w:szCs w:val="30"/>
          <w:cs/>
        </w:rPr>
        <w:t>การค้าก๊าซทางสถานีบริการก๊าซ</w:t>
      </w:r>
      <w:r w:rsidRPr="00B72C0B">
        <w:rPr>
          <w:rFonts w:ascii="Angsana New" w:hAnsi="Angsana New"/>
          <w:sz w:val="30"/>
          <w:szCs w:val="30"/>
          <w:cs/>
        </w:rPr>
        <w:t>ธรรมชาติ</w:t>
      </w:r>
      <w:r w:rsidRPr="00B72C0B">
        <w:rPr>
          <w:rFonts w:ascii="Angsana New" w:hAnsi="Angsana New" w:hint="cs"/>
          <w:sz w:val="30"/>
          <w:szCs w:val="30"/>
          <w:cs/>
        </w:rPr>
        <w:t xml:space="preserve"> ชิ้นส่วนอะไหล่ และโรงไฟฟ้าพลังงานแสงอาทิตย์</w:t>
      </w:r>
    </w:p>
    <w:p w14:paraId="0D55F630" w14:textId="77777777" w:rsidR="0051405E" w:rsidRPr="00CF3A86" w:rsidRDefault="0051405E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35D25ABE" w14:textId="77777777" w:rsidR="00661CC0" w:rsidRPr="00BA3B87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A3B8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CF3A86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5F61D5" w14:textId="77777777" w:rsidR="002D7611" w:rsidRPr="00BA3B87" w:rsidRDefault="002D7611" w:rsidP="00C81EC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81ECA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F38FAA6" w14:textId="297285C8" w:rsidR="002D7611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D8D4E1" w14:textId="45AC5999" w:rsidR="001512FC" w:rsidRPr="001B07AA" w:rsidRDefault="001512FC" w:rsidP="00151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20"/>
          <w:sz w:val="30"/>
          <w:szCs w:val="30"/>
        </w:rPr>
      </w:pPr>
      <w:r w:rsidRPr="001512FC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AF0A2C">
        <w:rPr>
          <w:rFonts w:ascii="Angsana New" w:hAnsi="Angsana New" w:hint="cs"/>
          <w:sz w:val="30"/>
          <w:szCs w:val="30"/>
          <w:cs/>
        </w:rPr>
        <w:t xml:space="preserve"> </w:t>
      </w:r>
      <w:r w:rsidRPr="001512FC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512FC">
        <w:rPr>
          <w:rFonts w:ascii="Angsana New" w:hAnsi="Angsana New"/>
          <w:sz w:val="30"/>
          <w:szCs w:val="30"/>
        </w:rPr>
        <w:t>34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1512FC">
        <w:rPr>
          <w:rFonts w:ascii="Angsana New" w:hAnsi="Angsana New"/>
          <w:sz w:val="30"/>
          <w:szCs w:val="30"/>
          <w:cs/>
        </w:rPr>
        <w:t xml:space="preserve">เรื่อง </w:t>
      </w:r>
      <w:r w:rsidRPr="001512FC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512FC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512FC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1B07AA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D73AD4">
        <w:rPr>
          <w:rFonts w:ascii="Angsana New" w:hAnsi="Angsana New"/>
          <w:spacing w:val="20"/>
          <w:sz w:val="30"/>
          <w:szCs w:val="30"/>
          <w:cs/>
        </w:rPr>
        <w:t xml:space="preserve"> </w:t>
      </w:r>
    </w:p>
    <w:p w14:paraId="2983236C" w14:textId="26F2B0F1" w:rsidR="001512FC" w:rsidRPr="001512FC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3126236" w14:textId="67FE0492" w:rsidR="006770C5" w:rsidRDefault="00482057" w:rsidP="0048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82057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A64725">
        <w:rPr>
          <w:rFonts w:ascii="Angsana New" w:hAnsi="Angsana New" w:hint="cs"/>
          <w:sz w:val="30"/>
          <w:szCs w:val="30"/>
          <w:cs/>
        </w:rPr>
        <w:t xml:space="preserve"> </w:t>
      </w:r>
      <w:r w:rsidRPr="00482057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03B4C" w:rsidRPr="00503B4C">
        <w:rPr>
          <w:rFonts w:ascii="Angsana New" w:hAnsi="Angsana New"/>
          <w:sz w:val="30"/>
          <w:szCs w:val="30"/>
        </w:rPr>
        <w:t>31</w:t>
      </w:r>
      <w:r w:rsidRPr="0048205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03B4C" w:rsidRPr="00503B4C">
        <w:rPr>
          <w:rFonts w:ascii="Angsana New" w:hAnsi="Angsana New"/>
          <w:sz w:val="30"/>
          <w:szCs w:val="30"/>
        </w:rPr>
        <w:t>2562</w:t>
      </w:r>
      <w:r w:rsidR="00037421">
        <w:rPr>
          <w:rFonts w:ascii="Angsana New" w:hAnsi="Angsana New"/>
          <w:sz w:val="30"/>
          <w:szCs w:val="30"/>
        </w:rPr>
        <w:tab/>
      </w:r>
    </w:p>
    <w:p w14:paraId="534EAE39" w14:textId="77777777" w:rsidR="00732511" w:rsidRPr="00CF3A86" w:rsidRDefault="00732511" w:rsidP="0048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0C7E9D2C" w14:textId="3A392205" w:rsidR="00962181" w:rsidRDefault="00195692" w:rsidP="0019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95692">
        <w:rPr>
          <w:rFonts w:ascii="Angsana New" w:hAnsi="Angsana New"/>
          <w:sz w:val="30"/>
          <w:szCs w:val="30"/>
          <w:cs/>
        </w:rPr>
        <w:t>กลุ่มบริษัท</w:t>
      </w:r>
      <w:r w:rsidRPr="00195692">
        <w:rPr>
          <w:rFonts w:ascii="Angsana New" w:hAnsi="Angsana New" w:hint="cs"/>
          <w:sz w:val="30"/>
          <w:szCs w:val="30"/>
          <w:cs/>
        </w:rPr>
        <w:t>และ</w:t>
      </w:r>
      <w:r w:rsidRPr="00195692">
        <w:rPr>
          <w:rFonts w:ascii="Angsana New" w:hAnsi="Angsana New"/>
          <w:sz w:val="30"/>
          <w:szCs w:val="30"/>
          <w:cs/>
        </w:rPr>
        <w:t>บริษัท</w:t>
      </w:r>
      <w:r w:rsidR="007B3397" w:rsidRPr="007B3397">
        <w:rPr>
          <w:rFonts w:ascii="Angsana New" w:hAnsi="Angsana New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7B3397" w:rsidRPr="007B3397">
        <w:rPr>
          <w:rFonts w:ascii="Angsana New" w:hAnsi="Angsana New"/>
          <w:sz w:val="30"/>
          <w:szCs w:val="30"/>
        </w:rPr>
        <w:t>16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7B3397" w:rsidRPr="007B3397">
        <w:rPr>
          <w:rFonts w:ascii="Angsana New" w:hAnsi="Angsana New"/>
          <w:sz w:val="30"/>
          <w:szCs w:val="30"/>
          <w:cs/>
        </w:rPr>
        <w:t xml:space="preserve">เรื่อง </w:t>
      </w:r>
      <w:r w:rsidR="007B3397" w:rsidRPr="00A64725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="007B3397" w:rsidRPr="007B3397">
        <w:rPr>
          <w:rFonts w:ascii="Angsana New" w:hAnsi="Angsana New"/>
          <w:sz w:val="30"/>
          <w:szCs w:val="30"/>
          <w:cs/>
        </w:rPr>
        <w:t xml:space="preserve"> (</w:t>
      </w:r>
      <w:r w:rsidR="007B3397" w:rsidRPr="007B3397">
        <w:rPr>
          <w:rFonts w:ascii="Angsana New" w:hAnsi="Angsana New"/>
          <w:sz w:val="30"/>
          <w:szCs w:val="30"/>
        </w:rPr>
        <w:t>TFRS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7B3397" w:rsidRPr="007B3397">
        <w:rPr>
          <w:rFonts w:ascii="Angsana New" w:hAnsi="Angsana New"/>
          <w:sz w:val="30"/>
          <w:szCs w:val="30"/>
        </w:rPr>
        <w:t>16)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7B3397" w:rsidRPr="007B3397">
        <w:rPr>
          <w:rFonts w:ascii="Angsana New" w:hAnsi="Angsana New"/>
          <w:sz w:val="30"/>
          <w:szCs w:val="30"/>
          <w:cs/>
        </w:rPr>
        <w:t>เป็นครั้งแรกซึ่ง</w:t>
      </w:r>
      <w:r w:rsidR="00A64725">
        <w:rPr>
          <w:rFonts w:ascii="Angsana New" w:hAnsi="Angsana New" w:hint="cs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A64725">
        <w:rPr>
          <w:rFonts w:ascii="Angsana New" w:hAnsi="Angsana New"/>
          <w:sz w:val="30"/>
          <w:szCs w:val="30"/>
        </w:rPr>
        <w:t>3</w:t>
      </w:r>
    </w:p>
    <w:p w14:paraId="70605A01" w14:textId="77777777" w:rsidR="007B3397" w:rsidRPr="00CF3A86" w:rsidRDefault="007B3397" w:rsidP="0019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69BAF8" w14:textId="228D1590" w:rsidR="007B3397" w:rsidRDefault="007B3397" w:rsidP="0019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3397">
        <w:rPr>
          <w:rFonts w:ascii="Angsana New" w:hAnsi="Angsana New"/>
          <w:sz w:val="30"/>
          <w:szCs w:val="30"/>
          <w:cs/>
        </w:rPr>
        <w:t>นอกจากนี้กลุ่มบริษัท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7B3397">
        <w:rPr>
          <w:rFonts w:ascii="Angsana New" w:hAnsi="Angsana New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C81ECA" w:rsidRPr="007B3397">
        <w:rPr>
          <w:rFonts w:ascii="Angsana New" w:hAnsi="Angsana New"/>
          <w:sz w:val="30"/>
          <w:szCs w:val="30"/>
          <w:cs/>
        </w:rPr>
        <w:t>กลุ่มบริษัท</w:t>
      </w:r>
      <w:r w:rsidR="00C81ECA">
        <w:rPr>
          <w:rFonts w:ascii="Angsana New" w:hAnsi="Angsana New" w:hint="cs"/>
          <w:sz w:val="30"/>
          <w:szCs w:val="30"/>
          <w:cs/>
        </w:rPr>
        <w:t>และ</w:t>
      </w:r>
      <w:r w:rsidR="00C81ECA" w:rsidRPr="007B3397">
        <w:rPr>
          <w:rFonts w:ascii="Angsana New" w:hAnsi="Angsana New"/>
          <w:sz w:val="30"/>
          <w:szCs w:val="30"/>
          <w:cs/>
        </w:rPr>
        <w:t>บริษัท</w:t>
      </w:r>
      <w:r w:rsidRPr="007B3397">
        <w:rPr>
          <w:rFonts w:ascii="Angsana New" w:hAnsi="Angsana New"/>
          <w:sz w:val="30"/>
          <w:szCs w:val="30"/>
          <w:cs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236976E" w14:textId="77777777" w:rsidR="00962181" w:rsidRDefault="00962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35C40E8" w14:textId="77777777" w:rsidR="00C81ECA" w:rsidRPr="00B06EC3" w:rsidRDefault="00B06EC3" w:rsidP="00B06EC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B06EC3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14:paraId="6532FE56" w14:textId="77777777" w:rsidR="00B06EC3" w:rsidRPr="002A4861" w:rsidRDefault="00B06EC3" w:rsidP="0005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969D299" w14:textId="7028D6D8" w:rsidR="009414E3" w:rsidRPr="009414E3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14E3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414E3">
        <w:rPr>
          <w:rFonts w:ascii="Angsana New" w:hAnsi="Angsana New" w:hint="cs"/>
          <w:sz w:val="30"/>
          <w:szCs w:val="30"/>
          <w:cs/>
        </w:rPr>
        <w:t>และ</w:t>
      </w:r>
      <w:r w:rsidRPr="009414E3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414E3">
        <w:rPr>
          <w:rFonts w:ascii="Angsana New" w:hAnsi="Angsana New" w:hint="cs"/>
          <w:sz w:val="30"/>
          <w:szCs w:val="30"/>
          <w:cs/>
        </w:rPr>
        <w:t>ไว้</w:t>
      </w:r>
      <w:r w:rsidRPr="009414E3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14E3">
        <w:rPr>
          <w:rFonts w:ascii="Angsana New" w:hAnsi="Angsana New"/>
          <w:sz w:val="30"/>
          <w:szCs w:val="30"/>
        </w:rPr>
        <w:t>31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9414E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14E3">
        <w:rPr>
          <w:rFonts w:ascii="Angsana New" w:hAnsi="Angsana New"/>
          <w:sz w:val="30"/>
          <w:szCs w:val="30"/>
        </w:rPr>
        <w:t>2562</w:t>
      </w:r>
      <w:r w:rsidRPr="009414E3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Pr="009414E3">
        <w:rPr>
          <w:rFonts w:ascii="Angsana New" w:hAnsi="Angsana New" w:hint="cs"/>
          <w:sz w:val="30"/>
          <w:szCs w:val="30"/>
          <w:cs/>
        </w:rPr>
        <w:t>และ</w:t>
      </w:r>
      <w:r w:rsidRPr="009414E3">
        <w:rPr>
          <w:rFonts w:ascii="Angsana New" w:hAnsi="Angsana New"/>
          <w:sz w:val="30"/>
          <w:szCs w:val="30"/>
          <w:cs/>
        </w:rPr>
        <w:t>การแพร่ระบาดของโรค</w:t>
      </w:r>
      <w:r w:rsidRPr="009414E3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="007D62DD" w:rsidRPr="00FB1F76">
        <w:rPr>
          <w:rFonts w:ascii="Angsana New" w:hAnsi="Angsana New"/>
          <w:bCs/>
          <w:sz w:val="30"/>
          <w:szCs w:val="30"/>
        </w:rPr>
        <w:t>2019</w:t>
      </w:r>
      <w:r w:rsidR="00D73AD4">
        <w:rPr>
          <w:rFonts w:ascii="Angsana New" w:hAnsi="Angsana New"/>
          <w:bCs/>
          <w:sz w:val="30"/>
          <w:szCs w:val="30"/>
          <w:cs/>
        </w:rPr>
        <w:t xml:space="preserve"> </w:t>
      </w:r>
      <w:r w:rsidR="007D62DD" w:rsidRPr="00FB1F76">
        <w:rPr>
          <w:rFonts w:ascii="Angsana New" w:hAnsi="Angsana New"/>
          <w:bCs/>
          <w:sz w:val="30"/>
          <w:szCs w:val="30"/>
        </w:rPr>
        <w:t>(Covid-19</w:t>
      </w:r>
      <w:r w:rsidR="007D62DD">
        <w:rPr>
          <w:rFonts w:ascii="Angsana New" w:hAnsi="Angsana New"/>
          <w:bCs/>
          <w:sz w:val="30"/>
          <w:szCs w:val="30"/>
        </w:rPr>
        <w:t>)</w:t>
      </w:r>
      <w:r w:rsidRPr="009414E3">
        <w:rPr>
          <w:rFonts w:ascii="Angsana New" w:hAnsi="Angsana New" w:hint="cs"/>
          <w:sz w:val="30"/>
          <w:szCs w:val="30"/>
          <w:cs/>
        </w:rPr>
        <w:t xml:space="preserve"> </w:t>
      </w:r>
      <w:r w:rsidRPr="009414E3">
        <w:rPr>
          <w:rFonts w:ascii="Angsana New" w:hAnsi="Angsana New"/>
          <w:sz w:val="30"/>
          <w:szCs w:val="30"/>
          <w:cs/>
        </w:rPr>
        <w:t xml:space="preserve">ตามที่ได้อธิบายไว้ในหมายเหตุข้อ </w:t>
      </w:r>
      <w:r w:rsidRPr="009414E3">
        <w:rPr>
          <w:rFonts w:ascii="Angsana New" w:hAnsi="Angsana New"/>
          <w:sz w:val="30"/>
          <w:szCs w:val="30"/>
        </w:rPr>
        <w:t>3</w:t>
      </w:r>
      <w:r w:rsidRPr="009414E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C4A64">
        <w:rPr>
          <w:rFonts w:ascii="Angsana New" w:hAnsi="Angsana New"/>
          <w:sz w:val="30"/>
          <w:szCs w:val="30"/>
        </w:rPr>
        <w:t>4</w:t>
      </w:r>
      <w:r w:rsidRPr="009414E3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6728B332" w14:textId="77777777" w:rsidR="001E2D8D" w:rsidRPr="002A4861" w:rsidRDefault="001E2D8D" w:rsidP="00CE6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1D9341D" w14:textId="166913A8" w:rsidR="00C04620" w:rsidRDefault="00C04620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04620">
        <w:rPr>
          <w:rFonts w:ascii="Angsana New" w:hAnsi="Angsana New"/>
          <w:bCs/>
          <w:sz w:val="30"/>
          <w:szCs w:val="30"/>
          <w:cs/>
        </w:rPr>
        <w:t>การเปลี่ยนแปลงนโยบายการบัญชี</w:t>
      </w:r>
    </w:p>
    <w:p w14:paraId="5823D55E" w14:textId="592E4343" w:rsidR="00C04620" w:rsidRPr="002A4861" w:rsidRDefault="00C04620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6ED084FD" w14:textId="268FC66F" w:rsidR="00EC4E79" w:rsidRPr="00EC4E79" w:rsidRDefault="00EC4E79" w:rsidP="00EC4E79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C4E7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EC4E79">
        <w:rPr>
          <w:rFonts w:ascii="Angsana New" w:hAnsi="Angsana New"/>
          <w:sz w:val="30"/>
          <w:szCs w:val="30"/>
        </w:rPr>
        <w:t>1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EC4E79">
        <w:rPr>
          <w:rFonts w:ascii="Angsana New" w:hAnsi="Angsana New"/>
          <w:sz w:val="30"/>
          <w:szCs w:val="30"/>
          <w:cs/>
        </w:rPr>
        <w:t xml:space="preserve">มกราคม </w:t>
      </w:r>
      <w:r w:rsidRPr="00EC4E79">
        <w:rPr>
          <w:rFonts w:ascii="Angsana New" w:hAnsi="Angsana New"/>
          <w:sz w:val="30"/>
          <w:szCs w:val="30"/>
        </w:rPr>
        <w:t>2563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CE6F42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EC4E79">
        <w:rPr>
          <w:rFonts w:ascii="Angsana New" w:hAnsi="Angsana New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EC4E79">
        <w:rPr>
          <w:rFonts w:ascii="Angsana New" w:hAnsi="Angsana New"/>
          <w:sz w:val="30"/>
          <w:szCs w:val="30"/>
        </w:rPr>
        <w:t>TFRS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EC4E79">
        <w:rPr>
          <w:rFonts w:ascii="Angsana New" w:hAnsi="Angsana New"/>
          <w:sz w:val="30"/>
          <w:szCs w:val="30"/>
        </w:rPr>
        <w:t>16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EC4E79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EC4E79">
        <w:rPr>
          <w:rFonts w:ascii="Angsana New" w:hAnsi="Angsana New"/>
          <w:sz w:val="30"/>
          <w:szCs w:val="30"/>
          <w:cs/>
        </w:rPr>
        <w:t xml:space="preserve">ก ผลกระทบของส่วนของผู้ถือหุ้นจากการเปลี่ยนแปลงนโยบายการบัญชี </w:t>
      </w:r>
      <w:r w:rsidR="00D73AD4">
        <w:rPr>
          <w:rFonts w:ascii="Angsana New" w:hAnsi="Angsana New"/>
          <w:sz w:val="30"/>
          <w:szCs w:val="30"/>
          <w:cs/>
        </w:rPr>
        <w:t xml:space="preserve">       </w:t>
      </w:r>
      <w:r w:rsidRPr="00EC4E79">
        <w:rPr>
          <w:rFonts w:ascii="Angsana New" w:hAnsi="Angsana New"/>
          <w:sz w:val="30"/>
          <w:szCs w:val="30"/>
          <w:cs/>
        </w:rPr>
        <w:t>มีดังนี้</w:t>
      </w:r>
    </w:p>
    <w:p w14:paraId="5ED75361" w14:textId="09877C88" w:rsidR="00EC4E79" w:rsidRPr="002A4861" w:rsidRDefault="00EC4E79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080"/>
        <w:gridCol w:w="1440"/>
        <w:gridCol w:w="180"/>
        <w:gridCol w:w="1440"/>
      </w:tblGrid>
      <w:tr w:rsidR="00EC4E79" w:rsidRPr="002A4861" w14:paraId="550E35A3" w14:textId="77777777" w:rsidTr="00BF7D26">
        <w:trPr>
          <w:cantSplit/>
          <w:trHeight w:val="299"/>
          <w:tblHeader/>
        </w:trPr>
        <w:tc>
          <w:tcPr>
            <w:tcW w:w="5040" w:type="dxa"/>
            <w:vAlign w:val="bottom"/>
          </w:tcPr>
          <w:p w14:paraId="66C95C3E" w14:textId="6B10DB69" w:rsidR="00EC4E79" w:rsidRPr="002A4861" w:rsidRDefault="00EC4E79" w:rsidP="009A5EF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4ADCF" w14:textId="77777777" w:rsidR="00EC4E79" w:rsidRPr="002A4861" w:rsidRDefault="00EC4E79" w:rsidP="002F02D7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0ECBEA2" w14:textId="31081298" w:rsidR="00EC4E79" w:rsidRPr="002A4861" w:rsidRDefault="00EC4E79" w:rsidP="009A5EF4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2A48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55A1DEC" w14:textId="77777777" w:rsidR="00EC4E79" w:rsidRPr="002A4861" w:rsidRDefault="00EC4E79" w:rsidP="009A5E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B9463B" w14:textId="77777777" w:rsidR="00F5466B" w:rsidRPr="002A4861" w:rsidRDefault="00EC4E79" w:rsidP="009A5EF4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D3AD51A" w14:textId="797B735C" w:rsidR="00EC4E79" w:rsidRPr="002A4861" w:rsidRDefault="00EC4E79" w:rsidP="009A5EF4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A486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="00D73AD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5466B" w:rsidRPr="002A4861" w14:paraId="309777B8" w14:textId="77777777" w:rsidTr="00BF7D26">
        <w:trPr>
          <w:cantSplit/>
          <w:trHeight w:val="20"/>
          <w:tblHeader/>
        </w:trPr>
        <w:tc>
          <w:tcPr>
            <w:tcW w:w="5040" w:type="dxa"/>
            <w:vAlign w:val="bottom"/>
          </w:tcPr>
          <w:p w14:paraId="1D2C9D56" w14:textId="77777777" w:rsidR="00F5466B" w:rsidRPr="002A4861" w:rsidRDefault="00F5466B" w:rsidP="009A5EF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CAE07" w14:textId="5B86D909" w:rsidR="00F5466B" w:rsidRPr="002A4861" w:rsidRDefault="00BF7D26" w:rsidP="00BF7D2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3CCD2ED1" w14:textId="77777777" w:rsidR="00F5466B" w:rsidRPr="002A4861" w:rsidRDefault="00F5466B" w:rsidP="009A5EF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689CD76" w14:textId="77777777" w:rsidR="00F5466B" w:rsidRPr="002A4861" w:rsidRDefault="00F5466B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FC7F3AE" w14:textId="77777777" w:rsidR="00F5466B" w:rsidRPr="002A4861" w:rsidRDefault="00F5466B" w:rsidP="009A5EF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EC4E79" w:rsidRPr="002A4861" w14:paraId="20BB4144" w14:textId="77777777" w:rsidTr="00BF7D26">
        <w:trPr>
          <w:cantSplit/>
          <w:trHeight w:val="20"/>
          <w:tblHeader/>
        </w:trPr>
        <w:tc>
          <w:tcPr>
            <w:tcW w:w="5040" w:type="dxa"/>
          </w:tcPr>
          <w:p w14:paraId="3DD8989F" w14:textId="77777777" w:rsidR="00EC4E79" w:rsidRPr="002A4861" w:rsidRDefault="00EC4E79" w:rsidP="009A5EF4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963F03E" w14:textId="161916A8" w:rsidR="00EC4E79" w:rsidRPr="002A4861" w:rsidRDefault="00EC4E79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A044441" w14:textId="2160E61A" w:rsidR="00EC4E79" w:rsidRPr="002A4861" w:rsidRDefault="00EC4E79" w:rsidP="009A5EF4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B58B2" w:rsidRPr="002A486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5466B" w:rsidRPr="002A4861" w14:paraId="7AF960C7" w14:textId="77777777" w:rsidTr="00BF7D26">
        <w:trPr>
          <w:cantSplit/>
          <w:trHeight w:val="20"/>
        </w:trPr>
        <w:tc>
          <w:tcPr>
            <w:tcW w:w="5040" w:type="dxa"/>
          </w:tcPr>
          <w:p w14:paraId="4AC38467" w14:textId="5F76348F" w:rsidR="00F5466B" w:rsidRPr="002A4861" w:rsidRDefault="00F5466B" w:rsidP="009A5EF4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486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73A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A486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48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73A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49BB2DD2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D9B94B" w14:textId="10E1DCE1" w:rsidR="00F5466B" w:rsidRPr="002A4861" w:rsidRDefault="001B7D20" w:rsidP="00EF07A7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637,205</w:t>
            </w:r>
          </w:p>
        </w:tc>
        <w:tc>
          <w:tcPr>
            <w:tcW w:w="180" w:type="dxa"/>
            <w:vAlign w:val="bottom"/>
          </w:tcPr>
          <w:p w14:paraId="37A62A38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DCD58D" w14:textId="4B13A7B6" w:rsidR="00F5466B" w:rsidRPr="002A4861" w:rsidRDefault="001B7D20" w:rsidP="00EF07A7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641,853</w:t>
            </w:r>
          </w:p>
        </w:tc>
      </w:tr>
      <w:tr w:rsidR="00F5466B" w:rsidRPr="002A4861" w14:paraId="25D424DC" w14:textId="77777777" w:rsidTr="00BF7D26">
        <w:trPr>
          <w:cantSplit/>
          <w:trHeight w:val="254"/>
        </w:trPr>
        <w:tc>
          <w:tcPr>
            <w:tcW w:w="5040" w:type="dxa"/>
          </w:tcPr>
          <w:p w14:paraId="4C02BB56" w14:textId="77777777" w:rsidR="00F5466B" w:rsidRPr="002A4861" w:rsidRDefault="00F5466B" w:rsidP="009A5EF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80" w:type="dxa"/>
            <w:vAlign w:val="bottom"/>
          </w:tcPr>
          <w:p w14:paraId="1FD9B4A0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F3248E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CE51E5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4DEEF0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66B" w:rsidRPr="002A4861" w14:paraId="03736A52" w14:textId="77777777" w:rsidTr="00BF7D26">
        <w:trPr>
          <w:cantSplit/>
          <w:trHeight w:val="254"/>
        </w:trPr>
        <w:tc>
          <w:tcPr>
            <w:tcW w:w="5040" w:type="dxa"/>
          </w:tcPr>
          <w:p w14:paraId="30FB6021" w14:textId="77777777" w:rsidR="00C32FD0" w:rsidRPr="002A4861" w:rsidRDefault="00F5466B" w:rsidP="009A5EF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2A4861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มาตรฐานการรายงานทางการเงินกลุ่ม</w:t>
            </w:r>
          </w:p>
          <w:p w14:paraId="5696E430" w14:textId="560D505B" w:rsidR="00F5466B" w:rsidRPr="002A4861" w:rsidRDefault="00D73AD4" w:rsidP="009A5EF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="00F5466B" w:rsidRPr="002A4861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75BCE9BA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5F7676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506A4D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90B5973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66B" w:rsidRPr="002A4861" w14:paraId="4340488A" w14:textId="77777777" w:rsidTr="00BF7D26">
        <w:trPr>
          <w:cantSplit/>
          <w:trHeight w:val="20"/>
        </w:trPr>
        <w:tc>
          <w:tcPr>
            <w:tcW w:w="5040" w:type="dxa"/>
          </w:tcPr>
          <w:p w14:paraId="7DC28196" w14:textId="77777777" w:rsidR="00F5466B" w:rsidRPr="002A4861" w:rsidRDefault="00F5466B" w:rsidP="009A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2A4861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จัดประเภทเครื่องมือ</w:t>
            </w: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ทางการเงิน </w:t>
            </w:r>
          </w:p>
        </w:tc>
        <w:tc>
          <w:tcPr>
            <w:tcW w:w="1080" w:type="dxa"/>
            <w:vAlign w:val="bottom"/>
          </w:tcPr>
          <w:p w14:paraId="29F2415E" w14:textId="64CFAA7D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A486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 xml:space="preserve">ก </w:t>
            </w:r>
            <w:r w:rsidRPr="002A486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440" w:type="dxa"/>
            <w:vAlign w:val="bottom"/>
          </w:tcPr>
          <w:p w14:paraId="4DC27FF3" w14:textId="5609AFCE" w:rsidR="00F5466B" w:rsidRPr="002A4861" w:rsidRDefault="001B7D20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(3,355)</w:t>
            </w:r>
          </w:p>
        </w:tc>
        <w:tc>
          <w:tcPr>
            <w:tcW w:w="180" w:type="dxa"/>
            <w:vAlign w:val="bottom"/>
          </w:tcPr>
          <w:p w14:paraId="39B36E16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B6C215" w14:textId="0768DDA9" w:rsidR="00F5466B" w:rsidRPr="002A4861" w:rsidRDefault="001B7D20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(2,390)</w:t>
            </w:r>
          </w:p>
        </w:tc>
      </w:tr>
      <w:tr w:rsidR="00F5466B" w:rsidRPr="002A4861" w14:paraId="79F794D4" w14:textId="77777777" w:rsidTr="00BF7D26">
        <w:trPr>
          <w:cantSplit/>
          <w:trHeight w:val="20"/>
        </w:trPr>
        <w:tc>
          <w:tcPr>
            <w:tcW w:w="5040" w:type="dxa"/>
          </w:tcPr>
          <w:p w14:paraId="288CCA71" w14:textId="77777777" w:rsidR="00F5466B" w:rsidRPr="002A4861" w:rsidRDefault="00F5466B" w:rsidP="009A5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3C3F29B1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2F4091" w14:textId="26B35350" w:rsidR="00F5466B" w:rsidRPr="002A4861" w:rsidRDefault="001B7D20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80" w:type="dxa"/>
            <w:vAlign w:val="bottom"/>
          </w:tcPr>
          <w:p w14:paraId="55CCEFA3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65FF16" w14:textId="5A82AFEA" w:rsidR="00F5466B" w:rsidRPr="002A4861" w:rsidRDefault="001B7D20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</w:tr>
      <w:tr w:rsidR="00F5466B" w:rsidRPr="002A4861" w14:paraId="616BDE7D" w14:textId="77777777" w:rsidTr="00BF7D26">
        <w:trPr>
          <w:cantSplit/>
          <w:trHeight w:val="20"/>
        </w:trPr>
        <w:tc>
          <w:tcPr>
            <w:tcW w:w="5040" w:type="dxa"/>
          </w:tcPr>
          <w:p w14:paraId="491766F4" w14:textId="4E8FCD41" w:rsidR="00F5466B" w:rsidRPr="002A4861" w:rsidRDefault="00F5466B" w:rsidP="009A5EF4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3A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="00D73A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D73A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A48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21D56959" w14:textId="77777777" w:rsidR="00F5466B" w:rsidRPr="002A4861" w:rsidRDefault="00F5466B" w:rsidP="009A5EF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7327B" w14:textId="4BEEDBE5" w:rsidR="00F5466B" w:rsidRPr="002A4861" w:rsidRDefault="001B7D20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634,521</w:t>
            </w:r>
          </w:p>
        </w:tc>
        <w:tc>
          <w:tcPr>
            <w:tcW w:w="180" w:type="dxa"/>
            <w:vAlign w:val="bottom"/>
          </w:tcPr>
          <w:p w14:paraId="47986689" w14:textId="77777777" w:rsidR="00F5466B" w:rsidRPr="002A4861" w:rsidRDefault="00F5466B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2921B" w14:textId="25AB7C73" w:rsidR="00F5466B" w:rsidRPr="002A4861" w:rsidRDefault="001B7D20" w:rsidP="00BF7D26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639,941</w:t>
            </w:r>
          </w:p>
        </w:tc>
      </w:tr>
    </w:tbl>
    <w:p w14:paraId="2DC12C33" w14:textId="77777777" w:rsidR="00EC4E79" w:rsidRPr="002A4861" w:rsidRDefault="00EC4E79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16C0B011" w14:textId="77777777" w:rsidR="00C04620" w:rsidRPr="00C04620" w:rsidRDefault="00C04620" w:rsidP="00C0462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0462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C0462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C0462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792F2AEE" w14:textId="34C984EC" w:rsidR="00C04620" w:rsidRPr="002A4861" w:rsidRDefault="00C04620" w:rsidP="00C0462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2435B988" w14:textId="77EE9EBF" w:rsidR="000E41B8" w:rsidRDefault="000E41B8" w:rsidP="00AF58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E41B8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0E41B8">
        <w:rPr>
          <w:rFonts w:ascii="Angsana New" w:hAnsi="Angsana New"/>
          <w:sz w:val="30"/>
          <w:szCs w:val="30"/>
        </w:rPr>
        <w:t>1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0E41B8">
        <w:rPr>
          <w:rFonts w:ascii="Angsana New" w:hAnsi="Angsana New"/>
          <w:sz w:val="30"/>
          <w:szCs w:val="30"/>
          <w:cs/>
        </w:rPr>
        <w:t xml:space="preserve">มกราคม </w:t>
      </w:r>
      <w:r w:rsidRPr="000E41B8">
        <w:rPr>
          <w:rFonts w:ascii="Angsana New" w:hAnsi="Angsana New"/>
          <w:sz w:val="30"/>
          <w:szCs w:val="30"/>
        </w:rPr>
        <w:t>2563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0E41B8">
        <w:rPr>
          <w:rFonts w:ascii="Angsana New" w:hAnsi="Angsana New"/>
          <w:sz w:val="30"/>
          <w:szCs w:val="30"/>
          <w:cs/>
        </w:rPr>
        <w:t>ดังนั้น</w:t>
      </w:r>
      <w:r w:rsidRPr="00CE6F42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0E41B8">
        <w:rPr>
          <w:rFonts w:ascii="Angsana New" w:hAnsi="Angsana New"/>
          <w:sz w:val="30"/>
          <w:szCs w:val="30"/>
          <w:cs/>
        </w:rPr>
        <w:t xml:space="preserve">จึงไม่ปรับปรุงข้อมูลที่นำเสนอในปี </w:t>
      </w:r>
      <w:r w:rsidRPr="000E41B8">
        <w:rPr>
          <w:rFonts w:ascii="Angsana New" w:hAnsi="Angsana New"/>
          <w:sz w:val="30"/>
          <w:szCs w:val="30"/>
        </w:rPr>
        <w:t>2562</w:t>
      </w:r>
    </w:p>
    <w:p w14:paraId="127AA90B" w14:textId="5E3DFF34" w:rsidR="00C04620" w:rsidRDefault="00C04620" w:rsidP="00AF58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  <w:r w:rsidRPr="00C04620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Pr="00C04620">
        <w:rPr>
          <w:rFonts w:ascii="Angsana New" w:hAnsi="Angsana New" w:hint="cs"/>
          <w:sz w:val="30"/>
          <w:szCs w:val="30"/>
          <w:cs/>
        </w:rPr>
        <w:t>กลุ่ม</w:t>
      </w:r>
      <w:r w:rsidRPr="00C04620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C04620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C04620">
        <w:rPr>
          <w:rFonts w:ascii="Angsana New" w:hAnsi="Angsana New" w:hint="cs"/>
          <w:sz w:val="30"/>
          <w:szCs w:val="30"/>
          <w:cs/>
        </w:rPr>
        <w:t>กลุ่ม</w:t>
      </w:r>
      <w:r w:rsidRPr="00C04620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</w:p>
    <w:p w14:paraId="062318F4" w14:textId="0B810FAD" w:rsidR="009A5EF4" w:rsidRPr="00D816C8" w:rsidRDefault="009A5EF4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D3883E" w14:textId="5828AD8A" w:rsidR="009A5EF4" w:rsidRPr="009A5EF4" w:rsidRDefault="009A5EF4" w:rsidP="00AF580B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441"/>
        <w:jc w:val="thaiDistribute"/>
        <w:rPr>
          <w:rFonts w:ascii="Angsana New" w:hAnsi="Angsana New"/>
          <w:sz w:val="30"/>
          <w:szCs w:val="30"/>
        </w:rPr>
      </w:pPr>
      <w:r w:rsidRPr="009A5EF4">
        <w:rPr>
          <w:rFonts w:ascii="Angsana New" w:hAnsi="Angsana New" w:hint="cs"/>
          <w:sz w:val="30"/>
          <w:szCs w:val="30"/>
          <w:cs/>
        </w:rPr>
        <w:t>การ</w:t>
      </w:r>
      <w:r w:rsidR="006D13ED">
        <w:rPr>
          <w:rFonts w:ascii="Angsana New" w:hAnsi="Angsana New" w:hint="cs"/>
          <w:sz w:val="30"/>
          <w:szCs w:val="30"/>
          <w:cs/>
        </w:rPr>
        <w:t>จัดประเภทและ</w:t>
      </w:r>
      <w:r w:rsidRPr="009A5EF4">
        <w:rPr>
          <w:rFonts w:ascii="Angsana New" w:hAnsi="Angsana New" w:hint="cs"/>
          <w:sz w:val="30"/>
          <w:szCs w:val="30"/>
          <w:cs/>
        </w:rPr>
        <w:t>วัดมูลค่าของสินทรัพย์ทางการเงินและหนี้สินทางการเงิน</w:t>
      </w:r>
    </w:p>
    <w:p w14:paraId="71431AD0" w14:textId="77777777" w:rsidR="009A5EF4" w:rsidRPr="00D816C8" w:rsidRDefault="009A5EF4" w:rsidP="00C046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81E484" w14:textId="494E7960" w:rsidR="009A5EF4" w:rsidRPr="009A5EF4" w:rsidRDefault="009A5EF4" w:rsidP="009D14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77"/>
        <w:jc w:val="thaiDistribute"/>
        <w:rPr>
          <w:rFonts w:ascii="Angsana New" w:hAnsi="Angsana New"/>
          <w:sz w:val="30"/>
          <w:szCs w:val="30"/>
        </w:rPr>
      </w:pPr>
      <w:r w:rsidRPr="009A5EF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9A5EF4">
        <w:rPr>
          <w:rFonts w:ascii="Angsana New" w:hAnsi="Angsana New"/>
          <w:sz w:val="30"/>
          <w:szCs w:val="30"/>
        </w:rPr>
        <w:t>9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9A5EF4">
        <w:rPr>
          <w:rFonts w:ascii="Angsana New" w:hAnsi="Angsana New"/>
          <w:sz w:val="30"/>
          <w:szCs w:val="30"/>
        </w:rPr>
        <w:t>(“TFRS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9A5EF4">
        <w:rPr>
          <w:rFonts w:ascii="Angsana New" w:hAnsi="Angsana New"/>
          <w:sz w:val="30"/>
          <w:szCs w:val="30"/>
        </w:rPr>
        <w:t>9”)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9A5EF4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9A5EF4">
        <w:rPr>
          <w:rFonts w:ascii="Angsana New" w:hAnsi="Angsana New"/>
          <w:sz w:val="30"/>
          <w:szCs w:val="30"/>
        </w:rPr>
        <w:t>3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9A5EF4">
        <w:rPr>
          <w:rFonts w:ascii="Angsana New" w:hAnsi="Angsana New"/>
          <w:sz w:val="30"/>
          <w:szCs w:val="30"/>
          <w:cs/>
        </w:rPr>
        <w:t>ประเภท ได้แก่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9A5EF4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9A5EF4">
        <w:rPr>
          <w:rFonts w:ascii="Angsana New" w:hAnsi="Angsana New" w:hint="cs"/>
          <w:sz w:val="30"/>
          <w:szCs w:val="30"/>
          <w:cs/>
        </w:rPr>
        <w:t xml:space="preserve"> </w:t>
      </w:r>
      <w:r w:rsidRPr="009A5EF4">
        <w:rPr>
          <w:rFonts w:ascii="Angsana New" w:hAnsi="Angsana New"/>
          <w:sz w:val="30"/>
          <w:szCs w:val="30"/>
        </w:rPr>
        <w:t>(FVOCI)</w:t>
      </w:r>
      <w:r w:rsidRPr="009A5EF4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9A5EF4">
        <w:rPr>
          <w:rFonts w:ascii="Angsana New" w:hAnsi="Angsana New"/>
          <w:sz w:val="30"/>
          <w:szCs w:val="30"/>
        </w:rPr>
        <w:t>(FVTPL)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9A5EF4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9A5EF4">
        <w:rPr>
          <w:rFonts w:ascii="Angsana New" w:hAnsi="Angsana New"/>
          <w:sz w:val="30"/>
          <w:szCs w:val="30"/>
        </w:rPr>
        <w:t>TFRS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9A5EF4">
        <w:rPr>
          <w:rFonts w:ascii="Angsana New" w:hAnsi="Angsana New"/>
          <w:sz w:val="30"/>
          <w:szCs w:val="30"/>
        </w:rPr>
        <w:t>9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9A5EF4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9A5EF4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9A5EF4">
        <w:rPr>
          <w:rFonts w:ascii="Angsana New" w:hAnsi="Angsana New"/>
          <w:sz w:val="30"/>
          <w:szCs w:val="30"/>
        </w:rPr>
        <w:t>TFRS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9A5EF4">
        <w:rPr>
          <w:rFonts w:ascii="Angsana New" w:hAnsi="Angsana New"/>
          <w:sz w:val="30"/>
          <w:szCs w:val="30"/>
        </w:rPr>
        <w:t>9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9A5EF4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9A5EF4">
        <w:rPr>
          <w:rFonts w:ascii="Angsana New" w:hAnsi="Angsana New" w:hint="cs"/>
          <w:sz w:val="30"/>
          <w:szCs w:val="30"/>
        </w:rPr>
        <w:t>105</w:t>
      </w:r>
    </w:p>
    <w:p w14:paraId="73287497" w14:textId="77777777" w:rsidR="009A5EF4" w:rsidRPr="00D816C8" w:rsidRDefault="009A5EF4" w:rsidP="009A5EF4">
      <w:pPr>
        <w:pStyle w:val="BodyText2"/>
        <w:tabs>
          <w:tab w:val="left" w:pos="540"/>
        </w:tabs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09104A19" w14:textId="659CF153" w:rsidR="006B7068" w:rsidRDefault="009A5EF4" w:rsidP="002007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77"/>
        <w:jc w:val="thaiDistribute"/>
        <w:rPr>
          <w:rFonts w:ascii="Angsana New" w:hAnsi="Angsana New"/>
          <w:sz w:val="30"/>
          <w:szCs w:val="30"/>
        </w:rPr>
      </w:pPr>
      <w:r w:rsidRPr="009A5EF4">
        <w:rPr>
          <w:rFonts w:ascii="Angsana New" w:hAnsi="Angsana New" w:hint="cs"/>
          <w:sz w:val="30"/>
          <w:szCs w:val="30"/>
          <w:cs/>
        </w:rPr>
        <w:t>ตาม</w:t>
      </w:r>
      <w:r w:rsidR="00D73AD4">
        <w:rPr>
          <w:rFonts w:ascii="Angsana New" w:hAnsi="Angsana New" w:hint="cs"/>
          <w:sz w:val="30"/>
          <w:szCs w:val="30"/>
          <w:cs/>
        </w:rPr>
        <w:t xml:space="preserve"> </w:t>
      </w:r>
      <w:r w:rsidRPr="009A5EF4">
        <w:rPr>
          <w:rFonts w:ascii="Angsana New" w:hAnsi="Angsana New" w:hint="cs"/>
          <w:sz w:val="30"/>
          <w:szCs w:val="30"/>
        </w:rPr>
        <w:t>TFRS</w:t>
      </w:r>
      <w:r w:rsidR="00D73AD4">
        <w:rPr>
          <w:rFonts w:ascii="Angsana New" w:hAnsi="Angsana New" w:hint="cs"/>
          <w:sz w:val="30"/>
          <w:szCs w:val="30"/>
          <w:cs/>
        </w:rPr>
        <w:t xml:space="preserve"> </w:t>
      </w:r>
      <w:r w:rsidRPr="009A5EF4">
        <w:rPr>
          <w:rFonts w:ascii="Angsana New" w:hAnsi="Angsana New" w:hint="cs"/>
          <w:sz w:val="30"/>
          <w:szCs w:val="30"/>
        </w:rPr>
        <w:t>9</w:t>
      </w:r>
      <w:r w:rsidR="00D73AD4">
        <w:rPr>
          <w:rFonts w:ascii="Angsana New" w:hAnsi="Angsana New" w:hint="cs"/>
          <w:sz w:val="30"/>
          <w:szCs w:val="30"/>
          <w:cs/>
        </w:rPr>
        <w:t xml:space="preserve"> </w:t>
      </w:r>
      <w:r w:rsidRPr="009A5EF4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0E41B8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9A5EF4">
        <w:rPr>
          <w:rFonts w:ascii="Angsana New" w:hAnsi="Angsana New"/>
          <w:sz w:val="30"/>
          <w:szCs w:val="30"/>
          <w:cs/>
        </w:rPr>
        <w:t>รับรู้ดอกเบี้ยรับและดอกเบี้ยจ่ายด้วยอัตราดอกเบี้ยตามสัญญา</w:t>
      </w:r>
    </w:p>
    <w:p w14:paraId="5A33046F" w14:textId="723E0717" w:rsidR="00647322" w:rsidRPr="00D816C8" w:rsidRDefault="00647322" w:rsidP="009A5E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0A2E55B" w14:textId="3191837C" w:rsidR="00647322" w:rsidRDefault="00647322" w:rsidP="009327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8" w:firstLine="9"/>
        <w:jc w:val="thaiDistribute"/>
        <w:rPr>
          <w:rFonts w:ascii="Angsana New" w:hAnsi="Angsana New"/>
          <w:sz w:val="30"/>
          <w:szCs w:val="30"/>
        </w:rPr>
      </w:pPr>
      <w:r w:rsidRPr="00647322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647322">
        <w:rPr>
          <w:rFonts w:ascii="Angsana New" w:hAnsi="Angsana New"/>
          <w:sz w:val="30"/>
          <w:szCs w:val="30"/>
        </w:rPr>
        <w:t>TFRS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647322">
        <w:rPr>
          <w:rFonts w:ascii="Angsana New" w:hAnsi="Angsana New"/>
          <w:sz w:val="30"/>
          <w:szCs w:val="30"/>
        </w:rPr>
        <w:t>9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647322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0E41B8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64732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47322">
        <w:rPr>
          <w:rFonts w:ascii="Angsana New" w:hAnsi="Angsana New"/>
          <w:sz w:val="30"/>
          <w:szCs w:val="30"/>
        </w:rPr>
        <w:t>1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64732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47322">
        <w:rPr>
          <w:rFonts w:ascii="Angsana New" w:hAnsi="Angsana New"/>
          <w:sz w:val="30"/>
          <w:szCs w:val="30"/>
        </w:rPr>
        <w:t>2563</w:t>
      </w:r>
    </w:p>
    <w:p w14:paraId="37C36F3C" w14:textId="5F8F32BA" w:rsidR="00B43F3F" w:rsidRPr="00D816C8" w:rsidRDefault="00B43F3F" w:rsidP="00B43F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694" w:type="dxa"/>
        <w:tblInd w:w="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4"/>
        <w:gridCol w:w="1710"/>
        <w:gridCol w:w="270"/>
        <w:gridCol w:w="1710"/>
        <w:gridCol w:w="270"/>
        <w:gridCol w:w="1800"/>
      </w:tblGrid>
      <w:tr w:rsidR="00B43F3F" w:rsidRPr="00E93A0F" w14:paraId="2FB1DDEA" w14:textId="77777777" w:rsidTr="00FA2D07">
        <w:tc>
          <w:tcPr>
            <w:tcW w:w="8694" w:type="dxa"/>
            <w:gridSpan w:val="6"/>
            <w:vAlign w:val="bottom"/>
          </w:tcPr>
          <w:p w14:paraId="5F4330BE" w14:textId="2DB3FBFB" w:rsidR="00B43F3F" w:rsidRPr="00E93A0F" w:rsidRDefault="00B43F3F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E93A0F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B43F3F" w:rsidRPr="00E93A0F" w14:paraId="70CB0454" w14:textId="77777777" w:rsidTr="00FA2D07">
        <w:tc>
          <w:tcPr>
            <w:tcW w:w="4644" w:type="dxa"/>
            <w:gridSpan w:val="2"/>
            <w:tcBorders>
              <w:bottom w:val="single" w:sz="4" w:space="0" w:color="auto"/>
            </w:tcBorders>
            <w:vAlign w:val="bottom"/>
          </w:tcPr>
          <w:p w14:paraId="559B1B45" w14:textId="00997379" w:rsidR="00B43F3F" w:rsidRPr="00E93A0F" w:rsidRDefault="00B43F3F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การจัดประเภทตามมาตรฐาน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เดิม</w:t>
            </w:r>
            <w:r w:rsidR="00D73AD4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>31</w:t>
            </w:r>
            <w:r w:rsidR="00D73AD4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>2562</w:t>
            </w:r>
          </w:p>
        </w:tc>
        <w:tc>
          <w:tcPr>
            <w:tcW w:w="270" w:type="dxa"/>
          </w:tcPr>
          <w:p w14:paraId="3A7207EC" w14:textId="77777777" w:rsidR="00B43F3F" w:rsidRPr="00E93A0F" w:rsidRDefault="00B43F3F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43A6CB1E" w14:textId="33E6A959" w:rsidR="00B43F3F" w:rsidRPr="00E93A0F" w:rsidRDefault="00B43F3F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การจัดประเภทตาม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>TFRS</w:t>
            </w:r>
            <w:r w:rsidR="00D73AD4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  <w:r w:rsidR="00D73AD4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มกราคม</w:t>
            </w:r>
            <w:r w:rsidR="00D73AD4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Pr="00E93A0F">
              <w:rPr>
                <w:rFonts w:ascii="Angsana New" w:hAnsi="Angsana New"/>
                <w:color w:val="000000"/>
                <w:sz w:val="27"/>
                <w:szCs w:val="27"/>
              </w:rPr>
              <w:t>2563</w:t>
            </w:r>
          </w:p>
        </w:tc>
      </w:tr>
      <w:tr w:rsidR="00E93A0F" w:rsidRPr="00E93A0F" w14:paraId="15D53350" w14:textId="77777777" w:rsidTr="00FA2D07">
        <w:tc>
          <w:tcPr>
            <w:tcW w:w="2934" w:type="dxa"/>
            <w:tcBorders>
              <w:top w:val="single" w:sz="4" w:space="0" w:color="auto"/>
            </w:tcBorders>
            <w:vAlign w:val="bottom"/>
          </w:tcPr>
          <w:p w14:paraId="4B4515A5" w14:textId="0FEA9B85" w:rsidR="006D13ED" w:rsidRPr="00E93A0F" w:rsidRDefault="006D13ED" w:rsidP="00BF7D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45C4052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21C5A69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710" w:type="dxa"/>
            <w:vAlign w:val="bottom"/>
          </w:tcPr>
          <w:p w14:paraId="42EFF1C1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มูลค่ายุติธรรมผ่าน</w:t>
            </w:r>
          </w:p>
          <w:p w14:paraId="0A1A4791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D383FF9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800" w:type="dxa"/>
            <w:vAlign w:val="bottom"/>
          </w:tcPr>
          <w:p w14:paraId="00402A79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ราคาทุน</w:t>
            </w:r>
          </w:p>
          <w:p w14:paraId="6D8EAECF" w14:textId="5968CB55" w:rsidR="006D13ED" w:rsidRPr="00E93A0F" w:rsidRDefault="006D13ED" w:rsidP="006D13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ตัดจำหน่าย</w:t>
            </w:r>
            <w:r w:rsidRPr="00E93A0F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สุทธิ</w:t>
            </w:r>
          </w:p>
        </w:tc>
      </w:tr>
      <w:tr w:rsidR="006D13ED" w:rsidRPr="00E93A0F" w14:paraId="2DB9709B" w14:textId="77777777" w:rsidTr="00FA2D07">
        <w:tc>
          <w:tcPr>
            <w:tcW w:w="2934" w:type="dxa"/>
          </w:tcPr>
          <w:p w14:paraId="2F1E3E22" w14:textId="77777777" w:rsidR="006D13ED" w:rsidRPr="00E93A0F" w:rsidRDefault="006D13ED" w:rsidP="00BF7D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5760" w:type="dxa"/>
            <w:gridSpan w:val="5"/>
          </w:tcPr>
          <w:p w14:paraId="36426F6D" w14:textId="6941F60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 w:hint="cs"/>
                <w:i/>
                <w:iCs/>
                <w:color w:val="000000"/>
                <w:sz w:val="27"/>
                <w:szCs w:val="27"/>
                <w:cs/>
              </w:rPr>
              <w:t>(พันบาท)</w:t>
            </w:r>
          </w:p>
        </w:tc>
      </w:tr>
      <w:tr w:rsidR="00E93A0F" w:rsidRPr="00E93A0F" w14:paraId="79ED2E01" w14:textId="77777777" w:rsidTr="00FA2D07">
        <w:tc>
          <w:tcPr>
            <w:tcW w:w="2934" w:type="dxa"/>
          </w:tcPr>
          <w:p w14:paraId="4A9516C9" w14:textId="5AE03680" w:rsidR="006D13ED" w:rsidRPr="00E93A0F" w:rsidRDefault="006D13ED" w:rsidP="00BF7D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</w:tcPr>
          <w:p w14:paraId="549809D1" w14:textId="69088BDA" w:rsidR="006D13ED" w:rsidRPr="00E93A0F" w:rsidRDefault="003D4F61" w:rsidP="00AA10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130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216,287</w:t>
            </w:r>
          </w:p>
        </w:tc>
        <w:tc>
          <w:tcPr>
            <w:tcW w:w="270" w:type="dxa"/>
          </w:tcPr>
          <w:p w14:paraId="67BD66DF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710" w:type="dxa"/>
          </w:tcPr>
          <w:p w14:paraId="682071F2" w14:textId="6BB53C61" w:rsidR="006D13ED" w:rsidRPr="00E93A0F" w:rsidRDefault="003D4F61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FC03132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800" w:type="dxa"/>
          </w:tcPr>
          <w:p w14:paraId="4B2C34AA" w14:textId="72B95262" w:rsidR="006D13ED" w:rsidRPr="00A50BBE" w:rsidRDefault="003D4F6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88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A50BB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216,287</w:t>
            </w:r>
          </w:p>
        </w:tc>
      </w:tr>
      <w:tr w:rsidR="00E93A0F" w:rsidRPr="00E93A0F" w14:paraId="300F2B0B" w14:textId="77777777" w:rsidTr="00FA2D07">
        <w:tc>
          <w:tcPr>
            <w:tcW w:w="2934" w:type="dxa"/>
          </w:tcPr>
          <w:p w14:paraId="30528C30" w14:textId="7CF06458" w:rsidR="006D13ED" w:rsidRPr="00E93A0F" w:rsidRDefault="006D13ED" w:rsidP="00BF7D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ลูกหนี้การค้าและลูกหนี้</w:t>
            </w:r>
            <w:r w:rsidR="007738D4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หมุนเวียน</w:t>
            </w:r>
            <w:r w:rsidRPr="00E93A0F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อื่น</w:t>
            </w:r>
          </w:p>
        </w:tc>
        <w:tc>
          <w:tcPr>
            <w:tcW w:w="1710" w:type="dxa"/>
          </w:tcPr>
          <w:p w14:paraId="69D8CC9A" w14:textId="4A4A3A20" w:rsidR="006D13ED" w:rsidRPr="00E93A0F" w:rsidRDefault="003D4F61" w:rsidP="00AA10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130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354,271</w:t>
            </w:r>
          </w:p>
        </w:tc>
        <w:tc>
          <w:tcPr>
            <w:tcW w:w="270" w:type="dxa"/>
          </w:tcPr>
          <w:p w14:paraId="3D2E0E81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710" w:type="dxa"/>
          </w:tcPr>
          <w:p w14:paraId="2AEF4D8C" w14:textId="22DA4436" w:rsidR="006D13ED" w:rsidRPr="00E93A0F" w:rsidRDefault="003D4F61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397EAFCE" w14:textId="77777777" w:rsidR="006D13ED" w:rsidRPr="00E93A0F" w:rsidRDefault="006D13ED" w:rsidP="00B43F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800" w:type="dxa"/>
          </w:tcPr>
          <w:p w14:paraId="4C2B314D" w14:textId="47355F08" w:rsidR="006D13ED" w:rsidRPr="00E93A0F" w:rsidRDefault="003D4F6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884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</w:t>
            </w:r>
            <w:r w:rsidR="00B2746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Pr="00E93A0F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B27460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271</w:t>
            </w:r>
          </w:p>
        </w:tc>
      </w:tr>
      <w:tr w:rsidR="00E93A0F" w:rsidRPr="00E93A0F" w14:paraId="60CA991C" w14:textId="77777777" w:rsidTr="00FA2D07">
        <w:tc>
          <w:tcPr>
            <w:tcW w:w="2934" w:type="dxa"/>
          </w:tcPr>
          <w:p w14:paraId="5C2F43F3" w14:textId="77777777" w:rsidR="002E26A8" w:rsidRPr="00E93A0F" w:rsidRDefault="002E26A8" w:rsidP="00BF7D2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93A0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E9D84" w14:textId="2CF593D3" w:rsidR="002E26A8" w:rsidRPr="00E93A0F" w:rsidRDefault="002E26A8" w:rsidP="00AA10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130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E93A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570,558</w:t>
            </w:r>
          </w:p>
        </w:tc>
        <w:tc>
          <w:tcPr>
            <w:tcW w:w="270" w:type="dxa"/>
          </w:tcPr>
          <w:p w14:paraId="0EFD9B6F" w14:textId="77777777" w:rsidR="002E26A8" w:rsidRPr="00E93A0F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4EFFF" w14:textId="6E9A94BE" w:rsidR="002E26A8" w:rsidRPr="00E93A0F" w:rsidRDefault="001B7305" w:rsidP="00B93A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E93A0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14:paraId="6537F4DB" w14:textId="77777777" w:rsidR="002E26A8" w:rsidRPr="00E93A0F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915EB" w14:textId="007FEF7E" w:rsidR="002E26A8" w:rsidRPr="00401749" w:rsidRDefault="001B7305" w:rsidP="004017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88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40174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</w:t>
            </w:r>
            <w:r w:rsidR="008E2A04" w:rsidRPr="0040174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70</w:t>
            </w:r>
            <w:r w:rsidRPr="0040174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06761C" w:rsidRPr="0040174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558</w:t>
            </w:r>
          </w:p>
        </w:tc>
      </w:tr>
    </w:tbl>
    <w:p w14:paraId="0568CFA7" w14:textId="64B8260F" w:rsidR="00AA10E6" w:rsidRDefault="00AA10E6"/>
    <w:p w14:paraId="0798FED2" w14:textId="77777777" w:rsidR="00AA10E6" w:rsidRDefault="00AA1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Style w:val="TableGrid"/>
        <w:tblW w:w="8719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56"/>
        <w:gridCol w:w="1803"/>
        <w:gridCol w:w="270"/>
        <w:gridCol w:w="1980"/>
      </w:tblGrid>
      <w:tr w:rsidR="002E26A8" w:rsidRPr="00F221E3" w14:paraId="4F339258" w14:textId="77777777" w:rsidTr="007C3D0C">
        <w:tc>
          <w:tcPr>
            <w:tcW w:w="8719" w:type="dxa"/>
            <w:gridSpan w:val="6"/>
            <w:vAlign w:val="center"/>
          </w:tcPr>
          <w:p w14:paraId="18C4C12D" w14:textId="10EFF37E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lastRenderedPageBreak/>
              <w:t>งบการเงินรวม</w:t>
            </w:r>
          </w:p>
        </w:tc>
      </w:tr>
      <w:tr w:rsidR="002908C0" w:rsidRPr="00F221E3" w14:paraId="054AC4F9" w14:textId="77777777" w:rsidTr="00E2183F">
        <w:tc>
          <w:tcPr>
            <w:tcW w:w="4410" w:type="dxa"/>
            <w:gridSpan w:val="2"/>
            <w:tcBorders>
              <w:bottom w:val="single" w:sz="4" w:space="0" w:color="auto"/>
            </w:tcBorders>
            <w:vAlign w:val="bottom"/>
          </w:tcPr>
          <w:p w14:paraId="3FA45FBF" w14:textId="4234F45F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การจัดประเภทตามมาตรฐาน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เดิม</w:t>
            </w:r>
            <w:r w:rsidR="00D73AD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="00D73AD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56" w:type="dxa"/>
          </w:tcPr>
          <w:p w14:paraId="1FF9FC9A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053" w:type="dxa"/>
            <w:gridSpan w:val="3"/>
            <w:vAlign w:val="bottom"/>
          </w:tcPr>
          <w:p w14:paraId="6F6809BF" w14:textId="5B372975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TFRS</w:t>
            </w:r>
            <w:r w:rsidR="00D73AD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D73AD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มกราคม</w:t>
            </w:r>
            <w:r w:rsidR="00D73AD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27687A" w:rsidRPr="00F221E3" w14:paraId="42D13A97" w14:textId="77777777" w:rsidTr="00E2183F">
        <w:tc>
          <w:tcPr>
            <w:tcW w:w="2790" w:type="dxa"/>
            <w:tcBorders>
              <w:top w:val="single" w:sz="4" w:space="0" w:color="auto"/>
            </w:tcBorders>
          </w:tcPr>
          <w:p w14:paraId="65A360B1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7C14323" w14:textId="3BE84E61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56" w:type="dxa"/>
          </w:tcPr>
          <w:p w14:paraId="5C397193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14:paraId="18466A6E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22C708C5" w14:textId="606DCDC2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A8246A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BC71C90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  <w:p w14:paraId="7589CED8" w14:textId="109F8E1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ตัดจำหน่าย</w:t>
            </w:r>
            <w:r w:rsidRPr="00F221E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2908C0" w:rsidRPr="00F221E3" w14:paraId="1884382C" w14:textId="77777777" w:rsidTr="007C3D0C">
        <w:tc>
          <w:tcPr>
            <w:tcW w:w="2790" w:type="dxa"/>
          </w:tcPr>
          <w:p w14:paraId="7D0FBD9B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29" w:type="dxa"/>
            <w:gridSpan w:val="5"/>
          </w:tcPr>
          <w:p w14:paraId="0AE89AB8" w14:textId="0A9E1981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B45359" w:rsidRPr="00F221E3" w14:paraId="303D3C8A" w14:textId="77777777" w:rsidTr="00E2183F">
        <w:tc>
          <w:tcPr>
            <w:tcW w:w="2790" w:type="dxa"/>
          </w:tcPr>
          <w:p w14:paraId="4AAE297B" w14:textId="5E27E89F" w:rsidR="002E26A8" w:rsidRPr="00F221E3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  <w:vAlign w:val="bottom"/>
          </w:tcPr>
          <w:p w14:paraId="167A2522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66EF4DD5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0589E556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62FB883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3FC629C5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45359" w:rsidRPr="00F221E3" w14:paraId="45AD4E31" w14:textId="77777777" w:rsidTr="00E2183F">
        <w:tc>
          <w:tcPr>
            <w:tcW w:w="2790" w:type="dxa"/>
          </w:tcPr>
          <w:p w14:paraId="7F78E6B4" w14:textId="04A3FCD6" w:rsidR="002E26A8" w:rsidRPr="00F221E3" w:rsidRDefault="00D73AD4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="002E26A8" w:rsidRPr="00F221E3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และเงินกู้ยืมระยะสั้นจาก</w:t>
            </w:r>
          </w:p>
        </w:tc>
        <w:tc>
          <w:tcPr>
            <w:tcW w:w="1620" w:type="dxa"/>
            <w:vAlign w:val="bottom"/>
          </w:tcPr>
          <w:p w14:paraId="5C378C9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5A1A3B60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B64B1A2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FF72F0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2E927E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45359" w:rsidRPr="00F221E3" w14:paraId="0C78BCB4" w14:textId="77777777" w:rsidTr="00E2183F">
        <w:tc>
          <w:tcPr>
            <w:tcW w:w="2790" w:type="dxa"/>
          </w:tcPr>
          <w:p w14:paraId="7A4DF0F5" w14:textId="4D19419E" w:rsidR="002E26A8" w:rsidRPr="00F221E3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 xml:space="preserve">    สถาบันการเงิน</w:t>
            </w:r>
          </w:p>
        </w:tc>
        <w:tc>
          <w:tcPr>
            <w:tcW w:w="1620" w:type="dxa"/>
            <w:vAlign w:val="bottom"/>
          </w:tcPr>
          <w:p w14:paraId="1B21F18D" w14:textId="5ED3B209" w:rsidR="002E26A8" w:rsidRPr="00F221E3" w:rsidRDefault="002E26A8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8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675,207</w:t>
            </w:r>
          </w:p>
        </w:tc>
        <w:tc>
          <w:tcPr>
            <w:tcW w:w="256" w:type="dxa"/>
          </w:tcPr>
          <w:p w14:paraId="003C5C28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26A82B45" w14:textId="4F869C9D" w:rsidR="002E26A8" w:rsidRPr="00F221E3" w:rsidRDefault="002E26A8" w:rsidP="00EF07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90CD83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A28DB79" w14:textId="64A7DC14" w:rsidR="002E26A8" w:rsidRPr="00F221E3" w:rsidRDefault="002E26A8" w:rsidP="00EF07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2"/>
              </w:tabs>
              <w:ind w:left="-64" w:right="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675,207</w:t>
            </w:r>
          </w:p>
        </w:tc>
      </w:tr>
      <w:tr w:rsidR="00B45359" w:rsidRPr="00F221E3" w14:paraId="73F94D85" w14:textId="77777777" w:rsidTr="00E2183F">
        <w:tc>
          <w:tcPr>
            <w:tcW w:w="2790" w:type="dxa"/>
          </w:tcPr>
          <w:p w14:paraId="7ED6D094" w14:textId="43DA1C21" w:rsidR="002E26A8" w:rsidRPr="00F221E3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9241B4" w:rsidRPr="009241B4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14:paraId="120CC53D" w14:textId="5665BF90" w:rsidR="002E26A8" w:rsidRPr="00F221E3" w:rsidRDefault="002E26A8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8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212,527</w:t>
            </w:r>
          </w:p>
        </w:tc>
        <w:tc>
          <w:tcPr>
            <w:tcW w:w="256" w:type="dxa"/>
          </w:tcPr>
          <w:p w14:paraId="0EF77839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46CBEBFD" w14:textId="29A10126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29151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B1BC8F5" w14:textId="71288814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2"/>
              </w:tabs>
              <w:ind w:left="-64" w:right="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212,527</w:t>
            </w:r>
          </w:p>
        </w:tc>
      </w:tr>
      <w:tr w:rsidR="00B45359" w:rsidRPr="00F221E3" w14:paraId="6FA38C5A" w14:textId="77777777" w:rsidTr="00E2183F">
        <w:tc>
          <w:tcPr>
            <w:tcW w:w="2790" w:type="dxa"/>
          </w:tcPr>
          <w:p w14:paraId="3D42F3DA" w14:textId="4FBA6EA8" w:rsidR="009E3DD1" w:rsidRPr="00F221E3" w:rsidRDefault="00F221E3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vAlign w:val="bottom"/>
          </w:tcPr>
          <w:p w14:paraId="4C91D33A" w14:textId="6DC01588" w:rsidR="009E3DD1" w:rsidRPr="00F221E3" w:rsidRDefault="009E3DD1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88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1,105,963</w:t>
            </w:r>
          </w:p>
        </w:tc>
        <w:tc>
          <w:tcPr>
            <w:tcW w:w="256" w:type="dxa"/>
          </w:tcPr>
          <w:p w14:paraId="11613A87" w14:textId="77777777" w:rsidR="009E3DD1" w:rsidRPr="00F221E3" w:rsidRDefault="009E3DD1" w:rsidP="009E3D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5A0F1A71" w14:textId="7D06F93D" w:rsidR="009E3DD1" w:rsidRPr="00F221E3" w:rsidRDefault="009E3DD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76533F" w14:textId="77777777" w:rsidR="009E3DD1" w:rsidRPr="00F221E3" w:rsidRDefault="009E3DD1" w:rsidP="009E3D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6644479" w14:textId="0F949CAA" w:rsidR="009E3DD1" w:rsidRPr="00F221E3" w:rsidRDefault="009E3DD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2"/>
              </w:tabs>
              <w:ind w:left="-64" w:right="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1,105,963</w:t>
            </w:r>
          </w:p>
        </w:tc>
      </w:tr>
      <w:tr w:rsidR="00B45359" w:rsidRPr="00F221E3" w14:paraId="37454C16" w14:textId="77777777" w:rsidTr="00E2183F">
        <w:tc>
          <w:tcPr>
            <w:tcW w:w="2790" w:type="dxa"/>
          </w:tcPr>
          <w:p w14:paraId="75C6B564" w14:textId="0DD2F564" w:rsidR="002E26A8" w:rsidRPr="00F221E3" w:rsidRDefault="00F65BA6" w:rsidP="00F65BA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="001376F5" w:rsidRPr="00F221E3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329BB48" w14:textId="2ED91D20" w:rsidR="002E26A8" w:rsidRPr="00F221E3" w:rsidRDefault="00DC0CF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45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5302A008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26C23BCF" w14:textId="744B8896" w:rsidR="002E26A8" w:rsidRPr="00F221E3" w:rsidRDefault="009E3DD1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3,355</w:t>
            </w:r>
          </w:p>
        </w:tc>
        <w:tc>
          <w:tcPr>
            <w:tcW w:w="270" w:type="dxa"/>
          </w:tcPr>
          <w:p w14:paraId="047D3311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21CD5DC" w14:textId="4A18DA8B" w:rsidR="002E26A8" w:rsidRPr="00F221E3" w:rsidRDefault="00DC0CF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973" w:right="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B45359" w:rsidRPr="00F221E3" w14:paraId="16802B70" w14:textId="77777777" w:rsidTr="00E2183F">
        <w:tc>
          <w:tcPr>
            <w:tcW w:w="2790" w:type="dxa"/>
          </w:tcPr>
          <w:p w14:paraId="5CB0E650" w14:textId="02B4E607" w:rsidR="002E26A8" w:rsidRPr="00F221E3" w:rsidRDefault="002E26A8" w:rsidP="0096052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27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06940" w14:textId="27013881" w:rsidR="002E26A8" w:rsidRPr="00F221E3" w:rsidRDefault="002E26A8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88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1,993,697</w:t>
            </w:r>
          </w:p>
        </w:tc>
        <w:tc>
          <w:tcPr>
            <w:tcW w:w="256" w:type="dxa"/>
          </w:tcPr>
          <w:p w14:paraId="1E527C17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F4EE7" w14:textId="0E2BD217" w:rsidR="002E26A8" w:rsidRPr="00F221E3" w:rsidRDefault="00DC0CF8" w:rsidP="007A2F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left="-90" w:right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3,355</w:t>
            </w:r>
          </w:p>
        </w:tc>
        <w:tc>
          <w:tcPr>
            <w:tcW w:w="270" w:type="dxa"/>
          </w:tcPr>
          <w:p w14:paraId="1232D7E0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06BB1" w14:textId="77097D6C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1"/>
              </w:tabs>
              <w:ind w:left="-64" w:right="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1,993,697</w:t>
            </w:r>
          </w:p>
        </w:tc>
      </w:tr>
      <w:tr w:rsidR="008B51D5" w:rsidRPr="00F221E3" w14:paraId="15888F45" w14:textId="77777777" w:rsidTr="00E2183F">
        <w:tc>
          <w:tcPr>
            <w:tcW w:w="2790" w:type="dxa"/>
          </w:tcPr>
          <w:p w14:paraId="0E16EB50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04E1D8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6FD07A9E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14:paraId="2BFCFBC8" w14:textId="77777777" w:rsidR="002E26A8" w:rsidRPr="00F221E3" w:rsidRDefault="002E26A8" w:rsidP="008B51D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81" w:right="-115" w:hanging="18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53EF37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660CD65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E26A8" w:rsidRPr="00F221E3" w14:paraId="2E48A6D4" w14:textId="77777777" w:rsidTr="007C3D0C">
        <w:trPr>
          <w:tblHeader/>
        </w:trPr>
        <w:tc>
          <w:tcPr>
            <w:tcW w:w="8719" w:type="dxa"/>
            <w:gridSpan w:val="6"/>
            <w:vAlign w:val="bottom"/>
          </w:tcPr>
          <w:p w14:paraId="2A5F8A48" w14:textId="0864668B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8C0" w:rsidRPr="00F221E3" w14:paraId="13699362" w14:textId="77777777" w:rsidTr="00E2183F">
        <w:trPr>
          <w:tblHeader/>
        </w:trPr>
        <w:tc>
          <w:tcPr>
            <w:tcW w:w="4410" w:type="dxa"/>
            <w:gridSpan w:val="2"/>
            <w:tcBorders>
              <w:bottom w:val="single" w:sz="4" w:space="0" w:color="auto"/>
            </w:tcBorders>
            <w:vAlign w:val="bottom"/>
          </w:tcPr>
          <w:p w14:paraId="3434CF1C" w14:textId="0E2FEE0C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การจัดประเภทตามมาตรฐาน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เดิม</w:t>
            </w:r>
            <w:r w:rsidR="00D73AD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="00D73AD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56" w:type="dxa"/>
          </w:tcPr>
          <w:p w14:paraId="68FA3292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053" w:type="dxa"/>
            <w:gridSpan w:val="3"/>
            <w:tcBorders>
              <w:bottom w:val="single" w:sz="4" w:space="0" w:color="auto"/>
            </w:tcBorders>
            <w:vAlign w:val="bottom"/>
          </w:tcPr>
          <w:p w14:paraId="6172FD3A" w14:textId="0D7DDC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TFRS</w:t>
            </w:r>
            <w:r w:rsidR="00D73AD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D73AD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มกราคม</w:t>
            </w:r>
            <w:r w:rsidR="00D73AD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27687A" w:rsidRPr="00F221E3" w14:paraId="15476B18" w14:textId="77777777" w:rsidTr="00E2183F">
        <w:trPr>
          <w:tblHeader/>
        </w:trPr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5447CD00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1904DE4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56" w:type="dxa"/>
          </w:tcPr>
          <w:p w14:paraId="78091C4F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55D9B41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1BDFA39F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F94DD32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6CF6ADB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  <w:p w14:paraId="57D80512" w14:textId="61C1FBF6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ตัดจำหน่าย</w:t>
            </w:r>
            <w:r w:rsidRPr="00F221E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2908C0" w:rsidRPr="00F221E3" w14:paraId="60062B99" w14:textId="77777777" w:rsidTr="007C3D0C">
        <w:trPr>
          <w:tblHeader/>
        </w:trPr>
        <w:tc>
          <w:tcPr>
            <w:tcW w:w="2790" w:type="dxa"/>
          </w:tcPr>
          <w:p w14:paraId="6FE42C3E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29" w:type="dxa"/>
            <w:gridSpan w:val="5"/>
          </w:tcPr>
          <w:p w14:paraId="1F822D07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27687A" w:rsidRPr="00F221E3" w14:paraId="4567CD9A" w14:textId="77777777" w:rsidTr="00E2183F">
        <w:tc>
          <w:tcPr>
            <w:tcW w:w="2790" w:type="dxa"/>
          </w:tcPr>
          <w:p w14:paraId="67C3866A" w14:textId="0B212123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530877AF" w14:textId="646F65BB" w:rsidR="002E26A8" w:rsidRPr="00F221E3" w:rsidRDefault="002E26A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9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160,327</w:t>
            </w:r>
          </w:p>
        </w:tc>
        <w:tc>
          <w:tcPr>
            <w:tcW w:w="256" w:type="dxa"/>
          </w:tcPr>
          <w:p w14:paraId="06E452FD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872B00B" w14:textId="62903653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A80507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69D5AD57" w14:textId="1402E9DE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160,327</w:t>
            </w:r>
          </w:p>
        </w:tc>
      </w:tr>
      <w:tr w:rsidR="0027687A" w:rsidRPr="00F221E3" w14:paraId="3824111A" w14:textId="77777777" w:rsidTr="00E2183F">
        <w:tc>
          <w:tcPr>
            <w:tcW w:w="2790" w:type="dxa"/>
          </w:tcPr>
          <w:p w14:paraId="584303E7" w14:textId="333BD2F3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9241B4" w:rsidRPr="009241B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หมุนเวียน</w:t>
            </w: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14:paraId="1DF98804" w14:textId="15CDE4BF" w:rsidR="002E26A8" w:rsidRPr="00F221E3" w:rsidRDefault="002E26A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9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663,030</w:t>
            </w:r>
          </w:p>
        </w:tc>
        <w:tc>
          <w:tcPr>
            <w:tcW w:w="256" w:type="dxa"/>
          </w:tcPr>
          <w:p w14:paraId="08E3C5CB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2527A309" w14:textId="5180F1F5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A66323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63631E0" w14:textId="4D8EE504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D01A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D01A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030</w:t>
            </w:r>
          </w:p>
        </w:tc>
      </w:tr>
      <w:tr w:rsidR="0027687A" w:rsidRPr="00F221E3" w14:paraId="4F272937" w14:textId="77777777" w:rsidTr="00E2183F">
        <w:tc>
          <w:tcPr>
            <w:tcW w:w="2790" w:type="dxa"/>
          </w:tcPr>
          <w:p w14:paraId="17745633" w14:textId="44506816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เงินให้กู้ยืม</w:t>
            </w:r>
            <w:r w:rsidR="007C3D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ระยะสั้น</w:t>
            </w: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แก่กิจการที่</w:t>
            </w:r>
            <w:r w:rsidR="007C3D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620" w:type="dxa"/>
            <w:vAlign w:val="bottom"/>
          </w:tcPr>
          <w:p w14:paraId="651BAF67" w14:textId="40A244F4" w:rsidR="002E26A8" w:rsidRPr="00F221E3" w:rsidRDefault="002E26A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9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7224EA31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0D394999" w14:textId="0AB79A2C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9C9265B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64D15E9A" w14:textId="7B3065A0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7C3D0C" w:rsidRPr="00F221E3" w14:paraId="032900B6" w14:textId="77777777" w:rsidTr="00EB5B43">
        <w:tc>
          <w:tcPr>
            <w:tcW w:w="2790" w:type="dxa"/>
          </w:tcPr>
          <w:p w14:paraId="729D7AF6" w14:textId="50DDE12B" w:rsidR="007C3D0C" w:rsidRPr="00F221E3" w:rsidRDefault="007C3D0C" w:rsidP="007C3D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F221E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620" w:type="dxa"/>
          </w:tcPr>
          <w:p w14:paraId="1E831E1D" w14:textId="615EF7A9" w:rsidR="007C3D0C" w:rsidRPr="00F221E3" w:rsidRDefault="007C3D0C" w:rsidP="007C3D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9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3D0C">
              <w:rPr>
                <w:rFonts w:ascii="Angsana New" w:hAnsi="Angsana New"/>
                <w:color w:val="000000"/>
                <w:sz w:val="26"/>
                <w:szCs w:val="26"/>
              </w:rPr>
              <w:t>188,173</w:t>
            </w:r>
          </w:p>
        </w:tc>
        <w:tc>
          <w:tcPr>
            <w:tcW w:w="256" w:type="dxa"/>
          </w:tcPr>
          <w:p w14:paraId="272703FF" w14:textId="77777777" w:rsidR="007C3D0C" w:rsidRPr="00F221E3" w:rsidRDefault="007C3D0C" w:rsidP="007C3D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</w:tcPr>
          <w:p w14:paraId="1ED10FBA" w14:textId="134FF546" w:rsidR="007C3D0C" w:rsidRPr="007C3D0C" w:rsidRDefault="007C3D0C" w:rsidP="007C3D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3D0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550DFD" w14:textId="77777777" w:rsidR="007C3D0C" w:rsidRPr="00F221E3" w:rsidRDefault="007C3D0C" w:rsidP="007C3D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</w:tcPr>
          <w:p w14:paraId="3B067E53" w14:textId="7D8140F6" w:rsidR="007C3D0C" w:rsidRPr="007C3D0C" w:rsidRDefault="007C3D0C" w:rsidP="007C3D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C3D0C">
              <w:rPr>
                <w:rFonts w:ascii="Angsana New" w:hAnsi="Angsana New"/>
                <w:color w:val="000000"/>
                <w:sz w:val="26"/>
                <w:szCs w:val="26"/>
              </w:rPr>
              <w:t>188,173</w:t>
            </w:r>
          </w:p>
        </w:tc>
      </w:tr>
      <w:tr w:rsidR="0027687A" w:rsidRPr="00F221E3" w14:paraId="41A17958" w14:textId="77777777" w:rsidTr="00E2183F">
        <w:tc>
          <w:tcPr>
            <w:tcW w:w="2790" w:type="dxa"/>
          </w:tcPr>
          <w:p w14:paraId="647B0BBD" w14:textId="77777777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E4174" w14:textId="1D6AB463" w:rsidR="002E26A8" w:rsidRPr="00F221E3" w:rsidRDefault="002E26A8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9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1,011,530</w:t>
            </w:r>
          </w:p>
        </w:tc>
        <w:tc>
          <w:tcPr>
            <w:tcW w:w="256" w:type="dxa"/>
          </w:tcPr>
          <w:p w14:paraId="09A1D948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CD151" w14:textId="77EFDE87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A72960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B22C3" w14:textId="5651F2A4" w:rsidR="002E26A8" w:rsidRPr="00F221E3" w:rsidRDefault="00AB268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</w:t>
            </w:r>
            <w:r w:rsidR="00D01A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011</w:t>
            </w:r>
            <w:r w:rsidRPr="00F22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="00D01A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530</w:t>
            </w:r>
          </w:p>
        </w:tc>
      </w:tr>
      <w:tr w:rsidR="0027687A" w:rsidRPr="00F221E3" w14:paraId="069560D7" w14:textId="77777777" w:rsidTr="00E2183F">
        <w:trPr>
          <w:trHeight w:val="305"/>
        </w:trPr>
        <w:tc>
          <w:tcPr>
            <w:tcW w:w="2790" w:type="dxa"/>
          </w:tcPr>
          <w:p w14:paraId="6BAAE5C6" w14:textId="55A5D099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163DBEB7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59CA279A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14:paraId="3B5E36D5" w14:textId="77777777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24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6A54D5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124545D9" w14:textId="77777777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60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7687A" w:rsidRPr="00F221E3" w14:paraId="030E6555" w14:textId="77777777" w:rsidTr="00E2183F">
        <w:tc>
          <w:tcPr>
            <w:tcW w:w="2790" w:type="dxa"/>
          </w:tcPr>
          <w:p w14:paraId="382EB989" w14:textId="5E0EA19A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  <w:vAlign w:val="bottom"/>
          </w:tcPr>
          <w:p w14:paraId="73909568" w14:textId="789EADE5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0CC0B26B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57895B42" w14:textId="77777777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24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B7EC925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59F765EF" w14:textId="77777777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60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7687A" w:rsidRPr="00F221E3" w14:paraId="738016D6" w14:textId="77777777" w:rsidTr="00E2183F">
        <w:tc>
          <w:tcPr>
            <w:tcW w:w="2790" w:type="dxa"/>
          </w:tcPr>
          <w:p w14:paraId="556A67FC" w14:textId="6AB4AEF3" w:rsidR="002E26A8" w:rsidRPr="00F221E3" w:rsidRDefault="00D73AD4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15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="002E26A8" w:rsidRPr="00F221E3">
              <w:rPr>
                <w:rFonts w:ascii="Angsana New" w:hAnsi="Angsana New" w:hint="cs"/>
                <w:sz w:val="26"/>
                <w:szCs w:val="26"/>
                <w:cs/>
              </w:rPr>
              <w:t>และเงินกู้ยืมระยะสั้นจาก</w:t>
            </w:r>
          </w:p>
        </w:tc>
        <w:tc>
          <w:tcPr>
            <w:tcW w:w="1620" w:type="dxa"/>
            <w:vAlign w:val="bottom"/>
          </w:tcPr>
          <w:p w14:paraId="6E240024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6" w:type="dxa"/>
          </w:tcPr>
          <w:p w14:paraId="76265DDC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8EBB9A2" w14:textId="77777777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124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63D474E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37E551CE" w14:textId="77777777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60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7687A" w:rsidRPr="00F221E3" w14:paraId="0C92E046" w14:textId="77777777" w:rsidTr="00E2183F">
        <w:tc>
          <w:tcPr>
            <w:tcW w:w="2790" w:type="dxa"/>
          </w:tcPr>
          <w:p w14:paraId="3F6AE0E2" w14:textId="4B8C951F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1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D73AD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620" w:type="dxa"/>
            <w:vAlign w:val="bottom"/>
          </w:tcPr>
          <w:p w14:paraId="0242182B" w14:textId="0901FEC5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1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675,207</w:t>
            </w:r>
          </w:p>
        </w:tc>
        <w:tc>
          <w:tcPr>
            <w:tcW w:w="256" w:type="dxa"/>
          </w:tcPr>
          <w:p w14:paraId="3CA5E9D6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440883C5" w14:textId="3F6E6236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B402EC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35E0CFDB" w14:textId="7FAFDF5F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2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675,207</w:t>
            </w:r>
          </w:p>
        </w:tc>
      </w:tr>
      <w:tr w:rsidR="0027687A" w:rsidRPr="00F221E3" w14:paraId="6A6DFD9F" w14:textId="77777777" w:rsidTr="00E2183F">
        <w:tc>
          <w:tcPr>
            <w:tcW w:w="2790" w:type="dxa"/>
          </w:tcPr>
          <w:p w14:paraId="2F048F2A" w14:textId="6CFF47DF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  <w:r w:rsidR="009241B4" w:rsidRPr="009241B4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14:paraId="5CF50D4E" w14:textId="63E5E390" w:rsidR="002E26A8" w:rsidRPr="00F221E3" w:rsidRDefault="00013633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1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185,655</w:t>
            </w:r>
          </w:p>
        </w:tc>
        <w:tc>
          <w:tcPr>
            <w:tcW w:w="256" w:type="dxa"/>
          </w:tcPr>
          <w:p w14:paraId="400C5B61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51A5D40" w14:textId="08BA80BF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781EE4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E45E4F9" w14:textId="6110C5AF" w:rsidR="002E26A8" w:rsidRPr="00F221E3" w:rsidRDefault="00013633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2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185,655</w:t>
            </w:r>
          </w:p>
        </w:tc>
      </w:tr>
      <w:tr w:rsidR="0027687A" w:rsidRPr="00F221E3" w14:paraId="2039C101" w14:textId="77777777" w:rsidTr="00E2183F">
        <w:tc>
          <w:tcPr>
            <w:tcW w:w="2790" w:type="dxa"/>
          </w:tcPr>
          <w:p w14:paraId="539BB2F7" w14:textId="2D37F199" w:rsidR="002E26A8" w:rsidRPr="00F221E3" w:rsidRDefault="002E26A8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1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vAlign w:val="bottom"/>
          </w:tcPr>
          <w:p w14:paraId="172D8254" w14:textId="58DD7506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13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972,394</w:t>
            </w:r>
          </w:p>
        </w:tc>
        <w:tc>
          <w:tcPr>
            <w:tcW w:w="256" w:type="dxa"/>
          </w:tcPr>
          <w:p w14:paraId="47ED9DC4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01CA4C76" w14:textId="42DF5566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E3FFB1" w14:textId="77777777" w:rsidR="002E26A8" w:rsidRPr="00F221E3" w:rsidRDefault="002E26A8" w:rsidP="002E26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6DD50550" w14:textId="0CDC0B51" w:rsidR="002E26A8" w:rsidRPr="00F221E3" w:rsidRDefault="002E26A8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2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972,394</w:t>
            </w:r>
          </w:p>
        </w:tc>
      </w:tr>
      <w:tr w:rsidR="001A5E44" w:rsidRPr="00F221E3" w14:paraId="3ED99D69" w14:textId="77777777" w:rsidTr="00E2183F">
        <w:tc>
          <w:tcPr>
            <w:tcW w:w="2790" w:type="dxa"/>
          </w:tcPr>
          <w:p w14:paraId="0F86C2E6" w14:textId="64FBF916" w:rsidR="001A5E44" w:rsidRPr="00F221E3" w:rsidRDefault="00F65BA6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620" w:type="dxa"/>
            <w:vAlign w:val="bottom"/>
          </w:tcPr>
          <w:p w14:paraId="3FEFA508" w14:textId="5985774B" w:rsidR="001A5E44" w:rsidRPr="00F221E3" w:rsidRDefault="00AD02F9" w:rsidP="00AD02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4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21E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679AF593" w14:textId="77777777" w:rsidR="001A5E44" w:rsidRPr="00F221E3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vAlign w:val="bottom"/>
          </w:tcPr>
          <w:p w14:paraId="3ECC0828" w14:textId="25AF84C6" w:rsidR="001A5E44" w:rsidRPr="00F221E3" w:rsidRDefault="00AD02F9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90" w:right="12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2,390</w:t>
            </w:r>
          </w:p>
        </w:tc>
        <w:tc>
          <w:tcPr>
            <w:tcW w:w="270" w:type="dxa"/>
          </w:tcPr>
          <w:p w14:paraId="3461B4C2" w14:textId="77777777" w:rsidR="001A5E44" w:rsidRPr="00F221E3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360423B" w14:textId="0027B5E3" w:rsidR="001A5E44" w:rsidRPr="00F221E3" w:rsidRDefault="00CF1A81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973" w:right="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21E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1A5E44" w:rsidRPr="00F221E3" w14:paraId="42BB2362" w14:textId="77777777" w:rsidTr="00E2183F">
        <w:tc>
          <w:tcPr>
            <w:tcW w:w="2790" w:type="dxa"/>
          </w:tcPr>
          <w:p w14:paraId="46B29D5C" w14:textId="33B8D20E" w:rsidR="001A5E44" w:rsidRPr="00F221E3" w:rsidRDefault="001A5E44" w:rsidP="002B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F221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BA25F" w14:textId="5F4A1714" w:rsidR="001A5E44" w:rsidRPr="00F221E3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130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1,833,256</w:t>
            </w:r>
          </w:p>
        </w:tc>
        <w:tc>
          <w:tcPr>
            <w:tcW w:w="256" w:type="dxa"/>
          </w:tcPr>
          <w:p w14:paraId="69A0E915" w14:textId="77777777" w:rsidR="001A5E44" w:rsidRPr="00F221E3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AAAE9" w14:textId="21634B04" w:rsidR="001A5E44" w:rsidRPr="00F221E3" w:rsidRDefault="00C573ED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2,390</w:t>
            </w:r>
          </w:p>
        </w:tc>
        <w:tc>
          <w:tcPr>
            <w:tcW w:w="270" w:type="dxa"/>
          </w:tcPr>
          <w:p w14:paraId="631B9624" w14:textId="77777777" w:rsidR="001A5E44" w:rsidRPr="00F221E3" w:rsidRDefault="001A5E44" w:rsidP="001A5E4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BD9B1" w14:textId="5AF1235E" w:rsidR="001A5E44" w:rsidRPr="00F221E3" w:rsidRDefault="001A5E44" w:rsidP="005733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ind w:left="-64" w:right="-26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21E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1,833,</w:t>
            </w:r>
            <w:r w:rsidRPr="00F221E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</w:p>
        </w:tc>
      </w:tr>
    </w:tbl>
    <w:p w14:paraId="2712B564" w14:textId="070E621C" w:rsidR="00376067" w:rsidRDefault="00376067" w:rsidP="003760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67921" w14:textId="1F488B3A" w:rsidR="00F65BA6" w:rsidRDefault="00F65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636A1B7" w14:textId="3FF7B54C" w:rsidR="00334D16" w:rsidRDefault="006B7068" w:rsidP="00321995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441"/>
        <w:jc w:val="thaiDistribute"/>
        <w:rPr>
          <w:rFonts w:asciiTheme="majorBidi" w:hAnsiTheme="majorBidi" w:cstheme="majorBidi"/>
          <w:sz w:val="30"/>
          <w:szCs w:val="30"/>
        </w:rPr>
      </w:pPr>
      <w:r w:rsidRPr="00601B3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1CF2F755" w14:textId="77777777" w:rsidR="00601B35" w:rsidRPr="003C45AF" w:rsidRDefault="00601B35" w:rsidP="00601B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2"/>
          <w:cs/>
        </w:rPr>
      </w:pPr>
    </w:p>
    <w:p w14:paraId="3CBE54C0" w14:textId="6FAF4321" w:rsidR="006B7068" w:rsidRDefault="006B7068" w:rsidP="003219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386"/>
        <w:jc w:val="thaiDistribute"/>
        <w:rPr>
          <w:rFonts w:asciiTheme="majorBidi" w:hAnsiTheme="majorBidi" w:cstheme="majorBidi"/>
          <w:sz w:val="30"/>
          <w:szCs w:val="30"/>
        </w:rPr>
      </w:pPr>
      <w:r w:rsidRPr="006B7068">
        <w:rPr>
          <w:rFonts w:asciiTheme="majorBidi" w:hAnsiTheme="majorBidi" w:cstheme="majorBidi"/>
          <w:sz w:val="30"/>
          <w:szCs w:val="30"/>
        </w:rPr>
        <w:t>TFRS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B7068">
        <w:rPr>
          <w:rFonts w:asciiTheme="majorBidi" w:hAnsiTheme="majorBidi" w:cstheme="majorBidi"/>
          <w:sz w:val="30"/>
          <w:szCs w:val="30"/>
        </w:rPr>
        <w:t>9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B7068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</w:t>
      </w:r>
      <w:r w:rsidRPr="006B7068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</w:t>
      </w:r>
      <w:r w:rsidRPr="006B7068">
        <w:rPr>
          <w:rFonts w:asciiTheme="majorBidi" w:hAnsiTheme="majorBidi" w:cstheme="majorBidi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6B7068">
        <w:rPr>
          <w:rFonts w:asciiTheme="majorBidi" w:hAnsiTheme="majorBidi" w:cstheme="majorBidi"/>
          <w:sz w:val="30"/>
          <w:szCs w:val="30"/>
        </w:rPr>
        <w:t>TFRS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B7068">
        <w:rPr>
          <w:rFonts w:asciiTheme="majorBidi" w:hAnsiTheme="majorBidi" w:cstheme="majorBidi"/>
          <w:sz w:val="30"/>
          <w:szCs w:val="30"/>
        </w:rPr>
        <w:t>9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B7068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6B7068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6B7068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7FE2" w:rsidRPr="00F27FE2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="00F27FE2" w:rsidRPr="00F27FE2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="00F27FE2" w:rsidRPr="00F27FE2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F27FE2" w:rsidRPr="00F27FE2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7FE2" w:rsidRPr="00F27FE2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="00F27FE2" w:rsidRPr="00F27FE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="00F27FE2" w:rsidRPr="00F27FE2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="00F27FE2" w:rsidRPr="00F27FE2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16B78417" w14:textId="77777777" w:rsidR="004C36D1" w:rsidRPr="003C45AF" w:rsidRDefault="004C36D1" w:rsidP="00E232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2"/>
        </w:rPr>
      </w:pPr>
    </w:p>
    <w:p w14:paraId="04D2278A" w14:textId="2A9DC54F" w:rsidR="001C1ABE" w:rsidRDefault="006B7068" w:rsidP="003219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/>
        <w:jc w:val="thaiDistribute"/>
        <w:rPr>
          <w:rFonts w:asciiTheme="majorBidi" w:hAnsiTheme="majorBidi" w:cstheme="majorBidi"/>
          <w:sz w:val="30"/>
          <w:szCs w:val="30"/>
        </w:rPr>
      </w:pPr>
      <w:r w:rsidRPr="00A64725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กลุ่มบริษัทและบริษัทได้ประเมินการด้อยค่าตาม </w:t>
      </w:r>
      <w:r w:rsidRPr="00A64725">
        <w:rPr>
          <w:rFonts w:asciiTheme="majorBidi" w:hAnsiTheme="majorBidi" w:cstheme="majorBidi"/>
          <w:sz w:val="30"/>
          <w:szCs w:val="30"/>
        </w:rPr>
        <w:t>TFRS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4725" w:rsidRPr="00A64725">
        <w:rPr>
          <w:rFonts w:asciiTheme="majorBidi" w:hAnsiTheme="majorBidi" w:cstheme="majorBidi"/>
          <w:sz w:val="30"/>
          <w:szCs w:val="30"/>
        </w:rPr>
        <w:t>9</w:t>
      </w:r>
      <w:r w:rsidRPr="00A64725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A64725" w:rsidRPr="00A64725">
        <w:rPr>
          <w:rFonts w:asciiTheme="majorBidi" w:hAnsiTheme="majorBidi" w:cstheme="majorBidi"/>
          <w:sz w:val="30"/>
          <w:szCs w:val="30"/>
        </w:rPr>
        <w:t>1</w:t>
      </w:r>
      <w:r w:rsidRPr="00A6472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A64725" w:rsidRPr="00A64725">
        <w:rPr>
          <w:rFonts w:asciiTheme="majorBidi" w:hAnsiTheme="majorBidi" w:cstheme="majorBidi"/>
          <w:sz w:val="30"/>
          <w:szCs w:val="30"/>
        </w:rPr>
        <w:t>2563</w:t>
      </w:r>
      <w:r w:rsidRPr="00A64725">
        <w:rPr>
          <w:rFonts w:asciiTheme="majorBidi" w:hAnsiTheme="majorBidi" w:cstheme="majorBidi"/>
          <w:sz w:val="30"/>
          <w:szCs w:val="30"/>
          <w:cs/>
        </w:rPr>
        <w:t xml:space="preserve"> ส่งผลให้มีค่าเผื่อผลขาดทุนจากการด้อยค่าเพิ่มขึ้น ดังนี้</w:t>
      </w:r>
    </w:p>
    <w:p w14:paraId="062CF30C" w14:textId="77777777" w:rsidR="004B45C6" w:rsidRPr="003C45AF" w:rsidRDefault="004B45C6" w:rsidP="006B70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</w:rPr>
      </w:pPr>
    </w:p>
    <w:tbl>
      <w:tblPr>
        <w:tblW w:w="8667" w:type="dxa"/>
        <w:tblInd w:w="8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07"/>
        <w:gridCol w:w="1350"/>
        <w:gridCol w:w="180"/>
        <w:gridCol w:w="1530"/>
      </w:tblGrid>
      <w:tr w:rsidR="009A5EF4" w:rsidRPr="00F30FF0" w14:paraId="4817D19C" w14:textId="77777777" w:rsidTr="002B0A74">
        <w:trPr>
          <w:cantSplit/>
          <w:tblHeader/>
        </w:trPr>
        <w:tc>
          <w:tcPr>
            <w:tcW w:w="5607" w:type="dxa"/>
            <w:shd w:val="clear" w:color="auto" w:fill="auto"/>
            <w:vAlign w:val="bottom"/>
          </w:tcPr>
          <w:p w14:paraId="15C36FEE" w14:textId="3471E479" w:rsidR="009A5EF4" w:rsidRPr="00F30FF0" w:rsidRDefault="009A5EF4" w:rsidP="009A5EF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A9B49D" w14:textId="77777777" w:rsidR="009A5EF4" w:rsidRPr="00F30FF0" w:rsidRDefault="009A5EF4" w:rsidP="009A5EF4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5A829285" w14:textId="2F0DF0A4" w:rsidR="009A5EF4" w:rsidRPr="00F30FF0" w:rsidRDefault="009A5EF4" w:rsidP="009A5EF4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E3BEDF4" w14:textId="77777777" w:rsidR="009A5EF4" w:rsidRPr="00F30FF0" w:rsidRDefault="009A5EF4" w:rsidP="009A5E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703190" w14:textId="77777777" w:rsidR="004B45C6" w:rsidRPr="00F30FF0" w:rsidRDefault="009A5EF4" w:rsidP="004B45C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0D78BB7" w14:textId="775B1CE3" w:rsidR="009A5EF4" w:rsidRPr="00F30FF0" w:rsidRDefault="009A5EF4" w:rsidP="004B45C6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9A5EF4" w:rsidRPr="00F30FF0" w14:paraId="68458774" w14:textId="77777777" w:rsidTr="002B0A74">
        <w:trPr>
          <w:cantSplit/>
          <w:tblHeader/>
        </w:trPr>
        <w:tc>
          <w:tcPr>
            <w:tcW w:w="5607" w:type="dxa"/>
          </w:tcPr>
          <w:p w14:paraId="54D11740" w14:textId="77777777" w:rsidR="009A5EF4" w:rsidRPr="00F30FF0" w:rsidRDefault="009A5EF4" w:rsidP="009A5EF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7475DA53" w14:textId="7825D536" w:rsidR="009A5EF4" w:rsidRPr="00F30FF0" w:rsidRDefault="009A5EF4" w:rsidP="009A5E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B58B2" w:rsidRPr="00F30F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A5EF4" w:rsidRPr="00F30FF0" w14:paraId="768043D6" w14:textId="77777777" w:rsidTr="002B0A74">
        <w:trPr>
          <w:cantSplit/>
          <w:trHeight w:val="191"/>
        </w:trPr>
        <w:tc>
          <w:tcPr>
            <w:tcW w:w="5607" w:type="dxa"/>
          </w:tcPr>
          <w:p w14:paraId="4E6A5D28" w14:textId="08FA37C4" w:rsidR="009A5EF4" w:rsidRPr="00F30FF0" w:rsidRDefault="009A5EF4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73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6184B693" w14:textId="77777777" w:rsidR="009A5EF4" w:rsidRPr="00F30FF0" w:rsidRDefault="009A5EF4" w:rsidP="009A5E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5D0696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AD27285" w14:textId="77777777" w:rsidR="009A5EF4" w:rsidRPr="00F30FF0" w:rsidRDefault="009A5EF4" w:rsidP="009A5EF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EF4" w:rsidRPr="00F30FF0" w14:paraId="3E42999A" w14:textId="77777777" w:rsidTr="002B0A74">
        <w:trPr>
          <w:cantSplit/>
          <w:trHeight w:val="191"/>
        </w:trPr>
        <w:tc>
          <w:tcPr>
            <w:tcW w:w="5607" w:type="dxa"/>
          </w:tcPr>
          <w:p w14:paraId="31B75BC2" w14:textId="070396B5" w:rsidR="009A5EF4" w:rsidRPr="00F30FF0" w:rsidRDefault="009A5EF4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  <w:r w:rsidRPr="00F30F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6247F46C" w14:textId="6A2C24F7" w:rsidR="009A5EF4" w:rsidRPr="00F30FF0" w:rsidRDefault="00EB58B2" w:rsidP="00EB58B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6,925</w:t>
            </w:r>
          </w:p>
        </w:tc>
        <w:tc>
          <w:tcPr>
            <w:tcW w:w="180" w:type="dxa"/>
          </w:tcPr>
          <w:p w14:paraId="7D78AFFE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049E88" w14:textId="30CDF85D" w:rsidR="009A5EF4" w:rsidRPr="00F30FF0" w:rsidRDefault="00EB58B2" w:rsidP="00EF07A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4,135</w:t>
            </w:r>
          </w:p>
        </w:tc>
      </w:tr>
      <w:tr w:rsidR="009A5EF4" w:rsidRPr="00F30FF0" w14:paraId="1F9B0054" w14:textId="77777777" w:rsidTr="003C45AF">
        <w:trPr>
          <w:cantSplit/>
          <w:trHeight w:val="281"/>
        </w:trPr>
        <w:tc>
          <w:tcPr>
            <w:tcW w:w="5607" w:type="dxa"/>
          </w:tcPr>
          <w:p w14:paraId="5640DFF0" w14:textId="75EDC052" w:rsidR="009A5EF4" w:rsidRPr="003C45AF" w:rsidRDefault="00D73AD4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7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50" w:type="dxa"/>
          </w:tcPr>
          <w:p w14:paraId="11DBEEDB" w14:textId="788D1E29" w:rsidR="009A5EF4" w:rsidRPr="003C45AF" w:rsidRDefault="009A5EF4" w:rsidP="009A5E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D66F3EB" w14:textId="77777777" w:rsidR="009A5EF4" w:rsidRPr="003C45AF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</w:tcPr>
          <w:p w14:paraId="31A8463B" w14:textId="64BB17CE" w:rsidR="009A5EF4" w:rsidRPr="003C45AF" w:rsidRDefault="009A5EF4" w:rsidP="009252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A5EF4" w:rsidRPr="00F30FF0" w14:paraId="458C4052" w14:textId="77777777" w:rsidTr="002B0A74">
        <w:trPr>
          <w:cantSplit/>
          <w:trHeight w:val="191"/>
        </w:trPr>
        <w:tc>
          <w:tcPr>
            <w:tcW w:w="5607" w:type="dxa"/>
          </w:tcPr>
          <w:p w14:paraId="18686784" w14:textId="124CC297" w:rsidR="009A5EF4" w:rsidRPr="00F30FF0" w:rsidRDefault="009A5EF4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30FF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ผลขาดทุนจาก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การด้อยค่าที่รับรู้เพิ่มเติม ณ วันที่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D73A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2563</w:t>
            </w:r>
            <w:r w:rsidR="00D73AD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</w:p>
        </w:tc>
        <w:tc>
          <w:tcPr>
            <w:tcW w:w="1350" w:type="dxa"/>
          </w:tcPr>
          <w:p w14:paraId="7857F3FD" w14:textId="77777777" w:rsidR="009A5EF4" w:rsidRPr="00F30FF0" w:rsidRDefault="009A5EF4" w:rsidP="009A5E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382439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D28D87" w14:textId="77777777" w:rsidR="009A5EF4" w:rsidRPr="00F30FF0" w:rsidRDefault="009A5EF4" w:rsidP="009252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EF4" w:rsidRPr="00F30FF0" w14:paraId="2DBAB6AF" w14:textId="77777777" w:rsidTr="002B0A74">
        <w:trPr>
          <w:cantSplit/>
        </w:trPr>
        <w:tc>
          <w:tcPr>
            <w:tcW w:w="5607" w:type="dxa"/>
          </w:tcPr>
          <w:p w14:paraId="6B660BDC" w14:textId="7C024EC4" w:rsidR="009A5EF4" w:rsidRPr="00F30FF0" w:rsidRDefault="00EB58B2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A5EF4"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4E1F63A" w14:textId="70DFDB2D" w:rsidR="009A5EF4" w:rsidRPr="00F30FF0" w:rsidRDefault="00EB58B2" w:rsidP="007D3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3,866</w:t>
            </w:r>
          </w:p>
        </w:tc>
        <w:tc>
          <w:tcPr>
            <w:tcW w:w="180" w:type="dxa"/>
          </w:tcPr>
          <w:p w14:paraId="2BAFD9ED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4481E2F" w14:textId="15DEF102" w:rsidR="009A5EF4" w:rsidRPr="00F30FF0" w:rsidRDefault="00EB58B2" w:rsidP="009252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BD790D" w:rsidRPr="00F30FF0" w14:paraId="1C32714F" w14:textId="77777777" w:rsidTr="002B0A74">
        <w:trPr>
          <w:cantSplit/>
        </w:trPr>
        <w:tc>
          <w:tcPr>
            <w:tcW w:w="5607" w:type="dxa"/>
          </w:tcPr>
          <w:p w14:paraId="6B0DC894" w14:textId="03FAEB65" w:rsidR="00BD790D" w:rsidRPr="00EC6732" w:rsidRDefault="00EC6732" w:rsidP="00EC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D790D" w:rsidRPr="00EC673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ผลขาดทุนจากการด้อยค่าที่ยังไม่ได้รับรู้</w:t>
            </w:r>
          </w:p>
        </w:tc>
        <w:tc>
          <w:tcPr>
            <w:tcW w:w="1350" w:type="dxa"/>
          </w:tcPr>
          <w:p w14:paraId="0AD4D539" w14:textId="5E7C7FC1" w:rsidR="00BD790D" w:rsidRPr="00BD790D" w:rsidRDefault="00BD790D" w:rsidP="003C45AF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</w:t>
            </w:r>
            <w:r w:rsidRPr="00A5584E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2049E23" w14:textId="77777777" w:rsidR="00BD790D" w:rsidRPr="00F30FF0" w:rsidRDefault="00BD790D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33618F" w14:textId="179379BF" w:rsidR="00BD790D" w:rsidRPr="00F30FF0" w:rsidRDefault="00BD790D" w:rsidP="003C45AF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(3,712)</w:t>
            </w:r>
          </w:p>
        </w:tc>
      </w:tr>
      <w:tr w:rsidR="009A5EF4" w:rsidRPr="00F30FF0" w14:paraId="66C596CE" w14:textId="77777777" w:rsidTr="002B0A74">
        <w:trPr>
          <w:cantSplit/>
        </w:trPr>
        <w:tc>
          <w:tcPr>
            <w:tcW w:w="5607" w:type="dxa"/>
            <w:vAlign w:val="bottom"/>
          </w:tcPr>
          <w:p w14:paraId="4888D782" w14:textId="4BE573BD" w:rsidR="009A5EF4" w:rsidRPr="00F30FF0" w:rsidRDefault="009A5EF4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73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7CF4" w14:textId="3FF39FFA" w:rsidR="009A5EF4" w:rsidRPr="001B2DC8" w:rsidRDefault="00DC09E8" w:rsidP="00EF07A7">
            <w:pPr>
              <w:pStyle w:val="acctfourfigures"/>
              <w:tabs>
                <w:tab w:val="clear" w:pos="765"/>
                <w:tab w:val="decimal" w:pos="731"/>
                <w:tab w:val="left" w:pos="1076"/>
                <w:tab w:val="decimal" w:pos="1642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6,92</w:t>
            </w:r>
            <w:r w:rsidR="00F807C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786779B" w14:textId="77777777" w:rsidR="009A5EF4" w:rsidRPr="00F30FF0" w:rsidRDefault="009A5EF4" w:rsidP="009A5E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73C6A" w14:textId="433E614C" w:rsidR="009A5EF4" w:rsidRPr="00F30FF0" w:rsidRDefault="001B2DC8" w:rsidP="00925209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4,135</w:t>
            </w:r>
          </w:p>
        </w:tc>
      </w:tr>
    </w:tbl>
    <w:p w14:paraId="785FC0FC" w14:textId="0C7B7CA2" w:rsidR="009A5EF4" w:rsidRPr="003C45AF" w:rsidRDefault="009A5EF4" w:rsidP="006B70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</w:rPr>
      </w:pPr>
    </w:p>
    <w:p w14:paraId="78691AB4" w14:textId="703535D6" w:rsidR="009A5EF4" w:rsidRPr="00E258BD" w:rsidRDefault="00AB0940" w:rsidP="00F30F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กลุ่มบริษัทและบริษัทเลือกที่จะรับรู้</w:t>
      </w:r>
      <w:r w:rsidRPr="00E258BD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E258BD">
        <w:rPr>
          <w:rFonts w:asciiTheme="majorBidi" w:hAnsiTheme="majorBidi" w:cstheme="majorBidi"/>
          <w:sz w:val="30"/>
          <w:szCs w:val="30"/>
          <w:cs/>
        </w:rPr>
        <w:t xml:space="preserve">รับรู้เป็นค่าใช้จ่ายโดยใช้เกณฑ์เส้นตรงตลอดระยะเวลา </w:t>
      </w:r>
      <w:r w:rsidRPr="00E258BD">
        <w:rPr>
          <w:rFonts w:asciiTheme="majorBidi" w:hAnsiTheme="majorBidi" w:cstheme="majorBidi"/>
          <w:sz w:val="30"/>
          <w:szCs w:val="30"/>
        </w:rPr>
        <w:t>3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258BD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ปีนับจากวันที่ถือปฏิบัติตาม </w:t>
      </w:r>
      <w:r w:rsidRPr="00E258BD">
        <w:rPr>
          <w:rFonts w:asciiTheme="majorBidi" w:hAnsiTheme="majorBidi" w:cstheme="majorBidi"/>
          <w:sz w:val="30"/>
          <w:szCs w:val="30"/>
        </w:rPr>
        <w:t>TFRS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258BD">
        <w:rPr>
          <w:rFonts w:asciiTheme="majorBidi" w:hAnsiTheme="majorBidi" w:cstheme="majorBidi"/>
          <w:sz w:val="30"/>
          <w:szCs w:val="30"/>
        </w:rPr>
        <w:t>9</w:t>
      </w:r>
    </w:p>
    <w:p w14:paraId="7E8E43B6" w14:textId="6621808E" w:rsidR="007614A5" w:rsidRPr="003C45AF" w:rsidRDefault="00761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350"/>
        <w:gridCol w:w="180"/>
        <w:gridCol w:w="1530"/>
      </w:tblGrid>
      <w:tr w:rsidR="00E258BD" w:rsidRPr="00EF07A7" w14:paraId="4E154629" w14:textId="77777777" w:rsidTr="002B0A74">
        <w:trPr>
          <w:cantSplit/>
          <w:trHeight w:val="515"/>
          <w:tblHeader/>
        </w:trPr>
        <w:tc>
          <w:tcPr>
            <w:tcW w:w="5580" w:type="dxa"/>
            <w:shd w:val="clear" w:color="auto" w:fill="auto"/>
            <w:vAlign w:val="bottom"/>
          </w:tcPr>
          <w:p w14:paraId="6231671B" w14:textId="02A45866" w:rsidR="00E258BD" w:rsidRPr="00EF07A7" w:rsidRDefault="00E258BD" w:rsidP="00B434D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4D5F7C" w14:textId="77777777" w:rsidR="00E258BD" w:rsidRPr="00EF07A7" w:rsidRDefault="00E258BD" w:rsidP="00B434D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5F54E85E" w14:textId="4A9B3763" w:rsidR="00E258BD" w:rsidRPr="00EF07A7" w:rsidRDefault="00E258BD" w:rsidP="00B434D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EF07A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63538F" w14:textId="77777777" w:rsidR="00E258BD" w:rsidRPr="00EF07A7" w:rsidRDefault="00E258BD" w:rsidP="00B434D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8986FE" w14:textId="77777777" w:rsidR="00E258BD" w:rsidRPr="00EF07A7" w:rsidRDefault="00E258BD" w:rsidP="00B434D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F07A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F0C8348" w14:textId="712DC147" w:rsidR="00E258BD" w:rsidRPr="00EF07A7" w:rsidRDefault="00E258BD" w:rsidP="00B434D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EF07A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EF07A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E258BD" w:rsidRPr="00EF07A7" w14:paraId="724648CA" w14:textId="77777777" w:rsidTr="002B0A74">
        <w:trPr>
          <w:cantSplit/>
          <w:tblHeader/>
        </w:trPr>
        <w:tc>
          <w:tcPr>
            <w:tcW w:w="5580" w:type="dxa"/>
          </w:tcPr>
          <w:p w14:paraId="2131670B" w14:textId="77777777" w:rsidR="00E258BD" w:rsidRPr="00EF07A7" w:rsidRDefault="00E258BD" w:rsidP="00B434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7F4AC3CB" w14:textId="4BFD374B" w:rsidR="00E258BD" w:rsidRPr="00EF07A7" w:rsidRDefault="00E258BD" w:rsidP="00B434D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F07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D3CF6" w:rsidRPr="00EF07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F07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258BD" w:rsidRPr="00EF07A7" w14:paraId="0ED1EE52" w14:textId="77777777" w:rsidTr="002B0A74">
        <w:trPr>
          <w:cantSplit/>
          <w:trHeight w:val="191"/>
        </w:trPr>
        <w:tc>
          <w:tcPr>
            <w:tcW w:w="5580" w:type="dxa"/>
            <w:vAlign w:val="bottom"/>
          </w:tcPr>
          <w:p w14:paraId="0D636BF1" w14:textId="14BC452B" w:rsidR="00E258BD" w:rsidRPr="00EF07A7" w:rsidRDefault="00E258BD" w:rsidP="00B434D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7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ผลขาดทุนจากการด้อยค่าที่ยังไม่ได้รับรู้ ณ วันที่ </w:t>
            </w:r>
            <w:r w:rsidRPr="00EF07A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07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F07A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EF07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A30A816" w14:textId="6466802E" w:rsidR="00E258BD" w:rsidRPr="00EF07A7" w:rsidRDefault="001F79C8" w:rsidP="007D3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07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3,866</w:t>
            </w:r>
          </w:p>
        </w:tc>
        <w:tc>
          <w:tcPr>
            <w:tcW w:w="180" w:type="dxa"/>
          </w:tcPr>
          <w:p w14:paraId="77AD1BEC" w14:textId="77777777" w:rsidR="00E258BD" w:rsidRPr="00EF07A7" w:rsidRDefault="00E258BD" w:rsidP="00B434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71514F6" w14:textId="590534C6" w:rsidR="00E258BD" w:rsidRPr="00EF07A7" w:rsidRDefault="001F79C8" w:rsidP="00F30FF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F07A7">
              <w:rPr>
                <w:rFonts w:asciiTheme="majorBidi" w:hAnsiTheme="majorBidi" w:cstheme="majorBidi"/>
                <w:sz w:val="28"/>
                <w:szCs w:val="28"/>
              </w:rPr>
              <w:t>3,712</w:t>
            </w:r>
          </w:p>
        </w:tc>
      </w:tr>
      <w:tr w:rsidR="00E258BD" w:rsidRPr="00EF07A7" w14:paraId="588D7D3D" w14:textId="77777777" w:rsidTr="002B0A74">
        <w:trPr>
          <w:cantSplit/>
          <w:trHeight w:val="191"/>
        </w:trPr>
        <w:tc>
          <w:tcPr>
            <w:tcW w:w="5580" w:type="dxa"/>
            <w:vAlign w:val="bottom"/>
          </w:tcPr>
          <w:p w14:paraId="26B0882C" w14:textId="77777777" w:rsidR="00E258BD" w:rsidRPr="00EF07A7" w:rsidRDefault="00E258BD" w:rsidP="00B434DE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7A7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รับรู้ในกำไรหรือขาดทุนระหว่างงวด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64C54B" w14:textId="1C32B303" w:rsidR="00E258BD" w:rsidRPr="00EF07A7" w:rsidRDefault="00373106" w:rsidP="007D3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(966)</w:t>
            </w:r>
          </w:p>
        </w:tc>
        <w:tc>
          <w:tcPr>
            <w:tcW w:w="180" w:type="dxa"/>
          </w:tcPr>
          <w:p w14:paraId="7DF1A8C2" w14:textId="77777777" w:rsidR="00E258BD" w:rsidRPr="00EF07A7" w:rsidRDefault="00E258BD" w:rsidP="00B434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AE40480" w14:textId="52D0FEF4" w:rsidR="00E258BD" w:rsidRPr="00EF07A7" w:rsidRDefault="00373106" w:rsidP="003C45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(928)</w:t>
            </w:r>
          </w:p>
        </w:tc>
      </w:tr>
      <w:tr w:rsidR="00E258BD" w:rsidRPr="00EF07A7" w14:paraId="3E95186D" w14:textId="77777777" w:rsidTr="002B0A74">
        <w:trPr>
          <w:cantSplit/>
          <w:trHeight w:val="191"/>
        </w:trPr>
        <w:tc>
          <w:tcPr>
            <w:tcW w:w="5580" w:type="dxa"/>
            <w:vAlign w:val="bottom"/>
          </w:tcPr>
          <w:p w14:paraId="470A65BA" w14:textId="0C20796B" w:rsidR="00E258BD" w:rsidRPr="00EF07A7" w:rsidRDefault="00E258BD" w:rsidP="00B434DE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EF07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ผลขาดทุนจากการด้อยค่าที่ยังไม่ได้รับรู้ ณ วันที่</w:t>
            </w:r>
            <w:r w:rsidRPr="00EF07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0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B0A74" w:rsidRPr="00EF0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D73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1E05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2B0A74" w:rsidRPr="00EF07A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F0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D5EDE" w14:textId="29483786" w:rsidR="00E258BD" w:rsidRPr="00EF07A7" w:rsidRDefault="00373106" w:rsidP="007D3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2,900</w:t>
            </w:r>
          </w:p>
        </w:tc>
        <w:tc>
          <w:tcPr>
            <w:tcW w:w="180" w:type="dxa"/>
          </w:tcPr>
          <w:p w14:paraId="515D63BB" w14:textId="77777777" w:rsidR="00E258BD" w:rsidRPr="00EF07A7" w:rsidRDefault="00E258BD" w:rsidP="00B434D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7EB28" w14:textId="2E08A6CA" w:rsidR="00E258BD" w:rsidRPr="00EF07A7" w:rsidRDefault="00373106" w:rsidP="00EF07A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2,784</w:t>
            </w:r>
          </w:p>
        </w:tc>
      </w:tr>
    </w:tbl>
    <w:p w14:paraId="5B2605BC" w14:textId="0EAD85B7" w:rsidR="00E258BD" w:rsidRPr="00AF1C9A" w:rsidRDefault="00EF23E2" w:rsidP="00EF23E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1C9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TFRS</w:t>
      </w:r>
      <w:r w:rsidR="00D73AD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AF1C9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D73AD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AF1C9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A8DAFC0" w14:textId="0E87DE3D" w:rsidR="00242404" w:rsidRPr="00BA2820" w:rsidRDefault="00242404" w:rsidP="002424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CFAFD" w14:textId="55CE8DEE" w:rsidR="003406D8" w:rsidRDefault="00242404" w:rsidP="00F627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42404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242404">
        <w:rPr>
          <w:rFonts w:asciiTheme="majorBidi" w:hAnsiTheme="majorBidi" w:cstheme="majorBidi"/>
          <w:sz w:val="30"/>
          <w:szCs w:val="30"/>
        </w:rPr>
        <w:t>1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42404">
        <w:rPr>
          <w:rFonts w:asciiTheme="majorBidi" w:hAnsiTheme="majorBidi" w:cstheme="majorBidi"/>
          <w:sz w:val="30"/>
          <w:szCs w:val="30"/>
        </w:rPr>
        <w:t>2563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242404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242404">
        <w:rPr>
          <w:rFonts w:asciiTheme="majorBidi" w:hAnsiTheme="majorBidi" w:cstheme="majorBidi"/>
          <w:sz w:val="30"/>
          <w:szCs w:val="30"/>
        </w:rPr>
        <w:t>TFRS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</w:rPr>
        <w:t>16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242404">
        <w:rPr>
          <w:rFonts w:asciiTheme="majorBidi" w:hAnsiTheme="majorBidi" w:cstheme="majorBidi"/>
          <w:sz w:val="30"/>
          <w:szCs w:val="30"/>
        </w:rPr>
        <w:t>17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242404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</w:rPr>
        <w:t>(TAS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</w:rPr>
        <w:t>17)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242404">
        <w:rPr>
          <w:rFonts w:asciiTheme="majorBidi" w:hAnsiTheme="majorBidi" w:cstheme="majorBidi"/>
          <w:sz w:val="30"/>
          <w:szCs w:val="30"/>
        </w:rPr>
        <w:t>4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242404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242404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</w:rPr>
        <w:t>(TFRIC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</w:rPr>
        <w:t>4)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242404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2424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</w:rPr>
        <w:t>(Modified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</w:rPr>
        <w:t>retrospective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2404">
        <w:rPr>
          <w:rFonts w:asciiTheme="majorBidi" w:hAnsiTheme="majorBidi" w:cstheme="majorBidi"/>
          <w:sz w:val="30"/>
          <w:szCs w:val="30"/>
        </w:rPr>
        <w:t>approach)</w:t>
      </w:r>
      <w:r w:rsidRPr="0024240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B7BFF9A" w14:textId="77777777" w:rsidR="00F627E7" w:rsidRPr="00BA2820" w:rsidRDefault="00F627E7" w:rsidP="00F627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52A37DB" w14:textId="77777777" w:rsidR="004B06D5" w:rsidRPr="004B06D5" w:rsidRDefault="004B06D5" w:rsidP="004B06D5">
      <w:pPr>
        <w:pStyle w:val="BodyText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B06D5">
        <w:rPr>
          <w:rFonts w:asciiTheme="majorBidi" w:hAnsiTheme="majorBidi" w:cstheme="majorBidi"/>
          <w:sz w:val="30"/>
          <w:szCs w:val="30"/>
          <w:cs/>
        </w:rPr>
        <w:t>ในฐานะผู้เช่า</w:t>
      </w:r>
    </w:p>
    <w:p w14:paraId="0FAD9877" w14:textId="77777777" w:rsidR="004B06D5" w:rsidRPr="00BA2820" w:rsidRDefault="004B06D5" w:rsidP="004B06D5">
      <w:pPr>
        <w:pStyle w:val="BodyText"/>
        <w:spacing w:after="0" w:line="240" w:lineRule="auto"/>
        <w:ind w:left="12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1BEC0C9" w14:textId="481D0BEC" w:rsidR="004B06D5" w:rsidRPr="004B06D5" w:rsidRDefault="004B06D5" w:rsidP="004B06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06D5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="00D73AD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B06D5">
        <w:rPr>
          <w:rFonts w:asciiTheme="majorBidi" w:eastAsia="Calibri" w:hAnsiTheme="majorBidi" w:cstheme="majorBidi"/>
          <w:sz w:val="30"/>
          <w:szCs w:val="30"/>
        </w:rPr>
        <w:t>TFRS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B06D5">
        <w:rPr>
          <w:rFonts w:asciiTheme="majorBidi" w:eastAsia="Calibri" w:hAnsiTheme="majorBidi" w:cstheme="majorBidi"/>
          <w:sz w:val="30"/>
          <w:szCs w:val="30"/>
        </w:rPr>
        <w:t>16</w:t>
      </w:r>
      <w:r w:rsidR="00D73AD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="00D73AD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4B06D5">
        <w:rPr>
          <w:rFonts w:asciiTheme="majorBidi" w:eastAsia="Calibri" w:hAnsiTheme="majorBidi" w:cstheme="majorBidi"/>
          <w:sz w:val="30"/>
          <w:szCs w:val="30"/>
        </w:rPr>
        <w:t>(Transaction</w:t>
      </w:r>
      <w:r w:rsidR="00D73AD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B06D5">
        <w:rPr>
          <w:rFonts w:asciiTheme="majorBidi" w:eastAsia="Calibri" w:hAnsiTheme="majorBidi" w:cstheme="majorBidi"/>
          <w:sz w:val="30"/>
          <w:szCs w:val="30"/>
        </w:rPr>
        <w:t>price)</w:t>
      </w:r>
      <w:r w:rsidR="00D73AD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4B06D5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4B06D5">
        <w:rPr>
          <w:rFonts w:asciiTheme="majorBidi" w:eastAsia="Calibri" w:hAnsiTheme="majorBidi" w:cstheme="majorBidi"/>
          <w:sz w:val="30"/>
          <w:szCs w:val="30"/>
        </w:rPr>
        <w:t>1</w:t>
      </w:r>
      <w:r w:rsidR="00D73AD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4B06D5">
        <w:rPr>
          <w:rFonts w:asciiTheme="majorBidi" w:eastAsia="Calibri" w:hAnsiTheme="majorBidi" w:cstheme="majorBidi"/>
          <w:sz w:val="30"/>
          <w:szCs w:val="30"/>
        </w:rPr>
        <w:t>2563</w:t>
      </w:r>
      <w:r w:rsidR="00D73AD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="00D73AD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รับรู้</w:t>
      </w:r>
      <w:r w:rsidR="00D73AD4">
        <w:rPr>
          <w:rFonts w:asciiTheme="majorBidi" w:eastAsia="Calibri" w:hAnsiTheme="majorBidi" w:cstheme="majorBidi"/>
          <w:sz w:val="30"/>
          <w:szCs w:val="30"/>
          <w:cs/>
        </w:rPr>
        <w:t xml:space="preserve">       </w:t>
      </w:r>
      <w:r w:rsidRPr="004B06D5">
        <w:rPr>
          <w:rFonts w:asciiTheme="majorBidi" w:eastAsia="Calibri" w:hAnsiTheme="majorBidi" w:cstheme="majorBidi"/>
          <w:sz w:val="30"/>
          <w:szCs w:val="30"/>
          <w:cs/>
        </w:rPr>
        <w:t>ค่าเสื่อมราคาของสินทรัพย์สิทธิการใช้และดอกเบี้ยจ่ายของหนี้สินตามสัญญาเช่า</w:t>
      </w:r>
      <w:r w:rsidR="00D73AD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5DF6914B" w14:textId="77777777" w:rsidR="004B06D5" w:rsidRPr="00BA2820" w:rsidRDefault="004B06D5" w:rsidP="004B06D5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5730E5E0" w14:textId="22DE94BA" w:rsidR="004B06D5" w:rsidRDefault="004B06D5" w:rsidP="004B06D5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06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E258B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4B06D5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09EFB757" w14:textId="35322108" w:rsidR="004B06D5" w:rsidRPr="009630C6" w:rsidRDefault="004B06D5" w:rsidP="004B06D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30C6">
        <w:rPr>
          <w:rFonts w:asciiTheme="majorBidi" w:hAnsiTheme="majorBidi" w:cstheme="majorBidi"/>
          <w:sz w:val="30"/>
          <w:szCs w:val="30"/>
        </w:rPr>
        <w:t>12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630C6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951798C" w14:textId="03FC0A92" w:rsidR="00211274" w:rsidRPr="009630C6" w:rsidRDefault="00211274" w:rsidP="0021127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18E58B7B" w14:textId="6701C161" w:rsidR="004B06D5" w:rsidRPr="009630C6" w:rsidRDefault="004B06D5" w:rsidP="004B06D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924AA14" w14:textId="7BC70FEA" w:rsidR="004B06D5" w:rsidRPr="009630C6" w:rsidRDefault="004B06D5" w:rsidP="004B06D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4E9D842D" w14:textId="352CB068" w:rsidR="004B06D5" w:rsidRPr="009630C6" w:rsidRDefault="004B06D5" w:rsidP="004B06D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9630C6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4480D79" w14:textId="264DB986" w:rsidR="00BA2820" w:rsidRDefault="00BA2820" w:rsidP="00BA2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D31E0D" w14:textId="5434A06E" w:rsidR="002E0DE4" w:rsidRDefault="002E0DE4" w:rsidP="00BA2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FB6F49" w14:textId="25E8F666" w:rsidR="002E0DE4" w:rsidRDefault="002E0DE4" w:rsidP="00BA2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6758" w14:textId="692685F7" w:rsidR="002E0DE4" w:rsidRDefault="002E0DE4" w:rsidP="00BA2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EE3D42" w14:textId="1FB0CF5E" w:rsidR="002E0DE4" w:rsidRDefault="002E0DE4" w:rsidP="00BA2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FFA13" w14:textId="77777777" w:rsidR="002E0DE4" w:rsidRPr="004B06D5" w:rsidRDefault="002E0DE4" w:rsidP="00BA28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1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50"/>
      </w:tblGrid>
      <w:tr w:rsidR="00DB27F3" w:rsidRPr="00F30FF0" w14:paraId="434DBF5B" w14:textId="77777777" w:rsidTr="002B0A74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5544FAD" w14:textId="52EC82AD" w:rsidR="00DB27F3" w:rsidRPr="00F30FF0" w:rsidRDefault="00DB27F3" w:rsidP="002B0A74">
            <w:pPr>
              <w:pStyle w:val="acctfourfigures"/>
              <w:tabs>
                <w:tab w:val="clear" w:pos="765"/>
              </w:tabs>
              <w:spacing w:line="240" w:lineRule="auto"/>
              <w:ind w:left="370" w:hanging="356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F30FF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ผลกระทบจากการ</w:t>
            </w:r>
            <w:r w:rsidRPr="00F30FF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F30FF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Pr="00F30FF0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F30FF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F30FF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TFRS 16</w:t>
            </w:r>
            <w:r w:rsidRPr="00F30FF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E817D05" w14:textId="6F06C37B" w:rsidR="00DB27F3" w:rsidRPr="00F30FF0" w:rsidRDefault="00DB27F3" w:rsidP="006D13E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8A610D1" w14:textId="77777777" w:rsidR="00DB27F3" w:rsidRPr="00F30FF0" w:rsidRDefault="00DB27F3" w:rsidP="006D13E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E00042" w14:textId="77777777" w:rsidR="00DB27F3" w:rsidRPr="00F30FF0" w:rsidRDefault="00DB27F3" w:rsidP="006D13E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2D76D81E" w14:textId="5167BDE9" w:rsidR="00DB27F3" w:rsidRPr="00F30FF0" w:rsidRDefault="00DB27F3" w:rsidP="006D13E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B27F3" w:rsidRPr="00F30FF0" w14:paraId="5C644840" w14:textId="77777777" w:rsidTr="002B0A74">
        <w:trPr>
          <w:cantSplit/>
          <w:trHeight w:val="20"/>
        </w:trPr>
        <w:tc>
          <w:tcPr>
            <w:tcW w:w="5670" w:type="dxa"/>
          </w:tcPr>
          <w:p w14:paraId="18B2D257" w14:textId="77777777" w:rsidR="00DB27F3" w:rsidRPr="00F30FF0" w:rsidRDefault="00DB27F3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70" w:hanging="3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1" w:type="dxa"/>
            <w:gridSpan w:val="3"/>
          </w:tcPr>
          <w:p w14:paraId="1F3C03A3" w14:textId="77777777" w:rsidR="00DB27F3" w:rsidRPr="00F30FF0" w:rsidRDefault="00DB27F3" w:rsidP="006D13E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B27F3" w:rsidRPr="00F30FF0" w14:paraId="7B68D6DE" w14:textId="77777777" w:rsidTr="002B0A74">
        <w:trPr>
          <w:cantSplit/>
          <w:trHeight w:val="20"/>
        </w:trPr>
        <w:tc>
          <w:tcPr>
            <w:tcW w:w="5670" w:type="dxa"/>
          </w:tcPr>
          <w:p w14:paraId="0E349665" w14:textId="376FB12C" w:rsidR="00DB27F3" w:rsidRPr="00F30FF0" w:rsidRDefault="00DB27F3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70" w:hanging="356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D73AD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1" w:type="dxa"/>
            <w:gridSpan w:val="3"/>
          </w:tcPr>
          <w:p w14:paraId="127A5DB0" w14:textId="77777777" w:rsidR="00DB27F3" w:rsidRPr="00F30FF0" w:rsidRDefault="00DB27F3" w:rsidP="006D13E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8410B2" w:rsidRPr="00F30FF0" w14:paraId="5803822C" w14:textId="77777777" w:rsidTr="002B0A74">
        <w:trPr>
          <w:cantSplit/>
          <w:trHeight w:val="20"/>
        </w:trPr>
        <w:tc>
          <w:tcPr>
            <w:tcW w:w="5670" w:type="dxa"/>
          </w:tcPr>
          <w:p w14:paraId="39486B45" w14:textId="47136241" w:rsidR="008410B2" w:rsidRPr="00F30FF0" w:rsidRDefault="008410B2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hanging="356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2A4800C6" w14:textId="445F6848" w:rsidR="008410B2" w:rsidRPr="00F30FF0" w:rsidRDefault="00D13FAF" w:rsidP="005D61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6,397</w:t>
            </w:r>
          </w:p>
        </w:tc>
        <w:tc>
          <w:tcPr>
            <w:tcW w:w="181" w:type="dxa"/>
            <w:vAlign w:val="bottom"/>
          </w:tcPr>
          <w:p w14:paraId="27526314" w14:textId="77777777" w:rsidR="008410B2" w:rsidRPr="00F30FF0" w:rsidRDefault="008410B2" w:rsidP="008410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AFC41E" w14:textId="6E8EFD7F" w:rsidR="008410B2" w:rsidRPr="00F30FF0" w:rsidRDefault="00D13FAF" w:rsidP="005D612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6,397</w:t>
            </w:r>
          </w:p>
        </w:tc>
      </w:tr>
      <w:tr w:rsidR="002E0DE4" w:rsidRPr="00F30FF0" w14:paraId="22463ACA" w14:textId="77777777" w:rsidTr="002B0A74">
        <w:trPr>
          <w:cantSplit/>
          <w:trHeight w:val="20"/>
        </w:trPr>
        <w:tc>
          <w:tcPr>
            <w:tcW w:w="5670" w:type="dxa"/>
          </w:tcPr>
          <w:p w14:paraId="7C352939" w14:textId="77777777" w:rsidR="002E0DE4" w:rsidRPr="00B7209D" w:rsidRDefault="002E0DE4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hanging="356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0" w:type="dxa"/>
            <w:vAlign w:val="bottom"/>
          </w:tcPr>
          <w:p w14:paraId="1E7B7156" w14:textId="77777777" w:rsidR="002E0DE4" w:rsidRPr="00B7209D" w:rsidRDefault="002E0DE4" w:rsidP="005D61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1" w:type="dxa"/>
            <w:vAlign w:val="bottom"/>
          </w:tcPr>
          <w:p w14:paraId="00B7AD03" w14:textId="77777777" w:rsidR="002E0DE4" w:rsidRPr="00B7209D" w:rsidRDefault="002E0DE4" w:rsidP="008410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21750B7B" w14:textId="77777777" w:rsidR="002E0DE4" w:rsidRPr="00B7209D" w:rsidRDefault="002E0DE4" w:rsidP="005D612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9E2C0A" w:rsidRPr="00F30FF0" w14:paraId="05B700FB" w14:textId="77777777" w:rsidTr="002B0A74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27879C0F" w14:textId="7F0987CA" w:rsidR="009E2C0A" w:rsidRPr="00F30FF0" w:rsidRDefault="002A77C7" w:rsidP="002B0A74">
            <w:pPr>
              <w:pStyle w:val="acctfourfigures"/>
              <w:tabs>
                <w:tab w:val="clear" w:pos="765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F30FF0">
              <w:rPr>
                <w:rFonts w:asciiTheme="majorBidi" w:eastAsia="Calibri" w:hAnsiTheme="majorBidi" w:cstheme="majorBidi"/>
                <w:sz w:val="28"/>
                <w:szCs w:val="28"/>
              </w:rPr>
              <w:br w:type="page"/>
            </w:r>
            <w:r w:rsidR="009E2C0A"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="009E2C0A" w:rsidRPr="00F30FF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87ABA80" w14:textId="63C18DD2" w:rsidR="009E2C0A" w:rsidRPr="00F30FF0" w:rsidRDefault="009E2C0A" w:rsidP="006D13E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7518C2E" w14:textId="77777777" w:rsidR="009E2C0A" w:rsidRPr="00F30FF0" w:rsidRDefault="009E2C0A" w:rsidP="006D13E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C5C8D8" w14:textId="7B4A12D6" w:rsidR="009E2C0A" w:rsidRPr="00F30FF0" w:rsidRDefault="009E2C0A" w:rsidP="006D13E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C0A" w:rsidRPr="00F30FF0" w14:paraId="290E8AE3" w14:textId="77777777" w:rsidTr="002B0A74">
        <w:trPr>
          <w:cantSplit/>
          <w:trHeight w:val="20"/>
        </w:trPr>
        <w:tc>
          <w:tcPr>
            <w:tcW w:w="5670" w:type="dxa"/>
            <w:vAlign w:val="bottom"/>
          </w:tcPr>
          <w:p w14:paraId="457C5547" w14:textId="5E61A1D5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4DE06CB8" w14:textId="6B1E3442" w:rsidR="009E2C0A" w:rsidRPr="00F30FF0" w:rsidRDefault="00F627E7" w:rsidP="00D132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23,991</w:t>
            </w:r>
          </w:p>
        </w:tc>
        <w:tc>
          <w:tcPr>
            <w:tcW w:w="181" w:type="dxa"/>
            <w:vAlign w:val="bottom"/>
          </w:tcPr>
          <w:p w14:paraId="35B7A636" w14:textId="77777777" w:rsidR="009E2C0A" w:rsidRPr="00F30FF0" w:rsidRDefault="009E2C0A" w:rsidP="006D13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703783" w14:textId="196A67EF" w:rsidR="009E2C0A" w:rsidRPr="00F30FF0" w:rsidRDefault="00F627E7" w:rsidP="00D1320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21,653</w:t>
            </w:r>
          </w:p>
        </w:tc>
      </w:tr>
      <w:tr w:rsidR="009E2C0A" w:rsidRPr="00F30FF0" w14:paraId="2089BA4D" w14:textId="77777777" w:rsidTr="002B0A74">
        <w:trPr>
          <w:cantSplit/>
          <w:trHeight w:val="20"/>
        </w:trPr>
        <w:tc>
          <w:tcPr>
            <w:tcW w:w="5670" w:type="dxa"/>
          </w:tcPr>
          <w:p w14:paraId="2DF2E854" w14:textId="77777777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5AC7AB64" w14:textId="344ACBBE" w:rsidR="009E2C0A" w:rsidRPr="00F30FF0" w:rsidRDefault="00F627E7" w:rsidP="0015692A">
            <w:pPr>
              <w:pStyle w:val="acctfourfigures"/>
              <w:tabs>
                <w:tab w:val="clear" w:pos="765"/>
                <w:tab w:val="decimal" w:pos="820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417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3907031B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0EEC3D" w14:textId="72707C7E" w:rsidR="009E2C0A" w:rsidRPr="00F30FF0" w:rsidRDefault="00F627E7" w:rsidP="006D13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2C0A" w:rsidRPr="00F30FF0" w14:paraId="2F0E32B5" w14:textId="77777777" w:rsidTr="002B0A74">
        <w:trPr>
          <w:cantSplit/>
          <w:trHeight w:val="20"/>
        </w:trPr>
        <w:tc>
          <w:tcPr>
            <w:tcW w:w="5670" w:type="dxa"/>
          </w:tcPr>
          <w:p w14:paraId="5EBCE327" w14:textId="77777777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0F633E71" w14:textId="44FAA10E" w:rsidR="009E2C0A" w:rsidRPr="00F30FF0" w:rsidRDefault="00F627E7" w:rsidP="006D13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007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6D5F1E69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1E862C" w14:textId="0AB3A2F7" w:rsidR="009E2C0A" w:rsidRPr="00F30FF0" w:rsidRDefault="00F627E7" w:rsidP="006D13E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E2C0A" w:rsidRPr="00F30FF0" w14:paraId="4C831323" w14:textId="77777777" w:rsidTr="002B0A74">
        <w:trPr>
          <w:cantSplit/>
          <w:trHeight w:val="20"/>
        </w:trPr>
        <w:tc>
          <w:tcPr>
            <w:tcW w:w="5670" w:type="dxa"/>
          </w:tcPr>
          <w:p w14:paraId="4EBC12CF" w14:textId="2EEF84C4" w:rsidR="009E2C0A" w:rsidRPr="00F30FF0" w:rsidRDefault="003B5251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สัญญาที่ไม่ได้ประกอบด้วยสัญญาเช่า</w:t>
            </w:r>
          </w:p>
        </w:tc>
        <w:tc>
          <w:tcPr>
            <w:tcW w:w="1350" w:type="dxa"/>
            <w:vAlign w:val="bottom"/>
          </w:tcPr>
          <w:p w14:paraId="202A6CDD" w14:textId="3B25B8EF" w:rsidR="009E2C0A" w:rsidRPr="00F30FF0" w:rsidRDefault="00F627E7" w:rsidP="006D13ED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7166" w:rsidRPr="00F30FF0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169F0FB6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2A8026" w14:textId="41453B3B" w:rsidR="009E2C0A" w:rsidRPr="00F30FF0" w:rsidRDefault="00F627E7" w:rsidP="006D13E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(9,854)</w:t>
            </w:r>
          </w:p>
        </w:tc>
      </w:tr>
      <w:tr w:rsidR="009E2C0A" w:rsidRPr="00F30FF0" w14:paraId="13C3EE19" w14:textId="77777777" w:rsidTr="002B0A74">
        <w:trPr>
          <w:cantSplit/>
          <w:trHeight w:val="20"/>
        </w:trPr>
        <w:tc>
          <w:tcPr>
            <w:tcW w:w="5670" w:type="dxa"/>
          </w:tcPr>
          <w:p w14:paraId="1A7F4A2F" w14:textId="77777777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4DAF3D" w14:textId="6143C703" w:rsidR="009E2C0A" w:rsidRPr="00F30FF0" w:rsidRDefault="00F627E7" w:rsidP="001569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7,136</w:t>
            </w:r>
          </w:p>
        </w:tc>
        <w:tc>
          <w:tcPr>
            <w:tcW w:w="181" w:type="dxa"/>
            <w:vAlign w:val="bottom"/>
          </w:tcPr>
          <w:p w14:paraId="5F48798C" w14:textId="77777777" w:rsidR="009E2C0A" w:rsidRPr="00F30FF0" w:rsidRDefault="009E2C0A" w:rsidP="006D13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6BC726" w14:textId="525CFEAA" w:rsidR="009E2C0A" w:rsidRPr="00F30FF0" w:rsidRDefault="00F627E7" w:rsidP="001569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7,136</w:t>
            </w:r>
          </w:p>
        </w:tc>
      </w:tr>
      <w:tr w:rsidR="009E2C0A" w:rsidRPr="00F30FF0" w14:paraId="3470FEB4" w14:textId="77777777" w:rsidTr="002B0A74">
        <w:trPr>
          <w:cantSplit/>
          <w:trHeight w:val="20"/>
        </w:trPr>
        <w:tc>
          <w:tcPr>
            <w:tcW w:w="5670" w:type="dxa"/>
          </w:tcPr>
          <w:p w14:paraId="5E920122" w14:textId="77777777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22425D34" w14:textId="19884FD3" w:rsidR="009E2C0A" w:rsidRPr="00F30FF0" w:rsidRDefault="002B0A74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9E2C0A"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E2C0A" w:rsidRPr="00F30FF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E2C0A"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9E2C0A" w:rsidRPr="00F30FF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A962BC" w14:textId="77777777" w:rsidR="009E2C0A" w:rsidRPr="00F30FF0" w:rsidRDefault="009E2C0A" w:rsidP="006D13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FE6449" w14:textId="6EB3773C" w:rsidR="00F627E7" w:rsidRPr="00F30FF0" w:rsidRDefault="00F627E7" w:rsidP="001569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</w:t>
            </w:r>
            <w:r w:rsidR="0015692A" w:rsidRPr="00F30FF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397</w:t>
            </w:r>
          </w:p>
        </w:tc>
        <w:tc>
          <w:tcPr>
            <w:tcW w:w="181" w:type="dxa"/>
            <w:vAlign w:val="bottom"/>
          </w:tcPr>
          <w:p w14:paraId="485A40E6" w14:textId="77777777" w:rsidR="009E2C0A" w:rsidRPr="00F30FF0" w:rsidRDefault="009E2C0A" w:rsidP="006D13E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978A579" w14:textId="11B0DF74" w:rsidR="009E2C0A" w:rsidRPr="00F30FF0" w:rsidRDefault="0015692A" w:rsidP="0015692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6,397</w:t>
            </w:r>
          </w:p>
        </w:tc>
      </w:tr>
      <w:tr w:rsidR="009E2C0A" w:rsidRPr="00F30FF0" w14:paraId="2DF05460" w14:textId="77777777" w:rsidTr="002B0A74">
        <w:trPr>
          <w:cantSplit/>
          <w:trHeight w:val="20"/>
        </w:trPr>
        <w:tc>
          <w:tcPr>
            <w:tcW w:w="5670" w:type="dxa"/>
          </w:tcPr>
          <w:p w14:paraId="6DE820DF" w14:textId="2ED8A757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7D41F0E9" w14:textId="43704E31" w:rsidR="009E2C0A" w:rsidRPr="00F30FF0" w:rsidRDefault="00F627E7" w:rsidP="001569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141,147</w:t>
            </w:r>
          </w:p>
        </w:tc>
        <w:tc>
          <w:tcPr>
            <w:tcW w:w="181" w:type="dxa"/>
          </w:tcPr>
          <w:p w14:paraId="65C41C0B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74C683" w14:textId="4D4248A7" w:rsidR="009E2C0A" w:rsidRPr="00F30FF0" w:rsidRDefault="00F627E7" w:rsidP="001569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62,151</w:t>
            </w:r>
          </w:p>
        </w:tc>
      </w:tr>
      <w:tr w:rsidR="009E2C0A" w:rsidRPr="00F30FF0" w14:paraId="10DEE749" w14:textId="77777777" w:rsidTr="002B0A74">
        <w:trPr>
          <w:cantSplit/>
          <w:trHeight w:val="20"/>
        </w:trPr>
        <w:tc>
          <w:tcPr>
            <w:tcW w:w="5670" w:type="dxa"/>
            <w:vAlign w:val="bottom"/>
          </w:tcPr>
          <w:p w14:paraId="77E1B6F8" w14:textId="1F2D6222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73AD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54EF7" w14:textId="087AFE2C" w:rsidR="009E2C0A" w:rsidRPr="00F30FF0" w:rsidRDefault="00F627E7" w:rsidP="0015692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</w:t>
            </w:r>
            <w:r w:rsidR="0015692A"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544</w:t>
            </w:r>
          </w:p>
        </w:tc>
        <w:tc>
          <w:tcPr>
            <w:tcW w:w="181" w:type="dxa"/>
          </w:tcPr>
          <w:p w14:paraId="7D2331C5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93CD0" w14:textId="46179DDB" w:rsidR="009E2C0A" w:rsidRPr="00F30FF0" w:rsidRDefault="00F627E7" w:rsidP="0015692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</w:t>
            </w:r>
            <w:r w:rsidR="0015692A"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</w:t>
            </w:r>
          </w:p>
        </w:tc>
      </w:tr>
      <w:tr w:rsidR="009E2C0A" w:rsidRPr="00F30FF0" w14:paraId="2D11C61E" w14:textId="77777777" w:rsidTr="002B0A74">
        <w:trPr>
          <w:cantSplit/>
          <w:trHeight w:val="20"/>
        </w:trPr>
        <w:tc>
          <w:tcPr>
            <w:tcW w:w="5670" w:type="dxa"/>
            <w:vAlign w:val="bottom"/>
          </w:tcPr>
          <w:p w14:paraId="525B8853" w14:textId="571B5B31" w:rsidR="009E2C0A" w:rsidRPr="00F30FF0" w:rsidRDefault="009E2C0A" w:rsidP="002B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30FF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ร้อยละต่อปี)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89C9D2" w14:textId="5A7AF428" w:rsidR="009E2C0A" w:rsidRPr="00F30FF0" w:rsidRDefault="00287D6C" w:rsidP="009630C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4.6</w:t>
            </w:r>
          </w:p>
        </w:tc>
        <w:tc>
          <w:tcPr>
            <w:tcW w:w="181" w:type="dxa"/>
          </w:tcPr>
          <w:p w14:paraId="6D1045D1" w14:textId="77777777" w:rsidR="009E2C0A" w:rsidRPr="00F30FF0" w:rsidRDefault="009E2C0A" w:rsidP="006D13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535C89" w14:textId="663C7C33" w:rsidR="009E2C0A" w:rsidRPr="00F30FF0" w:rsidRDefault="00287D6C" w:rsidP="009630C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4.4</w:t>
            </w:r>
          </w:p>
        </w:tc>
      </w:tr>
    </w:tbl>
    <w:p w14:paraId="1C08ECF2" w14:textId="1D76CD05" w:rsidR="00CA4950" w:rsidRPr="00B7209D" w:rsidRDefault="00CA4950" w:rsidP="00E61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7289A4D2" w14:textId="6E0892A0" w:rsidR="009E2160" w:rsidRPr="00C201BA" w:rsidRDefault="009E2160" w:rsidP="009E216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5478B">
        <w:rPr>
          <w:rFonts w:ascii="Angsana New" w:hAnsi="Angsana New"/>
          <w:bCs/>
          <w:sz w:val="30"/>
          <w:szCs w:val="30"/>
          <w:cs/>
        </w:rPr>
        <w:t>ผลกระทบจากการแพร่ระบาดของโรคติดเชื้อโคโรนา</w:t>
      </w:r>
      <w:r w:rsidRPr="0096765F">
        <w:rPr>
          <w:rFonts w:ascii="Angsana New" w:hAnsi="Angsana New"/>
          <w:b/>
          <w:sz w:val="30"/>
          <w:szCs w:val="30"/>
          <w:cs/>
        </w:rPr>
        <w:t xml:space="preserve"> </w:t>
      </w:r>
      <w:r w:rsidRPr="0096765F">
        <w:rPr>
          <w:rFonts w:ascii="Angsana New" w:hAnsi="Angsana New"/>
          <w:b/>
          <w:sz w:val="30"/>
          <w:szCs w:val="30"/>
        </w:rPr>
        <w:t>2019</w:t>
      </w:r>
      <w:r w:rsidR="00D73AD4">
        <w:rPr>
          <w:rFonts w:ascii="Angsana New" w:hAnsi="Angsana New"/>
          <w:b/>
          <w:sz w:val="30"/>
          <w:szCs w:val="30"/>
          <w:cs/>
        </w:rPr>
        <w:t xml:space="preserve"> </w:t>
      </w:r>
      <w:r w:rsidRPr="0096765F">
        <w:rPr>
          <w:rFonts w:ascii="Angsana New" w:hAnsi="Angsana New"/>
          <w:b/>
          <w:sz w:val="30"/>
          <w:szCs w:val="30"/>
        </w:rPr>
        <w:t>(Covid-19)</w:t>
      </w:r>
    </w:p>
    <w:p w14:paraId="774CD09D" w14:textId="2585017B" w:rsidR="009E2160" w:rsidRPr="00B7209D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4"/>
          <w:szCs w:val="14"/>
        </w:rPr>
      </w:pPr>
    </w:p>
    <w:p w14:paraId="788B4E1D" w14:textId="1865BC14" w:rsidR="007A73AC" w:rsidRPr="00765132" w:rsidRDefault="007A73AC" w:rsidP="009E2160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765132">
        <w:rPr>
          <w:rFonts w:ascii="Angsana New" w:hAnsi="Angsana New"/>
          <w:sz w:val="30"/>
          <w:szCs w:val="30"/>
          <w:cs/>
        </w:rPr>
        <w:t>ในระหว่าง</w:t>
      </w:r>
      <w:r w:rsidR="00CE33CE" w:rsidRPr="00765132">
        <w:rPr>
          <w:rFonts w:ascii="Angsana New" w:hAnsi="Angsana New" w:hint="cs"/>
          <w:sz w:val="30"/>
          <w:szCs w:val="30"/>
          <w:cs/>
        </w:rPr>
        <w:t>งวด</w:t>
      </w:r>
      <w:r w:rsidR="00C13260" w:rsidRPr="00765132">
        <w:rPr>
          <w:rFonts w:ascii="Angsana New" w:hAnsi="Angsana New" w:hint="cs"/>
          <w:sz w:val="30"/>
          <w:szCs w:val="30"/>
          <w:cs/>
        </w:rPr>
        <w:t xml:space="preserve"> </w:t>
      </w:r>
      <w:r w:rsidRPr="00765132">
        <w:rPr>
          <w:rFonts w:ascii="Angsana New" w:hAnsi="Angsana New"/>
          <w:sz w:val="30"/>
          <w:szCs w:val="30"/>
          <w:cs/>
        </w:rPr>
        <w:t>การดำเนินธุรกิจของกลุ่มบริษัท</w:t>
      </w:r>
      <w:r w:rsidRPr="00765132">
        <w:rPr>
          <w:rFonts w:ascii="Angsana New" w:hAnsi="Angsana New" w:hint="cs"/>
          <w:sz w:val="30"/>
          <w:szCs w:val="30"/>
          <w:cs/>
        </w:rPr>
        <w:t>และ</w:t>
      </w:r>
      <w:r w:rsidRPr="00765132">
        <w:rPr>
          <w:rFonts w:ascii="Angsana New" w:hAnsi="Angsana New"/>
          <w:sz w:val="30"/>
          <w:szCs w:val="30"/>
          <w:cs/>
        </w:rPr>
        <w:t xml:space="preserve">บริษัทได้รับผลกระทบจากการแพร่ระบาดของโรคติดเชื้อไวรัสโคโรนา </w:t>
      </w:r>
      <w:r w:rsidR="00EE7F30" w:rsidRPr="00765132">
        <w:rPr>
          <w:rFonts w:ascii="Angsana New" w:hAnsi="Angsana New"/>
          <w:sz w:val="30"/>
          <w:szCs w:val="30"/>
        </w:rPr>
        <w:t>2019</w:t>
      </w:r>
      <w:r w:rsidRPr="00765132">
        <w:rPr>
          <w:rFonts w:ascii="Angsana New" w:hAnsi="Angsana New"/>
          <w:sz w:val="30"/>
          <w:szCs w:val="30"/>
          <w:cs/>
        </w:rPr>
        <w:t xml:space="preserve"> (</w:t>
      </w:r>
      <w:r w:rsidRPr="00765132">
        <w:rPr>
          <w:rFonts w:ascii="Angsana New" w:hAnsi="Angsana New"/>
          <w:sz w:val="30"/>
          <w:szCs w:val="30"/>
        </w:rPr>
        <w:t>Covid-</w:t>
      </w:r>
      <w:r w:rsidR="00EE7F30" w:rsidRPr="00765132">
        <w:rPr>
          <w:rFonts w:ascii="Angsana New" w:hAnsi="Angsana New"/>
          <w:sz w:val="30"/>
          <w:szCs w:val="30"/>
        </w:rPr>
        <w:t>19</w:t>
      </w:r>
      <w:r w:rsidRPr="00765132">
        <w:rPr>
          <w:rFonts w:ascii="Angsana New" w:hAnsi="Angsana New"/>
          <w:sz w:val="30"/>
          <w:szCs w:val="30"/>
          <w:cs/>
        </w:rPr>
        <w:t>) ซึ่งทำให้ยอดขาย</w:t>
      </w:r>
      <w:r w:rsidR="00622AFF" w:rsidRPr="00765132">
        <w:rPr>
          <w:rFonts w:ascii="Angsana New" w:hAnsi="Angsana New" w:hint="cs"/>
          <w:sz w:val="30"/>
          <w:szCs w:val="30"/>
          <w:cs/>
        </w:rPr>
        <w:t>ของธุรกิจที่เกี่ยวเนื่องกับผลิตภัณฑ์ก๊าซธรรมชาติ</w:t>
      </w:r>
      <w:r w:rsidRPr="00765132">
        <w:rPr>
          <w:rFonts w:ascii="Angsana New" w:hAnsi="Angsana New"/>
          <w:sz w:val="30"/>
          <w:szCs w:val="30"/>
          <w:cs/>
        </w:rPr>
        <w:t>ลดลง</w:t>
      </w:r>
      <w:r w:rsidR="00D57C3B" w:rsidRPr="00765132">
        <w:rPr>
          <w:rFonts w:ascii="Angsana New" w:hAnsi="Angsana New" w:hint="cs"/>
          <w:sz w:val="30"/>
          <w:szCs w:val="30"/>
          <w:cs/>
        </w:rPr>
        <w:t>อย่าง</w:t>
      </w:r>
      <w:r w:rsidRPr="00765132">
        <w:rPr>
          <w:rFonts w:ascii="Angsana New" w:hAnsi="Angsana New"/>
          <w:sz w:val="30"/>
          <w:szCs w:val="30"/>
          <w:cs/>
        </w:rPr>
        <w:t>มีนัยสำคัญ 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กลุ่มบริษัท</w:t>
      </w:r>
      <w:r w:rsidR="00AB654A" w:rsidRPr="00765132">
        <w:rPr>
          <w:rFonts w:ascii="Angsana New" w:hAnsi="Angsana New" w:hint="cs"/>
          <w:sz w:val="30"/>
          <w:szCs w:val="30"/>
          <w:cs/>
        </w:rPr>
        <w:t>และ</w:t>
      </w:r>
      <w:r w:rsidRPr="00765132">
        <w:rPr>
          <w:rFonts w:ascii="Angsana New" w:hAnsi="Angsana New"/>
          <w:sz w:val="30"/>
          <w:szCs w:val="30"/>
          <w:cs/>
        </w:rPr>
        <w:t>บริษัท รวมทั้งการปรับขั้นตอนการดำเนินงาน การปรับลดค่าใช้จ่ายและทางเลือกอื่น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765132">
        <w:rPr>
          <w:rFonts w:ascii="Angsana New" w:hAnsi="Angsana New"/>
          <w:sz w:val="30"/>
          <w:szCs w:val="30"/>
          <w:cs/>
        </w:rPr>
        <w:t>ๆ</w:t>
      </w:r>
    </w:p>
    <w:p w14:paraId="301E0135" w14:textId="77777777" w:rsidR="007A73AC" w:rsidRPr="00B7209D" w:rsidRDefault="007A73AC" w:rsidP="009E2160">
      <w:pPr>
        <w:spacing w:line="240" w:lineRule="auto"/>
        <w:ind w:left="531"/>
        <w:jc w:val="thaiDistribute"/>
        <w:rPr>
          <w:rFonts w:ascii="Angsana New" w:hAnsi="Angsana New"/>
          <w:sz w:val="14"/>
          <w:szCs w:val="14"/>
        </w:rPr>
      </w:pPr>
    </w:p>
    <w:p w14:paraId="14305610" w14:textId="0037D934" w:rsidR="009E2160" w:rsidRPr="00C201BA" w:rsidRDefault="009E2160" w:rsidP="009E2160">
      <w:pPr>
        <w:spacing w:line="240" w:lineRule="auto"/>
        <w:ind w:left="531"/>
        <w:jc w:val="thaiDistribute"/>
        <w:rPr>
          <w:rFonts w:ascii="Angsana New" w:hAnsi="Angsana New"/>
          <w:bCs/>
          <w:sz w:val="30"/>
          <w:szCs w:val="30"/>
        </w:rPr>
      </w:pPr>
      <w:r w:rsidRPr="00C201BA">
        <w:rPr>
          <w:rFonts w:ascii="Angsana New" w:hAnsi="Angsana New" w:hint="cs"/>
          <w:sz w:val="30"/>
          <w:szCs w:val="30"/>
          <w:cs/>
        </w:rPr>
        <w:t xml:space="preserve">ณ </w:t>
      </w:r>
      <w:r w:rsidRPr="00C201BA">
        <w:rPr>
          <w:rFonts w:ascii="Angsana New" w:hAnsi="Angsana New"/>
          <w:sz w:val="30"/>
          <w:szCs w:val="30"/>
          <w:cs/>
        </w:rPr>
        <w:t xml:space="preserve">วันที่ </w:t>
      </w:r>
      <w:r w:rsidRPr="00C201BA">
        <w:rPr>
          <w:rFonts w:ascii="Angsana New" w:hAnsi="Angsana New"/>
          <w:sz w:val="30"/>
          <w:szCs w:val="30"/>
        </w:rPr>
        <w:t>3</w:t>
      </w:r>
      <w:r w:rsidR="00CF2B25">
        <w:rPr>
          <w:rFonts w:ascii="Angsana New" w:hAnsi="Angsana New"/>
          <w:sz w:val="30"/>
          <w:szCs w:val="30"/>
        </w:rPr>
        <w:t>0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45733C">
        <w:rPr>
          <w:rFonts w:ascii="Angsana New" w:hAnsi="Angsana New" w:hint="cs"/>
          <w:sz w:val="30"/>
          <w:szCs w:val="30"/>
          <w:cs/>
        </w:rPr>
        <w:t>กันยายน</w:t>
      </w:r>
      <w:r w:rsidR="00CF2B25">
        <w:rPr>
          <w:rFonts w:ascii="Angsana New" w:hAnsi="Angsana New" w:hint="cs"/>
          <w:sz w:val="30"/>
          <w:szCs w:val="30"/>
          <w:cs/>
        </w:rPr>
        <w:t xml:space="preserve"> </w:t>
      </w:r>
      <w:r w:rsidRPr="00C201BA">
        <w:rPr>
          <w:rFonts w:ascii="Angsana New" w:hAnsi="Angsana New"/>
          <w:sz w:val="30"/>
          <w:szCs w:val="30"/>
        </w:rPr>
        <w:t>2563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C201BA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C201BA">
        <w:rPr>
          <w:rFonts w:ascii="Angsana New" w:hAnsi="Angsana New"/>
          <w:sz w:val="30"/>
          <w:szCs w:val="30"/>
          <w:cs/>
        </w:rPr>
        <w:t>กลุ่มบริษัท</w:t>
      </w:r>
      <w:r w:rsidRPr="00C201BA">
        <w:rPr>
          <w:rFonts w:ascii="Angsana New" w:hAnsi="Angsana New" w:hint="cs"/>
          <w:sz w:val="30"/>
          <w:szCs w:val="30"/>
          <w:cs/>
        </w:rPr>
        <w:t>และ</w:t>
      </w:r>
      <w:r w:rsidRPr="00C201BA">
        <w:rPr>
          <w:rFonts w:ascii="Angsana New" w:hAnsi="Angsana New"/>
          <w:sz w:val="30"/>
          <w:szCs w:val="30"/>
          <w:cs/>
        </w:rPr>
        <w:t>บริษัท</w:t>
      </w:r>
      <w:r w:rsidRPr="00C201BA">
        <w:rPr>
          <w:rFonts w:ascii="Angsana New" w:hAnsi="Angsana New" w:hint="cs"/>
          <w:color w:val="000000"/>
          <w:sz w:val="30"/>
          <w:szCs w:val="30"/>
          <w:cs/>
        </w:rPr>
        <w:t xml:space="preserve">จึงเลือกปฏิบัติตามแนวปฏิบัติทางการบัญชี </w:t>
      </w:r>
      <w:r w:rsidR="00D73AD4">
        <w:rPr>
          <w:rFonts w:ascii="Angsana New" w:hAnsi="Angsana New"/>
          <w:color w:val="000000"/>
          <w:sz w:val="30"/>
          <w:szCs w:val="30"/>
          <w:cs/>
        </w:rPr>
        <w:t xml:space="preserve">      </w:t>
      </w:r>
      <w:r w:rsidRPr="00C201BA">
        <w:rPr>
          <w:rFonts w:ascii="Angsana New" w:hAnsi="Angsana New" w:hint="cs"/>
          <w:color w:val="000000"/>
          <w:sz w:val="30"/>
          <w:szCs w:val="30"/>
          <w:cs/>
        </w:rPr>
        <w:t>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C201B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B1F76">
        <w:rPr>
          <w:rFonts w:ascii="Angsana New" w:hAnsi="Angsana New"/>
          <w:bCs/>
          <w:sz w:val="30"/>
          <w:szCs w:val="30"/>
        </w:rPr>
        <w:t>2019</w:t>
      </w:r>
      <w:r w:rsidR="00D73AD4">
        <w:rPr>
          <w:rFonts w:ascii="Angsana New" w:hAnsi="Angsana New"/>
          <w:bCs/>
          <w:sz w:val="30"/>
          <w:szCs w:val="30"/>
          <w:cs/>
        </w:rPr>
        <w:t xml:space="preserve"> </w:t>
      </w:r>
      <w:r w:rsidRPr="00FB1F76">
        <w:rPr>
          <w:rFonts w:ascii="Angsana New" w:hAnsi="Angsana New"/>
          <w:bCs/>
          <w:sz w:val="30"/>
          <w:szCs w:val="30"/>
        </w:rPr>
        <w:t>(Covid-19</w:t>
      </w:r>
      <w:r>
        <w:rPr>
          <w:rFonts w:ascii="Angsana New" w:hAnsi="Angsana New"/>
          <w:bCs/>
          <w:sz w:val="30"/>
          <w:szCs w:val="30"/>
        </w:rPr>
        <w:t>)</w:t>
      </w:r>
      <w:r w:rsidRPr="00C201BA">
        <w:rPr>
          <w:rFonts w:ascii="Angsana New" w:hAnsi="Angsana New" w:hint="cs"/>
          <w:color w:val="000000"/>
          <w:sz w:val="30"/>
          <w:szCs w:val="30"/>
          <w:cs/>
        </w:rPr>
        <w:t xml:space="preserve"> ในเรื่องดังต่อไปนี้</w:t>
      </w:r>
    </w:p>
    <w:p w14:paraId="7A968274" w14:textId="7B1793DF" w:rsidR="009E2160" w:rsidRPr="00B7209D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4"/>
          <w:szCs w:val="14"/>
        </w:rPr>
      </w:pPr>
    </w:p>
    <w:p w14:paraId="2571E82A" w14:textId="228AA185" w:rsidR="007C3D0C" w:rsidRPr="007C3D0C" w:rsidRDefault="009E2160" w:rsidP="007C3D0C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DF325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3B6338F1" w14:textId="77777777" w:rsidR="007C3D0C" w:rsidRPr="00B7209D" w:rsidRDefault="007C3D0C" w:rsidP="007C3D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4"/>
          <w:szCs w:val="14"/>
        </w:rPr>
      </w:pPr>
    </w:p>
    <w:p w14:paraId="5A8A16A6" w14:textId="663A74FE" w:rsidR="009E2160" w:rsidRPr="00DF3254" w:rsidRDefault="009E2160" w:rsidP="00DF32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DF3254">
        <w:rPr>
          <w:rFonts w:ascii="Angsana New" w:hAnsi="Angsana New"/>
          <w:sz w:val="30"/>
          <w:szCs w:val="30"/>
          <w:cs/>
        </w:rPr>
        <w:t>กลุ่มบริษัท</w:t>
      </w:r>
      <w:r w:rsidRPr="00DF3254">
        <w:rPr>
          <w:rFonts w:ascii="Angsana New" w:hAnsi="Angsana New" w:hint="cs"/>
          <w:sz w:val="30"/>
          <w:szCs w:val="30"/>
          <w:cs/>
        </w:rPr>
        <w:t>และ</w:t>
      </w:r>
      <w:r w:rsidRPr="00DF3254">
        <w:rPr>
          <w:rFonts w:ascii="Angsana New" w:hAnsi="Angsana New"/>
          <w:sz w:val="30"/>
          <w:szCs w:val="30"/>
          <w:cs/>
        </w:rPr>
        <w:t>บริษัท</w:t>
      </w:r>
      <w:r w:rsidRPr="00DF3254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DF3254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3254">
        <w:rPr>
          <w:rFonts w:ascii="Angsana New" w:hAnsi="Angsana New"/>
          <w:color w:val="000000"/>
          <w:sz w:val="30"/>
          <w:szCs w:val="30"/>
        </w:rPr>
        <w:t>Simplified</w:t>
      </w:r>
      <w:r w:rsidR="00D73AD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3254">
        <w:rPr>
          <w:rFonts w:ascii="Angsana New" w:hAnsi="Angsana New"/>
          <w:color w:val="000000"/>
          <w:sz w:val="30"/>
          <w:szCs w:val="30"/>
        </w:rPr>
        <w:t>approach)</w:t>
      </w:r>
      <w:r w:rsidRPr="00DF3254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DF3254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F3254">
        <w:rPr>
          <w:rFonts w:ascii="Angsana New" w:hAnsi="Angsana New"/>
          <w:color w:val="000000"/>
          <w:sz w:val="30"/>
          <w:szCs w:val="30"/>
        </w:rPr>
        <w:t>loss</w:t>
      </w:r>
      <w:r w:rsidR="00D73AD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3254">
        <w:rPr>
          <w:rFonts w:ascii="Angsana New" w:hAnsi="Angsana New"/>
          <w:color w:val="000000"/>
          <w:sz w:val="30"/>
          <w:szCs w:val="30"/>
        </w:rPr>
        <w:t>rate)</w:t>
      </w:r>
      <w:r w:rsidRPr="00DF3254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DF3254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DF3254">
        <w:rPr>
          <w:rFonts w:ascii="Angsana New" w:hAnsi="Angsana New"/>
          <w:sz w:val="30"/>
          <w:szCs w:val="30"/>
        </w:rPr>
        <w:t>(Forward-looking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DF3254">
        <w:rPr>
          <w:rFonts w:ascii="Angsana New" w:hAnsi="Angsana New"/>
          <w:sz w:val="30"/>
          <w:szCs w:val="30"/>
        </w:rPr>
        <w:t>information)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DF3254">
        <w:rPr>
          <w:rFonts w:ascii="Angsana New" w:hAnsi="Angsana New"/>
          <w:sz w:val="30"/>
          <w:szCs w:val="30"/>
          <w:cs/>
        </w:rPr>
        <w:t>มา</w:t>
      </w:r>
      <w:r w:rsidRPr="00DF3254">
        <w:rPr>
          <w:rFonts w:ascii="Angsana New" w:hAnsi="Angsana New" w:hint="cs"/>
          <w:sz w:val="30"/>
          <w:szCs w:val="30"/>
          <w:cs/>
        </w:rPr>
        <w:t>พิจารณา</w:t>
      </w:r>
    </w:p>
    <w:p w14:paraId="7E93B96A" w14:textId="2D78349A" w:rsidR="009E2160" w:rsidRDefault="00CF2B25" w:rsidP="00CF2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9E2160" w:rsidRPr="00C201BA">
        <w:rPr>
          <w:rFonts w:ascii="Angsana New" w:hAnsi="Angsana New"/>
          <w:sz w:val="30"/>
          <w:szCs w:val="30"/>
          <w:cs/>
        </w:rPr>
        <w:t>กลุ่มบริษัท</w:t>
      </w:r>
      <w:r w:rsidR="009E2160" w:rsidRPr="00C201BA">
        <w:rPr>
          <w:rFonts w:ascii="Angsana New" w:hAnsi="Angsana New" w:hint="cs"/>
          <w:sz w:val="30"/>
          <w:szCs w:val="30"/>
          <w:cs/>
        </w:rPr>
        <w:t>และ</w:t>
      </w:r>
      <w:r w:rsidR="009E2160" w:rsidRPr="00C201BA">
        <w:rPr>
          <w:rFonts w:ascii="Angsana New" w:hAnsi="Angsana New"/>
          <w:sz w:val="30"/>
          <w:szCs w:val="30"/>
          <w:cs/>
        </w:rPr>
        <w:t>บริษัท</w:t>
      </w:r>
      <w:r w:rsidR="009E2160" w:rsidRPr="008C5E3C">
        <w:rPr>
          <w:rFonts w:ascii="Angsana New" w:hAnsi="Angsana New" w:hint="cs"/>
          <w:sz w:val="30"/>
          <w:szCs w:val="30"/>
          <w:cs/>
        </w:rPr>
        <w:t xml:space="preserve">เลือกไม่นำสถานการณ์ </w:t>
      </w:r>
      <w:r w:rsidR="008D1369" w:rsidRPr="008D1369">
        <w:rPr>
          <w:rFonts w:ascii="Angsana New" w:hAnsi="Angsana New"/>
          <w:sz w:val="30"/>
          <w:szCs w:val="30"/>
        </w:rPr>
        <w:t>Covid</w:t>
      </w:r>
      <w:r w:rsidR="009E2160" w:rsidRPr="008C5E3C">
        <w:rPr>
          <w:rFonts w:ascii="Angsana New" w:hAnsi="Angsana New"/>
          <w:sz w:val="30"/>
          <w:szCs w:val="30"/>
        </w:rPr>
        <w:t>-19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9E2160" w:rsidRPr="008C5E3C">
        <w:rPr>
          <w:rFonts w:ascii="Angsana New" w:hAnsi="Angsana New" w:hint="cs"/>
          <w:sz w:val="30"/>
          <w:szCs w:val="30"/>
          <w:cs/>
        </w:rPr>
        <w:t>มาถือเป็น</w:t>
      </w:r>
      <w:r w:rsidR="009E2160" w:rsidRPr="008C5E3C">
        <w:rPr>
          <w:rFonts w:ascii="Angsana New" w:hAnsi="Angsana New"/>
          <w:sz w:val="30"/>
          <w:szCs w:val="30"/>
          <w:cs/>
        </w:rPr>
        <w:t>ข้อบ่งชี้การด้อยค่า</w:t>
      </w:r>
      <w:r w:rsidR="009E2160" w:rsidRPr="008C5E3C">
        <w:rPr>
          <w:rFonts w:ascii="Angsana New" w:hAnsi="Angsana New" w:hint="cs"/>
          <w:sz w:val="30"/>
          <w:szCs w:val="30"/>
          <w:cs/>
        </w:rPr>
        <w:t>ของ</w:t>
      </w:r>
      <w:r w:rsidR="009E2160" w:rsidRPr="00C310D9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9E2160" w:rsidRPr="00C310D9">
        <w:rPr>
          <w:rFonts w:ascii="Angsana New" w:hAnsi="Angsana New"/>
          <w:sz w:val="30"/>
          <w:szCs w:val="30"/>
        </w:rPr>
        <w:t>/</w:t>
      </w:r>
      <w:r w:rsidR="009E2160" w:rsidRPr="00C310D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9E2160" w:rsidRPr="00C310D9">
        <w:rPr>
          <w:rFonts w:ascii="Angsana New" w:hAnsi="Angsana New"/>
          <w:sz w:val="30"/>
          <w:szCs w:val="30"/>
        </w:rPr>
        <w:t>/</w:t>
      </w:r>
      <w:r w:rsidR="009E2160" w:rsidRPr="00C310D9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9E2160" w:rsidRPr="00C310D9">
        <w:rPr>
          <w:rFonts w:ascii="Angsana New" w:hAnsi="Angsana New" w:hint="cs"/>
          <w:sz w:val="30"/>
          <w:szCs w:val="30"/>
          <w:cs/>
        </w:rPr>
        <w:t>แล</w:t>
      </w:r>
      <w:r w:rsidR="009E2160" w:rsidRPr="008C5E3C">
        <w:rPr>
          <w:rFonts w:hint="cs"/>
          <w:sz w:val="30"/>
          <w:szCs w:val="30"/>
          <w:cs/>
        </w:rPr>
        <w:t>ะเลือก</w:t>
      </w:r>
      <w:r w:rsidR="009E2160" w:rsidRPr="008C5E3C">
        <w:rPr>
          <w:rFonts w:ascii="Angsana New" w:hAnsi="Angsana New"/>
          <w:sz w:val="30"/>
          <w:szCs w:val="30"/>
          <w:cs/>
        </w:rPr>
        <w:t>ไม่นำข้อมูล</w:t>
      </w:r>
      <w:r w:rsidR="009E2160" w:rsidRPr="008C5E3C">
        <w:rPr>
          <w:rFonts w:ascii="Angsana New" w:hAnsi="Angsana New" w:hint="cs"/>
          <w:sz w:val="30"/>
          <w:szCs w:val="30"/>
          <w:cs/>
        </w:rPr>
        <w:t xml:space="preserve">สถานการณ์ </w:t>
      </w:r>
      <w:r w:rsidR="008D1369" w:rsidRPr="008D1369">
        <w:rPr>
          <w:rFonts w:ascii="Angsana New" w:hAnsi="Angsana New"/>
          <w:sz w:val="30"/>
          <w:szCs w:val="30"/>
        </w:rPr>
        <w:t>Covid</w:t>
      </w:r>
      <w:r w:rsidR="009E2160" w:rsidRPr="008C5E3C">
        <w:rPr>
          <w:rFonts w:ascii="Angsana New" w:hAnsi="Angsana New"/>
          <w:sz w:val="30"/>
          <w:szCs w:val="30"/>
        </w:rPr>
        <w:t>-19</w:t>
      </w:r>
      <w:r w:rsidR="009E2160" w:rsidRPr="008C5E3C">
        <w:rPr>
          <w:rFonts w:ascii="Angsana New" w:hAnsi="Angsana New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</w:t>
      </w:r>
      <w:r w:rsidR="009E2160" w:rsidRPr="008C5E3C">
        <w:rPr>
          <w:rFonts w:ascii="Angsana New" w:hAnsi="Angsana New" w:hint="cs"/>
          <w:sz w:val="30"/>
          <w:szCs w:val="30"/>
          <w:cs/>
        </w:rPr>
        <w:t>ของ</w:t>
      </w:r>
      <w:r w:rsidR="009E2160" w:rsidRPr="00C310D9">
        <w:rPr>
          <w:rFonts w:ascii="Angsana New" w:hAnsi="Angsana New"/>
          <w:sz w:val="30"/>
          <w:szCs w:val="30"/>
          <w:cs/>
        </w:rPr>
        <w:t>ค่าความนิยม</w:t>
      </w:r>
    </w:p>
    <w:p w14:paraId="68058C3A" w14:textId="77777777" w:rsidR="00EA7F5C" w:rsidRPr="00AB654A" w:rsidRDefault="00EA7F5C" w:rsidP="00AB6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</w:rPr>
      </w:pPr>
    </w:p>
    <w:p w14:paraId="360B7B24" w14:textId="515C9679" w:rsidR="009E2160" w:rsidRPr="002E3A40" w:rsidRDefault="009E2160" w:rsidP="00CF2B25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E3A4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717FEFA3" w14:textId="77777777" w:rsidR="009E2160" w:rsidRPr="00084EC7" w:rsidRDefault="009E2160" w:rsidP="00CF2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Cs w:val="18"/>
          <w:shd w:val="clear" w:color="auto" w:fill="D9D9D9" w:themeFill="background1" w:themeFillShade="D9"/>
        </w:rPr>
      </w:pPr>
    </w:p>
    <w:p w14:paraId="54193F11" w14:textId="229CE2E8" w:rsidR="009E2160" w:rsidRPr="002E3A40" w:rsidRDefault="009E2160" w:rsidP="00CF2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2E3A40">
        <w:rPr>
          <w:rFonts w:ascii="Angsana New" w:hAnsi="Angsana New"/>
          <w:sz w:val="30"/>
          <w:szCs w:val="30"/>
          <w:cs/>
        </w:rPr>
        <w:t>กลุ่มบริษัท</w:t>
      </w:r>
      <w:r w:rsidRPr="002E3A40">
        <w:rPr>
          <w:rFonts w:ascii="Angsana New" w:hAnsi="Angsana New" w:hint="cs"/>
          <w:sz w:val="30"/>
          <w:szCs w:val="30"/>
          <w:cs/>
        </w:rPr>
        <w:t>และ</w:t>
      </w:r>
      <w:r w:rsidRPr="002E3A40">
        <w:rPr>
          <w:rFonts w:ascii="Angsana New" w:hAnsi="Angsana New"/>
          <w:sz w:val="30"/>
          <w:szCs w:val="30"/>
          <w:cs/>
        </w:rPr>
        <w:t>บริษัท</w:t>
      </w:r>
      <w:r w:rsidRPr="002E3A40">
        <w:rPr>
          <w:rFonts w:ascii="Angsana New" w:hAnsi="Angsana New" w:hint="cs"/>
          <w:sz w:val="30"/>
          <w:szCs w:val="30"/>
          <w:cs/>
        </w:rPr>
        <w:t>เลือกไม่นำข้อมูลสถานการณ์</w:t>
      </w:r>
      <w:r w:rsidRPr="002E3A40">
        <w:rPr>
          <w:rFonts w:ascii="Angsana New" w:hAnsi="Angsana New"/>
          <w:sz w:val="30"/>
          <w:szCs w:val="30"/>
          <w:cs/>
        </w:rPr>
        <w:t xml:space="preserve"> </w:t>
      </w:r>
      <w:r w:rsidR="008D1369" w:rsidRPr="002E3A40">
        <w:rPr>
          <w:rFonts w:ascii="Angsana New" w:hAnsi="Angsana New"/>
          <w:sz w:val="30"/>
          <w:szCs w:val="30"/>
        </w:rPr>
        <w:t>Covid</w:t>
      </w:r>
      <w:r w:rsidRPr="002E3A40">
        <w:rPr>
          <w:rFonts w:ascii="Angsana New" w:hAnsi="Angsana New"/>
          <w:sz w:val="30"/>
          <w:szCs w:val="30"/>
        </w:rPr>
        <w:t>-19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2E3A40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2E3A40">
        <w:rPr>
          <w:rFonts w:ascii="Angsana New" w:hAnsi="Angsana New"/>
          <w:sz w:val="30"/>
          <w:szCs w:val="30"/>
        </w:rPr>
        <w:t>3</w:t>
      </w:r>
      <w:r w:rsidR="00CF2B25" w:rsidRPr="002E3A40">
        <w:rPr>
          <w:rFonts w:ascii="Angsana New" w:hAnsi="Angsana New"/>
          <w:sz w:val="30"/>
          <w:szCs w:val="30"/>
        </w:rPr>
        <w:t>0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45733C">
        <w:rPr>
          <w:rFonts w:ascii="Angsana New" w:hAnsi="Angsana New" w:hint="cs"/>
          <w:sz w:val="30"/>
          <w:szCs w:val="30"/>
          <w:cs/>
        </w:rPr>
        <w:t>กันยายน</w:t>
      </w:r>
      <w:r w:rsidRPr="002E3A40">
        <w:rPr>
          <w:rFonts w:ascii="Angsana New" w:hAnsi="Angsana New"/>
          <w:sz w:val="30"/>
          <w:szCs w:val="30"/>
          <w:cs/>
        </w:rPr>
        <w:t xml:space="preserve"> </w:t>
      </w:r>
      <w:r w:rsidRPr="002E3A40">
        <w:rPr>
          <w:rFonts w:ascii="Angsana New" w:hAnsi="Angsana New"/>
          <w:sz w:val="30"/>
          <w:szCs w:val="30"/>
        </w:rPr>
        <w:t>2563</w:t>
      </w:r>
    </w:p>
    <w:p w14:paraId="67955CF2" w14:textId="77777777" w:rsidR="009E2160" w:rsidRPr="00084EC7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Cs w:val="18"/>
        </w:rPr>
      </w:pPr>
    </w:p>
    <w:p w14:paraId="1F6F8179" w14:textId="3CC89D71" w:rsidR="00C45EB9" w:rsidRPr="002E3A40" w:rsidRDefault="00C45EB9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E3A40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084EC7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</w:rPr>
      </w:pPr>
    </w:p>
    <w:p w14:paraId="4AAF275D" w14:textId="77A19A2A" w:rsidR="00533BC3" w:rsidRPr="002E3A40" w:rsidRDefault="00533BC3" w:rsidP="00CF2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3A40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ความสัมพันธ์ที่มีกับบริษัทย่อยและการร่วมค้า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8A7EC1" w:rsidRPr="002E3A40">
        <w:rPr>
          <w:rFonts w:ascii="Angsana New" w:hAnsi="Angsana New"/>
          <w:sz w:val="30"/>
          <w:szCs w:val="30"/>
        </w:rPr>
        <w:t>(</w:t>
      </w:r>
      <w:r w:rsidR="008A7EC1" w:rsidRPr="002E3A40">
        <w:rPr>
          <w:rFonts w:ascii="Angsana New" w:hAnsi="Angsana New" w:hint="cs"/>
          <w:sz w:val="30"/>
          <w:szCs w:val="30"/>
          <w:cs/>
        </w:rPr>
        <w:t>บริษัท สแกน แอดวานซ์ เพาเวอร์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8A7EC1" w:rsidRPr="002E3A40">
        <w:rPr>
          <w:rFonts w:ascii="Angsana New" w:hAnsi="Angsana New" w:hint="cs"/>
          <w:sz w:val="30"/>
          <w:szCs w:val="30"/>
          <w:cs/>
        </w:rPr>
        <w:t>จำกัด</w:t>
      </w:r>
      <w:r w:rsidR="008A7EC1" w:rsidRPr="002E3A40">
        <w:rPr>
          <w:rFonts w:ascii="Angsana New" w:hAnsi="Angsana New"/>
          <w:sz w:val="30"/>
          <w:szCs w:val="30"/>
        </w:rPr>
        <w:t>)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2E3A40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2A6202">
        <w:rPr>
          <w:rFonts w:ascii="Angsana New" w:hAnsi="Angsana New"/>
          <w:sz w:val="30"/>
          <w:szCs w:val="30"/>
        </w:rPr>
        <w:t>7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2E3A40">
        <w:rPr>
          <w:rFonts w:ascii="Angsana New" w:hAnsi="Angsana New"/>
          <w:sz w:val="30"/>
          <w:szCs w:val="30"/>
          <w:cs/>
        </w:rPr>
        <w:t xml:space="preserve">และ </w:t>
      </w:r>
      <w:r w:rsidR="002A6202">
        <w:rPr>
          <w:rFonts w:ascii="Angsana New" w:hAnsi="Angsana New"/>
          <w:sz w:val="30"/>
          <w:szCs w:val="30"/>
        </w:rPr>
        <w:t>9</w:t>
      </w:r>
    </w:p>
    <w:p w14:paraId="3C85FBE5" w14:textId="77777777" w:rsidR="001460BA" w:rsidRPr="00084EC7" w:rsidRDefault="001460BA" w:rsidP="00CF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</w:rPr>
      </w:pPr>
    </w:p>
    <w:p w14:paraId="7B1D4340" w14:textId="7B6CB3ED" w:rsidR="00661CC0" w:rsidRPr="002E3A40" w:rsidRDefault="00661CC0" w:rsidP="00CF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E3A40">
        <w:rPr>
          <w:rFonts w:ascii="Angsana New" w:hAnsi="Angsana New"/>
          <w:b/>
          <w:sz w:val="30"/>
          <w:szCs w:val="30"/>
          <w:cs/>
        </w:rPr>
        <w:t>รายการ</w:t>
      </w:r>
      <w:r w:rsidR="00A45BFC" w:rsidRPr="002E3A40">
        <w:rPr>
          <w:rFonts w:ascii="Angsana New" w:hAnsi="Angsana New"/>
          <w:b/>
          <w:sz w:val="30"/>
          <w:szCs w:val="30"/>
          <w:cs/>
        </w:rPr>
        <w:t>ที่สำคัญ</w:t>
      </w:r>
      <w:r w:rsidR="00485CA6" w:rsidRPr="002E3A40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3D16A5" w:rsidRPr="002E3A40">
        <w:rPr>
          <w:rFonts w:ascii="Angsana New" w:hAnsi="Angsana New"/>
          <w:b/>
          <w:sz w:val="30"/>
          <w:szCs w:val="30"/>
          <w:cs/>
        </w:rPr>
        <w:t>สำหรับ</w:t>
      </w:r>
      <w:r w:rsidR="003D16A5" w:rsidRPr="002E3A40">
        <w:rPr>
          <w:rFonts w:ascii="Angsana New" w:hAnsi="Angsana New" w:hint="cs"/>
          <w:b/>
          <w:sz w:val="30"/>
          <w:szCs w:val="30"/>
          <w:cs/>
        </w:rPr>
        <w:t>งวด</w:t>
      </w:r>
      <w:r w:rsidR="00F9373A">
        <w:rPr>
          <w:rFonts w:ascii="Angsana New" w:hAnsi="Angsana New" w:hint="cs"/>
          <w:b/>
          <w:sz w:val="30"/>
          <w:szCs w:val="30"/>
          <w:cs/>
        </w:rPr>
        <w:t>สามเดือนและ</w:t>
      </w:r>
      <w:r w:rsidR="0045733C">
        <w:rPr>
          <w:rFonts w:ascii="Angsana New" w:hAnsi="Angsana New" w:hint="cs"/>
          <w:b/>
          <w:sz w:val="30"/>
          <w:szCs w:val="30"/>
          <w:cs/>
        </w:rPr>
        <w:t>เก้า</w:t>
      </w:r>
      <w:r w:rsidR="003D16A5" w:rsidRPr="002E3A40">
        <w:rPr>
          <w:rFonts w:ascii="Angsana New" w:hAnsi="Angsana New" w:hint="cs"/>
          <w:b/>
          <w:sz w:val="30"/>
          <w:szCs w:val="30"/>
          <w:cs/>
        </w:rPr>
        <w:t>เดือน</w:t>
      </w:r>
      <w:r w:rsidR="00E502E9" w:rsidRPr="002E3A40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8620B8" w:rsidRPr="002E3A40">
        <w:rPr>
          <w:rFonts w:ascii="Angsana New" w:hAnsi="Angsana New"/>
          <w:bCs/>
          <w:sz w:val="30"/>
          <w:szCs w:val="30"/>
        </w:rPr>
        <w:t>3</w:t>
      </w:r>
      <w:r w:rsidR="00CF2B25" w:rsidRPr="002E3A40">
        <w:rPr>
          <w:rFonts w:ascii="Angsana New" w:hAnsi="Angsana New"/>
          <w:bCs/>
          <w:sz w:val="30"/>
          <w:szCs w:val="30"/>
        </w:rPr>
        <w:t>0</w:t>
      </w:r>
      <w:r w:rsidR="00D73AD4">
        <w:rPr>
          <w:rFonts w:ascii="Angsana New" w:hAnsi="Angsana New"/>
          <w:bCs/>
          <w:sz w:val="30"/>
          <w:szCs w:val="30"/>
          <w:cs/>
        </w:rPr>
        <w:t xml:space="preserve"> </w:t>
      </w:r>
      <w:r w:rsidR="0045733C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CF2B25" w:rsidRPr="002E3A4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E3A40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51AE1028" w14:textId="1DAEBA6E" w:rsidR="00CF2B25" w:rsidRPr="00084EC7" w:rsidRDefault="00CF2B25" w:rsidP="00CF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</w:rPr>
      </w:pPr>
    </w:p>
    <w:tbl>
      <w:tblPr>
        <w:tblW w:w="93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0"/>
        <w:gridCol w:w="1160"/>
        <w:gridCol w:w="236"/>
        <w:gridCol w:w="1157"/>
        <w:gridCol w:w="237"/>
        <w:gridCol w:w="1146"/>
        <w:gridCol w:w="237"/>
        <w:gridCol w:w="1146"/>
      </w:tblGrid>
      <w:tr w:rsidR="00CF2B25" w:rsidRPr="00BA3B87" w14:paraId="105B7FAF" w14:textId="77777777" w:rsidTr="00DB226E">
        <w:trPr>
          <w:tblHeader/>
        </w:trPr>
        <w:tc>
          <w:tcPr>
            <w:tcW w:w="2155" w:type="pct"/>
          </w:tcPr>
          <w:p w14:paraId="06928EC1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3F7B2FAC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3E09DBE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</w:tcPr>
          <w:p w14:paraId="0B106E13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B25" w:rsidRPr="00BA3B87" w14:paraId="77D17554" w14:textId="77777777" w:rsidTr="00DB226E">
        <w:trPr>
          <w:tblHeader/>
        </w:trPr>
        <w:tc>
          <w:tcPr>
            <w:tcW w:w="2155" w:type="pct"/>
          </w:tcPr>
          <w:p w14:paraId="213E1991" w14:textId="249F8777" w:rsidR="00CF2B25" w:rsidRPr="00C116F1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573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0" w:type="pct"/>
          </w:tcPr>
          <w:p w14:paraId="6667A3F8" w14:textId="385BF29B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310A4832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2807D9A" w14:textId="009699C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465F7C2C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82B8E4E" w14:textId="12D068CC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19FF3CE0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FCF1E7C" w14:textId="23617420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F2B25" w:rsidRPr="00BA3B87" w14:paraId="66C4C3B3" w14:textId="77777777" w:rsidTr="00DB226E">
        <w:trPr>
          <w:tblHeader/>
        </w:trPr>
        <w:tc>
          <w:tcPr>
            <w:tcW w:w="2155" w:type="pct"/>
          </w:tcPr>
          <w:p w14:paraId="398F0224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5" w:type="pct"/>
            <w:gridSpan w:val="7"/>
          </w:tcPr>
          <w:p w14:paraId="3E51E4D6" w14:textId="77777777" w:rsidR="00CF2B25" w:rsidRPr="00BA3B87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B25" w:rsidRPr="003F6D5E" w14:paraId="7A504693" w14:textId="77777777" w:rsidTr="00DB226E">
        <w:tc>
          <w:tcPr>
            <w:tcW w:w="2155" w:type="pct"/>
          </w:tcPr>
          <w:p w14:paraId="2594A1B1" w14:textId="77777777" w:rsidR="00CF2B25" w:rsidRPr="003F6D5E" w:rsidRDefault="00CF2B25" w:rsidP="003E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20" w:type="pct"/>
          </w:tcPr>
          <w:p w14:paraId="520BB9D9" w14:textId="77777777" w:rsidR="00CF2B25" w:rsidRPr="003F6D5E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26E59CAA" w14:textId="77777777" w:rsidR="00CF2B25" w:rsidRPr="003F6D5E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1B7EFA3" w14:textId="77777777" w:rsidR="00CF2B25" w:rsidRPr="003F6D5E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8711DCE" w14:textId="77777777" w:rsidR="00CF2B25" w:rsidRPr="003F6D5E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4691164B" w14:textId="77777777" w:rsidR="00CF2B25" w:rsidRPr="003F6D5E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7110666" w14:textId="77777777" w:rsidR="00CF2B25" w:rsidRPr="003F6D5E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732F5802" w14:textId="77777777" w:rsidR="00CF2B25" w:rsidRPr="003F6D5E" w:rsidRDefault="00CF2B25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5733C" w:rsidRPr="003F6D5E" w14:paraId="2A5C3239" w14:textId="77777777" w:rsidTr="00DB226E">
        <w:tc>
          <w:tcPr>
            <w:tcW w:w="2155" w:type="pct"/>
          </w:tcPr>
          <w:p w14:paraId="74B06D5C" w14:textId="77777777" w:rsidR="0045733C" w:rsidRPr="003F6D5E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14:paraId="2F605B48" w14:textId="2AEC018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E9AB28C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FC07316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50BDEC0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36D115D" w14:textId="69205679" w:rsidR="0045733C" w:rsidRPr="00524B38" w:rsidRDefault="002E696D" w:rsidP="0045733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1,431</w:t>
            </w:r>
          </w:p>
        </w:tc>
        <w:tc>
          <w:tcPr>
            <w:tcW w:w="127" w:type="pct"/>
          </w:tcPr>
          <w:p w14:paraId="7A3FFDAA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3F35DA5" w14:textId="708FD4EC" w:rsidR="0045733C" w:rsidRPr="003F6D5E" w:rsidRDefault="0045733C" w:rsidP="0045733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964</w:t>
            </w:r>
          </w:p>
        </w:tc>
      </w:tr>
      <w:tr w:rsidR="0045733C" w:rsidRPr="003F6D5E" w14:paraId="3F38B44D" w14:textId="77777777" w:rsidTr="00DB226E">
        <w:tc>
          <w:tcPr>
            <w:tcW w:w="2155" w:type="pct"/>
          </w:tcPr>
          <w:p w14:paraId="2DFF7FC9" w14:textId="77777777" w:rsidR="0045733C" w:rsidRPr="003F6D5E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14:paraId="3DD61C02" w14:textId="3B0361B3" w:rsidR="0045733C" w:rsidRPr="003F6D5E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59FD5855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732AC63" w14:textId="77777777" w:rsidR="0045733C" w:rsidRPr="00106B31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1E0C474E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818400B" w14:textId="663E2FC6" w:rsidR="0045733C" w:rsidRPr="00524B38" w:rsidRDefault="00D73AD4" w:rsidP="0045733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A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D01A4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E696D">
              <w:rPr>
                <w:rFonts w:ascii="Angsana New" w:hAnsi="Angsana New"/>
                <w:sz w:val="30"/>
                <w:szCs w:val="30"/>
                <w:lang w:val="en-US" w:bidi="th-TH"/>
              </w:rPr>
              <w:t>938</w:t>
            </w:r>
          </w:p>
        </w:tc>
        <w:tc>
          <w:tcPr>
            <w:tcW w:w="127" w:type="pct"/>
          </w:tcPr>
          <w:p w14:paraId="355DD57E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BD40109" w14:textId="58E84D8E" w:rsidR="0045733C" w:rsidRPr="003F6D5E" w:rsidRDefault="0045733C" w:rsidP="0045733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9,757</w:t>
            </w:r>
          </w:p>
        </w:tc>
      </w:tr>
      <w:tr w:rsidR="0045733C" w:rsidRPr="005F2B0C" w14:paraId="0280FDC9" w14:textId="77777777" w:rsidTr="00DB226E">
        <w:tc>
          <w:tcPr>
            <w:tcW w:w="2155" w:type="pct"/>
          </w:tcPr>
          <w:p w14:paraId="7D69B587" w14:textId="77777777" w:rsidR="0045733C" w:rsidRPr="003F6D5E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5B65E7CA" w14:textId="0BC7D8B6" w:rsidR="0045733C" w:rsidRPr="0050322F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6F7A1203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911F0EE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054AD69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B8D4B8B" w14:textId="0B46E632" w:rsidR="0045733C" w:rsidRPr="00524B38" w:rsidRDefault="00D01A42" w:rsidP="0045733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127" w:type="pct"/>
          </w:tcPr>
          <w:p w14:paraId="0697E865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CBB24D7" w14:textId="62F4291C" w:rsidR="0045733C" w:rsidRPr="005F2B0C" w:rsidRDefault="0045733C" w:rsidP="0045733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1,043</w:t>
            </w:r>
          </w:p>
        </w:tc>
      </w:tr>
      <w:tr w:rsidR="0045733C" w:rsidRPr="003F6D5E" w14:paraId="7E185EF4" w14:textId="77777777" w:rsidTr="00DB226E">
        <w:tc>
          <w:tcPr>
            <w:tcW w:w="2155" w:type="pct"/>
          </w:tcPr>
          <w:p w14:paraId="2994CBE8" w14:textId="77777777" w:rsidR="0045733C" w:rsidRPr="003F6D5E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4C5F4C7D" w14:textId="0CD178F0" w:rsidR="0045733C" w:rsidRPr="0050322F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7F0633A5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BF831C9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6B9AB4C6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915F815" w14:textId="52BEB046" w:rsidR="0045733C" w:rsidRPr="00524B38" w:rsidRDefault="00D01A42" w:rsidP="0045733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432</w:t>
            </w:r>
          </w:p>
        </w:tc>
        <w:tc>
          <w:tcPr>
            <w:tcW w:w="127" w:type="pct"/>
          </w:tcPr>
          <w:p w14:paraId="4ADB03B0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F294A68" w14:textId="4BD9FFEC" w:rsidR="0045733C" w:rsidRPr="003F6D5E" w:rsidRDefault="0045733C" w:rsidP="0045733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399</w:t>
            </w:r>
          </w:p>
        </w:tc>
      </w:tr>
      <w:tr w:rsidR="0045733C" w:rsidRPr="003F6D5E" w14:paraId="502A49BF" w14:textId="77777777" w:rsidTr="00DB226E">
        <w:tc>
          <w:tcPr>
            <w:tcW w:w="2155" w:type="pct"/>
          </w:tcPr>
          <w:p w14:paraId="07FFBB6B" w14:textId="77777777" w:rsidR="0045733C" w:rsidRPr="003F6D5E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0" w:type="pct"/>
          </w:tcPr>
          <w:p w14:paraId="78C5A640" w14:textId="5B195937" w:rsidR="0045733C" w:rsidRPr="0050322F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187CFCC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23BAA56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6028E4B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B19A00C" w14:textId="10B77C31" w:rsidR="0045733C" w:rsidRPr="00524B38" w:rsidRDefault="00D01A42" w:rsidP="004573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</w:t>
            </w:r>
            <w:r w:rsidR="002E696D">
              <w:rPr>
                <w:rFonts w:ascii="Angsana New" w:hAnsi="Angsana New"/>
                <w:sz w:val="30"/>
                <w:szCs w:val="30"/>
                <w:lang w:bidi="th-TH"/>
              </w:rPr>
              <w:t>76</w:t>
            </w:r>
          </w:p>
        </w:tc>
        <w:tc>
          <w:tcPr>
            <w:tcW w:w="127" w:type="pct"/>
          </w:tcPr>
          <w:p w14:paraId="311DCD2B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F54B82C" w14:textId="053BD808" w:rsidR="0045733C" w:rsidRPr="003F6D5E" w:rsidRDefault="0045733C" w:rsidP="004573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2,587</w:t>
            </w:r>
          </w:p>
        </w:tc>
      </w:tr>
      <w:tr w:rsidR="0045733C" w:rsidRPr="003F6D5E" w14:paraId="1BC57952" w14:textId="77777777" w:rsidTr="00DB226E">
        <w:tc>
          <w:tcPr>
            <w:tcW w:w="2155" w:type="pct"/>
          </w:tcPr>
          <w:p w14:paraId="015C1575" w14:textId="77777777" w:rsidR="0045733C" w:rsidRPr="003F6D5E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44AFE0A7" w14:textId="76807E80" w:rsidR="0045733C" w:rsidRPr="0050322F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A4A3485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BCDAD0D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C74CAA7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78F371E" w14:textId="1DCB86A4" w:rsidR="0045733C" w:rsidRPr="00524B38" w:rsidRDefault="00D01A42" w:rsidP="004573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3,767</w:t>
            </w:r>
          </w:p>
        </w:tc>
        <w:tc>
          <w:tcPr>
            <w:tcW w:w="127" w:type="pct"/>
          </w:tcPr>
          <w:p w14:paraId="5C425A8E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898DF8F" w14:textId="63DB4F78" w:rsidR="0045733C" w:rsidRPr="003F6D5E" w:rsidRDefault="0045733C" w:rsidP="004573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</w:tr>
      <w:tr w:rsidR="0045733C" w:rsidRPr="003F6D5E" w14:paraId="7594D3AD" w14:textId="77777777" w:rsidTr="00DB226E">
        <w:tc>
          <w:tcPr>
            <w:tcW w:w="2155" w:type="pct"/>
          </w:tcPr>
          <w:p w14:paraId="01CC08BF" w14:textId="77777777" w:rsidR="0045733C" w:rsidRPr="003F6D5E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14:paraId="0B784595" w14:textId="3A81E771" w:rsidR="0045733C" w:rsidRPr="0050322F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0120F78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FE82AC0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8BCF33C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3CC212F" w14:textId="6FFBD623" w:rsidR="0045733C" w:rsidRPr="00524B38" w:rsidRDefault="00D01A42" w:rsidP="0045733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3,749</w:t>
            </w:r>
          </w:p>
        </w:tc>
        <w:tc>
          <w:tcPr>
            <w:tcW w:w="127" w:type="pct"/>
          </w:tcPr>
          <w:p w14:paraId="0921E07E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3AE0222" w14:textId="6F84A102" w:rsidR="0045733C" w:rsidRPr="003F6D5E" w:rsidRDefault="0045733C" w:rsidP="004573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14,604</w:t>
            </w:r>
          </w:p>
        </w:tc>
      </w:tr>
      <w:tr w:rsidR="0045733C" w:rsidRPr="003F6D5E" w14:paraId="0D5B316D" w14:textId="77777777" w:rsidTr="00DB226E">
        <w:tc>
          <w:tcPr>
            <w:tcW w:w="2155" w:type="pct"/>
          </w:tcPr>
          <w:p w14:paraId="69898177" w14:textId="77777777" w:rsidR="0045733C" w:rsidRPr="005F2B0C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5B38A88A" w14:textId="2498A61B" w:rsidR="0045733C" w:rsidRPr="0050322F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7A6AF12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096FF75" w14:textId="77777777" w:rsidR="0045733C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BD31500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BD9979C" w14:textId="1EF8D119" w:rsidR="0045733C" w:rsidRPr="00524B38" w:rsidRDefault="00D01A42" w:rsidP="0045733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127" w:type="pct"/>
          </w:tcPr>
          <w:p w14:paraId="159A2A32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65170A4" w14:textId="4E21B194" w:rsidR="0045733C" w:rsidRPr="008620B8" w:rsidRDefault="0045733C" w:rsidP="004573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756</w:t>
            </w:r>
          </w:p>
        </w:tc>
      </w:tr>
      <w:tr w:rsidR="0045733C" w:rsidRPr="003F6D5E" w14:paraId="01151879" w14:textId="77777777" w:rsidTr="00DB226E">
        <w:trPr>
          <w:trHeight w:val="263"/>
        </w:trPr>
        <w:tc>
          <w:tcPr>
            <w:tcW w:w="2155" w:type="pct"/>
          </w:tcPr>
          <w:p w14:paraId="4C5FCB4D" w14:textId="2B4C6F91" w:rsidR="0045733C" w:rsidRPr="00084EC7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0" w:type="pct"/>
          </w:tcPr>
          <w:p w14:paraId="12071EEB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6" w:type="pct"/>
          </w:tcPr>
          <w:p w14:paraId="3639DDF6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9" w:type="pct"/>
          </w:tcPr>
          <w:p w14:paraId="6504EFDF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09731F1F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</w:tcPr>
          <w:p w14:paraId="207DAB53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1022586F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</w:tcPr>
          <w:p w14:paraId="10A76688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45733C" w:rsidRPr="003F6D5E" w14:paraId="50443216" w14:textId="77777777" w:rsidTr="00DB226E">
        <w:tc>
          <w:tcPr>
            <w:tcW w:w="2155" w:type="pct"/>
          </w:tcPr>
          <w:p w14:paraId="5F1F2426" w14:textId="0E073853" w:rsidR="0045733C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14:paraId="48BAA321" w14:textId="77777777" w:rsidR="0045733C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B10F890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51C8268" w14:textId="77777777" w:rsidR="0045733C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1C39E4F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9CFDF6" w14:textId="77777777" w:rsidR="0045733C" w:rsidRDefault="0045733C" w:rsidP="0045733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9C7A83A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B8D8C18" w14:textId="77777777" w:rsidR="0045733C" w:rsidRPr="00524B38" w:rsidRDefault="0045733C" w:rsidP="004573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5733C" w:rsidRPr="003F6D5E" w14:paraId="0292CDE3" w14:textId="77777777" w:rsidTr="00DB226E">
        <w:tc>
          <w:tcPr>
            <w:tcW w:w="2155" w:type="pct"/>
          </w:tcPr>
          <w:p w14:paraId="14D8733F" w14:textId="46088358" w:rsidR="0045733C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0" w:type="pct"/>
          </w:tcPr>
          <w:p w14:paraId="4EC9F64D" w14:textId="0FA1F585" w:rsidR="0045733C" w:rsidRDefault="00D01A42" w:rsidP="0045733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126" w:type="pct"/>
          </w:tcPr>
          <w:p w14:paraId="34FACD94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4AD65EF" w14:textId="629B94A7" w:rsidR="0045733C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B2C3A05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ABAB47F" w14:textId="65EBA711" w:rsidR="0045733C" w:rsidRDefault="00D01A42" w:rsidP="0045733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127" w:type="pct"/>
          </w:tcPr>
          <w:p w14:paraId="77AB4E71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1ED2AE2" w14:textId="4DC9E729" w:rsidR="0045733C" w:rsidRPr="00524B38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733C" w:rsidRPr="003F6D5E" w14:paraId="4AAF9EB2" w14:textId="77777777" w:rsidTr="00DB226E">
        <w:tc>
          <w:tcPr>
            <w:tcW w:w="2155" w:type="pct"/>
          </w:tcPr>
          <w:p w14:paraId="1BD70913" w14:textId="7793906A" w:rsidR="0045733C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2383DA39" w14:textId="543FF40F" w:rsidR="0045733C" w:rsidRDefault="00D01A42" w:rsidP="0045733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2E696D">
              <w:rPr>
                <w:rFonts w:ascii="Angsana New" w:hAnsi="Angsana New"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126" w:type="pct"/>
          </w:tcPr>
          <w:p w14:paraId="145778A7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ABC5E21" w14:textId="05A2B36C" w:rsidR="0045733C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774126C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AF38B95" w14:textId="7B4BE4AB" w:rsidR="0045733C" w:rsidRDefault="00D01A42" w:rsidP="0045733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2E696D">
              <w:rPr>
                <w:rFonts w:ascii="Angsana New" w:hAnsi="Angsana New"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127" w:type="pct"/>
          </w:tcPr>
          <w:p w14:paraId="5C3E9E81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953B0B9" w14:textId="38C76F21" w:rsidR="0045733C" w:rsidRPr="00524B38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5733C" w:rsidRPr="003F6D5E" w14:paraId="45B75335" w14:textId="77777777" w:rsidTr="00DB226E">
        <w:trPr>
          <w:trHeight w:val="173"/>
        </w:trPr>
        <w:tc>
          <w:tcPr>
            <w:tcW w:w="2155" w:type="pct"/>
          </w:tcPr>
          <w:p w14:paraId="696B2250" w14:textId="77777777" w:rsidR="0045733C" w:rsidRPr="00084EC7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0" w:type="pct"/>
          </w:tcPr>
          <w:p w14:paraId="4E1040A3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6" w:type="pct"/>
          </w:tcPr>
          <w:p w14:paraId="608C846E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9" w:type="pct"/>
          </w:tcPr>
          <w:p w14:paraId="09C15A4A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59B172B1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</w:tcPr>
          <w:p w14:paraId="0789D7C8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4E27C136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</w:tcPr>
          <w:p w14:paraId="662C1F3D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45733C" w:rsidRPr="003F6D5E" w14:paraId="13F3127D" w14:textId="77777777" w:rsidTr="00DB226E">
        <w:trPr>
          <w:trHeight w:val="173"/>
        </w:trPr>
        <w:tc>
          <w:tcPr>
            <w:tcW w:w="2155" w:type="pct"/>
          </w:tcPr>
          <w:p w14:paraId="0E849AFF" w14:textId="77777777" w:rsidR="0045733C" w:rsidRPr="00084EC7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0" w:type="pct"/>
          </w:tcPr>
          <w:p w14:paraId="103AF1D8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6" w:type="pct"/>
          </w:tcPr>
          <w:p w14:paraId="405CB0B4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9" w:type="pct"/>
          </w:tcPr>
          <w:p w14:paraId="3EF3BCF0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27A40AF8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</w:tcPr>
          <w:p w14:paraId="5B45A662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1A0CD2B9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</w:tcPr>
          <w:p w14:paraId="78FCC3DE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45733C" w:rsidRPr="003F6D5E" w14:paraId="0EFE97E4" w14:textId="77777777" w:rsidTr="00DB226E">
        <w:trPr>
          <w:trHeight w:val="173"/>
        </w:trPr>
        <w:tc>
          <w:tcPr>
            <w:tcW w:w="2155" w:type="pct"/>
          </w:tcPr>
          <w:p w14:paraId="08CAD29A" w14:textId="77777777" w:rsidR="0045733C" w:rsidRPr="00084EC7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0" w:type="pct"/>
          </w:tcPr>
          <w:p w14:paraId="67FE225A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6" w:type="pct"/>
          </w:tcPr>
          <w:p w14:paraId="1B78D0AE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9" w:type="pct"/>
          </w:tcPr>
          <w:p w14:paraId="04EA71F7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3122C089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</w:tcPr>
          <w:p w14:paraId="1D411D44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660C76D8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</w:tcPr>
          <w:p w14:paraId="07381EB4" w14:textId="77777777" w:rsidR="0045733C" w:rsidRPr="00084EC7" w:rsidRDefault="0045733C" w:rsidP="004573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45733C" w:rsidRPr="003F6D5E" w14:paraId="6A17F8B1" w14:textId="77777777" w:rsidTr="00DB226E">
        <w:tc>
          <w:tcPr>
            <w:tcW w:w="2155" w:type="pct"/>
          </w:tcPr>
          <w:p w14:paraId="53991169" w14:textId="0A167AB6" w:rsidR="0045733C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14:paraId="323DC070" w14:textId="77777777" w:rsidR="0045733C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060C539F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1F0A074" w14:textId="77777777" w:rsidR="0045733C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74843A1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A5747E4" w14:textId="77777777" w:rsidR="0045733C" w:rsidRDefault="0045733C" w:rsidP="0045733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16DA57C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6724D9B" w14:textId="77777777" w:rsidR="0045733C" w:rsidRPr="00524B38" w:rsidRDefault="0045733C" w:rsidP="004573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5733C" w:rsidRPr="003F6D5E" w14:paraId="18241A9D" w14:textId="77777777" w:rsidTr="00DB226E">
        <w:tc>
          <w:tcPr>
            <w:tcW w:w="2155" w:type="pct"/>
          </w:tcPr>
          <w:p w14:paraId="26C7AE09" w14:textId="1B6E5569" w:rsidR="0045733C" w:rsidRDefault="0045733C" w:rsidP="00457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0" w:type="pct"/>
          </w:tcPr>
          <w:p w14:paraId="556C443E" w14:textId="77777777" w:rsidR="0045733C" w:rsidRDefault="0045733C" w:rsidP="0045733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582E879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A1D3DA6" w14:textId="77777777" w:rsidR="0045733C" w:rsidRDefault="0045733C" w:rsidP="0045733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ED30563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0827904" w14:textId="77777777" w:rsidR="0045733C" w:rsidRDefault="0045733C" w:rsidP="0045733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78693DF4" w14:textId="77777777" w:rsidR="0045733C" w:rsidRPr="003F6D5E" w:rsidRDefault="0045733C" w:rsidP="0045733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87ABFFC" w14:textId="77777777" w:rsidR="0045733C" w:rsidRPr="00524B38" w:rsidRDefault="0045733C" w:rsidP="0045733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226E" w:rsidRPr="003F6D5E" w14:paraId="0A44AE36" w14:textId="77777777" w:rsidTr="00DB226E">
        <w:tc>
          <w:tcPr>
            <w:tcW w:w="2155" w:type="pct"/>
          </w:tcPr>
          <w:p w14:paraId="32A3E546" w14:textId="571DBC42" w:rsidR="00DB226E" w:rsidRDefault="00D73AD4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B226E" w:rsidRPr="00ED3F2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0" w:type="pct"/>
          </w:tcPr>
          <w:p w14:paraId="549F71DD" w14:textId="2C4E1D48" w:rsidR="00DB226E" w:rsidRDefault="002A5C5A" w:rsidP="00DB226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6,378</w:t>
            </w:r>
          </w:p>
        </w:tc>
        <w:tc>
          <w:tcPr>
            <w:tcW w:w="126" w:type="pct"/>
          </w:tcPr>
          <w:p w14:paraId="03E01769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6EECEBE" w14:textId="640E6A83" w:rsidR="00DB226E" w:rsidRDefault="00DB226E" w:rsidP="00DB226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6,460</w:t>
            </w:r>
          </w:p>
        </w:tc>
        <w:tc>
          <w:tcPr>
            <w:tcW w:w="127" w:type="pct"/>
          </w:tcPr>
          <w:p w14:paraId="527E2052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BAAC6B3" w14:textId="69C44E77" w:rsidR="00DB226E" w:rsidRDefault="002A5C5A" w:rsidP="00DB226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6,168</w:t>
            </w:r>
          </w:p>
        </w:tc>
        <w:tc>
          <w:tcPr>
            <w:tcW w:w="127" w:type="pct"/>
          </w:tcPr>
          <w:p w14:paraId="7195A3DB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4BBF8CE" w14:textId="6F889A4C" w:rsidR="00DB226E" w:rsidRPr="00524B38" w:rsidRDefault="00DB226E" w:rsidP="00DB226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6,207</w:t>
            </w:r>
          </w:p>
        </w:tc>
      </w:tr>
      <w:tr w:rsidR="00DB226E" w:rsidRPr="003F6D5E" w14:paraId="6A2ACABF" w14:textId="77777777" w:rsidTr="00DB226E">
        <w:tc>
          <w:tcPr>
            <w:tcW w:w="2155" w:type="pct"/>
          </w:tcPr>
          <w:p w14:paraId="04A5BAE6" w14:textId="769641D4" w:rsidR="00DB226E" w:rsidRDefault="00D73AD4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B226E" w:rsidRPr="00ED3F2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4FFABCC" w14:textId="5025F4CE" w:rsidR="00DB226E" w:rsidRDefault="002A5C5A" w:rsidP="00DB226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26" w:type="pct"/>
          </w:tcPr>
          <w:p w14:paraId="3F6E8B53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EE3BD4E" w14:textId="5E325DFC" w:rsidR="00DB226E" w:rsidRDefault="00DB226E" w:rsidP="00DB226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27" w:type="pct"/>
          </w:tcPr>
          <w:p w14:paraId="51E21E1F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AAA5B5C" w14:textId="3B8CE7B2" w:rsidR="00DB226E" w:rsidRDefault="00D73AD4" w:rsidP="00DB226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AD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27" w:type="pct"/>
          </w:tcPr>
          <w:p w14:paraId="247FB8EE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2E65A80" w14:textId="036147C4" w:rsidR="00DB226E" w:rsidRPr="00524B38" w:rsidRDefault="00DB226E" w:rsidP="00DB226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DB226E" w:rsidRPr="003F6D5E" w14:paraId="785374F2" w14:textId="77777777" w:rsidTr="00DB226E">
        <w:tc>
          <w:tcPr>
            <w:tcW w:w="2155" w:type="pct"/>
          </w:tcPr>
          <w:p w14:paraId="6ADB468E" w14:textId="2E364ADC" w:rsidR="00DB226E" w:rsidRPr="00ED3F2A" w:rsidRDefault="00D73AD4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B226E" w:rsidRPr="00ED3F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DB226E" w:rsidRPr="00ED3F2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92E999D" w14:textId="39D4D77E" w:rsidR="00DB226E" w:rsidRPr="00FE2B00" w:rsidRDefault="002A5C5A" w:rsidP="00DB226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6,662</w:t>
            </w:r>
          </w:p>
        </w:tc>
        <w:tc>
          <w:tcPr>
            <w:tcW w:w="126" w:type="pct"/>
          </w:tcPr>
          <w:p w14:paraId="0BC808C2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404C389" w14:textId="13AB2E25" w:rsidR="00DB226E" w:rsidRPr="00FE2B00" w:rsidRDefault="00DB226E" w:rsidP="00DB226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6,775</w:t>
            </w:r>
          </w:p>
        </w:tc>
        <w:tc>
          <w:tcPr>
            <w:tcW w:w="127" w:type="pct"/>
          </w:tcPr>
          <w:p w14:paraId="15CE1612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E3165F7" w14:textId="78B18EE2" w:rsidR="00DB226E" w:rsidRPr="00FE2B00" w:rsidRDefault="00D73AD4" w:rsidP="00DB226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73AD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2A5C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,452</w:t>
            </w:r>
          </w:p>
        </w:tc>
        <w:tc>
          <w:tcPr>
            <w:tcW w:w="127" w:type="pct"/>
          </w:tcPr>
          <w:p w14:paraId="68217BC3" w14:textId="77777777" w:rsidR="00DB226E" w:rsidRPr="00BE05FB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795C92B" w14:textId="4BB87066" w:rsidR="00DB226E" w:rsidRPr="00FE2B00" w:rsidRDefault="00DB226E" w:rsidP="00DB226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6,522</w:t>
            </w:r>
          </w:p>
        </w:tc>
      </w:tr>
      <w:tr w:rsidR="00DB226E" w:rsidRPr="00AB654A" w14:paraId="206BEC90" w14:textId="77777777" w:rsidTr="00DB226E">
        <w:tc>
          <w:tcPr>
            <w:tcW w:w="2155" w:type="pct"/>
          </w:tcPr>
          <w:p w14:paraId="6E305EED" w14:textId="77777777" w:rsidR="00DB226E" w:rsidRPr="00AB654A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50B68D61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6" w:type="pct"/>
          </w:tcPr>
          <w:p w14:paraId="065A8FA5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B455267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0D7732BB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30E1E655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654E1FC5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0125C10E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DB226E" w:rsidRPr="00BA3B87" w14:paraId="09145028" w14:textId="77777777" w:rsidTr="00DB226E">
        <w:tc>
          <w:tcPr>
            <w:tcW w:w="2155" w:type="pct"/>
          </w:tcPr>
          <w:p w14:paraId="2A17B111" w14:textId="7416D4FE" w:rsidR="00DB226E" w:rsidRPr="00BA3B87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69F0B509" w14:textId="77777777" w:rsidR="00DB226E" w:rsidRPr="00BA3B87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525E0EA2" w14:textId="77777777" w:rsidR="00DB226E" w:rsidRPr="00BA3B87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</w:tcPr>
          <w:p w14:paraId="7D643A0F" w14:textId="77777777" w:rsidR="00DB226E" w:rsidRPr="00BA3B87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226E" w:rsidRPr="00BA3B87" w14:paraId="5D4CC7D1" w14:textId="77777777" w:rsidTr="00DB226E">
        <w:tc>
          <w:tcPr>
            <w:tcW w:w="2155" w:type="pct"/>
          </w:tcPr>
          <w:p w14:paraId="6B53C800" w14:textId="6339FDEC" w:rsidR="00DB226E" w:rsidRPr="00C116F1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20" w:type="pct"/>
          </w:tcPr>
          <w:p w14:paraId="082C8E0E" w14:textId="206035BB" w:rsidR="00DB226E" w:rsidRPr="00BA3B87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305271D9" w14:textId="77777777" w:rsidR="00DB226E" w:rsidRPr="00BA3B87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5E6659A" w14:textId="0632CFD7" w:rsidR="00DB226E" w:rsidRPr="00BA3B87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52D4A1A1" w14:textId="77777777" w:rsidR="00DB226E" w:rsidRPr="00BA3B87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24991C7" w14:textId="77D462E0" w:rsidR="00DB226E" w:rsidRPr="00BA3B87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1B6A558A" w14:textId="77777777" w:rsidR="00DB226E" w:rsidRPr="00BA3B87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960453B" w14:textId="623EDAA6" w:rsidR="00DB226E" w:rsidRPr="00BA3B87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B226E" w:rsidRPr="00BA3B87" w14:paraId="7C34E5F8" w14:textId="77777777" w:rsidTr="00DB226E">
        <w:tc>
          <w:tcPr>
            <w:tcW w:w="2155" w:type="pct"/>
          </w:tcPr>
          <w:p w14:paraId="659A7F88" w14:textId="77777777" w:rsidR="00DB226E" w:rsidRPr="00BA3B87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5" w:type="pct"/>
            <w:gridSpan w:val="7"/>
          </w:tcPr>
          <w:p w14:paraId="731B5FBE" w14:textId="77777777" w:rsidR="00DB226E" w:rsidRPr="00BA3B87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226E" w:rsidRPr="003F6D5E" w14:paraId="05CD965D" w14:textId="77777777" w:rsidTr="00DB226E">
        <w:tc>
          <w:tcPr>
            <w:tcW w:w="2155" w:type="pct"/>
          </w:tcPr>
          <w:p w14:paraId="1467554E" w14:textId="77777777" w:rsidR="00DB226E" w:rsidRPr="003F6D5E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14:paraId="5B404EB3" w14:textId="77777777" w:rsidR="00DB226E" w:rsidRPr="003F6D5E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4D18202A" w14:textId="77777777" w:rsidR="00DB226E" w:rsidRPr="003F6D5E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196BDC1" w14:textId="77777777" w:rsidR="00DB226E" w:rsidRPr="003F6D5E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EFA6E6D" w14:textId="77777777" w:rsidR="00DB226E" w:rsidRPr="003F6D5E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686B3937" w14:textId="77777777" w:rsidR="00DB226E" w:rsidRPr="003F6D5E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47EE94A" w14:textId="77777777" w:rsidR="00DB226E" w:rsidRPr="003F6D5E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43C8B4D1" w14:textId="77777777" w:rsidR="00DB226E" w:rsidRPr="003F6D5E" w:rsidRDefault="00DB226E" w:rsidP="00DB2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B226E" w:rsidRPr="003F6D5E" w14:paraId="08D43138" w14:textId="77777777" w:rsidTr="00DB226E">
        <w:tc>
          <w:tcPr>
            <w:tcW w:w="2155" w:type="pct"/>
          </w:tcPr>
          <w:p w14:paraId="3B0E187F" w14:textId="77777777" w:rsidR="00DB226E" w:rsidRPr="003F6D5E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14:paraId="26CE8825" w14:textId="773C58A5" w:rsidR="00DB226E" w:rsidRPr="003F6D5E" w:rsidRDefault="00DB226E" w:rsidP="00DB226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C49BC45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3C89230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109CFD3A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1AB5FFA" w14:textId="01320A95" w:rsidR="00DB226E" w:rsidRPr="0092482E" w:rsidRDefault="00365210" w:rsidP="00DB226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6023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127" w:type="pct"/>
          </w:tcPr>
          <w:p w14:paraId="568DE5B7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B28CE7" w14:textId="40BF0B13" w:rsidR="00DB226E" w:rsidRPr="003F6D5E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28,048</w:t>
            </w:r>
          </w:p>
        </w:tc>
      </w:tr>
      <w:tr w:rsidR="00DB226E" w:rsidRPr="003F6D5E" w14:paraId="198D333E" w14:textId="77777777" w:rsidTr="00DB226E">
        <w:tc>
          <w:tcPr>
            <w:tcW w:w="2155" w:type="pct"/>
          </w:tcPr>
          <w:p w14:paraId="4F70E6C4" w14:textId="77777777" w:rsidR="00DB226E" w:rsidRPr="003F6D5E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14:paraId="3951DA99" w14:textId="6121978B" w:rsidR="00DB226E" w:rsidRPr="00717C43" w:rsidRDefault="00DB226E" w:rsidP="00DB226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143C00EB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CFBE8F9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17C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47257BBD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408CEFD" w14:textId="1778EE89" w:rsidR="00DB226E" w:rsidRPr="0092482E" w:rsidRDefault="0096023C" w:rsidP="00DB226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36521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36521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" w:type="pct"/>
          </w:tcPr>
          <w:p w14:paraId="60F984C4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F6750A2" w14:textId="58B2AB5A" w:rsidR="00DB226E" w:rsidRPr="003F6D5E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15,103</w:t>
            </w:r>
          </w:p>
        </w:tc>
      </w:tr>
      <w:tr w:rsidR="00DB226E" w:rsidRPr="005F2B0C" w14:paraId="3A088984" w14:textId="77777777" w:rsidTr="00DB226E">
        <w:tc>
          <w:tcPr>
            <w:tcW w:w="2155" w:type="pct"/>
          </w:tcPr>
          <w:p w14:paraId="58F38393" w14:textId="77777777" w:rsidR="00DB226E" w:rsidRPr="003F6D5E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110B8522" w14:textId="60BFA090" w:rsidR="00DB226E" w:rsidRPr="0050322F" w:rsidRDefault="00DB226E" w:rsidP="00DB226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01FF1DF5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32CE0C0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5BB6E7B0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12E335CA" w14:textId="2C89A7EF" w:rsidR="00DB226E" w:rsidRPr="0092482E" w:rsidRDefault="00365210" w:rsidP="00DB226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1,922</w:t>
            </w:r>
          </w:p>
        </w:tc>
        <w:tc>
          <w:tcPr>
            <w:tcW w:w="127" w:type="pct"/>
          </w:tcPr>
          <w:p w14:paraId="31933A9C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83C3D4C" w14:textId="7FD5453A" w:rsidR="00DB226E" w:rsidRPr="005F2B0C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4,611</w:t>
            </w:r>
          </w:p>
        </w:tc>
      </w:tr>
      <w:tr w:rsidR="00DB226E" w:rsidRPr="003F6D5E" w14:paraId="7595D76D" w14:textId="77777777" w:rsidTr="00DB226E">
        <w:tc>
          <w:tcPr>
            <w:tcW w:w="2155" w:type="pct"/>
          </w:tcPr>
          <w:p w14:paraId="74905EFF" w14:textId="77777777" w:rsidR="00DB226E" w:rsidRPr="003F6D5E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619958DE" w14:textId="327F91D3" w:rsidR="00DB226E" w:rsidRPr="0050322F" w:rsidRDefault="00DB226E" w:rsidP="00DB226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52F31CC8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3A40038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55A93CD5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88FA513" w14:textId="3CE2737C" w:rsidR="00DB226E" w:rsidRPr="0092482E" w:rsidRDefault="0096023C" w:rsidP="00DB226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1,295</w:t>
            </w:r>
          </w:p>
        </w:tc>
        <w:tc>
          <w:tcPr>
            <w:tcW w:w="127" w:type="pct"/>
          </w:tcPr>
          <w:p w14:paraId="19BCA0BF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46F86DE" w14:textId="79C4F09A" w:rsidR="00DB226E" w:rsidRPr="003F6D5E" w:rsidRDefault="00DB226E" w:rsidP="00DB226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6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612</w:t>
            </w:r>
          </w:p>
        </w:tc>
      </w:tr>
      <w:tr w:rsidR="00DB226E" w:rsidRPr="003F6D5E" w14:paraId="5C9395D7" w14:textId="77777777" w:rsidTr="00DB226E">
        <w:tc>
          <w:tcPr>
            <w:tcW w:w="2155" w:type="pct"/>
          </w:tcPr>
          <w:p w14:paraId="10765647" w14:textId="77777777" w:rsidR="00DB226E" w:rsidRPr="003F6D5E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0" w:type="pct"/>
          </w:tcPr>
          <w:p w14:paraId="26D8A801" w14:textId="630A1980" w:rsidR="00DB226E" w:rsidRPr="0050322F" w:rsidRDefault="00DB226E" w:rsidP="00DB226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60B1E968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45419B8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496B60A4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7674148" w14:textId="004BFA5A" w:rsidR="00DB226E" w:rsidRPr="0092482E" w:rsidRDefault="00365210" w:rsidP="00DB226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="0096023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719</w:t>
            </w:r>
          </w:p>
        </w:tc>
        <w:tc>
          <w:tcPr>
            <w:tcW w:w="127" w:type="pct"/>
          </w:tcPr>
          <w:p w14:paraId="0F40287F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B5E529A" w14:textId="6194A762" w:rsidR="00DB226E" w:rsidRPr="003F6D5E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7,692</w:t>
            </w:r>
          </w:p>
        </w:tc>
      </w:tr>
      <w:tr w:rsidR="00DB226E" w:rsidRPr="003F6D5E" w14:paraId="6936D95D" w14:textId="77777777" w:rsidTr="00DB226E">
        <w:tc>
          <w:tcPr>
            <w:tcW w:w="2155" w:type="pct"/>
          </w:tcPr>
          <w:p w14:paraId="24E84647" w14:textId="77777777" w:rsidR="00DB226E" w:rsidRPr="003F6D5E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7DDCDE37" w14:textId="15813924" w:rsidR="00DB226E" w:rsidRPr="0050322F" w:rsidRDefault="00DB226E" w:rsidP="00DB226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1D45EEAD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EE21EB8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63C13156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58EAECD" w14:textId="34D82A63" w:rsidR="00DB226E" w:rsidRPr="0092482E" w:rsidRDefault="0096023C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4,193</w:t>
            </w:r>
          </w:p>
        </w:tc>
        <w:tc>
          <w:tcPr>
            <w:tcW w:w="127" w:type="pct"/>
          </w:tcPr>
          <w:p w14:paraId="4DD499EE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02226C9" w14:textId="019EB768" w:rsidR="00DB226E" w:rsidRPr="003F6D5E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3,106</w:t>
            </w:r>
          </w:p>
        </w:tc>
      </w:tr>
      <w:tr w:rsidR="00DB226E" w:rsidRPr="003F6D5E" w14:paraId="4F60BDB4" w14:textId="77777777" w:rsidTr="00DB226E">
        <w:tc>
          <w:tcPr>
            <w:tcW w:w="2155" w:type="pct"/>
          </w:tcPr>
          <w:p w14:paraId="783DB7CC" w14:textId="77777777" w:rsidR="00DB226E" w:rsidRPr="003F6D5E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14:paraId="72C10657" w14:textId="1979D44D" w:rsidR="00DB226E" w:rsidRPr="0050322F" w:rsidRDefault="00DB226E" w:rsidP="00DB226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721D33E9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55D58AB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491F8F08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ABF09DC" w14:textId="5FDE9A8C" w:rsidR="00DB226E" w:rsidRPr="0092482E" w:rsidRDefault="0096023C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13,384</w:t>
            </w:r>
          </w:p>
        </w:tc>
        <w:tc>
          <w:tcPr>
            <w:tcW w:w="127" w:type="pct"/>
          </w:tcPr>
          <w:p w14:paraId="6DEA2299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A3E3414" w14:textId="227BCEB2" w:rsidR="00DB226E" w:rsidRPr="003F6D5E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19,721</w:t>
            </w:r>
          </w:p>
        </w:tc>
      </w:tr>
      <w:tr w:rsidR="00DB226E" w:rsidRPr="003F6D5E" w14:paraId="76EA16BC" w14:textId="77777777" w:rsidTr="00DB226E">
        <w:tc>
          <w:tcPr>
            <w:tcW w:w="2155" w:type="pct"/>
          </w:tcPr>
          <w:p w14:paraId="4D5A8572" w14:textId="77777777" w:rsidR="00DB226E" w:rsidRPr="005F2B0C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24BE4533" w14:textId="71D2469E" w:rsidR="00DB226E" w:rsidRDefault="00DB226E" w:rsidP="00DB226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</w:tcPr>
          <w:p w14:paraId="327186C0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84B49B1" w14:textId="77777777" w:rsidR="00DB226E" w:rsidRPr="0050322F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B56F241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198711F" w14:textId="10987F30" w:rsidR="00DB226E" w:rsidRPr="0092482E" w:rsidRDefault="0096023C" w:rsidP="00DB226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1,596</w:t>
            </w:r>
          </w:p>
        </w:tc>
        <w:tc>
          <w:tcPr>
            <w:tcW w:w="127" w:type="pct"/>
          </w:tcPr>
          <w:p w14:paraId="70386D01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FBAA8CA" w14:textId="7FA83531" w:rsidR="00DB226E" w:rsidRPr="00106B31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2,244</w:t>
            </w:r>
          </w:p>
        </w:tc>
      </w:tr>
      <w:tr w:rsidR="00DB226E" w:rsidRPr="00AB654A" w14:paraId="4EBFF4BD" w14:textId="77777777" w:rsidTr="00DB226E">
        <w:tc>
          <w:tcPr>
            <w:tcW w:w="2155" w:type="pct"/>
          </w:tcPr>
          <w:p w14:paraId="277EA213" w14:textId="77777777" w:rsidR="00DB226E" w:rsidRPr="00AB654A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0" w:type="pct"/>
          </w:tcPr>
          <w:p w14:paraId="401C67BA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6" w:type="pct"/>
          </w:tcPr>
          <w:p w14:paraId="1CC42696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9" w:type="pct"/>
          </w:tcPr>
          <w:p w14:paraId="2C08FE11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7007A724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  <w:shd w:val="clear" w:color="auto" w:fill="auto"/>
          </w:tcPr>
          <w:p w14:paraId="70A40F87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60F4AD32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</w:tcPr>
          <w:p w14:paraId="25A53A72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DB226E" w:rsidRPr="003F6D5E" w14:paraId="2BB56A10" w14:textId="77777777" w:rsidTr="00DB226E">
        <w:tc>
          <w:tcPr>
            <w:tcW w:w="2155" w:type="pct"/>
          </w:tcPr>
          <w:p w14:paraId="064B18ED" w14:textId="4DC4135D" w:rsidR="00DB226E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14:paraId="0A07E4A3" w14:textId="77777777" w:rsidR="00DB226E" w:rsidRDefault="00DB226E" w:rsidP="00DB226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BDAFEF4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B73CA41" w14:textId="77777777" w:rsidR="00DB226E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42303F1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E5B16B5" w14:textId="77777777" w:rsidR="00DB226E" w:rsidRDefault="00DB226E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782F5A5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6169742" w14:textId="77777777" w:rsidR="00DB226E" w:rsidRPr="0092482E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226E" w:rsidRPr="003F6D5E" w14:paraId="7A31EE75" w14:textId="77777777" w:rsidTr="00DB226E">
        <w:tc>
          <w:tcPr>
            <w:tcW w:w="2155" w:type="pct"/>
          </w:tcPr>
          <w:p w14:paraId="63E5EDBE" w14:textId="7627AC20" w:rsidR="00DB226E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0" w:type="pct"/>
          </w:tcPr>
          <w:p w14:paraId="06DE74B5" w14:textId="4102BED0" w:rsidR="00DB226E" w:rsidRDefault="0096023C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1,990</w:t>
            </w:r>
          </w:p>
        </w:tc>
        <w:tc>
          <w:tcPr>
            <w:tcW w:w="126" w:type="pct"/>
          </w:tcPr>
          <w:p w14:paraId="1F2FFFB3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71357F" w14:textId="77438935" w:rsidR="00DB226E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51DF6D9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9938EAA" w14:textId="30E4C59A" w:rsidR="00DB226E" w:rsidRDefault="0096023C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1,990</w:t>
            </w:r>
          </w:p>
        </w:tc>
        <w:tc>
          <w:tcPr>
            <w:tcW w:w="127" w:type="pct"/>
          </w:tcPr>
          <w:p w14:paraId="5CD4F390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090B30D" w14:textId="41A91AE9" w:rsidR="00DB226E" w:rsidRPr="0092482E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B226E" w:rsidRPr="003F6D5E" w14:paraId="4D66328C" w14:textId="77777777" w:rsidTr="00DB226E">
        <w:tc>
          <w:tcPr>
            <w:tcW w:w="2155" w:type="pct"/>
          </w:tcPr>
          <w:p w14:paraId="2FEE5233" w14:textId="0F7A34FD" w:rsidR="00DB226E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64D43CFA" w14:textId="54C1C0C0" w:rsidR="00DB226E" w:rsidRDefault="0096023C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365210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  <w:tc>
          <w:tcPr>
            <w:tcW w:w="126" w:type="pct"/>
          </w:tcPr>
          <w:p w14:paraId="3D34237A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441E54D" w14:textId="2C069A6C" w:rsidR="00DB226E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F06769E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7601555A" w14:textId="2296D37B" w:rsidR="00DB226E" w:rsidRDefault="0096023C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="00365210">
              <w:rPr>
                <w:rFonts w:ascii="Angsana New" w:hAnsi="Angsana New"/>
                <w:sz w:val="30"/>
                <w:szCs w:val="30"/>
                <w:lang w:val="en-US" w:bidi="th-TH"/>
              </w:rPr>
              <w:t>648</w:t>
            </w:r>
          </w:p>
        </w:tc>
        <w:tc>
          <w:tcPr>
            <w:tcW w:w="127" w:type="pct"/>
          </w:tcPr>
          <w:p w14:paraId="2C344240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BDE6218" w14:textId="17F5DA8E" w:rsidR="00DB226E" w:rsidRPr="0092482E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B226E" w:rsidRPr="00AB654A" w14:paraId="2EAC533C" w14:textId="77777777" w:rsidTr="00DB226E">
        <w:tc>
          <w:tcPr>
            <w:tcW w:w="2155" w:type="pct"/>
          </w:tcPr>
          <w:p w14:paraId="08A92915" w14:textId="77777777" w:rsidR="00DB226E" w:rsidRPr="00AB654A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20" w:type="pct"/>
          </w:tcPr>
          <w:p w14:paraId="5C99B1D1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6" w:type="pct"/>
          </w:tcPr>
          <w:p w14:paraId="0F4778B1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9" w:type="pct"/>
          </w:tcPr>
          <w:p w14:paraId="43EDE901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1910A8E0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  <w:shd w:val="clear" w:color="auto" w:fill="auto"/>
          </w:tcPr>
          <w:p w14:paraId="2F2B673A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27" w:type="pct"/>
          </w:tcPr>
          <w:p w14:paraId="2F23EB59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3" w:type="pct"/>
          </w:tcPr>
          <w:p w14:paraId="10086F8E" w14:textId="77777777" w:rsidR="00DB226E" w:rsidRPr="00AB654A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DB226E" w:rsidRPr="003F6D5E" w14:paraId="74C9E308" w14:textId="77777777" w:rsidTr="00DB226E">
        <w:tc>
          <w:tcPr>
            <w:tcW w:w="2155" w:type="pct"/>
          </w:tcPr>
          <w:p w14:paraId="3D85E43B" w14:textId="4DCE3BAC" w:rsidR="00DB226E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14:paraId="54917875" w14:textId="77777777" w:rsidR="00DB226E" w:rsidRDefault="00DB226E" w:rsidP="00DB226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6BC71637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FAC2388" w14:textId="77777777" w:rsidR="00DB226E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19DBF372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6172A7E" w14:textId="77777777" w:rsidR="00DB226E" w:rsidRDefault="00DB226E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61C5E196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F6C3212" w14:textId="77777777" w:rsidR="00DB226E" w:rsidRPr="0092482E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226E" w:rsidRPr="003F6D5E" w14:paraId="612575EB" w14:textId="77777777" w:rsidTr="00DB226E">
        <w:tc>
          <w:tcPr>
            <w:tcW w:w="2155" w:type="pct"/>
          </w:tcPr>
          <w:p w14:paraId="7E1EEDF3" w14:textId="7BD41743" w:rsidR="00DB226E" w:rsidRDefault="00DB226E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0" w:type="pct"/>
          </w:tcPr>
          <w:p w14:paraId="039B7147" w14:textId="77777777" w:rsidR="00DB226E" w:rsidRDefault="00DB226E" w:rsidP="00DB226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7D5556C7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DEF1404" w14:textId="77777777" w:rsidR="00DB226E" w:rsidRDefault="00DB226E" w:rsidP="00DB22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67DFC3E1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E6A7432" w14:textId="77777777" w:rsidR="00DB226E" w:rsidRDefault="00DB226E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4F85365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5A40A21" w14:textId="77777777" w:rsidR="00DB226E" w:rsidRPr="0092482E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B226E" w:rsidRPr="003F6D5E" w14:paraId="3530B2D7" w14:textId="77777777" w:rsidTr="00DB226E">
        <w:tc>
          <w:tcPr>
            <w:tcW w:w="2155" w:type="pct"/>
          </w:tcPr>
          <w:p w14:paraId="0FEBE37F" w14:textId="20DC926A" w:rsidR="00DB226E" w:rsidRDefault="00D73AD4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B226E" w:rsidRPr="00ED3F2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0" w:type="pct"/>
          </w:tcPr>
          <w:p w14:paraId="678329C5" w14:textId="3B170BE7" w:rsidR="00DB226E" w:rsidRDefault="00A55676" w:rsidP="00DB226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</w:t>
            </w:r>
            <w:r w:rsidR="00365210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126" w:type="pct"/>
          </w:tcPr>
          <w:p w14:paraId="2DE651F8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7E3640B" w14:textId="6532812A" w:rsidR="00DB226E" w:rsidRDefault="00DB226E" w:rsidP="00DB226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19,351</w:t>
            </w:r>
          </w:p>
        </w:tc>
        <w:tc>
          <w:tcPr>
            <w:tcW w:w="127" w:type="pct"/>
          </w:tcPr>
          <w:p w14:paraId="6981E8BD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7CA867C" w14:textId="6CDA2410" w:rsidR="00DB226E" w:rsidRDefault="00A55676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</w:t>
            </w:r>
            <w:r w:rsidR="00365210">
              <w:rPr>
                <w:rFonts w:ascii="Angsana New" w:hAnsi="Angsana New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127" w:type="pct"/>
          </w:tcPr>
          <w:p w14:paraId="6F960522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94FCB21" w14:textId="1E5D5A39" w:rsidR="00DB226E" w:rsidRPr="0092482E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18,593</w:t>
            </w:r>
          </w:p>
        </w:tc>
      </w:tr>
      <w:tr w:rsidR="00DB226E" w:rsidRPr="003F6D5E" w14:paraId="6DDFFC6D" w14:textId="77777777" w:rsidTr="00DB226E">
        <w:tc>
          <w:tcPr>
            <w:tcW w:w="2155" w:type="pct"/>
          </w:tcPr>
          <w:p w14:paraId="7F31B89F" w14:textId="2205F2CD" w:rsidR="00DB226E" w:rsidRDefault="00D73AD4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B226E" w:rsidRPr="00ED3F2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184951D" w14:textId="22E8D401" w:rsidR="00DB226E" w:rsidRDefault="00A55676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1,075</w:t>
            </w:r>
          </w:p>
        </w:tc>
        <w:tc>
          <w:tcPr>
            <w:tcW w:w="126" w:type="pct"/>
          </w:tcPr>
          <w:p w14:paraId="46593BFF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85F83E5" w14:textId="1E3F62ED" w:rsidR="00DB226E" w:rsidRDefault="00DB226E" w:rsidP="00DB226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  <w:tc>
          <w:tcPr>
            <w:tcW w:w="127" w:type="pct"/>
          </w:tcPr>
          <w:p w14:paraId="3353D55D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322D1D37" w14:textId="4559656E" w:rsidR="00DB226E" w:rsidRDefault="00A55676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1,075</w:t>
            </w:r>
          </w:p>
        </w:tc>
        <w:tc>
          <w:tcPr>
            <w:tcW w:w="127" w:type="pct"/>
          </w:tcPr>
          <w:p w14:paraId="07C684F3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5E71A11" w14:textId="69CE30BB" w:rsidR="00DB226E" w:rsidRPr="0092482E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</w:tr>
      <w:tr w:rsidR="00DB226E" w:rsidRPr="003F6D5E" w14:paraId="44C7AD16" w14:textId="77777777" w:rsidTr="00DB226E">
        <w:tc>
          <w:tcPr>
            <w:tcW w:w="2155" w:type="pct"/>
          </w:tcPr>
          <w:p w14:paraId="2E671CD1" w14:textId="1D7DD1B3" w:rsidR="00DB226E" w:rsidRDefault="00D73AD4" w:rsidP="00DB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B226E" w:rsidRPr="00ED3F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DB226E" w:rsidRPr="00ED3F2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4C93705" w14:textId="1CA53E68" w:rsidR="00DB226E" w:rsidRPr="00AE3908" w:rsidRDefault="00A55676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</w:t>
            </w:r>
            <w:r w:rsidR="003652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  <w:tc>
          <w:tcPr>
            <w:tcW w:w="126" w:type="pct"/>
          </w:tcPr>
          <w:p w14:paraId="7650A463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EBF678C" w14:textId="225B06D2" w:rsidR="00DB226E" w:rsidRPr="00AE3908" w:rsidRDefault="00DB226E" w:rsidP="00DB226E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20,621</w:t>
            </w:r>
          </w:p>
        </w:tc>
        <w:tc>
          <w:tcPr>
            <w:tcW w:w="127" w:type="pct"/>
          </w:tcPr>
          <w:p w14:paraId="5FF429D1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52D77" w14:textId="459D420B" w:rsidR="00DB226E" w:rsidRPr="00AE3908" w:rsidRDefault="00A55676" w:rsidP="00DB226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652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6521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009</w:t>
            </w:r>
          </w:p>
        </w:tc>
        <w:tc>
          <w:tcPr>
            <w:tcW w:w="127" w:type="pct"/>
          </w:tcPr>
          <w:p w14:paraId="3CDDEF58" w14:textId="77777777" w:rsidR="00DB226E" w:rsidRPr="003F6D5E" w:rsidRDefault="00DB226E" w:rsidP="00DB226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933D6E4" w14:textId="3641851E" w:rsidR="00DB226E" w:rsidRPr="00AE3908" w:rsidRDefault="00DB226E" w:rsidP="00DB226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19,863</w:t>
            </w:r>
          </w:p>
        </w:tc>
      </w:tr>
    </w:tbl>
    <w:p w14:paraId="538A9568" w14:textId="4CF6F008" w:rsidR="00CF2B25" w:rsidRDefault="00CF2B25" w:rsidP="0042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16C5ACB" w14:textId="51DA5D7F" w:rsidR="002E297C" w:rsidRDefault="004872C7" w:rsidP="009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03B4C">
        <w:rPr>
          <w:rFonts w:ascii="Angsana New" w:hAnsi="Angsana New"/>
          <w:sz w:val="30"/>
          <w:szCs w:val="30"/>
          <w:cs/>
        </w:rPr>
        <w:t>ยอดคงเหลือ</w:t>
      </w:r>
      <w:r w:rsidR="004164FB" w:rsidRPr="00503B4C">
        <w:rPr>
          <w:rFonts w:ascii="Angsana New" w:hAnsi="Angsana New"/>
          <w:sz w:val="30"/>
          <w:szCs w:val="30"/>
          <w:cs/>
        </w:rPr>
        <w:t>กับ</w:t>
      </w:r>
      <w:r w:rsidR="00D56213">
        <w:rPr>
          <w:rFonts w:ascii="Angsana New" w:hAnsi="Angsana New" w:hint="cs"/>
          <w:sz w:val="30"/>
          <w:szCs w:val="30"/>
          <w:cs/>
        </w:rPr>
        <w:t>บุคคลหรือ</w:t>
      </w:r>
      <w:r w:rsidR="004164FB" w:rsidRPr="00503B4C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503B4C">
        <w:rPr>
          <w:rFonts w:ascii="Angsana New" w:hAnsi="Angsana New"/>
          <w:sz w:val="30"/>
          <w:szCs w:val="30"/>
          <w:cs/>
        </w:rPr>
        <w:t xml:space="preserve"> ณ วันที่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CF2B25">
        <w:rPr>
          <w:rFonts w:ascii="Angsana New" w:hAnsi="Angsana New"/>
          <w:sz w:val="30"/>
          <w:szCs w:val="30"/>
        </w:rPr>
        <w:t>30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45733C">
        <w:rPr>
          <w:rFonts w:ascii="Angsana New" w:hAnsi="Angsana New" w:hint="cs"/>
          <w:sz w:val="30"/>
          <w:szCs w:val="30"/>
          <w:cs/>
        </w:rPr>
        <w:t>กันยายน</w:t>
      </w:r>
      <w:r w:rsidR="00CF2B25">
        <w:rPr>
          <w:rFonts w:ascii="Angsana New" w:hAnsi="Angsana New" w:hint="cs"/>
          <w:sz w:val="30"/>
          <w:szCs w:val="30"/>
          <w:cs/>
        </w:rPr>
        <w:t xml:space="preserve"> </w:t>
      </w:r>
      <w:r w:rsidR="008620B8" w:rsidRPr="00503B4C">
        <w:rPr>
          <w:rFonts w:ascii="Angsana New" w:hAnsi="Angsana New"/>
          <w:sz w:val="30"/>
          <w:szCs w:val="30"/>
        </w:rPr>
        <w:t>256</w:t>
      </w:r>
      <w:r w:rsidR="00DC612B" w:rsidRPr="00503B4C">
        <w:rPr>
          <w:rFonts w:ascii="Angsana New" w:hAnsi="Angsana New"/>
          <w:sz w:val="30"/>
          <w:szCs w:val="30"/>
        </w:rPr>
        <w:t>3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03115F" w:rsidRPr="00503B4C">
        <w:rPr>
          <w:rFonts w:ascii="Angsana New" w:hAnsi="Angsana New"/>
          <w:sz w:val="30"/>
          <w:szCs w:val="30"/>
          <w:cs/>
        </w:rPr>
        <w:t>และ</w:t>
      </w:r>
      <w:r w:rsidR="007E4431" w:rsidRPr="00503B4C">
        <w:rPr>
          <w:rFonts w:ascii="Angsana New" w:hAnsi="Angsana New"/>
          <w:sz w:val="30"/>
          <w:szCs w:val="30"/>
          <w:cs/>
        </w:rPr>
        <w:t xml:space="preserve"> </w:t>
      </w:r>
      <w:r w:rsidR="00A740C4" w:rsidRPr="00503B4C">
        <w:rPr>
          <w:rFonts w:ascii="Angsana New" w:hAnsi="Angsana New"/>
          <w:sz w:val="30"/>
          <w:szCs w:val="30"/>
        </w:rPr>
        <w:t>31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A740C4" w:rsidRPr="00503B4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03B4C" w:rsidRPr="00503B4C">
        <w:rPr>
          <w:rFonts w:ascii="Angsana New" w:hAnsi="Angsana New" w:hint="cs"/>
          <w:sz w:val="30"/>
          <w:szCs w:val="30"/>
        </w:rPr>
        <w:t>256</w:t>
      </w:r>
      <w:r w:rsidR="00DC612B" w:rsidRPr="00503B4C">
        <w:rPr>
          <w:rFonts w:ascii="Angsana New" w:hAnsi="Angsana New"/>
          <w:sz w:val="28"/>
          <w:szCs w:val="28"/>
        </w:rPr>
        <w:t>2</w:t>
      </w:r>
      <w:r w:rsidR="00503385" w:rsidRPr="00503B4C">
        <w:rPr>
          <w:rFonts w:ascii="Angsana New" w:hAnsi="Angsana New" w:hint="cs"/>
          <w:sz w:val="30"/>
          <w:szCs w:val="30"/>
          <w:cs/>
        </w:rPr>
        <w:t xml:space="preserve"> </w:t>
      </w:r>
      <w:r w:rsidRPr="00503B4C">
        <w:rPr>
          <w:rFonts w:ascii="Angsana New" w:hAnsi="Angsana New"/>
          <w:sz w:val="30"/>
          <w:szCs w:val="30"/>
          <w:cs/>
        </w:rPr>
        <w:t>มีดังนี้</w:t>
      </w:r>
    </w:p>
    <w:p w14:paraId="7428E6E5" w14:textId="77777777" w:rsidR="00911435" w:rsidRPr="00AB654A" w:rsidRDefault="00911435" w:rsidP="009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7"/>
        <w:gridCol w:w="1169"/>
        <w:gridCol w:w="243"/>
        <w:gridCol w:w="1089"/>
        <w:gridCol w:w="239"/>
        <w:gridCol w:w="1026"/>
        <w:gridCol w:w="34"/>
        <w:gridCol w:w="204"/>
        <w:gridCol w:w="34"/>
        <w:gridCol w:w="1095"/>
      </w:tblGrid>
      <w:tr w:rsidR="00AD7AF8" w:rsidRPr="00422314" w14:paraId="68F6559A" w14:textId="77777777" w:rsidTr="00140353"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14:paraId="1A2D9557" w14:textId="77777777" w:rsidR="00AD7AF8" w:rsidRPr="00422314" w:rsidRDefault="00AD7AF8" w:rsidP="00CE6614">
            <w:pPr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C6EE30" w14:textId="77777777" w:rsidR="00AD7AF8" w:rsidRPr="00422314" w:rsidRDefault="00AD7AF8" w:rsidP="00AD7AF8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7ACA17F" w14:textId="77777777" w:rsidR="00AD7AF8" w:rsidRPr="00422314" w:rsidRDefault="00AD7AF8" w:rsidP="00AD7AF8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4BC5ADB" w14:textId="659764EB" w:rsidR="00AD7AF8" w:rsidRPr="00422314" w:rsidRDefault="00AD7AF8" w:rsidP="00AD7AF8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2B25" w:rsidRPr="00422314" w14:paraId="5D57B451" w14:textId="77777777" w:rsidTr="00140353">
        <w:tc>
          <w:tcPr>
            <w:tcW w:w="4317" w:type="dxa"/>
          </w:tcPr>
          <w:p w14:paraId="4D3EF12D" w14:textId="19076FBB" w:rsidR="00CF2B25" w:rsidRPr="00422314" w:rsidRDefault="00CF2B25" w:rsidP="00CF2B25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02B72B56" w14:textId="1325DE02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73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5733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48062981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F731A99" w14:textId="1AA5AF91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31</w:t>
            </w:r>
            <w:r w:rsidRPr="004223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23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9" w:type="dxa"/>
          </w:tcPr>
          <w:p w14:paraId="6DD03D2A" w14:textId="77777777" w:rsidR="00CF2B25" w:rsidRPr="00422314" w:rsidRDefault="00CF2B25" w:rsidP="00CF2B2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  <w:gridSpan w:val="2"/>
          </w:tcPr>
          <w:p w14:paraId="68C76F70" w14:textId="7CA2A83B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73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5733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gridSpan w:val="2"/>
          </w:tcPr>
          <w:p w14:paraId="460B0D34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10664D9" w14:textId="3BA0693C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31</w:t>
            </w:r>
            <w:r w:rsidRPr="0042231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231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F2B25" w:rsidRPr="00422314" w14:paraId="597CDB9A" w14:textId="77777777" w:rsidTr="00140353">
        <w:tc>
          <w:tcPr>
            <w:tcW w:w="4317" w:type="dxa"/>
          </w:tcPr>
          <w:p w14:paraId="08AD7F51" w14:textId="669DD3EB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9" w:type="dxa"/>
          </w:tcPr>
          <w:p w14:paraId="02F9EB85" w14:textId="494D0054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23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48CCFD6C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B22E33D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9" w:type="dxa"/>
          </w:tcPr>
          <w:p w14:paraId="04748530" w14:textId="77777777" w:rsidR="00CF2B25" w:rsidRPr="00422314" w:rsidRDefault="00CF2B25" w:rsidP="00CF2B2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  <w:gridSpan w:val="2"/>
          </w:tcPr>
          <w:p w14:paraId="052636D1" w14:textId="5EFBCB12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23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gridSpan w:val="2"/>
          </w:tcPr>
          <w:p w14:paraId="2611A221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0D859A4B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F2B25" w:rsidRPr="00422314" w14:paraId="77E76DF3" w14:textId="77777777" w:rsidTr="00140353">
        <w:tc>
          <w:tcPr>
            <w:tcW w:w="4317" w:type="dxa"/>
          </w:tcPr>
          <w:p w14:paraId="2601912B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3" w:type="dxa"/>
            <w:gridSpan w:val="9"/>
          </w:tcPr>
          <w:p w14:paraId="252AD984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2B25" w:rsidRPr="00422314" w14:paraId="07549DC7" w14:textId="77777777" w:rsidTr="00140353">
        <w:tc>
          <w:tcPr>
            <w:tcW w:w="4317" w:type="dxa"/>
          </w:tcPr>
          <w:p w14:paraId="0471EAAF" w14:textId="77777777" w:rsidR="00CF2B25" w:rsidRPr="00422314" w:rsidRDefault="00CF2B25" w:rsidP="00CF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231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144E22A" w14:textId="5FF43EFA" w:rsidR="00CF2B25" w:rsidRPr="00422314" w:rsidRDefault="003F1A76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6AA52DA3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5DD4B1E3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3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3B92BFA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bottom w:val="double" w:sz="4" w:space="0" w:color="auto"/>
            </w:tcBorders>
          </w:tcPr>
          <w:p w14:paraId="31D8FFD8" w14:textId="09506604" w:rsidR="00CF2B25" w:rsidRPr="00422314" w:rsidRDefault="00AC7AD7" w:rsidP="00917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297,907</w:t>
            </w:r>
          </w:p>
        </w:tc>
        <w:tc>
          <w:tcPr>
            <w:tcW w:w="238" w:type="dxa"/>
            <w:gridSpan w:val="2"/>
          </w:tcPr>
          <w:p w14:paraId="6CDBDC21" w14:textId="77777777" w:rsidR="00CF2B25" w:rsidRPr="00422314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4998D5F3" w14:textId="77777777" w:rsidR="00CF2B25" w:rsidRPr="00422314" w:rsidRDefault="00CF2B25" w:rsidP="00AF6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2314">
              <w:rPr>
                <w:rFonts w:ascii="Angsana New" w:hAnsi="Angsana New"/>
                <w:b/>
                <w:bCs/>
                <w:sz w:val="30"/>
                <w:szCs w:val="30"/>
              </w:rPr>
              <w:t>358,849</w:t>
            </w:r>
          </w:p>
        </w:tc>
      </w:tr>
      <w:tr w:rsidR="00CF2B25" w:rsidRPr="00AB654A" w14:paraId="3EF084DC" w14:textId="77777777" w:rsidTr="005E746D">
        <w:trPr>
          <w:trHeight w:val="377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516BF" w14:textId="5DA9A807" w:rsidR="00CF2B25" w:rsidRPr="00AB654A" w:rsidRDefault="00CF2B25" w:rsidP="00CF2B25">
            <w:pPr>
              <w:ind w:right="-1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68C6E" w14:textId="7E0695B1" w:rsidR="00CF2B25" w:rsidRPr="00AB654A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6394C" w14:textId="77777777" w:rsidR="00CF2B25" w:rsidRPr="00AB654A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00CA36" w14:textId="5BA903E0" w:rsidR="00CF2B25" w:rsidRPr="00AB654A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A5CE6" w14:textId="77777777" w:rsidR="00CF2B25" w:rsidRPr="00AB654A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AB0E2" w14:textId="6BC76636" w:rsidR="00CF2B25" w:rsidRPr="00AB654A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092F5" w14:textId="77777777" w:rsidR="00CF2B25" w:rsidRPr="00AB654A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B22BE6F" w14:textId="0DBB76C0" w:rsidR="00CF2B25" w:rsidRPr="00AB654A" w:rsidRDefault="00CF2B25" w:rsidP="00CF2B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</w:rPr>
            </w:pPr>
          </w:p>
        </w:tc>
      </w:tr>
      <w:tr w:rsidR="00981EC5" w:rsidRPr="00C421C4" w14:paraId="5E2CC62F" w14:textId="77777777" w:rsidTr="00140353"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13328" w14:textId="64EC79C4" w:rsidR="00981EC5" w:rsidRPr="008C4FD3" w:rsidRDefault="00981EC5" w:rsidP="00981EC5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4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44140" w14:textId="7EDD7905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8052D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CB496B" w14:textId="6E56468D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C5EF1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6331EB" w14:textId="60D534C5" w:rsidR="00981EC5" w:rsidRPr="00C421C4" w:rsidRDefault="00981EC5" w:rsidP="00FE5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EF390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752CA6F" w14:textId="122998BD" w:rsidR="00981EC5" w:rsidRPr="00C421C4" w:rsidRDefault="00981EC5" w:rsidP="00FE5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81EC5" w:rsidRPr="00C421C4" w14:paraId="624E71AE" w14:textId="77777777" w:rsidTr="00140353"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C83A7" w14:textId="4D2A4683" w:rsidR="00981EC5" w:rsidRPr="00C421C4" w:rsidRDefault="00981EC5" w:rsidP="00981EC5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21C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D36F1D" w14:textId="3F07AC38" w:rsidR="00981EC5" w:rsidRPr="00C421C4" w:rsidRDefault="00981EC5" w:rsidP="00245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619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9662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480830" w14:textId="50A2F4C2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21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F0A6E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EFF481" w14:textId="10FC1BA8" w:rsidR="00981EC5" w:rsidRPr="00C421C4" w:rsidRDefault="00AC7AD7" w:rsidP="00515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2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8,506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3CAD6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942A5" w14:textId="5D711996" w:rsidR="00981EC5" w:rsidRPr="006B57B1" w:rsidRDefault="00981EC5" w:rsidP="0009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6B57B1">
              <w:rPr>
                <w:rFonts w:ascii="Angsana New" w:hAnsi="Angsana New"/>
                <w:sz w:val="30"/>
                <w:szCs w:val="30"/>
              </w:rPr>
              <w:t>7,</w:t>
            </w:r>
            <w:r w:rsidRPr="006B57B1">
              <w:rPr>
                <w:rFonts w:ascii="Angsana New" w:hAnsi="Angsana New"/>
                <w:sz w:val="29"/>
                <w:szCs w:val="29"/>
              </w:rPr>
              <w:t>689</w:t>
            </w:r>
          </w:p>
        </w:tc>
      </w:tr>
      <w:tr w:rsidR="00981EC5" w:rsidRPr="00C421C4" w14:paraId="73A4C42E" w14:textId="77777777" w:rsidTr="00140353"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C5A10" w14:textId="07D611B9" w:rsidR="00981EC5" w:rsidRPr="00C421C4" w:rsidRDefault="00981EC5" w:rsidP="00981EC5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21C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7F672" w14:textId="2466AC2C" w:rsidR="00981EC5" w:rsidRPr="00C421C4" w:rsidRDefault="00981EC5" w:rsidP="00245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  <w:tab w:val="decimal" w:pos="529"/>
              </w:tabs>
              <w:spacing w:after="0" w:line="240" w:lineRule="auto"/>
              <w:ind w:left="-108" w:right="-2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65D10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D0D00" w14:textId="0B1B5802" w:rsidR="00981EC5" w:rsidRPr="00166A22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66A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878D8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0A0A7" w14:textId="6E35C276" w:rsidR="00981EC5" w:rsidRPr="00C421C4" w:rsidRDefault="00AC7AD7" w:rsidP="0009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2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0AA0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45B72" w14:textId="02BD3CE0" w:rsidR="00981EC5" w:rsidRPr="00C421C4" w:rsidRDefault="00981EC5" w:rsidP="0009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21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EC5" w:rsidRPr="00C421C4" w14:paraId="5E946A6D" w14:textId="77777777" w:rsidTr="00140353"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564EF" w14:textId="26A68A17" w:rsidR="00981EC5" w:rsidRPr="00C421C4" w:rsidRDefault="00981EC5" w:rsidP="00981EC5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21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EE008A" w14:textId="11E7E6EF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76E32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6B599D" w14:textId="28B6213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21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9D9FD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0CA5B6" w14:textId="6C62EE32" w:rsidR="00981EC5" w:rsidRPr="00C421C4" w:rsidRDefault="00AC7AD7" w:rsidP="006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3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9,272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190D" w14:textId="77777777" w:rsidR="00981EC5" w:rsidRPr="00C421C4" w:rsidRDefault="00981EC5" w:rsidP="00981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53CAB6" w14:textId="194C9F99" w:rsidR="00981EC5" w:rsidRPr="006B57B1" w:rsidRDefault="00981EC5" w:rsidP="00631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57B1">
              <w:rPr>
                <w:rFonts w:ascii="Angsana New" w:hAnsi="Angsana New"/>
                <w:b/>
                <w:bCs/>
                <w:sz w:val="29"/>
                <w:szCs w:val="29"/>
              </w:rPr>
              <w:t>7,689</w:t>
            </w:r>
          </w:p>
        </w:tc>
      </w:tr>
    </w:tbl>
    <w:p w14:paraId="4DA111D3" w14:textId="460E80DF" w:rsidR="002E3A40" w:rsidRPr="00AB654A" w:rsidRDefault="002E3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200A5EA" w14:textId="7A0CBE56" w:rsidR="00C851AB" w:rsidRDefault="00C851AB" w:rsidP="00260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รายการเคลื่อนไหวของเงินให้กู้ยืมแก่บุคคลหรือกิจการที่เกี่ยวข้องกันสำหรับงวด</w:t>
      </w:r>
      <w:r w:rsidR="002079AA">
        <w:rPr>
          <w:rFonts w:ascii="Angsana New" w:hAnsi="Angsana New" w:hint="cs"/>
          <w:sz w:val="30"/>
          <w:szCs w:val="30"/>
          <w:cs/>
        </w:rPr>
        <w:t>เก้า</w:t>
      </w:r>
      <w:r w:rsidRPr="00526E2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26E2F">
        <w:rPr>
          <w:rFonts w:ascii="Angsana New" w:hAnsi="Angsana New"/>
          <w:sz w:val="30"/>
          <w:szCs w:val="30"/>
        </w:rPr>
        <w:t>3</w:t>
      </w:r>
      <w:r w:rsidR="00CF2B25">
        <w:rPr>
          <w:rFonts w:ascii="Angsana New" w:hAnsi="Angsana New"/>
          <w:sz w:val="30"/>
          <w:szCs w:val="30"/>
        </w:rPr>
        <w:t>0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8F4033">
        <w:rPr>
          <w:rFonts w:ascii="Angsana New" w:hAnsi="Angsana New" w:hint="cs"/>
          <w:sz w:val="30"/>
          <w:szCs w:val="30"/>
          <w:cs/>
        </w:rPr>
        <w:t>กันยายน</w:t>
      </w:r>
      <w:r w:rsidR="00CF2B25">
        <w:rPr>
          <w:rFonts w:ascii="Angsana New" w:hAnsi="Angsana New" w:hint="cs"/>
          <w:sz w:val="30"/>
          <w:szCs w:val="30"/>
          <w:cs/>
        </w:rPr>
        <w:t xml:space="preserve"> </w:t>
      </w:r>
      <w:r w:rsidRPr="00B253D8">
        <w:rPr>
          <w:rFonts w:ascii="Angsana New" w:hAnsi="Angsana New"/>
          <w:sz w:val="30"/>
          <w:szCs w:val="30"/>
        </w:rPr>
        <w:t>256</w:t>
      </w:r>
      <w:r w:rsidR="00F27E5B">
        <w:rPr>
          <w:rFonts w:ascii="Angsana New" w:hAnsi="Angsana New"/>
          <w:sz w:val="30"/>
          <w:szCs w:val="30"/>
        </w:rPr>
        <w:t>3</w:t>
      </w:r>
      <w:r w:rsidRPr="00B253D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61F1409" w14:textId="41505DEF" w:rsidR="001F2AE5" w:rsidRPr="00AB654A" w:rsidRDefault="001F2AE5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cs/>
        </w:rPr>
      </w:pPr>
    </w:p>
    <w:tbl>
      <w:tblPr>
        <w:tblStyle w:val="TableGrid"/>
        <w:tblW w:w="94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5"/>
        <w:gridCol w:w="1303"/>
        <w:gridCol w:w="233"/>
        <w:gridCol w:w="1209"/>
        <w:gridCol w:w="1170"/>
        <w:gridCol w:w="234"/>
        <w:gridCol w:w="1104"/>
        <w:gridCol w:w="234"/>
        <w:gridCol w:w="1037"/>
        <w:gridCol w:w="242"/>
        <w:gridCol w:w="1115"/>
      </w:tblGrid>
      <w:tr w:rsidR="001F2AE5" w:rsidRPr="00803828" w14:paraId="7722F95C" w14:textId="77777777" w:rsidTr="00CF2B25">
        <w:trPr>
          <w:tblHeader/>
        </w:trPr>
        <w:tc>
          <w:tcPr>
            <w:tcW w:w="1575" w:type="dxa"/>
            <w:shd w:val="clear" w:color="auto" w:fill="auto"/>
            <w:vAlign w:val="bottom"/>
          </w:tcPr>
          <w:p w14:paraId="336AC299" w14:textId="408D2910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2745" w:type="dxa"/>
            <w:gridSpan w:val="3"/>
            <w:shd w:val="clear" w:color="auto" w:fill="auto"/>
            <w:vAlign w:val="bottom"/>
          </w:tcPr>
          <w:p w14:paraId="21B82B05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5136" w:type="dxa"/>
            <w:gridSpan w:val="7"/>
            <w:shd w:val="clear" w:color="auto" w:fill="auto"/>
            <w:vAlign w:val="bottom"/>
          </w:tcPr>
          <w:p w14:paraId="31572493" w14:textId="6C0F106D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</w:t>
            </w:r>
            <w:r w:rsidRPr="0080382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</w:tr>
      <w:tr w:rsidR="00A12B9F" w:rsidRPr="00803828" w14:paraId="310D8C52" w14:textId="77777777" w:rsidTr="00CF2B25">
        <w:trPr>
          <w:tblHeader/>
        </w:trPr>
        <w:tc>
          <w:tcPr>
            <w:tcW w:w="1575" w:type="dxa"/>
            <w:shd w:val="clear" w:color="auto" w:fill="auto"/>
            <w:vAlign w:val="bottom"/>
          </w:tcPr>
          <w:p w14:paraId="13C53616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FB8A09E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38F690D6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61F2780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43B3776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7ECB7B29" w14:textId="4A6D2180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</w:t>
            </w:r>
            <w:r w:rsidR="00CF2B25">
              <w:rPr>
                <w:rFonts w:ascii="Angsana New" w:hAnsi="Angsana New"/>
                <w:sz w:val="29"/>
                <w:szCs w:val="29"/>
              </w:rPr>
              <w:t>0</w:t>
            </w:r>
            <w:r w:rsidR="00D73AD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8F4033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40D72B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558B6F73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13F7F05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BF8C067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70FA043C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2816350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8CBD517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EBADC2D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ณ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วันที่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  <w:p w14:paraId="219D77E7" w14:textId="5979AF70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</w:t>
            </w:r>
            <w:r w:rsidR="00CF2B25">
              <w:rPr>
                <w:rFonts w:ascii="Angsana New" w:hAnsi="Angsana New"/>
                <w:sz w:val="29"/>
                <w:szCs w:val="29"/>
              </w:rPr>
              <w:t>0</w:t>
            </w:r>
            <w:r w:rsidR="00D73AD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8F4033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</w:p>
        </w:tc>
      </w:tr>
      <w:tr w:rsidR="00AB08D9" w:rsidRPr="00803828" w14:paraId="1F1A44F7" w14:textId="77777777" w:rsidTr="00CF2B25">
        <w:trPr>
          <w:tblHeader/>
        </w:trPr>
        <w:tc>
          <w:tcPr>
            <w:tcW w:w="1575" w:type="dxa"/>
            <w:shd w:val="clear" w:color="auto" w:fill="auto"/>
            <w:vAlign w:val="bottom"/>
          </w:tcPr>
          <w:p w14:paraId="6FCCF07D" w14:textId="0FDF3D94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  <w:r w:rsidRPr="0080382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432EF49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112915F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05FB8C9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40D79B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99C0DF4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2D02FC6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7C57927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DC585D0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DAB62B0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2F5E9E2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AB08D9" w:rsidRPr="00803828" w14:paraId="05D1F061" w14:textId="77777777" w:rsidTr="00CF2B25">
        <w:trPr>
          <w:tblHeader/>
        </w:trPr>
        <w:tc>
          <w:tcPr>
            <w:tcW w:w="1575" w:type="dxa"/>
            <w:shd w:val="clear" w:color="auto" w:fill="auto"/>
          </w:tcPr>
          <w:p w14:paraId="4DD4849B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45" w:type="dxa"/>
            <w:gridSpan w:val="3"/>
            <w:shd w:val="clear" w:color="auto" w:fill="auto"/>
          </w:tcPr>
          <w:p w14:paraId="6CF01615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5136" w:type="dxa"/>
            <w:gridSpan w:val="7"/>
            <w:shd w:val="clear" w:color="auto" w:fill="auto"/>
          </w:tcPr>
          <w:p w14:paraId="518C136C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803828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AB08D9" w:rsidRPr="00803828" w14:paraId="0DE4A68E" w14:textId="77777777" w:rsidTr="00CF2B25">
        <w:tc>
          <w:tcPr>
            <w:tcW w:w="1575" w:type="dxa"/>
            <w:shd w:val="clear" w:color="auto" w:fill="auto"/>
          </w:tcPr>
          <w:p w14:paraId="7879C957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303" w:type="dxa"/>
            <w:shd w:val="clear" w:color="auto" w:fill="auto"/>
          </w:tcPr>
          <w:p w14:paraId="732E0AC2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485FB3EE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9" w:type="dxa"/>
            <w:shd w:val="clear" w:color="auto" w:fill="auto"/>
          </w:tcPr>
          <w:p w14:paraId="1A868A41" w14:textId="67D212AF" w:rsidR="00AB08D9" w:rsidRPr="00803828" w:rsidRDefault="006A160E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8.0</w:t>
            </w:r>
            <w:r w:rsidR="00D73AD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991BB5">
              <w:rPr>
                <w:rFonts w:ascii="Angsana New" w:hAnsi="Angsana New"/>
                <w:sz w:val="29"/>
                <w:szCs w:val="29"/>
              </w:rPr>
              <w:t>-</w:t>
            </w:r>
            <w:r w:rsidR="00D73AD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A53355">
              <w:rPr>
                <w:rFonts w:ascii="Angsana New" w:hAnsi="Angsana New"/>
                <w:sz w:val="29"/>
                <w:szCs w:val="29"/>
              </w:rPr>
              <w:t>9.0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6729C75" w14:textId="77777777" w:rsidR="00AB08D9" w:rsidRPr="003C0CE4" w:rsidRDefault="00AB08D9" w:rsidP="001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3C0CE4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65E8FADC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35ECB944" w14:textId="68FF333E" w:rsidR="00AB08D9" w:rsidRPr="00803828" w:rsidRDefault="00D73AD4" w:rsidP="00E85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 w:rsidRPr="00D73AD4">
              <w:rPr>
                <w:rFonts w:ascii="Angsana New" w:hAnsi="Angsana New" w:hint="cs"/>
                <w:sz w:val="29"/>
                <w:szCs w:val="29"/>
              </w:rPr>
              <w:t>130</w:t>
            </w:r>
            <w:r w:rsidR="00A53355">
              <w:rPr>
                <w:rFonts w:ascii="Angsana New" w:hAnsi="Angsana New"/>
                <w:sz w:val="29"/>
                <w:szCs w:val="29"/>
              </w:rPr>
              <w:t>,892</w:t>
            </w:r>
          </w:p>
        </w:tc>
        <w:tc>
          <w:tcPr>
            <w:tcW w:w="234" w:type="dxa"/>
            <w:shd w:val="clear" w:color="auto" w:fill="auto"/>
          </w:tcPr>
          <w:p w14:paraId="558C3C65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7" w:type="dxa"/>
            <w:tcBorders>
              <w:bottom w:val="nil"/>
            </w:tcBorders>
            <w:shd w:val="clear" w:color="auto" w:fill="auto"/>
          </w:tcPr>
          <w:p w14:paraId="7FF5CE99" w14:textId="46DE286C" w:rsidR="00AB08D9" w:rsidRPr="00803828" w:rsidRDefault="00A53355" w:rsidP="0091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403B09B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  <w:shd w:val="clear" w:color="auto" w:fill="auto"/>
          </w:tcPr>
          <w:p w14:paraId="6C9AE8DF" w14:textId="52CD016E" w:rsidR="00AB08D9" w:rsidRPr="003C0CE4" w:rsidRDefault="00A53355" w:rsidP="000D4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3C0CE4">
              <w:rPr>
                <w:rFonts w:ascii="Angsana New" w:hAnsi="Angsana New"/>
                <w:b/>
                <w:bCs/>
                <w:sz w:val="29"/>
                <w:szCs w:val="29"/>
              </w:rPr>
              <w:t>130,892</w:t>
            </w:r>
          </w:p>
        </w:tc>
      </w:tr>
    </w:tbl>
    <w:p w14:paraId="43306A4C" w14:textId="77777777" w:rsidR="001F2AE5" w:rsidRPr="00AB654A" w:rsidRDefault="001F2AE5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</w:rPr>
      </w:pPr>
    </w:p>
    <w:tbl>
      <w:tblPr>
        <w:tblStyle w:val="TableGrid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260"/>
        <w:gridCol w:w="270"/>
        <w:gridCol w:w="1161"/>
        <w:gridCol w:w="1161"/>
        <w:gridCol w:w="270"/>
        <w:gridCol w:w="1075"/>
        <w:gridCol w:w="236"/>
        <w:gridCol w:w="1035"/>
        <w:gridCol w:w="241"/>
        <w:gridCol w:w="1139"/>
      </w:tblGrid>
      <w:tr w:rsidR="00C944BC" w:rsidRPr="00803828" w14:paraId="190FE1D4" w14:textId="77777777" w:rsidTr="005124BC">
        <w:trPr>
          <w:tblHeader/>
        </w:trPr>
        <w:tc>
          <w:tcPr>
            <w:tcW w:w="1620" w:type="dxa"/>
            <w:vAlign w:val="bottom"/>
          </w:tcPr>
          <w:p w14:paraId="7FEBC244" w14:textId="6E20EEFD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2691" w:type="dxa"/>
            <w:gridSpan w:val="3"/>
            <w:vAlign w:val="bottom"/>
          </w:tcPr>
          <w:p w14:paraId="1288B686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5157" w:type="dxa"/>
            <w:gridSpan w:val="7"/>
            <w:vAlign w:val="bottom"/>
          </w:tcPr>
          <w:p w14:paraId="21CEE40F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944BC" w:rsidRPr="00803828" w14:paraId="3E78E259" w14:textId="77777777" w:rsidTr="005124BC">
        <w:trPr>
          <w:tblHeader/>
        </w:trPr>
        <w:tc>
          <w:tcPr>
            <w:tcW w:w="1620" w:type="dxa"/>
            <w:shd w:val="clear" w:color="auto" w:fill="auto"/>
            <w:vAlign w:val="bottom"/>
          </w:tcPr>
          <w:p w14:paraId="11573558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1260" w:type="dxa"/>
            <w:vAlign w:val="bottom"/>
          </w:tcPr>
          <w:p w14:paraId="59A634B4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5840BF05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70" w:type="dxa"/>
            <w:vAlign w:val="bottom"/>
          </w:tcPr>
          <w:p w14:paraId="46ED16A8" w14:textId="77777777" w:rsidR="00C944BC" w:rsidRPr="00803828" w:rsidRDefault="00C944BC" w:rsidP="0064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108AFDD5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3F387CD7" w14:textId="523790B1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</w:t>
            </w:r>
            <w:r w:rsidR="00CF2B25">
              <w:rPr>
                <w:rFonts w:ascii="Angsana New" w:hAnsi="Angsana New"/>
                <w:sz w:val="29"/>
                <w:szCs w:val="29"/>
              </w:rPr>
              <w:t>0</w:t>
            </w:r>
            <w:r w:rsidR="00D73AD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820A3F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161" w:type="dxa"/>
            <w:vAlign w:val="bottom"/>
          </w:tcPr>
          <w:p w14:paraId="751A213D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067A18E6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70" w:type="dxa"/>
            <w:vAlign w:val="bottom"/>
          </w:tcPr>
          <w:p w14:paraId="1519ED39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5" w:type="dxa"/>
            <w:vAlign w:val="bottom"/>
          </w:tcPr>
          <w:p w14:paraId="1EAE69FE" w14:textId="77777777" w:rsidR="00C944BC" w:rsidRPr="00803828" w:rsidRDefault="00C944BC" w:rsidP="0051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2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vAlign w:val="bottom"/>
          </w:tcPr>
          <w:p w14:paraId="2424F74A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392F8655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1" w:type="dxa"/>
            <w:vAlign w:val="bottom"/>
          </w:tcPr>
          <w:p w14:paraId="6F414A69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9" w:type="dxa"/>
            <w:vAlign w:val="bottom"/>
          </w:tcPr>
          <w:p w14:paraId="36D08EB0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ณ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วันที่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  <w:p w14:paraId="79FEC92E" w14:textId="53C3EFE3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</w:t>
            </w:r>
            <w:r w:rsidR="00CF2B25">
              <w:rPr>
                <w:rFonts w:ascii="Angsana New" w:hAnsi="Angsana New"/>
                <w:sz w:val="29"/>
                <w:szCs w:val="29"/>
              </w:rPr>
              <w:t>0</w:t>
            </w:r>
            <w:r w:rsidR="00D73AD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820A3F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</w:p>
        </w:tc>
      </w:tr>
      <w:tr w:rsidR="00C7761C" w:rsidRPr="00803828" w14:paraId="4FFED99B" w14:textId="77777777" w:rsidTr="005124BC">
        <w:trPr>
          <w:tblHeader/>
        </w:trPr>
        <w:tc>
          <w:tcPr>
            <w:tcW w:w="1620" w:type="dxa"/>
            <w:vAlign w:val="bottom"/>
          </w:tcPr>
          <w:p w14:paraId="3E9034E4" w14:textId="4C10612B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  <w:r w:rsidRPr="0080382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3D49F063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0" w:type="dxa"/>
            <w:vAlign w:val="bottom"/>
          </w:tcPr>
          <w:p w14:paraId="5897CC79" w14:textId="77777777" w:rsidR="00C7761C" w:rsidRPr="00803828" w:rsidRDefault="00C7761C" w:rsidP="00646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528C14DF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161" w:type="dxa"/>
            <w:vAlign w:val="bottom"/>
          </w:tcPr>
          <w:p w14:paraId="6309A3D3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0" w:type="dxa"/>
            <w:vAlign w:val="bottom"/>
          </w:tcPr>
          <w:p w14:paraId="03DEB650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5" w:type="dxa"/>
            <w:vAlign w:val="bottom"/>
          </w:tcPr>
          <w:p w14:paraId="1204DAAE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F4600DA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vAlign w:val="bottom"/>
          </w:tcPr>
          <w:p w14:paraId="1B9B9B84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41" w:type="dxa"/>
            <w:vAlign w:val="bottom"/>
          </w:tcPr>
          <w:p w14:paraId="3BA9D525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9" w:type="dxa"/>
            <w:vAlign w:val="bottom"/>
          </w:tcPr>
          <w:p w14:paraId="7D62BD23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C7761C" w:rsidRPr="00803828" w14:paraId="07A442D2" w14:textId="77777777" w:rsidTr="005124BC">
        <w:trPr>
          <w:tblHeader/>
        </w:trPr>
        <w:tc>
          <w:tcPr>
            <w:tcW w:w="1620" w:type="dxa"/>
          </w:tcPr>
          <w:p w14:paraId="7EEEECBE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91" w:type="dxa"/>
            <w:gridSpan w:val="3"/>
          </w:tcPr>
          <w:p w14:paraId="2EFD2245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5157" w:type="dxa"/>
            <w:gridSpan w:val="7"/>
          </w:tcPr>
          <w:p w14:paraId="4018849D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803828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C7761C" w:rsidRPr="00803828" w14:paraId="3A1EFC95" w14:textId="77777777" w:rsidTr="005124BC">
        <w:tc>
          <w:tcPr>
            <w:tcW w:w="1620" w:type="dxa"/>
          </w:tcPr>
          <w:p w14:paraId="43A42637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B5AE11A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4.5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-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6.0</w:t>
            </w:r>
          </w:p>
        </w:tc>
        <w:tc>
          <w:tcPr>
            <w:tcW w:w="270" w:type="dxa"/>
          </w:tcPr>
          <w:p w14:paraId="387A631C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</w:tcPr>
          <w:p w14:paraId="4A38F9A5" w14:textId="71A0E21A" w:rsidR="00C7761C" w:rsidRPr="00803828" w:rsidRDefault="00A0782D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4.5</w:t>
            </w:r>
            <w:r w:rsidR="00D73AD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>-</w:t>
            </w:r>
            <w:r w:rsidR="00D73AD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>6.0</w:t>
            </w:r>
          </w:p>
        </w:tc>
        <w:tc>
          <w:tcPr>
            <w:tcW w:w="1161" w:type="dxa"/>
          </w:tcPr>
          <w:p w14:paraId="06CE0BEE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188,173</w:t>
            </w:r>
          </w:p>
        </w:tc>
        <w:tc>
          <w:tcPr>
            <w:tcW w:w="270" w:type="dxa"/>
          </w:tcPr>
          <w:p w14:paraId="29AC6CE6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5" w:type="dxa"/>
          </w:tcPr>
          <w:p w14:paraId="56DA7950" w14:textId="4EDBFB6E" w:rsidR="00C7761C" w:rsidRPr="00803828" w:rsidRDefault="00516119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25,950</w:t>
            </w:r>
          </w:p>
        </w:tc>
        <w:tc>
          <w:tcPr>
            <w:tcW w:w="236" w:type="dxa"/>
          </w:tcPr>
          <w:p w14:paraId="166CD007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</w:tcPr>
          <w:p w14:paraId="6775477A" w14:textId="6588984D" w:rsidR="00C7761C" w:rsidRPr="00803828" w:rsidRDefault="00516119" w:rsidP="0051597E">
            <w:pPr>
              <w:pStyle w:val="acctfourfigures"/>
              <w:tabs>
                <w:tab w:val="clear" w:pos="765"/>
              </w:tabs>
              <w:spacing w:line="240" w:lineRule="auto"/>
              <w:ind w:left="-99" w:right="-214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(36,475)</w:t>
            </w:r>
          </w:p>
        </w:tc>
        <w:tc>
          <w:tcPr>
            <w:tcW w:w="241" w:type="dxa"/>
          </w:tcPr>
          <w:p w14:paraId="1943F03C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9" w:type="dxa"/>
          </w:tcPr>
          <w:p w14:paraId="5E63EA43" w14:textId="2095D349" w:rsidR="00C7761C" w:rsidRPr="00803828" w:rsidRDefault="00516119" w:rsidP="00AF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95" w:right="-12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177,648</w:t>
            </w:r>
          </w:p>
        </w:tc>
      </w:tr>
      <w:tr w:rsidR="0061133A" w:rsidRPr="00803828" w14:paraId="2CB5889D" w14:textId="77777777" w:rsidTr="005124BC">
        <w:tc>
          <w:tcPr>
            <w:tcW w:w="1620" w:type="dxa"/>
          </w:tcPr>
          <w:p w14:paraId="3B9365D8" w14:textId="67DC4028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0B6F107" w14:textId="121DC405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549600D" w14:textId="77777777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</w:tcPr>
          <w:p w14:paraId="0AF6A9A5" w14:textId="1D6D6DE2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8.0</w:t>
            </w:r>
            <w:r w:rsidR="00D73AD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991BB5">
              <w:rPr>
                <w:rFonts w:ascii="Angsana New" w:hAnsi="Angsana New"/>
                <w:sz w:val="29"/>
                <w:szCs w:val="29"/>
              </w:rPr>
              <w:t>-</w:t>
            </w:r>
            <w:r w:rsidR="00D73AD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516119">
              <w:rPr>
                <w:rFonts w:ascii="Angsana New" w:hAnsi="Angsana New"/>
                <w:sz w:val="29"/>
                <w:szCs w:val="29"/>
              </w:rPr>
              <w:t>9.0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3D6C707" w14:textId="07962603" w:rsidR="0061133A" w:rsidRPr="00803828" w:rsidRDefault="0061133A" w:rsidP="001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224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</w:tcPr>
          <w:p w14:paraId="519E3833" w14:textId="77777777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5" w:type="dxa"/>
          </w:tcPr>
          <w:p w14:paraId="3DDEE281" w14:textId="12D33FB5" w:rsidR="0061133A" w:rsidRPr="00803828" w:rsidRDefault="00516119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130,892</w:t>
            </w:r>
          </w:p>
        </w:tc>
        <w:tc>
          <w:tcPr>
            <w:tcW w:w="236" w:type="dxa"/>
          </w:tcPr>
          <w:p w14:paraId="2AA450DF" w14:textId="77777777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</w:tcPr>
          <w:p w14:paraId="7CBF44F6" w14:textId="2C662944" w:rsidR="0061133A" w:rsidRPr="00803828" w:rsidRDefault="00516119" w:rsidP="0091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0"/>
              </w:tabs>
              <w:spacing w:line="240" w:lineRule="auto"/>
              <w:ind w:right="-34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1" w:type="dxa"/>
          </w:tcPr>
          <w:p w14:paraId="50C59C49" w14:textId="77777777" w:rsidR="0061133A" w:rsidRPr="00803828" w:rsidRDefault="0061133A" w:rsidP="00611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8096D5E" w14:textId="18BC2384" w:rsidR="0061133A" w:rsidRPr="00803828" w:rsidRDefault="00516119" w:rsidP="00AF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95" w:right="-12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130,892</w:t>
            </w:r>
          </w:p>
        </w:tc>
      </w:tr>
      <w:tr w:rsidR="00C7761C" w:rsidRPr="00803828" w14:paraId="4D69881D" w14:textId="77777777" w:rsidTr="005124BC">
        <w:tc>
          <w:tcPr>
            <w:tcW w:w="1620" w:type="dxa"/>
          </w:tcPr>
          <w:p w14:paraId="19BF6EA7" w14:textId="1CAF4939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</w:tcPr>
          <w:p w14:paraId="6004B743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FF760D4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</w:tcPr>
          <w:p w14:paraId="404A768A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3B25797" w14:textId="0F2DB266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</w:rPr>
              <w:t>188,173</w:t>
            </w:r>
          </w:p>
        </w:tc>
        <w:tc>
          <w:tcPr>
            <w:tcW w:w="270" w:type="dxa"/>
          </w:tcPr>
          <w:p w14:paraId="6BD6EBF5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5" w:type="dxa"/>
            <w:tcBorders>
              <w:bottom w:val="nil"/>
            </w:tcBorders>
          </w:tcPr>
          <w:p w14:paraId="2F27075F" w14:textId="18134734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07529A9C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14:paraId="07021703" w14:textId="42858A31" w:rsidR="00C7761C" w:rsidRPr="00803828" w:rsidRDefault="00C7761C" w:rsidP="00C7761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</w:tcPr>
          <w:p w14:paraId="76397460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1532801D" w14:textId="58174F6B" w:rsidR="00C7761C" w:rsidRPr="0071170B" w:rsidRDefault="00516119" w:rsidP="00AF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308,540</w:t>
            </w:r>
          </w:p>
        </w:tc>
      </w:tr>
      <w:tr w:rsidR="00D566F0" w:rsidRPr="00803828" w14:paraId="460F7FAB" w14:textId="77777777" w:rsidTr="00D566F0">
        <w:tc>
          <w:tcPr>
            <w:tcW w:w="1620" w:type="dxa"/>
            <w:tcBorders>
              <w:bottom w:val="nil"/>
            </w:tcBorders>
          </w:tcPr>
          <w:p w14:paraId="697D18B9" w14:textId="77777777" w:rsidR="00D566F0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  <w:p w14:paraId="590CFBA0" w14:textId="7129BE79" w:rsidR="00CC5465" w:rsidRPr="00803828" w:rsidRDefault="00CC5465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21E04D6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4AC6C2C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55BE9313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</w:tcPr>
          <w:p w14:paraId="0B1D177F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61B2392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5" w:type="dxa"/>
            <w:tcBorders>
              <w:bottom w:val="nil"/>
            </w:tcBorders>
          </w:tcPr>
          <w:p w14:paraId="0A30A056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0683C64F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14:paraId="085B679F" w14:textId="77777777" w:rsidR="00D566F0" w:rsidRPr="00803828" w:rsidRDefault="00D566F0" w:rsidP="00C7761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</w:tcPr>
          <w:p w14:paraId="35A2E49A" w14:textId="77777777" w:rsidR="00D566F0" w:rsidRPr="00803828" w:rsidRDefault="00D566F0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14:paraId="4528B75F" w14:textId="77777777" w:rsidR="00D566F0" w:rsidRPr="0071170B" w:rsidRDefault="00D566F0" w:rsidP="00AF6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</w:tbl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6"/>
        <w:gridCol w:w="1182"/>
        <w:gridCol w:w="267"/>
        <w:gridCol w:w="1060"/>
        <w:gridCol w:w="275"/>
        <w:gridCol w:w="1019"/>
        <w:gridCol w:w="244"/>
        <w:gridCol w:w="1125"/>
      </w:tblGrid>
      <w:tr w:rsidR="004F7328" w:rsidRPr="00A16777" w14:paraId="72FF50FE" w14:textId="77777777" w:rsidTr="00AB654A">
        <w:tc>
          <w:tcPr>
            <w:tcW w:w="2269" w:type="pct"/>
          </w:tcPr>
          <w:p w14:paraId="3696EA4D" w14:textId="77777777" w:rsidR="004F7328" w:rsidRPr="00050DDE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56A75720" w14:textId="77777777"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CC64794" w14:textId="77777777"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0DB4FA9F" w14:textId="77777777" w:rsidR="004F7328" w:rsidRPr="00A16777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124BC" w:rsidRPr="00A16777" w14:paraId="61BC02E8" w14:textId="77777777" w:rsidTr="00AB654A">
        <w:tc>
          <w:tcPr>
            <w:tcW w:w="2269" w:type="pct"/>
          </w:tcPr>
          <w:p w14:paraId="47D3190F" w14:textId="7E9D7DA3" w:rsidR="001127B2" w:rsidRPr="00050DDE" w:rsidRDefault="001127B2" w:rsidP="0011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87526CD" w14:textId="1C3F1E35" w:rsidR="001127B2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73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90F4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115E2B7E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64B729E8" w14:textId="45E0FB8D" w:rsidR="001127B2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1CF9EC4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50ABE36" w14:textId="2C728590" w:rsidR="001127B2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D73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90F4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383004DF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5379E2E" w14:textId="662E5397" w:rsidR="001127B2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124BC" w:rsidRPr="00A16777" w14:paraId="18FD4411" w14:textId="77777777" w:rsidTr="00AB654A">
        <w:tc>
          <w:tcPr>
            <w:tcW w:w="2269" w:type="pct"/>
          </w:tcPr>
          <w:p w14:paraId="04C860F7" w14:textId="365535D2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4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4" w:type="pct"/>
          </w:tcPr>
          <w:p w14:paraId="163C9FAD" w14:textId="63EBB0EA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4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2EC66F50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0DA92423" w14:textId="6098C29C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4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2CDBFE8D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0EC124AB" w14:textId="3803D540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4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2A86580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14AADE0" w14:textId="7FBC7F7C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B4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127B2" w:rsidRPr="00A16777" w14:paraId="7726E844" w14:textId="77777777" w:rsidTr="005124BC">
        <w:tc>
          <w:tcPr>
            <w:tcW w:w="2269" w:type="pct"/>
          </w:tcPr>
          <w:p w14:paraId="472903E9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1" w:type="pct"/>
            <w:gridSpan w:val="7"/>
          </w:tcPr>
          <w:p w14:paraId="0B87E348" w14:textId="77777777" w:rsidR="001127B2" w:rsidRPr="00A16777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24BC" w:rsidRPr="00646821" w14:paraId="3A3EDA42" w14:textId="77777777" w:rsidTr="00AB654A">
        <w:tc>
          <w:tcPr>
            <w:tcW w:w="2269" w:type="pct"/>
          </w:tcPr>
          <w:p w14:paraId="2AA971DD" w14:textId="77777777" w:rsidR="001127B2" w:rsidRPr="001214CF" w:rsidRDefault="001127B2" w:rsidP="0011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14C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4181FA2F" w14:textId="2C41050C" w:rsidR="001127B2" w:rsidRPr="00C72028" w:rsidRDefault="00B578E5" w:rsidP="00112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267C12E" w14:textId="77777777" w:rsidR="001127B2" w:rsidRPr="00C72028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516ACEF6" w14:textId="77777777" w:rsidR="001127B2" w:rsidRPr="00C72028" w:rsidRDefault="001127B2" w:rsidP="00477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02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9297A0" w14:textId="77777777" w:rsidR="001127B2" w:rsidRPr="00C72028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57CF89F3" w14:textId="36BA8304" w:rsidR="001127B2" w:rsidRPr="00823ABC" w:rsidRDefault="00B578E5" w:rsidP="0073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4,981</w:t>
            </w:r>
          </w:p>
        </w:tc>
        <w:tc>
          <w:tcPr>
            <w:tcW w:w="129" w:type="pct"/>
          </w:tcPr>
          <w:p w14:paraId="4FEC0B4A" w14:textId="77777777" w:rsidR="001127B2" w:rsidRPr="00C72028" w:rsidRDefault="001127B2" w:rsidP="00112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D79F1D2" w14:textId="77777777" w:rsidR="001127B2" w:rsidRPr="00646821" w:rsidRDefault="001127B2" w:rsidP="004A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46821">
              <w:rPr>
                <w:rFonts w:ascii="Angsana New" w:hAnsi="Angsana New"/>
                <w:b/>
                <w:bCs/>
                <w:sz w:val="29"/>
                <w:szCs w:val="29"/>
              </w:rPr>
              <w:t>2,069</w:t>
            </w:r>
          </w:p>
        </w:tc>
      </w:tr>
      <w:tr w:rsidR="00C63801" w:rsidRPr="00485AA2" w14:paraId="14C3C9C3" w14:textId="77777777" w:rsidTr="00AB654A">
        <w:tc>
          <w:tcPr>
            <w:tcW w:w="2269" w:type="pct"/>
          </w:tcPr>
          <w:p w14:paraId="7295E62A" w14:textId="77777777" w:rsidR="00C63801" w:rsidRPr="002D05C0" w:rsidRDefault="00C63801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1D8CF4B7" w14:textId="364100CB" w:rsidR="00C63801" w:rsidRPr="0013660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394DDF5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588C2DBE" w14:textId="5FD98144" w:rsidR="00C63801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4BC" w:rsidRPr="00485AA2" w14:paraId="5467896A" w14:textId="77777777" w:rsidTr="00AB654A">
        <w:tc>
          <w:tcPr>
            <w:tcW w:w="2269" w:type="pct"/>
          </w:tcPr>
          <w:p w14:paraId="080E8D47" w14:textId="17A8EB61" w:rsidR="00C63801" w:rsidRPr="002D05C0" w:rsidRDefault="00C63801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24" w:type="pct"/>
          </w:tcPr>
          <w:p w14:paraId="314E82EF" w14:textId="55A1E942" w:rsidR="00C63801" w:rsidRPr="00464B7A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C01E6C1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5FFE3FD5" w14:textId="3EB1932B" w:rsidR="00C63801" w:rsidRPr="0013660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7E3BC0A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36B18BC6" w14:textId="18242BD0" w:rsidR="00C63801" w:rsidRPr="004C2836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44BF0FD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0068ED62" w14:textId="011B875A" w:rsidR="00C63801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4BC" w:rsidRPr="00485AA2" w14:paraId="43D74D8C" w14:textId="77777777" w:rsidTr="00AB654A">
        <w:tc>
          <w:tcPr>
            <w:tcW w:w="2269" w:type="pct"/>
          </w:tcPr>
          <w:p w14:paraId="2FC34023" w14:textId="77777777" w:rsidR="00C63801" w:rsidRPr="002D05C0" w:rsidRDefault="00C63801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D05C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70803AA8" w14:textId="1376FF1A" w:rsidR="00C63801" w:rsidRPr="0085452D" w:rsidRDefault="00B578E5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54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2573340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14:paraId="6655C73C" w14:textId="77777777" w:rsidR="00C63801" w:rsidRPr="00B45F49" w:rsidRDefault="00C63801" w:rsidP="004776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4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60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3C9305B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</w:tcPr>
          <w:p w14:paraId="5850B839" w14:textId="4E900ED3" w:rsidR="00C63801" w:rsidRPr="00863395" w:rsidRDefault="00863395" w:rsidP="00863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3395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29" w:type="pct"/>
          </w:tcPr>
          <w:p w14:paraId="2BB84025" w14:textId="77777777" w:rsidR="00C63801" w:rsidRPr="00863395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819253" w14:textId="77777777" w:rsidR="00C63801" w:rsidRPr="00A13765" w:rsidRDefault="00C63801" w:rsidP="0073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3,440</w:t>
            </w:r>
          </w:p>
        </w:tc>
      </w:tr>
      <w:tr w:rsidR="005124BC" w:rsidRPr="00485AA2" w14:paraId="44BA368E" w14:textId="77777777" w:rsidTr="00AB654A">
        <w:tc>
          <w:tcPr>
            <w:tcW w:w="2269" w:type="pct"/>
          </w:tcPr>
          <w:p w14:paraId="35C6D411" w14:textId="77777777" w:rsidR="00C63801" w:rsidRPr="002D05C0" w:rsidRDefault="00C63801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7C272B5" w14:textId="572544FC" w:rsidR="00C63801" w:rsidRPr="0085452D" w:rsidRDefault="00B578E5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545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9B75E1F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AA2B955" w14:textId="1282CF3E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2944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5" w:type="pct"/>
          </w:tcPr>
          <w:p w14:paraId="0FACC534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72160EC4" w14:textId="17330C6B" w:rsidR="00C63801" w:rsidRPr="00464B7A" w:rsidRDefault="00B578E5" w:rsidP="00C32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3415BDB" w14:textId="77777777" w:rsidR="00C63801" w:rsidRPr="00B45F49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D6DB4B5" w14:textId="77777777" w:rsidR="00C63801" w:rsidRPr="00A13765" w:rsidRDefault="00C63801" w:rsidP="0024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5124BC" w:rsidRPr="00485AA2" w14:paraId="7D317468" w14:textId="77777777" w:rsidTr="00AB654A">
        <w:tc>
          <w:tcPr>
            <w:tcW w:w="2269" w:type="pct"/>
          </w:tcPr>
          <w:p w14:paraId="36CBC545" w14:textId="77777777" w:rsidR="00C63801" w:rsidRPr="00434E2F" w:rsidRDefault="00C63801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4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25BC02F" w14:textId="4BD46EC2" w:rsidR="00C63801" w:rsidRPr="00464B7A" w:rsidRDefault="00B578E5" w:rsidP="00C63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E895ED" w14:textId="77777777" w:rsidR="00C63801" w:rsidRPr="00464B7A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79CC908B" w14:textId="70448BB3" w:rsidR="00C63801" w:rsidRPr="00464B7A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45" w:type="pct"/>
          </w:tcPr>
          <w:p w14:paraId="37D21078" w14:textId="77777777" w:rsidR="00C63801" w:rsidRPr="00464B7A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0CE9BB2" w14:textId="1421355F" w:rsidR="00C63801" w:rsidRPr="00863395" w:rsidRDefault="00863395" w:rsidP="00863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3395"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129" w:type="pct"/>
          </w:tcPr>
          <w:p w14:paraId="6137B5CF" w14:textId="77777777" w:rsidR="00C63801" w:rsidRPr="00464B7A" w:rsidRDefault="00C63801" w:rsidP="00C63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1469E3E" w14:textId="77777777" w:rsidR="00C63801" w:rsidRPr="00464B7A" w:rsidRDefault="00C63801" w:rsidP="00E71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4B7A">
              <w:rPr>
                <w:rFonts w:ascii="Angsana New" w:hAnsi="Angsana New"/>
                <w:b/>
                <w:bCs/>
                <w:sz w:val="30"/>
                <w:szCs w:val="30"/>
              </w:rPr>
              <w:t>3,472</w:t>
            </w:r>
          </w:p>
        </w:tc>
      </w:tr>
    </w:tbl>
    <w:p w14:paraId="2225CCE9" w14:textId="4E413C41" w:rsidR="002E3A40" w:rsidRPr="00E35A54" w:rsidRDefault="002E3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0AACA702" w14:textId="3C3598AF" w:rsidR="00C868AC" w:rsidRDefault="00434E2F" w:rsidP="00434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26E2F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รายการเคลื่อนไหวของเงินกู้ยืมจากบุคคลหรือกิจการที่เกี่ยวข้องกันสำหรับงวด</w:t>
      </w:r>
      <w:r w:rsidR="002079AA">
        <w:rPr>
          <w:rFonts w:ascii="Angsana New" w:hAnsi="Angsana New" w:hint="cs"/>
          <w:sz w:val="30"/>
          <w:szCs w:val="30"/>
          <w:cs/>
        </w:rPr>
        <w:t>เก้า</w:t>
      </w:r>
      <w:r w:rsidRPr="00526E2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1127B2">
        <w:rPr>
          <w:rFonts w:ascii="Angsana New" w:hAnsi="Angsana New"/>
          <w:sz w:val="30"/>
          <w:szCs w:val="30"/>
        </w:rPr>
        <w:t>0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C90F4B">
        <w:rPr>
          <w:rFonts w:ascii="Angsana New" w:hAnsi="Angsana New" w:hint="cs"/>
          <w:sz w:val="30"/>
          <w:szCs w:val="30"/>
          <w:cs/>
        </w:rPr>
        <w:t>กันยายน</w:t>
      </w:r>
      <w:r w:rsidR="001127B2">
        <w:rPr>
          <w:rFonts w:ascii="Angsana New" w:hAnsi="Angsana New" w:hint="cs"/>
          <w:sz w:val="30"/>
          <w:szCs w:val="30"/>
          <w:cs/>
        </w:rPr>
        <w:t xml:space="preserve"> </w:t>
      </w:r>
      <w:r w:rsidRPr="00F739D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F739D7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</w:p>
    <w:p w14:paraId="2E3C2C1E" w14:textId="2E31A866" w:rsidR="00194524" w:rsidRPr="00E35A54" w:rsidRDefault="0019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57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9"/>
        <w:gridCol w:w="1155"/>
        <w:gridCol w:w="234"/>
        <w:gridCol w:w="1331"/>
        <w:gridCol w:w="1201"/>
        <w:gridCol w:w="235"/>
        <w:gridCol w:w="978"/>
        <w:gridCol w:w="235"/>
        <w:gridCol w:w="1210"/>
        <w:gridCol w:w="235"/>
        <w:gridCol w:w="1183"/>
      </w:tblGrid>
      <w:tr w:rsidR="00E85FBE" w:rsidRPr="00526E2F" w14:paraId="356E4136" w14:textId="77777777" w:rsidTr="0073618F">
        <w:tc>
          <w:tcPr>
            <w:tcW w:w="1590" w:type="dxa"/>
            <w:vAlign w:val="bottom"/>
          </w:tcPr>
          <w:p w14:paraId="4EC47A45" w14:textId="3778BECA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2730" w:type="dxa"/>
            <w:gridSpan w:val="3"/>
            <w:vAlign w:val="bottom"/>
          </w:tcPr>
          <w:p w14:paraId="62937F9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256" w:type="dxa"/>
            <w:gridSpan w:val="7"/>
            <w:vAlign w:val="bottom"/>
          </w:tcPr>
          <w:p w14:paraId="624969D7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5FBE" w:rsidRPr="00526E2F" w14:paraId="39023824" w14:textId="77777777" w:rsidTr="0073618F">
        <w:tc>
          <w:tcPr>
            <w:tcW w:w="1590" w:type="dxa"/>
            <w:shd w:val="clear" w:color="auto" w:fill="auto"/>
            <w:vAlign w:val="bottom"/>
          </w:tcPr>
          <w:p w14:paraId="61C881DE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14:paraId="642B05E7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E4A1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vAlign w:val="bottom"/>
          </w:tcPr>
          <w:p w14:paraId="2ABDC9D2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DF4593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20FDB0A" w14:textId="01003AA1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127B2">
              <w:rPr>
                <w:rFonts w:ascii="Angsana New" w:hAnsi="Angsana New"/>
                <w:sz w:val="30"/>
                <w:szCs w:val="30"/>
              </w:rPr>
              <w:t>0</w:t>
            </w:r>
            <w:r w:rsidR="00D73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90F4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2" w:type="dxa"/>
            <w:vAlign w:val="bottom"/>
          </w:tcPr>
          <w:p w14:paraId="78907CE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1545F8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D2A2C02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55E73EA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35BD601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52D9A77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18B8041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2FC3F9D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C5521E6" w14:textId="2779D6B3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127B2">
              <w:rPr>
                <w:rFonts w:ascii="Angsana New" w:hAnsi="Angsana New"/>
                <w:sz w:val="30"/>
                <w:szCs w:val="30"/>
              </w:rPr>
              <w:t>0</w:t>
            </w:r>
            <w:r w:rsidR="00D73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90F4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85FBE" w:rsidRPr="00526E2F" w14:paraId="30B38978" w14:textId="77777777" w:rsidTr="0073618F">
        <w:tc>
          <w:tcPr>
            <w:tcW w:w="1590" w:type="dxa"/>
            <w:vAlign w:val="bottom"/>
          </w:tcPr>
          <w:p w14:paraId="253090C6" w14:textId="3ACD6B35" w:rsidR="00E85FBE" w:rsidRPr="002D05C0" w:rsidRDefault="00C72028" w:rsidP="00A3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59" w:type="dxa"/>
            <w:vAlign w:val="bottom"/>
          </w:tcPr>
          <w:p w14:paraId="532ED1A6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462D9F5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F471590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02" w:type="dxa"/>
            <w:vAlign w:val="bottom"/>
          </w:tcPr>
          <w:p w14:paraId="0824D23D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07A22888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vAlign w:val="bottom"/>
          </w:tcPr>
          <w:p w14:paraId="72F9AFFC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FE15AC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33650E84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6EA9FA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31FC2210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85FBE" w:rsidRPr="002D05C0" w14:paraId="06F7CEB7" w14:textId="77777777" w:rsidTr="0073618F">
        <w:tc>
          <w:tcPr>
            <w:tcW w:w="1590" w:type="dxa"/>
          </w:tcPr>
          <w:p w14:paraId="72AD8945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0" w:type="dxa"/>
            <w:gridSpan w:val="3"/>
          </w:tcPr>
          <w:p w14:paraId="0678239E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256" w:type="dxa"/>
            <w:gridSpan w:val="7"/>
          </w:tcPr>
          <w:p w14:paraId="3E741935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85FBE" w:rsidRPr="002D05C0" w14:paraId="15289F5E" w14:textId="77777777" w:rsidTr="0073618F">
        <w:tc>
          <w:tcPr>
            <w:tcW w:w="1590" w:type="dxa"/>
          </w:tcPr>
          <w:p w14:paraId="6BC1E864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9" w:type="dxa"/>
          </w:tcPr>
          <w:p w14:paraId="08FD4116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234" w:type="dxa"/>
          </w:tcPr>
          <w:p w14:paraId="76B6AD19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</w:tcPr>
          <w:p w14:paraId="591B9C8E" w14:textId="3F217468" w:rsidR="00E85FBE" w:rsidRPr="002D05C0" w:rsidRDefault="00876DEF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451196F5" w14:textId="77777777" w:rsidR="00E85FBE" w:rsidRPr="00B36140" w:rsidRDefault="00E85FBE" w:rsidP="005D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2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74,750</w:t>
            </w:r>
          </w:p>
        </w:tc>
        <w:tc>
          <w:tcPr>
            <w:tcW w:w="235" w:type="dxa"/>
          </w:tcPr>
          <w:p w14:paraId="4ED91895" w14:textId="77777777" w:rsidR="00E85FBE" w:rsidRPr="0027565E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990F553" w14:textId="52294A0D" w:rsidR="00E85FBE" w:rsidRPr="0027565E" w:rsidRDefault="00AD2CE7" w:rsidP="00477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</w:tabs>
              <w:spacing w:line="240" w:lineRule="auto"/>
              <w:ind w:right="-3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9207241" w14:textId="77777777" w:rsidR="00E85FBE" w:rsidRPr="0027565E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CCC0040" w14:textId="1F12AC26" w:rsidR="00E85FBE" w:rsidRPr="00D867CA" w:rsidRDefault="00AD2CE7" w:rsidP="00D867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(22,440)</w:t>
            </w:r>
          </w:p>
        </w:tc>
        <w:tc>
          <w:tcPr>
            <w:tcW w:w="235" w:type="dxa"/>
          </w:tcPr>
          <w:p w14:paraId="393292E2" w14:textId="77777777" w:rsidR="00E85FBE" w:rsidRPr="0027565E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439B6D9" w14:textId="1842B7F6" w:rsidR="00E85FBE" w:rsidRPr="00B36140" w:rsidRDefault="00AD2CE7" w:rsidP="00736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52,310</w:t>
            </w:r>
          </w:p>
        </w:tc>
      </w:tr>
    </w:tbl>
    <w:p w14:paraId="4F98FC06" w14:textId="77777777" w:rsidR="00AB654A" w:rsidRPr="00E35A54" w:rsidRDefault="00AB654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28"/>
          <w:szCs w:val="28"/>
        </w:rPr>
      </w:pPr>
    </w:p>
    <w:p w14:paraId="2856EF4D" w14:textId="51E4BFA5" w:rsidR="0079593A" w:rsidRPr="002E3A40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2E3A40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2A2718D8" w14:textId="77777777" w:rsidR="0079593A" w:rsidRPr="00E35A54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p w14:paraId="38F0CEF7" w14:textId="77777777" w:rsidR="0079593A" w:rsidRPr="002E3A40" w:rsidRDefault="0079593A" w:rsidP="0079593A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2E3A40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2E3A40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2E3A40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2E3A40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2E3A40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2E3A40">
        <w:rPr>
          <w:rFonts w:ascii="Angsana New" w:hAnsi="Angsana New"/>
          <w:b/>
          <w:sz w:val="30"/>
          <w:szCs w:val="30"/>
          <w:cs/>
        </w:rPr>
        <w:t>เพื่อ</w:t>
      </w:r>
      <w:r w:rsidRPr="002E3A40">
        <w:rPr>
          <w:rFonts w:ascii="Angsana New" w:hAnsi="Angsana New"/>
          <w:b/>
          <w:spacing w:val="-2"/>
          <w:sz w:val="30"/>
          <w:szCs w:val="30"/>
          <w:cs/>
        </w:rPr>
        <w:t>จำหน่ายก๊าซคาร์บอนไดออกไซด์เหลวพร้อมอัดในราคาที่</w:t>
      </w:r>
      <w:r w:rsidRPr="002E3A40">
        <w:rPr>
          <w:rFonts w:ascii="Angsana New" w:hAnsi="Angsana New" w:hint="cs"/>
          <w:b/>
          <w:spacing w:val="-2"/>
          <w:sz w:val="30"/>
          <w:szCs w:val="30"/>
          <w:cs/>
        </w:rPr>
        <w:t>ระบุไว้ในสัญญา</w:t>
      </w:r>
      <w:r w:rsidRPr="002E3A40">
        <w:rPr>
          <w:rFonts w:ascii="Angsana New" w:hAnsi="Angsana New"/>
          <w:b/>
          <w:spacing w:val="-2"/>
          <w:sz w:val="30"/>
          <w:szCs w:val="30"/>
          <w:cs/>
        </w:rPr>
        <w:t xml:space="preserve"> โดยสัญญาจะสิ้นสุดเมื่อบริษัทบอกเลิก</w:t>
      </w:r>
      <w:r w:rsidRPr="002E3A40">
        <w:rPr>
          <w:rFonts w:ascii="Angsana New" w:hAnsi="Angsana New"/>
          <w:b/>
          <w:sz w:val="30"/>
          <w:szCs w:val="30"/>
          <w:cs/>
        </w:rPr>
        <w:br/>
        <w:t>สัญญา</w:t>
      </w:r>
      <w:r w:rsidRPr="002E3A40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14:paraId="0940B1ED" w14:textId="77BFB12A" w:rsidR="0079593A" w:rsidRPr="00E35A54" w:rsidRDefault="0079593A" w:rsidP="00490D74">
      <w:pPr>
        <w:spacing w:line="240" w:lineRule="auto"/>
        <w:ind w:left="531"/>
        <w:jc w:val="thaiDistribute"/>
        <w:rPr>
          <w:rFonts w:ascii="Angsana New" w:hAnsi="Angsana New"/>
          <w:sz w:val="28"/>
          <w:szCs w:val="28"/>
        </w:rPr>
      </w:pPr>
    </w:p>
    <w:p w14:paraId="11F67C8F" w14:textId="77777777" w:rsidR="0079593A" w:rsidRPr="007D6716" w:rsidRDefault="0079593A" w:rsidP="0079593A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กลุ่มบริษัทและบริษัทได้ทำสัญญากับบริษัทที่เกี่ยวข้องกันหลายแห่งเพื่อ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ให้บริการให้คำปรึ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กลุ่มบริษัทและ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บริษัท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5AE29EAA" w14:textId="77777777" w:rsidR="00B06D3A" w:rsidRPr="00DE2CDB" w:rsidRDefault="00B06D3A" w:rsidP="0046032E">
      <w:pPr>
        <w:spacing w:line="240" w:lineRule="auto"/>
        <w:ind w:left="531"/>
        <w:jc w:val="thaiDistribute"/>
        <w:rPr>
          <w:rFonts w:ascii="Angsana New" w:hAnsi="Angsana New"/>
          <w:sz w:val="22"/>
          <w:szCs w:val="22"/>
        </w:rPr>
      </w:pPr>
    </w:p>
    <w:p w14:paraId="347EE14A" w14:textId="22B6B8A5" w:rsidR="00464A7F" w:rsidRPr="002E3A40" w:rsidRDefault="0079593A" w:rsidP="0046032E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2E3A40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บริษัทได้ทำสัญญาให้กู้ยืมเงินแก่บริษัทที่เกี่ยวข้องกันหลายแห่ง</w:t>
      </w:r>
      <w:r w:rsidR="00503B4C" w:rsidRPr="002E3A40">
        <w:rPr>
          <w:rFonts w:ascii="Angsana New" w:hAnsi="Angsana New"/>
          <w:sz w:val="30"/>
          <w:szCs w:val="30"/>
          <w:cs/>
        </w:rPr>
        <w:t xml:space="preserve"> </w:t>
      </w:r>
      <w:r w:rsidRPr="002E3A40">
        <w:rPr>
          <w:rFonts w:ascii="Angsana New" w:hAnsi="Angsana New" w:hint="cs"/>
          <w:sz w:val="30"/>
          <w:szCs w:val="30"/>
          <w:cs/>
        </w:rPr>
        <w:t>และได้ทำสัญญากู้ยืมเงินจากบริษัทที่เกี่ยวข้องกัน</w:t>
      </w:r>
      <w:r w:rsidR="005945A1" w:rsidRPr="002E3A40">
        <w:rPr>
          <w:rFonts w:asciiTheme="majorBidi" w:hAnsiTheme="majorBidi" w:cstheme="majorBidi" w:hint="cs"/>
          <w:sz w:val="30"/>
          <w:szCs w:val="30"/>
          <w:cs/>
        </w:rPr>
        <w:t>แห่งหนึ่ง โดยสัญญาจะสิ้นสุดเมื่อบริษัทได้รับชำระคืนเงินต้นหมดหรือเมื่อผู้ให้กู้ทวงถาม</w:t>
      </w:r>
    </w:p>
    <w:p w14:paraId="56D644BE" w14:textId="77777777" w:rsidR="001127B2" w:rsidRPr="00673E6B" w:rsidRDefault="001127B2" w:rsidP="0046032E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7A9EEBF6" w14:textId="5D7CD80B" w:rsidR="002E3A40" w:rsidRPr="0039374E" w:rsidRDefault="0053409C" w:rsidP="00EF0CC7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39374E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บริษัทได้ทำสัญญาให้กู้ยืมเงิน</w:t>
      </w:r>
      <w:r w:rsidR="00C43860" w:rsidRPr="0039374E">
        <w:rPr>
          <w:rFonts w:ascii="Angsana New" w:hAnsi="Angsana New" w:hint="cs"/>
          <w:spacing w:val="-2"/>
          <w:sz w:val="30"/>
          <w:szCs w:val="30"/>
          <w:cs/>
        </w:rPr>
        <w:t>หลายฉบับ</w:t>
      </w:r>
      <w:r w:rsidRPr="0039374E">
        <w:rPr>
          <w:rFonts w:ascii="Angsana New" w:hAnsi="Angsana New" w:hint="cs"/>
          <w:spacing w:val="-2"/>
          <w:sz w:val="30"/>
          <w:szCs w:val="30"/>
          <w:cs/>
        </w:rPr>
        <w:t xml:space="preserve">แก่บริษัทที่เกี่ยวข้องกันแห่งหนึ่ง </w:t>
      </w:r>
      <w:r w:rsidR="00222833" w:rsidRPr="0039374E">
        <w:rPr>
          <w:rFonts w:ascii="Angsana New" w:hAnsi="Angsana New" w:hint="cs"/>
          <w:spacing w:val="-2"/>
          <w:sz w:val="30"/>
          <w:szCs w:val="30"/>
          <w:cs/>
        </w:rPr>
        <w:t>เพื่อใช้ในโครงการ</w:t>
      </w:r>
      <w:r w:rsidR="00F2625B" w:rsidRPr="0039374E">
        <w:rPr>
          <w:rFonts w:ascii="Angsana New" w:hAnsi="Angsana New" w:hint="cs"/>
          <w:spacing w:val="-2"/>
          <w:sz w:val="30"/>
          <w:szCs w:val="30"/>
          <w:cs/>
        </w:rPr>
        <w:t xml:space="preserve">ผลิตกระแสไฟฟ้าจากพลังงานแสงอาทิตย์หลายโครงการ </w:t>
      </w:r>
      <w:r w:rsidR="00F550BE" w:rsidRPr="0039374E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="00C43860" w:rsidRPr="0039374E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DD6FB1" w:rsidRPr="0039374E">
        <w:rPr>
          <w:rFonts w:ascii="Angsana New" w:hAnsi="Angsana New" w:hint="cs"/>
          <w:spacing w:val="-2"/>
          <w:sz w:val="30"/>
          <w:szCs w:val="30"/>
          <w:cs/>
        </w:rPr>
        <w:t>อัตราดอกเบี้ยเท่ากับ</w:t>
      </w:r>
      <w:r w:rsidR="00B73C4F" w:rsidRPr="0039374E">
        <w:rPr>
          <w:rFonts w:ascii="Angsana New" w:hAnsi="Angsana New" w:hint="cs"/>
          <w:spacing w:val="-2"/>
          <w:sz w:val="30"/>
          <w:szCs w:val="30"/>
          <w:cs/>
        </w:rPr>
        <w:t>ที่ระบุในสัญญา</w:t>
      </w:r>
      <w:r w:rsidR="00F2625B" w:rsidRPr="0039374E">
        <w:rPr>
          <w:rFonts w:ascii="Angsana New" w:hAnsi="Angsana New" w:hint="cs"/>
          <w:spacing w:val="-2"/>
          <w:sz w:val="30"/>
          <w:szCs w:val="30"/>
          <w:cs/>
        </w:rPr>
        <w:t xml:space="preserve"> เงินกู้ยืมนี้</w:t>
      </w:r>
      <w:r w:rsidR="00B73C4F" w:rsidRPr="0039374E">
        <w:rPr>
          <w:rFonts w:ascii="Angsana New" w:hAnsi="Angsana New" w:hint="cs"/>
          <w:spacing w:val="-2"/>
          <w:sz w:val="30"/>
          <w:szCs w:val="30"/>
          <w:cs/>
        </w:rPr>
        <w:t>มีกำหนด</w:t>
      </w:r>
      <w:r w:rsidR="00F2625B" w:rsidRPr="0039374E">
        <w:rPr>
          <w:rFonts w:ascii="Angsana New" w:hAnsi="Angsana New" w:hint="cs"/>
          <w:spacing w:val="-2"/>
          <w:sz w:val="30"/>
          <w:szCs w:val="30"/>
          <w:cs/>
        </w:rPr>
        <w:t>ชำระคืนภายใน</w:t>
      </w:r>
      <w:r w:rsidR="00B73C4F" w:rsidRPr="0039374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73C4F" w:rsidRPr="0039374E">
        <w:rPr>
          <w:rFonts w:ascii="Angsana New" w:hAnsi="Angsana New"/>
          <w:spacing w:val="-2"/>
          <w:sz w:val="30"/>
          <w:szCs w:val="30"/>
        </w:rPr>
        <w:t>1</w:t>
      </w:r>
      <w:r w:rsidR="00D73A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73C4F" w:rsidRPr="0039374E">
        <w:rPr>
          <w:rFonts w:ascii="Angsana New" w:hAnsi="Angsana New" w:hint="cs"/>
          <w:spacing w:val="-2"/>
          <w:sz w:val="30"/>
          <w:szCs w:val="30"/>
          <w:cs/>
        </w:rPr>
        <w:t>ปีและ</w:t>
      </w:r>
      <w:r w:rsidR="00F2625B" w:rsidRPr="0039374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2625B" w:rsidRPr="0039374E">
        <w:rPr>
          <w:rFonts w:ascii="Angsana New" w:hAnsi="Angsana New"/>
          <w:spacing w:val="-2"/>
          <w:sz w:val="30"/>
          <w:szCs w:val="30"/>
        </w:rPr>
        <w:t>8</w:t>
      </w:r>
      <w:r w:rsidR="00D73A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2625B" w:rsidRPr="0039374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CC3ECF">
        <w:rPr>
          <w:rFonts w:ascii="Angsana New" w:hAnsi="Angsana New"/>
          <w:spacing w:val="-2"/>
          <w:sz w:val="30"/>
          <w:szCs w:val="30"/>
        </w:rPr>
        <w:t xml:space="preserve"> </w:t>
      </w:r>
      <w:r w:rsidR="008076DE">
        <w:rPr>
          <w:rFonts w:ascii="Angsana New" w:hAnsi="Angsana New" w:hint="cs"/>
          <w:spacing w:val="-2"/>
          <w:sz w:val="30"/>
          <w:szCs w:val="30"/>
          <w:cs/>
        </w:rPr>
        <w:t>ตามแต่ละสัญญา</w:t>
      </w:r>
      <w:r w:rsidR="00F2625B" w:rsidRPr="0039374E">
        <w:rPr>
          <w:rFonts w:ascii="Angsana New" w:hAnsi="Angsana New" w:hint="cs"/>
          <w:spacing w:val="-2"/>
          <w:sz w:val="30"/>
          <w:szCs w:val="30"/>
          <w:cs/>
        </w:rPr>
        <w:t>พร้อมทั้งค้ำประกันโดยสินทรัพย์</w:t>
      </w:r>
      <w:r w:rsidR="00D24E3C" w:rsidRPr="0039374E">
        <w:rPr>
          <w:rFonts w:ascii="Angsana New" w:hAnsi="Angsana New" w:hint="cs"/>
          <w:spacing w:val="-2"/>
          <w:sz w:val="30"/>
          <w:szCs w:val="30"/>
          <w:cs/>
        </w:rPr>
        <w:t>ของแต่ละโครงการ</w:t>
      </w:r>
      <w:r w:rsidR="00D73A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9374E">
        <w:rPr>
          <w:rFonts w:ascii="Angsana New" w:hAnsi="Angsana New" w:hint="cs"/>
          <w:spacing w:val="-2"/>
          <w:sz w:val="30"/>
          <w:szCs w:val="30"/>
          <w:cs/>
        </w:rPr>
        <w:t>โดยสัญญา</w:t>
      </w:r>
      <w:r w:rsidR="00CF429F" w:rsidRPr="0039374E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39374E">
        <w:rPr>
          <w:rFonts w:ascii="Angsana New" w:hAnsi="Angsana New" w:hint="cs"/>
          <w:spacing w:val="-2"/>
          <w:sz w:val="30"/>
          <w:szCs w:val="30"/>
          <w:cs/>
        </w:rPr>
        <w:t>จะทยอยสิ้นสุดในเดือน</w:t>
      </w:r>
      <w:r w:rsidR="002A17D8" w:rsidRPr="0039374E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39374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9374E">
        <w:rPr>
          <w:rFonts w:ascii="Angsana New" w:hAnsi="Angsana New"/>
          <w:spacing w:val="-2"/>
          <w:sz w:val="30"/>
          <w:szCs w:val="30"/>
        </w:rPr>
        <w:t>25</w:t>
      </w:r>
      <w:r w:rsidR="002A17D8" w:rsidRPr="0039374E">
        <w:rPr>
          <w:rFonts w:ascii="Angsana New" w:hAnsi="Angsana New"/>
          <w:spacing w:val="-2"/>
          <w:sz w:val="30"/>
          <w:szCs w:val="30"/>
        </w:rPr>
        <w:t>64</w:t>
      </w:r>
      <w:r w:rsidR="00D73A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9374E">
        <w:rPr>
          <w:rFonts w:ascii="Angsana New" w:hAnsi="Angsana New" w:hint="cs"/>
          <w:spacing w:val="-2"/>
          <w:sz w:val="30"/>
          <w:szCs w:val="30"/>
          <w:cs/>
        </w:rPr>
        <w:t xml:space="preserve">จนถึงเดือนมีนาคม </w:t>
      </w:r>
      <w:r w:rsidRPr="0039374E">
        <w:rPr>
          <w:rFonts w:ascii="Angsana New" w:hAnsi="Angsana New"/>
          <w:spacing w:val="-2"/>
          <w:sz w:val="30"/>
          <w:szCs w:val="30"/>
        </w:rPr>
        <w:t>2571</w:t>
      </w:r>
    </w:p>
    <w:p w14:paraId="40D54CB8" w14:textId="342EFCF5" w:rsidR="00AB41E3" w:rsidRPr="00673E6B" w:rsidRDefault="00AB41E3" w:rsidP="00EF0CC7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593D4C79" w14:textId="0A3D8754" w:rsidR="00105A22" w:rsidRDefault="007577D8" w:rsidP="00922B4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ลูกหนี้ตามสัญญาเช่า</w:t>
      </w:r>
    </w:p>
    <w:p w14:paraId="4733A548" w14:textId="77777777" w:rsidR="00BA6926" w:rsidRDefault="00BA6926" w:rsidP="00BA69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59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944"/>
        <w:gridCol w:w="1080"/>
        <w:gridCol w:w="238"/>
        <w:gridCol w:w="1022"/>
        <w:gridCol w:w="259"/>
        <w:gridCol w:w="1181"/>
        <w:gridCol w:w="238"/>
        <w:gridCol w:w="15"/>
        <w:gridCol w:w="1007"/>
        <w:gridCol w:w="259"/>
        <w:gridCol w:w="1091"/>
        <w:gridCol w:w="259"/>
        <w:gridCol w:w="1001"/>
      </w:tblGrid>
      <w:tr w:rsidR="00BA6926" w:rsidRPr="008629B3" w14:paraId="20A8DADE" w14:textId="77777777" w:rsidTr="004C68EE">
        <w:trPr>
          <w:trHeight w:val="381"/>
        </w:trPr>
        <w:tc>
          <w:tcPr>
            <w:tcW w:w="1944" w:type="dxa"/>
          </w:tcPr>
          <w:p w14:paraId="760CC613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12"/>
          </w:tcPr>
          <w:p w14:paraId="6317BC8A" w14:textId="06C3F57B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08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A6926" w:rsidRPr="008629B3" w14:paraId="669ED684" w14:textId="77777777" w:rsidTr="004C68EE">
        <w:trPr>
          <w:trHeight w:val="381"/>
        </w:trPr>
        <w:tc>
          <w:tcPr>
            <w:tcW w:w="1944" w:type="dxa"/>
          </w:tcPr>
          <w:p w14:paraId="08E13D3C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3F6DE52" w14:textId="7D17C8A8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BD0877">
              <w:rPr>
                <w:rFonts w:ascii="Angsana New" w:hAnsi="Angsana New"/>
                <w:sz w:val="28"/>
                <w:szCs w:val="28"/>
                <w:cs/>
                <w:lang w:val="th-TH"/>
              </w:rPr>
              <w:t>ช่า</w:t>
            </w:r>
          </w:p>
        </w:tc>
        <w:tc>
          <w:tcPr>
            <w:tcW w:w="259" w:type="dxa"/>
          </w:tcPr>
          <w:p w14:paraId="70BBBA1E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1" w:type="dxa"/>
            <w:gridSpan w:val="4"/>
            <w:vAlign w:val="bottom"/>
          </w:tcPr>
          <w:p w14:paraId="6CDFF1EE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0877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59" w:type="dxa"/>
          </w:tcPr>
          <w:p w14:paraId="665119FD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505EF9B8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</w:tr>
      <w:tr w:rsidR="00BA6926" w:rsidRPr="008629B3" w14:paraId="19C6023D" w14:textId="77777777" w:rsidTr="004C68EE">
        <w:trPr>
          <w:trHeight w:val="381"/>
        </w:trPr>
        <w:tc>
          <w:tcPr>
            <w:tcW w:w="1944" w:type="dxa"/>
          </w:tcPr>
          <w:p w14:paraId="76987B83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75091" w14:textId="01355633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30</w:t>
            </w:r>
            <w:r w:rsidR="00D73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B226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</w:tcPr>
          <w:p w14:paraId="436AADCE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E9A9D96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31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3C9C76F5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598C6B65" w14:textId="7113B63C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30</w:t>
            </w:r>
            <w:r w:rsidR="00D73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B226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</w:tcPr>
          <w:p w14:paraId="7B00EC16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6D6E057F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31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30D5BC91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91" w:type="dxa"/>
          </w:tcPr>
          <w:p w14:paraId="12AFE204" w14:textId="55CF7B29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30</w:t>
            </w:r>
            <w:r w:rsidR="00D73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B226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9" w:type="dxa"/>
          </w:tcPr>
          <w:p w14:paraId="007E770B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EA98E55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31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A6926" w:rsidRPr="008629B3" w14:paraId="0F829BE3" w14:textId="77777777" w:rsidTr="004C68EE">
        <w:trPr>
          <w:trHeight w:val="381"/>
        </w:trPr>
        <w:tc>
          <w:tcPr>
            <w:tcW w:w="1944" w:type="dxa"/>
          </w:tcPr>
          <w:p w14:paraId="5C509558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7E357D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76D6B667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26207DE3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9" w:type="dxa"/>
          </w:tcPr>
          <w:p w14:paraId="478A39AB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1CD3248C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6B2DD703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589E8B38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9" w:type="dxa"/>
          </w:tcPr>
          <w:p w14:paraId="554FCA5F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71136EFB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9" w:type="dxa"/>
          </w:tcPr>
          <w:p w14:paraId="11959689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2BCC948" w14:textId="77777777" w:rsidR="00BA6926" w:rsidRPr="00BD0877" w:rsidRDefault="00BA6926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A6926" w:rsidRPr="008629B3" w14:paraId="34C3ED19" w14:textId="77777777" w:rsidTr="004C68EE">
        <w:trPr>
          <w:trHeight w:val="420"/>
        </w:trPr>
        <w:tc>
          <w:tcPr>
            <w:tcW w:w="1944" w:type="dxa"/>
            <w:vAlign w:val="bottom"/>
          </w:tcPr>
          <w:p w14:paraId="20A306F1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12"/>
            <w:shd w:val="clear" w:color="auto" w:fill="auto"/>
            <w:vAlign w:val="bottom"/>
          </w:tcPr>
          <w:p w14:paraId="294E1D39" w14:textId="77777777" w:rsidR="00BA6926" w:rsidRPr="00BD0877" w:rsidRDefault="00BA6926" w:rsidP="005742BE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D0877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BA6926" w:rsidRPr="008629B3" w14:paraId="3131ED8B" w14:textId="77777777" w:rsidTr="004C68EE">
        <w:trPr>
          <w:trHeight w:val="403"/>
        </w:trPr>
        <w:tc>
          <w:tcPr>
            <w:tcW w:w="1944" w:type="dxa"/>
          </w:tcPr>
          <w:p w14:paraId="5B6BA64E" w14:textId="44749BE8" w:rsidR="00BA6926" w:rsidRPr="00BD0877" w:rsidRDefault="00BA6926" w:rsidP="0092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7F074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6305E1E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89785C7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67F41E2C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B3679FE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3F2D05B" w14:textId="77777777" w:rsidR="00BA6926" w:rsidRPr="00BD0877" w:rsidRDefault="00BA6926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52FE6AF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9B1A72E" w14:textId="77777777" w:rsidR="00BA6926" w:rsidRPr="00BD0877" w:rsidRDefault="00BA6926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678739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1BB64C2" w14:textId="77777777" w:rsidR="00BA6926" w:rsidRPr="00BD0877" w:rsidRDefault="00BA6926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D153227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922B4A" w:rsidRPr="008629B3" w14:paraId="013D7832" w14:textId="77777777" w:rsidTr="004C68EE">
        <w:trPr>
          <w:trHeight w:val="403"/>
        </w:trPr>
        <w:tc>
          <w:tcPr>
            <w:tcW w:w="1944" w:type="dxa"/>
          </w:tcPr>
          <w:p w14:paraId="004B2BC7" w14:textId="37934C02" w:rsidR="00922B4A" w:rsidRPr="00BD0877" w:rsidRDefault="00922B4A" w:rsidP="0092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DB33E7" w14:textId="74EE71AA" w:rsidR="00922B4A" w:rsidRPr="00AA7674" w:rsidRDefault="00D73AD4" w:rsidP="001716B9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73AD4">
              <w:rPr>
                <w:rFonts w:ascii="Angsana New" w:hAnsi="Angsana New" w:hint="cs"/>
                <w:sz w:val="28"/>
                <w:szCs w:val="28"/>
                <w:lang w:val="en-US" w:bidi="th-TH"/>
              </w:rPr>
              <w:t>85</w:t>
            </w:r>
            <w:r w:rsidR="00AA767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3136F">
              <w:rPr>
                <w:rFonts w:ascii="Angsana New" w:hAnsi="Angsana New"/>
                <w:sz w:val="28"/>
                <w:szCs w:val="28"/>
                <w:lang w:val="en-US" w:bidi="th-TH"/>
              </w:rPr>
              <w:t>629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A63111E" w14:textId="77777777" w:rsidR="00922B4A" w:rsidRPr="00BD0877" w:rsidRDefault="00922B4A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59478D9" w14:textId="515FC6D3" w:rsidR="00922B4A" w:rsidRPr="00BD0877" w:rsidRDefault="00E7426D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33,819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BED0B94" w14:textId="77777777" w:rsidR="00922B4A" w:rsidRPr="00BD0877" w:rsidRDefault="00922B4A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E1F214" w14:textId="453B32C7" w:rsidR="00922B4A" w:rsidRPr="00BD0877" w:rsidRDefault="00AD2CE7" w:rsidP="007B0848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A7674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="00D87C26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  <w:r w:rsidR="00AA767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73136F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  <w:r w:rsidR="00D87C26">
              <w:rPr>
                <w:rFonts w:ascii="Angsana New" w:hAnsi="Angsana New"/>
                <w:sz w:val="28"/>
                <w:szCs w:val="28"/>
                <w:lang w:bidi="th-TH"/>
              </w:rPr>
              <w:t>36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A109D6B" w14:textId="77777777" w:rsidR="00922B4A" w:rsidRPr="00BD0877" w:rsidRDefault="00922B4A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A73D588" w14:textId="46C813E3" w:rsidR="00922B4A" w:rsidRPr="00BD0877" w:rsidRDefault="00E7426D" w:rsidP="0095067B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(14,558)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8D39D12" w14:textId="77777777" w:rsidR="00922B4A" w:rsidRPr="00BD0877" w:rsidRDefault="00922B4A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93D8D23" w14:textId="1988FF72" w:rsidR="00922B4A" w:rsidRPr="00AA7674" w:rsidRDefault="00D73AD4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73AD4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D87C26">
              <w:rPr>
                <w:rFonts w:ascii="Angsana New" w:hAnsi="Angsana New"/>
                <w:sz w:val="28"/>
                <w:szCs w:val="28"/>
                <w:lang w:bidi="th-TH"/>
              </w:rPr>
              <w:t>6</w:t>
            </w:r>
            <w:r w:rsidR="00AA767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87C26">
              <w:rPr>
                <w:rFonts w:ascii="Angsana New" w:hAnsi="Angsana New"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95C4A23" w14:textId="77777777" w:rsidR="00922B4A" w:rsidRPr="00BD0877" w:rsidRDefault="00922B4A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494F310" w14:textId="2FECDB7E" w:rsidR="00922B4A" w:rsidRPr="00BD0877" w:rsidRDefault="00E7426D" w:rsidP="00541AA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19,261</w:t>
            </w:r>
          </w:p>
        </w:tc>
      </w:tr>
      <w:tr w:rsidR="00BA6926" w:rsidRPr="008629B3" w14:paraId="22DCAAA8" w14:textId="77777777" w:rsidTr="004C68EE">
        <w:trPr>
          <w:trHeight w:val="403"/>
        </w:trPr>
        <w:tc>
          <w:tcPr>
            <w:tcW w:w="1944" w:type="dxa"/>
            <w:vAlign w:val="bottom"/>
          </w:tcPr>
          <w:p w14:paraId="6372AC36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456EBB" w14:textId="0FEA9ACF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FB5D0FB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D1EE6E1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458C1A55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ADB0B7E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054A7BB" w14:textId="77777777" w:rsidR="00BA6926" w:rsidRPr="00BD0877" w:rsidRDefault="00BA6926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AB38B4C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14F3BEB3" w14:textId="77777777" w:rsidR="00BA6926" w:rsidRPr="00BD0877" w:rsidRDefault="00BA6926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5E79591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0061D2E4" w14:textId="77777777" w:rsidR="00BA6926" w:rsidRPr="00BD0877" w:rsidRDefault="00BA6926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3E427EE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A6926" w:rsidRPr="008629B3" w14:paraId="48BC75E1" w14:textId="77777777" w:rsidTr="004C68EE">
        <w:trPr>
          <w:trHeight w:val="403"/>
        </w:trPr>
        <w:tc>
          <w:tcPr>
            <w:tcW w:w="1944" w:type="dxa"/>
            <w:vAlign w:val="bottom"/>
          </w:tcPr>
          <w:p w14:paraId="068BC50E" w14:textId="5D14E2E9" w:rsidR="00BA6926" w:rsidRPr="00BD0877" w:rsidRDefault="00922B4A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BA6926" w:rsidRPr="00BD0877">
              <w:rPr>
                <w:rFonts w:ascii="Angsana New" w:hAnsi="Angsana New"/>
                <w:sz w:val="28"/>
                <w:szCs w:val="28"/>
                <w:cs/>
              </w:rPr>
              <w:t>หนึ่งถึงห้าปี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134B48" w14:textId="18303A8A" w:rsidR="00BA6926" w:rsidRPr="00BD0877" w:rsidRDefault="00AA7674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D87C26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87C26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 w:rsidR="0073136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3BCE8A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76F659E" w14:textId="341A3B6A" w:rsidR="00BA6926" w:rsidRPr="00BD0877" w:rsidRDefault="00E7426D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114,404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79A1E03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7E3B18" w14:textId="13882179" w:rsidR="00BA6926" w:rsidRPr="00BD0877" w:rsidRDefault="00AD2CE7" w:rsidP="007B0848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A7674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D87C26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AA767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87C26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73136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87C2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BADF809" w14:textId="77777777" w:rsidR="00BA6926" w:rsidRPr="00BD0877" w:rsidRDefault="00BA6926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C1155D3" w14:textId="29E64F4F" w:rsidR="00BA6926" w:rsidRPr="00BD0877" w:rsidRDefault="00E7426D" w:rsidP="0095067B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(45,516)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016505B" w14:textId="77777777" w:rsidR="00BA6926" w:rsidRPr="00BD0877" w:rsidRDefault="00BA6926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3155838" w14:textId="55383B04" w:rsidR="00BA6926" w:rsidRPr="00BD0877" w:rsidRDefault="00AA7674" w:rsidP="00541AA2">
            <w:pPr>
              <w:pStyle w:val="acctfourfigures"/>
              <w:tabs>
                <w:tab w:val="clear" w:pos="765"/>
              </w:tabs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3136F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521B94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21B94">
              <w:rPr>
                <w:rFonts w:ascii="Angsana New" w:hAnsi="Angsana New"/>
                <w:sz w:val="28"/>
                <w:szCs w:val="28"/>
                <w:lang w:val="en-US" w:bidi="th-TH"/>
              </w:rPr>
              <w:t>511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4E66026" w14:textId="77777777" w:rsidR="00BA6926" w:rsidRPr="00BD0877" w:rsidRDefault="00BA6926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5034009" w14:textId="7DFCB157" w:rsidR="00BA6926" w:rsidRPr="00BD0877" w:rsidRDefault="00E7426D" w:rsidP="00541AA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68,888</w:t>
            </w:r>
          </w:p>
        </w:tc>
      </w:tr>
      <w:tr w:rsidR="00BA6926" w:rsidRPr="008629B3" w14:paraId="63FCE5F4" w14:textId="77777777" w:rsidTr="004C68EE">
        <w:trPr>
          <w:trHeight w:val="403"/>
        </w:trPr>
        <w:tc>
          <w:tcPr>
            <w:tcW w:w="1944" w:type="dxa"/>
          </w:tcPr>
          <w:p w14:paraId="01032610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7E7CF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5E4F2A7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B3DB8D3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69E84D6B" w14:textId="77777777" w:rsidR="00BA6926" w:rsidRPr="00BD0877" w:rsidRDefault="00BA6926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FEEE8C0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B63D049" w14:textId="77777777" w:rsidR="00BA6926" w:rsidRPr="00BD0877" w:rsidRDefault="00BA6926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F3A65C0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1E5E3970" w14:textId="77777777" w:rsidR="00BA6926" w:rsidRPr="00BD0877" w:rsidRDefault="00BA6926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FCE4A7E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480C7E38" w14:textId="77777777" w:rsidR="00BA6926" w:rsidRPr="00BD0877" w:rsidRDefault="00BA6926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252F7E6" w14:textId="77777777" w:rsidR="00BA6926" w:rsidRPr="00BD0877" w:rsidRDefault="00BA6926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A6926" w:rsidRPr="008629B3" w14:paraId="44CEE87F" w14:textId="77777777" w:rsidTr="004C68EE">
        <w:trPr>
          <w:trHeight w:val="403"/>
        </w:trPr>
        <w:tc>
          <w:tcPr>
            <w:tcW w:w="1944" w:type="dxa"/>
          </w:tcPr>
          <w:p w14:paraId="780EB2B4" w14:textId="1599758D" w:rsidR="00BA6926" w:rsidRPr="00BD0877" w:rsidRDefault="00BA6926" w:rsidP="00E71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"/>
              </w:tabs>
              <w:spacing w:line="240" w:lineRule="auto"/>
              <w:ind w:left="310" w:right="-171" w:hanging="333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087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D73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AA743" w14:textId="1C793D34" w:rsidR="00BA6926" w:rsidRPr="00BD0877" w:rsidRDefault="00AA7674" w:rsidP="001716B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D87C26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87C26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73136F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31FA98E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87BDD" w14:textId="40F26286" w:rsidR="00BA6926" w:rsidRPr="00BD0877" w:rsidRDefault="00E7426D" w:rsidP="007B0848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135,854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0748781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F3EDF" w14:textId="2A1EF0D4" w:rsidR="00BA6926" w:rsidRPr="00BD0877" w:rsidRDefault="00AA7674" w:rsidP="007B0848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D87C26">
              <w:rPr>
                <w:rFonts w:ascii="Angsana New" w:hAnsi="Angsana New"/>
                <w:sz w:val="28"/>
                <w:szCs w:val="28"/>
                <w:lang w:val="en-US" w:bidi="th-TH"/>
              </w:rPr>
              <w:t>502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87C26">
              <w:rPr>
                <w:rFonts w:ascii="Angsana New" w:hAnsi="Angsana New"/>
                <w:sz w:val="28"/>
                <w:szCs w:val="28"/>
                <w:lang w:val="en-US" w:bidi="th-TH"/>
              </w:rPr>
              <w:t>715</w:t>
            </w:r>
            <w:r w:rsidR="00AD2CE7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99BE29B" w14:textId="77777777" w:rsidR="00BA6926" w:rsidRPr="00BD0877" w:rsidRDefault="00BA6926" w:rsidP="005742B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115E0" w14:textId="5A98BC4D" w:rsidR="00BA6926" w:rsidRPr="00BD0877" w:rsidRDefault="00E7426D" w:rsidP="0095067B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(24,554)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DC0E361" w14:textId="77777777" w:rsidR="00BA6926" w:rsidRPr="00BD0877" w:rsidRDefault="00BA6926" w:rsidP="005742B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FD223" w14:textId="221A2766" w:rsidR="00BA6926" w:rsidRPr="00BD0877" w:rsidRDefault="00AA7674" w:rsidP="00541AA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31</w:t>
            </w:r>
            <w:r w:rsidR="00521B94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521B94">
              <w:rPr>
                <w:rFonts w:ascii="Angsana New" w:hAnsi="Angsana New"/>
                <w:sz w:val="28"/>
                <w:szCs w:val="28"/>
                <w:lang w:bidi="th-TH"/>
              </w:rPr>
              <w:t>491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48D50A6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BB22A" w14:textId="09B930B8" w:rsidR="00BA6926" w:rsidRPr="00BD0877" w:rsidRDefault="00E7426D" w:rsidP="00541AA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111,300</w:t>
            </w:r>
          </w:p>
        </w:tc>
      </w:tr>
      <w:tr w:rsidR="00BA6926" w:rsidRPr="008629B3" w14:paraId="4139D17A" w14:textId="77777777" w:rsidTr="004C68EE">
        <w:trPr>
          <w:trHeight w:val="70"/>
        </w:trPr>
        <w:tc>
          <w:tcPr>
            <w:tcW w:w="1944" w:type="dxa"/>
            <w:vAlign w:val="bottom"/>
          </w:tcPr>
          <w:p w14:paraId="50BA37E9" w14:textId="36CFFF0F" w:rsidR="00BA6926" w:rsidRPr="00BD0877" w:rsidRDefault="00BA6926" w:rsidP="00CD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08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FFD571" w14:textId="73913392" w:rsidR="00BA6926" w:rsidRPr="00BD0877" w:rsidRDefault="00AD2CE7" w:rsidP="001716B9">
            <w:pPr>
              <w:pStyle w:val="acctfourfigures"/>
              <w:tabs>
                <w:tab w:val="clear" w:pos="765"/>
              </w:tabs>
              <w:spacing w:line="240" w:lineRule="atLeast"/>
              <w:ind w:right="6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="00AA767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,2</w:t>
            </w:r>
            <w:r w:rsidR="00D87C2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</w:t>
            </w:r>
            <w:r w:rsidR="00AA767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D87C2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357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BAC03D3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BA333" w14:textId="51F6099B" w:rsidR="00BA6926" w:rsidRPr="00BD0877" w:rsidRDefault="00E7426D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284,077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C50A494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C6C5C9" w14:textId="6C3E1411" w:rsidR="00BA6926" w:rsidRPr="00BD0877" w:rsidRDefault="00AA7674" w:rsidP="007B0848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(7</w:t>
            </w:r>
            <w:r w:rsidR="0073136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  <w:r w:rsidR="00D87C2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73136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  <w:r w:rsidR="00D87C2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62</w:t>
            </w:r>
            <w:r w:rsidR="00AD2CE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09EB252" w14:textId="77777777" w:rsidR="00BA6926" w:rsidRPr="00BD0877" w:rsidRDefault="00BA6926" w:rsidP="005742B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BC8D6" w14:textId="2E66616E" w:rsidR="00BA6926" w:rsidRPr="00BD0877" w:rsidRDefault="00E7426D" w:rsidP="0095067B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(84,628)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1C47370" w14:textId="77777777" w:rsidR="00BA6926" w:rsidRPr="00BD0877" w:rsidRDefault="00BA6926" w:rsidP="005742B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D6449" w14:textId="018EC432" w:rsidR="00BA6926" w:rsidRPr="00BD0877" w:rsidRDefault="00AA7674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521B9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521B9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795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34D11C5" w14:textId="77777777" w:rsidR="00BA6926" w:rsidRPr="00BD0877" w:rsidRDefault="00BA6926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AF96D2" w14:textId="3802C71C" w:rsidR="00BA6926" w:rsidRPr="00BD0877" w:rsidRDefault="00E7426D" w:rsidP="00541AA2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199,449</w:t>
            </w:r>
          </w:p>
        </w:tc>
      </w:tr>
    </w:tbl>
    <w:p w14:paraId="046F1E26" w14:textId="76678145" w:rsidR="00BA6926" w:rsidRDefault="00BA6926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7BD72D72" w14:textId="75260644" w:rsidR="00BA6926" w:rsidRDefault="00BA6926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4ECB6619" w14:textId="6C18AF9C" w:rsidR="00177093" w:rsidRDefault="00177093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0A15EE68" w14:textId="0667D3A4" w:rsidR="00177093" w:rsidRDefault="00177093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582EF578" w14:textId="1C8BF3F5" w:rsidR="00177093" w:rsidRDefault="00177093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401ABF0B" w14:textId="41EF536F" w:rsidR="00177093" w:rsidRDefault="00177093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1560AEDB" w14:textId="3920BFC1" w:rsidR="002A46B8" w:rsidRDefault="002A46B8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386931CB" w14:textId="36A81B0E" w:rsidR="002A46B8" w:rsidRDefault="002A46B8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6A22A78C" w14:textId="4E82A04B" w:rsidR="002A46B8" w:rsidRDefault="002A46B8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044C2F72" w14:textId="77777777" w:rsidR="002A46B8" w:rsidRDefault="002A46B8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59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944"/>
        <w:gridCol w:w="1080"/>
        <w:gridCol w:w="238"/>
        <w:gridCol w:w="1022"/>
        <w:gridCol w:w="259"/>
        <w:gridCol w:w="1181"/>
        <w:gridCol w:w="238"/>
        <w:gridCol w:w="15"/>
        <w:gridCol w:w="1007"/>
        <w:gridCol w:w="259"/>
        <w:gridCol w:w="1091"/>
        <w:gridCol w:w="259"/>
        <w:gridCol w:w="1001"/>
      </w:tblGrid>
      <w:tr w:rsidR="00177093" w:rsidRPr="008629B3" w14:paraId="5B7AF493" w14:textId="77777777" w:rsidTr="004C68EE">
        <w:trPr>
          <w:trHeight w:val="381"/>
        </w:trPr>
        <w:tc>
          <w:tcPr>
            <w:tcW w:w="1944" w:type="dxa"/>
          </w:tcPr>
          <w:p w14:paraId="5D4FE5F1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12"/>
          </w:tcPr>
          <w:p w14:paraId="5D352936" w14:textId="552A1B5C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770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7093" w:rsidRPr="008629B3" w14:paraId="194F6B2B" w14:textId="77777777" w:rsidTr="004C68EE">
        <w:trPr>
          <w:trHeight w:val="381"/>
        </w:trPr>
        <w:tc>
          <w:tcPr>
            <w:tcW w:w="1944" w:type="dxa"/>
          </w:tcPr>
          <w:p w14:paraId="1705A431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E7897C8" w14:textId="26A0E3D4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BD0877">
              <w:rPr>
                <w:rFonts w:ascii="Angsana New" w:hAnsi="Angsana New"/>
                <w:sz w:val="28"/>
                <w:szCs w:val="28"/>
                <w:cs/>
                <w:lang w:val="th-TH"/>
              </w:rPr>
              <w:t>ช่า</w:t>
            </w:r>
          </w:p>
        </w:tc>
        <w:tc>
          <w:tcPr>
            <w:tcW w:w="259" w:type="dxa"/>
          </w:tcPr>
          <w:p w14:paraId="0363C567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1" w:type="dxa"/>
            <w:gridSpan w:val="4"/>
            <w:vAlign w:val="bottom"/>
          </w:tcPr>
          <w:p w14:paraId="2598A98E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0877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59" w:type="dxa"/>
          </w:tcPr>
          <w:p w14:paraId="6CAD7BB5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566FC7C3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</w:tr>
      <w:tr w:rsidR="00177093" w:rsidRPr="008629B3" w14:paraId="759FDA5E" w14:textId="77777777" w:rsidTr="004C68EE">
        <w:trPr>
          <w:trHeight w:val="381"/>
        </w:trPr>
        <w:tc>
          <w:tcPr>
            <w:tcW w:w="1944" w:type="dxa"/>
          </w:tcPr>
          <w:p w14:paraId="16CF169B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A304D0" w14:textId="06AAF282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30</w:t>
            </w:r>
            <w:r w:rsidR="00D73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B226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</w:tcPr>
          <w:p w14:paraId="05FC6480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3EA83A2C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31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56CC8240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7EADAA09" w14:textId="3963BC06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30</w:t>
            </w:r>
            <w:r w:rsidR="00D73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B226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" w:type="dxa"/>
          </w:tcPr>
          <w:p w14:paraId="676124D6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14CF1277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31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9" w:type="dxa"/>
          </w:tcPr>
          <w:p w14:paraId="67042835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91" w:type="dxa"/>
          </w:tcPr>
          <w:p w14:paraId="25877650" w14:textId="6D0BDFFB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30</w:t>
            </w:r>
            <w:r w:rsidR="00D73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B226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9" w:type="dxa"/>
          </w:tcPr>
          <w:p w14:paraId="58D2949B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19BEB55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31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77093" w:rsidRPr="008629B3" w14:paraId="3FA74760" w14:textId="77777777" w:rsidTr="004C68EE">
        <w:trPr>
          <w:trHeight w:val="381"/>
        </w:trPr>
        <w:tc>
          <w:tcPr>
            <w:tcW w:w="1944" w:type="dxa"/>
          </w:tcPr>
          <w:p w14:paraId="108934B9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85852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0D214E0F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1BC4A20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9" w:type="dxa"/>
          </w:tcPr>
          <w:p w14:paraId="3F747BB3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72BA6634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73EFD378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5290A917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9" w:type="dxa"/>
          </w:tcPr>
          <w:p w14:paraId="12B3B2FF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12E699BC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9" w:type="dxa"/>
          </w:tcPr>
          <w:p w14:paraId="33A48482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97C4671" w14:textId="77777777" w:rsidR="00177093" w:rsidRPr="00BD0877" w:rsidRDefault="00177093" w:rsidP="00574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087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77093" w:rsidRPr="008629B3" w14:paraId="7AD45AA9" w14:textId="77777777" w:rsidTr="004C68EE">
        <w:trPr>
          <w:trHeight w:val="420"/>
        </w:trPr>
        <w:tc>
          <w:tcPr>
            <w:tcW w:w="1944" w:type="dxa"/>
            <w:vAlign w:val="bottom"/>
          </w:tcPr>
          <w:p w14:paraId="0F69FE0D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12"/>
            <w:shd w:val="clear" w:color="auto" w:fill="auto"/>
            <w:vAlign w:val="bottom"/>
          </w:tcPr>
          <w:p w14:paraId="7043F9D5" w14:textId="77777777" w:rsidR="00177093" w:rsidRPr="00BD0877" w:rsidRDefault="00177093" w:rsidP="005742BE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D0877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77093" w:rsidRPr="008629B3" w14:paraId="74127A8A" w14:textId="77777777" w:rsidTr="004C68EE">
        <w:trPr>
          <w:trHeight w:val="403"/>
        </w:trPr>
        <w:tc>
          <w:tcPr>
            <w:tcW w:w="1944" w:type="dxa"/>
          </w:tcPr>
          <w:p w14:paraId="3FA6F005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2B594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A0CA65D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2570F16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0EA8C8B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11E8A43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BAAF70A" w14:textId="77777777" w:rsidR="00177093" w:rsidRPr="00BD0877" w:rsidRDefault="00177093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8D43E81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16ECF14" w14:textId="77777777" w:rsidR="00177093" w:rsidRPr="00BD0877" w:rsidRDefault="00177093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30B018B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5846EBB7" w14:textId="77777777" w:rsidR="00177093" w:rsidRPr="00BD0877" w:rsidRDefault="00177093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3CDAA7E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177093" w:rsidRPr="008629B3" w14:paraId="36B87E22" w14:textId="77777777" w:rsidTr="004C68EE">
        <w:trPr>
          <w:trHeight w:val="403"/>
        </w:trPr>
        <w:tc>
          <w:tcPr>
            <w:tcW w:w="1944" w:type="dxa"/>
          </w:tcPr>
          <w:p w14:paraId="03F3E703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F220B4" w14:textId="4269760A" w:rsidR="00177093" w:rsidRPr="00BD0877" w:rsidRDefault="001D4E72" w:rsidP="00D40B5F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68,559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9DD5F39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C9AF2A2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33,819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F5B2465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68FEDC4" w14:textId="44AF192F" w:rsidR="00177093" w:rsidRPr="00BD0877" w:rsidRDefault="001D4E72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(51,783)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AA13F16" w14:textId="77777777" w:rsidR="00177093" w:rsidRPr="00BD0877" w:rsidRDefault="00177093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6FE0264" w14:textId="77777777" w:rsidR="00177093" w:rsidRPr="00BD0877" w:rsidRDefault="00177093" w:rsidP="00DA5C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(14,558)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9AE702B" w14:textId="77777777" w:rsidR="00177093" w:rsidRPr="00BD0877" w:rsidRDefault="00177093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4122A84" w14:textId="4409EEF8" w:rsidR="00177093" w:rsidRPr="00BD0877" w:rsidRDefault="001D4E72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16,776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7F5DE66" w14:textId="77777777" w:rsidR="00177093" w:rsidRPr="00BD0877" w:rsidRDefault="00177093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E61BDBA" w14:textId="77777777" w:rsidR="00177093" w:rsidRPr="00BD0877" w:rsidRDefault="00177093" w:rsidP="00C21B3C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19,</w:t>
            </w:r>
            <w:r w:rsidRPr="00C21B3C">
              <w:rPr>
                <w:rFonts w:ascii="Angsana New" w:hAnsi="Angsana New"/>
                <w:sz w:val="28"/>
                <w:szCs w:val="28"/>
                <w:lang w:bidi="th-TH"/>
              </w:rPr>
              <w:t>261</w:t>
            </w:r>
          </w:p>
        </w:tc>
      </w:tr>
      <w:tr w:rsidR="00177093" w:rsidRPr="008629B3" w14:paraId="34F83FAF" w14:textId="77777777" w:rsidTr="004C68EE">
        <w:trPr>
          <w:trHeight w:val="403"/>
        </w:trPr>
        <w:tc>
          <w:tcPr>
            <w:tcW w:w="1944" w:type="dxa"/>
            <w:vAlign w:val="bottom"/>
          </w:tcPr>
          <w:p w14:paraId="5ECBB80A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6041BB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FC68491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DD87C26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251FB6F7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BAF0A1" w14:textId="77777777" w:rsidR="00177093" w:rsidRPr="00BD0877" w:rsidRDefault="00177093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AAE3498" w14:textId="77777777" w:rsidR="00177093" w:rsidRPr="00BD0877" w:rsidRDefault="00177093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8247878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A2E77D9" w14:textId="77777777" w:rsidR="00177093" w:rsidRPr="00BD0877" w:rsidRDefault="00177093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3B89B06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C1FEAD3" w14:textId="77777777" w:rsidR="00177093" w:rsidRPr="00BD0877" w:rsidRDefault="00177093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F80A2F3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77093" w:rsidRPr="008629B3" w14:paraId="6053146E" w14:textId="77777777" w:rsidTr="004C68EE">
        <w:trPr>
          <w:trHeight w:val="403"/>
        </w:trPr>
        <w:tc>
          <w:tcPr>
            <w:tcW w:w="1944" w:type="dxa"/>
            <w:vAlign w:val="bottom"/>
          </w:tcPr>
          <w:p w14:paraId="32AFFCB5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>หนึ่งถึงห้าปี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7E8751" w14:textId="2B596600" w:rsidR="00177093" w:rsidRPr="00BD0877" w:rsidRDefault="001D4E72" w:rsidP="00D40B5F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269,762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1A06EB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2882CB3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114,404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D27CC3B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AD2E15B" w14:textId="479A0191" w:rsidR="00177093" w:rsidRPr="00BD0877" w:rsidRDefault="001D4E72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(193,641)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71C2584" w14:textId="77777777" w:rsidR="00177093" w:rsidRPr="00BD0877" w:rsidRDefault="00177093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DD82168" w14:textId="77777777" w:rsidR="00177093" w:rsidRPr="00BD0877" w:rsidRDefault="00177093" w:rsidP="00DA5C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(45,</w:t>
            </w:r>
            <w:r w:rsidRPr="00DA5CF8">
              <w:rPr>
                <w:rFonts w:ascii="Angsana New" w:hAnsi="Angsana New"/>
                <w:sz w:val="28"/>
                <w:szCs w:val="28"/>
                <w:lang w:bidi="th-TH"/>
              </w:rPr>
              <w:t>516</w:t>
            </w: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7864E5A" w14:textId="77777777" w:rsidR="00177093" w:rsidRPr="00BD0877" w:rsidRDefault="00177093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67895AF" w14:textId="75074754" w:rsidR="00177093" w:rsidRPr="00BD0877" w:rsidRDefault="001D4E72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76,121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B131CE3" w14:textId="77777777" w:rsidR="00177093" w:rsidRPr="00BD0877" w:rsidRDefault="00177093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74800CA" w14:textId="77777777" w:rsidR="00177093" w:rsidRPr="00BD0877" w:rsidRDefault="00177093" w:rsidP="00C21B3C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68,888</w:t>
            </w:r>
          </w:p>
        </w:tc>
      </w:tr>
      <w:tr w:rsidR="00177093" w:rsidRPr="008629B3" w14:paraId="675912EB" w14:textId="77777777" w:rsidTr="004C68EE">
        <w:trPr>
          <w:trHeight w:val="403"/>
        </w:trPr>
        <w:tc>
          <w:tcPr>
            <w:tcW w:w="1944" w:type="dxa"/>
          </w:tcPr>
          <w:p w14:paraId="6E43B200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BD0877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109560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53F4297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6EA75F8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BBC8022" w14:textId="77777777" w:rsidR="00177093" w:rsidRPr="00BD0877" w:rsidRDefault="00177093" w:rsidP="005742BE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98C9EC7" w14:textId="77777777" w:rsidR="00177093" w:rsidRPr="00BD0877" w:rsidRDefault="00177093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2B3E6AC" w14:textId="77777777" w:rsidR="00177093" w:rsidRPr="00BD0877" w:rsidRDefault="00177093" w:rsidP="005742BE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AA53F07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06FFB23" w14:textId="77777777" w:rsidR="00177093" w:rsidRPr="00BD0877" w:rsidRDefault="00177093" w:rsidP="005742BE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302307A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160A8C18" w14:textId="77777777" w:rsidR="00177093" w:rsidRPr="00BD0877" w:rsidRDefault="00177093" w:rsidP="005742BE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DAD2B0B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77093" w:rsidRPr="008629B3" w14:paraId="2D8F8E5C" w14:textId="77777777" w:rsidTr="004C68EE">
        <w:trPr>
          <w:trHeight w:val="403"/>
        </w:trPr>
        <w:tc>
          <w:tcPr>
            <w:tcW w:w="1944" w:type="dxa"/>
          </w:tcPr>
          <w:p w14:paraId="5F37BDFA" w14:textId="3F0492DA" w:rsidR="00177093" w:rsidRPr="00BD0877" w:rsidRDefault="00177093" w:rsidP="004F2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"/>
              </w:tabs>
              <w:spacing w:line="240" w:lineRule="auto"/>
              <w:ind w:left="310" w:right="-171" w:hanging="333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BD0877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D73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D0877">
              <w:rPr>
                <w:rFonts w:ascii="Angsana New" w:hAnsi="Angsana New"/>
                <w:sz w:val="28"/>
                <w:szCs w:val="28"/>
                <w:cs/>
              </w:rPr>
              <w:t>เกินกว่าห้าปี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FFC47" w14:textId="69C6286D" w:rsidR="00177093" w:rsidRPr="00BD0877" w:rsidRDefault="001D4E72" w:rsidP="00D40B5F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745,548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FE358A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8D1D1" w14:textId="77777777" w:rsidR="00177093" w:rsidRPr="00BD0877" w:rsidRDefault="00177093" w:rsidP="0040448C">
            <w:pPr>
              <w:pStyle w:val="acctfourfigures"/>
              <w:tabs>
                <w:tab w:val="clear" w:pos="765"/>
              </w:tabs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val="en-US" w:bidi="th-TH"/>
              </w:rPr>
              <w:t>135,854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175FADE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5FC7A" w14:textId="3C685159" w:rsidR="00177093" w:rsidRPr="00BD0877" w:rsidRDefault="001D4E72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(471,954)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6A53A863" w14:textId="77777777" w:rsidR="00177093" w:rsidRPr="00BD0877" w:rsidRDefault="00177093" w:rsidP="005742B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FD687" w14:textId="77777777" w:rsidR="00177093" w:rsidRPr="00BD0877" w:rsidRDefault="00177093" w:rsidP="00DA5CF8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(24,554)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B85B67C" w14:textId="77777777" w:rsidR="00177093" w:rsidRPr="00BD0877" w:rsidRDefault="00177093" w:rsidP="005742B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68ACA" w14:textId="135A3E1A" w:rsidR="00177093" w:rsidRPr="00BD0877" w:rsidRDefault="001D4E72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273,594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CF735C2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62D2A" w14:textId="77777777" w:rsidR="00177093" w:rsidRPr="00BD0877" w:rsidRDefault="00177093" w:rsidP="00C21B3C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sz w:val="28"/>
                <w:szCs w:val="28"/>
                <w:lang w:bidi="th-TH"/>
              </w:rPr>
              <w:t>111,300</w:t>
            </w:r>
          </w:p>
        </w:tc>
      </w:tr>
      <w:tr w:rsidR="00177093" w:rsidRPr="008629B3" w14:paraId="4A56EA1F" w14:textId="77777777" w:rsidTr="004C68EE">
        <w:trPr>
          <w:trHeight w:val="70"/>
        </w:trPr>
        <w:tc>
          <w:tcPr>
            <w:tcW w:w="1944" w:type="dxa"/>
            <w:vAlign w:val="bottom"/>
          </w:tcPr>
          <w:p w14:paraId="77551AB0" w14:textId="7EC272F5" w:rsidR="00177093" w:rsidRPr="00BD0877" w:rsidRDefault="00177093" w:rsidP="00AA7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08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EDC5C8" w14:textId="1E59D60F" w:rsidR="00177093" w:rsidRPr="00BD0877" w:rsidRDefault="001D4E72" w:rsidP="00D40B5F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1,083,869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C9363D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29EEC" w14:textId="77777777" w:rsidR="00177093" w:rsidRPr="00BD0877" w:rsidRDefault="00177093" w:rsidP="005742BE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284,077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50798A1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772A9B" w14:textId="6B70484C" w:rsidR="00177093" w:rsidRPr="00BD0877" w:rsidRDefault="001D4E72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(717,378)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9AA7F83" w14:textId="77777777" w:rsidR="00177093" w:rsidRPr="00BD0877" w:rsidRDefault="00177093" w:rsidP="005742BE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A7A2A" w14:textId="77777777" w:rsidR="00177093" w:rsidRPr="00BD0877" w:rsidRDefault="00177093" w:rsidP="00DA5CF8">
            <w:pPr>
              <w:pStyle w:val="acctfourfigures"/>
              <w:tabs>
                <w:tab w:val="clear" w:pos="765"/>
              </w:tabs>
              <w:spacing w:line="240" w:lineRule="atLeast"/>
              <w:ind w:right="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7426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(84,628)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A5D723B" w14:textId="77777777" w:rsidR="00177093" w:rsidRPr="00BD0877" w:rsidRDefault="00177093" w:rsidP="005742BE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3F429" w14:textId="05B437BE" w:rsidR="00177093" w:rsidRPr="00BD0877" w:rsidRDefault="001D4E72" w:rsidP="00E0450A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366,491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2EAA19C" w14:textId="77777777" w:rsidR="00177093" w:rsidRPr="00BD0877" w:rsidRDefault="00177093" w:rsidP="0057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6B9E9" w14:textId="77777777" w:rsidR="00177093" w:rsidRPr="00BD0877" w:rsidRDefault="00177093" w:rsidP="00C21B3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7426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199,449</w:t>
            </w:r>
          </w:p>
        </w:tc>
      </w:tr>
    </w:tbl>
    <w:p w14:paraId="581FF6E7" w14:textId="77777777" w:rsidR="00177093" w:rsidRDefault="00177093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238730B0" w14:textId="056E15AB" w:rsidR="00FB3406" w:rsidRPr="00FB3406" w:rsidRDefault="00FB3406" w:rsidP="00FB3406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FB3406">
        <w:rPr>
          <w:rFonts w:ascii="Angsana New" w:hAnsi="Angsana New"/>
          <w:sz w:val="30"/>
          <w:szCs w:val="30"/>
          <w:cs/>
        </w:rPr>
        <w:t xml:space="preserve">ในปี </w:t>
      </w:r>
      <w:r w:rsidRPr="00FB3406">
        <w:rPr>
          <w:rFonts w:ascii="Angsana New" w:hAnsi="Angsana New"/>
          <w:sz w:val="30"/>
          <w:szCs w:val="30"/>
        </w:rPr>
        <w:t>2552</w:t>
      </w:r>
      <w:r w:rsidRPr="00FB3406">
        <w:rPr>
          <w:rFonts w:ascii="Angsana New" w:hAnsi="Angsana New"/>
          <w:sz w:val="30"/>
          <w:szCs w:val="30"/>
          <w:cs/>
        </w:rPr>
        <w:t xml:space="preserve"> บริษัทได้ทำสัญญากับบริษัทในประเทศแห่งหนึ่งเพื่อให้บริการสร้างสถานีผลิตก๊าซธรรมชาติอัดซึ่งประกอบด้วยสิ่งปลูกสร้างอื่น และให้บริการอัดก๊าซธรรมชาติ โดยสัญญาดังกล่าวมีระยะเวลา </w:t>
      </w:r>
      <w:r w:rsidRPr="00FB3406">
        <w:rPr>
          <w:rFonts w:ascii="Angsana New" w:hAnsi="Angsana New"/>
          <w:sz w:val="30"/>
          <w:szCs w:val="30"/>
        </w:rPr>
        <w:t>20</w:t>
      </w:r>
      <w:r w:rsidRPr="00FB3406">
        <w:rPr>
          <w:rFonts w:ascii="Angsana New" w:hAnsi="Angsana New"/>
          <w:sz w:val="30"/>
          <w:szCs w:val="30"/>
          <w:cs/>
        </w:rPr>
        <w:t xml:space="preserve"> ปี และจะสิ้นสุดอายุสัญญาในปี </w:t>
      </w:r>
      <w:r w:rsidRPr="00FB3406">
        <w:rPr>
          <w:rFonts w:ascii="Angsana New" w:hAnsi="Angsana New"/>
          <w:sz w:val="30"/>
          <w:szCs w:val="30"/>
        </w:rPr>
        <w:t>2572</w:t>
      </w:r>
      <w:r w:rsidRPr="00FB3406">
        <w:rPr>
          <w:rFonts w:ascii="Angsana New" w:hAnsi="Angsana New"/>
          <w:sz w:val="30"/>
          <w:szCs w:val="30"/>
          <w:cs/>
        </w:rPr>
        <w:t xml:space="preserve"> ต่อมาในปี </w:t>
      </w:r>
      <w:r w:rsidRPr="00FB3406">
        <w:rPr>
          <w:rFonts w:ascii="Angsana New" w:hAnsi="Angsana New"/>
          <w:sz w:val="30"/>
          <w:szCs w:val="30"/>
        </w:rPr>
        <w:t>2558</w:t>
      </w:r>
      <w:r w:rsidRPr="00FB3406">
        <w:rPr>
          <w:rFonts w:ascii="Angsana New" w:hAnsi="Angsana New"/>
          <w:sz w:val="30"/>
          <w:szCs w:val="30"/>
          <w:cs/>
        </w:rPr>
        <w:t xml:space="preserve"> บริษัทได้ทำสัญญาเพิ่มเติมกับบริษัทดังกล่าวเกี่ยวกับบริการอัดก๊าซเกี่ยวกับบริการอัดก๊าซธรรมชาติ โดยสัญญาเพิ่มเติมดังกล่าวมีระยะเวลา </w:t>
      </w:r>
      <w:r w:rsidRPr="00FB3406">
        <w:rPr>
          <w:rFonts w:ascii="Angsana New" w:hAnsi="Angsana New"/>
          <w:sz w:val="30"/>
          <w:szCs w:val="30"/>
        </w:rPr>
        <w:t>14</w:t>
      </w:r>
      <w:r w:rsidRPr="00FB3406">
        <w:rPr>
          <w:rFonts w:ascii="Angsana New" w:hAnsi="Angsana New"/>
          <w:sz w:val="30"/>
          <w:szCs w:val="30"/>
          <w:cs/>
        </w:rPr>
        <w:t xml:space="preserve"> ปี และจะสิ้นสุดสัญญาในปี </w:t>
      </w:r>
      <w:r w:rsidRPr="00FB3406">
        <w:rPr>
          <w:rFonts w:ascii="Angsana New" w:hAnsi="Angsana New"/>
          <w:sz w:val="30"/>
          <w:szCs w:val="30"/>
        </w:rPr>
        <w:t>2572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</w:p>
    <w:p w14:paraId="14639AA5" w14:textId="77777777" w:rsidR="00FB3406" w:rsidRPr="00FB3406" w:rsidRDefault="00FB3406" w:rsidP="00262D45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4C306317" w14:textId="77777777" w:rsidR="00FB3406" w:rsidRPr="00FB3406" w:rsidRDefault="00FB3406" w:rsidP="00FB3406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FB3406">
        <w:rPr>
          <w:rFonts w:ascii="Angsana New" w:hAnsi="Angsana New"/>
          <w:sz w:val="30"/>
          <w:szCs w:val="30"/>
          <w:cs/>
        </w:rPr>
        <w:t xml:space="preserve">ในปี </w:t>
      </w:r>
      <w:r w:rsidRPr="00FB3406">
        <w:rPr>
          <w:rFonts w:ascii="Angsana New" w:hAnsi="Angsana New"/>
          <w:sz w:val="30"/>
          <w:szCs w:val="30"/>
        </w:rPr>
        <w:t>2560</w:t>
      </w:r>
      <w:r w:rsidRPr="00FB3406">
        <w:rPr>
          <w:rFonts w:ascii="Angsana New" w:hAnsi="Angsana New"/>
          <w:sz w:val="30"/>
          <w:szCs w:val="30"/>
          <w:cs/>
        </w:rPr>
        <w:t xml:space="preserve"> บริษัททำสัญญาให้เช่ากับบริษัทในประเทศสองแห่งซึ่งครอบคลุมการเช่าซื้อรถบรรทุกส่วนบุคคลโดยสัญญาดังกล่าวมีระยะเวลา </w:t>
      </w:r>
      <w:r w:rsidRPr="00FB3406">
        <w:rPr>
          <w:rFonts w:ascii="Angsana New" w:hAnsi="Angsana New"/>
          <w:sz w:val="30"/>
          <w:szCs w:val="30"/>
        </w:rPr>
        <w:t>3</w:t>
      </w:r>
      <w:r w:rsidRPr="00FB3406">
        <w:rPr>
          <w:rFonts w:ascii="Angsana New" w:hAnsi="Angsana New"/>
          <w:sz w:val="30"/>
          <w:szCs w:val="30"/>
          <w:cs/>
        </w:rPr>
        <w:t xml:space="preserve"> ปี และจะสิ้นสุดสัญญาในปี </w:t>
      </w:r>
      <w:r w:rsidRPr="00FB3406">
        <w:rPr>
          <w:rFonts w:ascii="Angsana New" w:hAnsi="Angsana New"/>
          <w:sz w:val="30"/>
          <w:szCs w:val="30"/>
        </w:rPr>
        <w:t>2563</w:t>
      </w:r>
    </w:p>
    <w:p w14:paraId="77563734" w14:textId="5298E1D4" w:rsidR="00FB3406" w:rsidRDefault="00FB3406" w:rsidP="00262D45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2846C2A7" w14:textId="2F78B660" w:rsidR="002D0152" w:rsidRDefault="00B458CF" w:rsidP="002D0152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B458CF">
        <w:rPr>
          <w:rFonts w:ascii="Angsana New" w:hAnsi="Angsana New"/>
          <w:sz w:val="30"/>
          <w:szCs w:val="30"/>
          <w:cs/>
        </w:rPr>
        <w:t xml:space="preserve">ในปี </w:t>
      </w:r>
      <w:r w:rsidRPr="00B458CF">
        <w:rPr>
          <w:rFonts w:ascii="Angsana New" w:hAnsi="Angsana New"/>
          <w:sz w:val="30"/>
          <w:szCs w:val="30"/>
        </w:rPr>
        <w:t>2557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B458CF">
        <w:rPr>
          <w:rFonts w:ascii="Angsana New" w:hAnsi="Angsana New"/>
          <w:sz w:val="30"/>
          <w:szCs w:val="30"/>
          <w:cs/>
        </w:rPr>
        <w:t xml:space="preserve">และ </w:t>
      </w:r>
      <w:r w:rsidRPr="00B458CF">
        <w:rPr>
          <w:rFonts w:ascii="Angsana New" w:hAnsi="Angsana New"/>
          <w:sz w:val="30"/>
          <w:szCs w:val="30"/>
        </w:rPr>
        <w:t>2559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B458CF">
        <w:rPr>
          <w:rFonts w:ascii="Angsana New" w:hAnsi="Angsana New"/>
          <w:sz w:val="30"/>
          <w:szCs w:val="30"/>
          <w:cs/>
        </w:rPr>
        <w:t xml:space="preserve">กลุ่มบริษัทและบริษัททำสัญญาขายไฟให้แก่หน่วยงานของรัฐแห่งหนึ่ง โดยสัญญาดังกล่าวมีระยะเวลา </w:t>
      </w:r>
      <w:r w:rsidRPr="00B458CF">
        <w:rPr>
          <w:rFonts w:ascii="Angsana New" w:hAnsi="Angsana New"/>
          <w:sz w:val="30"/>
          <w:szCs w:val="30"/>
        </w:rPr>
        <w:t>25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B458CF">
        <w:rPr>
          <w:rFonts w:ascii="Angsana New" w:hAnsi="Angsana New"/>
          <w:sz w:val="30"/>
          <w:szCs w:val="30"/>
          <w:cs/>
        </w:rPr>
        <w:t xml:space="preserve">ปี และจะสิ้นสุดสัญญาในปี </w:t>
      </w:r>
      <w:r w:rsidRPr="00B458CF">
        <w:rPr>
          <w:rFonts w:ascii="Angsana New" w:hAnsi="Angsana New"/>
          <w:sz w:val="30"/>
          <w:szCs w:val="30"/>
        </w:rPr>
        <w:t>2582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B458CF">
        <w:rPr>
          <w:rFonts w:ascii="Angsana New" w:hAnsi="Angsana New"/>
          <w:sz w:val="30"/>
          <w:szCs w:val="30"/>
          <w:cs/>
        </w:rPr>
        <w:t xml:space="preserve">และปี </w:t>
      </w:r>
      <w:r w:rsidRPr="00B458CF">
        <w:rPr>
          <w:rFonts w:ascii="Angsana New" w:hAnsi="Angsana New"/>
          <w:sz w:val="30"/>
          <w:szCs w:val="30"/>
        </w:rPr>
        <w:t>2584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B458CF">
        <w:rPr>
          <w:rFonts w:ascii="Angsana New" w:hAnsi="Angsana New"/>
          <w:sz w:val="30"/>
          <w:szCs w:val="30"/>
          <w:cs/>
        </w:rPr>
        <w:t>ตามลำดับ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2D0152">
        <w:rPr>
          <w:rFonts w:ascii="Angsana New" w:hAnsi="Angsana New" w:hint="cs"/>
          <w:sz w:val="30"/>
          <w:szCs w:val="30"/>
          <w:cs/>
        </w:rPr>
        <w:t>ซึ่งเข้าเงื่อนไขเป็นสัญญาเช่าตาม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2D0152">
        <w:rPr>
          <w:rFonts w:ascii="Angsana New" w:hAnsi="Angsana New"/>
          <w:sz w:val="30"/>
          <w:szCs w:val="30"/>
        </w:rPr>
        <w:t>TFRS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2D0152">
        <w:rPr>
          <w:rFonts w:ascii="Angsana New" w:hAnsi="Angsana New"/>
          <w:sz w:val="30"/>
          <w:szCs w:val="30"/>
        </w:rPr>
        <w:t>16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2D0152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2D0152">
        <w:rPr>
          <w:rFonts w:ascii="Angsana New" w:hAnsi="Angsana New"/>
          <w:sz w:val="30"/>
          <w:szCs w:val="30"/>
        </w:rPr>
        <w:t>1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2D015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2D0152">
        <w:rPr>
          <w:rFonts w:ascii="Angsana New" w:hAnsi="Angsana New"/>
          <w:sz w:val="30"/>
          <w:szCs w:val="30"/>
        </w:rPr>
        <w:t>2563</w:t>
      </w:r>
    </w:p>
    <w:p w14:paraId="2E4DCF33" w14:textId="77777777" w:rsidR="00B458CF" w:rsidRPr="00FB3406" w:rsidRDefault="00B458CF" w:rsidP="00262D45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5610E1FD" w14:textId="60BA9B4F" w:rsidR="00B00F4D" w:rsidRDefault="00B00F4D" w:rsidP="00FB3406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71E51989" w14:textId="48014A64" w:rsidR="00B00F4D" w:rsidRPr="00FB3406" w:rsidRDefault="00B00F4D" w:rsidP="00FB3406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18D6E414" w14:textId="77777777" w:rsidR="00BA6926" w:rsidRPr="00BA6926" w:rsidRDefault="00BA6926" w:rsidP="00BA6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6A55D82F" w14:textId="7A537423" w:rsidR="00105A22" w:rsidRDefault="00105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376C2F8D" w14:textId="056AB95D" w:rsidR="00AA58A1" w:rsidRDefault="00AA58A1" w:rsidP="00BA692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เงินลงทุนในบริษัทร่วม</w:t>
      </w:r>
      <w:r w:rsidR="0003243D">
        <w:rPr>
          <w:rFonts w:ascii="Angsana New" w:hAnsi="Angsana New" w:hint="cs"/>
          <w:bCs/>
          <w:sz w:val="30"/>
          <w:szCs w:val="30"/>
          <w:cs/>
        </w:rPr>
        <w:t>และการร่วมค้า</w:t>
      </w:r>
    </w:p>
    <w:p w14:paraId="4C68F350" w14:textId="77777777" w:rsidR="00AA58A1" w:rsidRPr="00673E6B" w:rsidRDefault="00AA58A1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533"/>
        <w:gridCol w:w="1168"/>
        <w:gridCol w:w="270"/>
        <w:gridCol w:w="1262"/>
        <w:gridCol w:w="270"/>
        <w:gridCol w:w="1174"/>
        <w:gridCol w:w="268"/>
        <w:gridCol w:w="1265"/>
      </w:tblGrid>
      <w:tr w:rsidR="00AA58A1" w:rsidRPr="00F635D6" w14:paraId="67E270AA" w14:textId="77777777" w:rsidTr="00AB41E3">
        <w:trPr>
          <w:tblHeader/>
        </w:trPr>
        <w:tc>
          <w:tcPr>
            <w:tcW w:w="1683" w:type="pct"/>
          </w:tcPr>
          <w:p w14:paraId="714B1BA7" w14:textId="77777777" w:rsidR="00AA58A1" w:rsidRPr="00F635D6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5" w:type="pct"/>
          </w:tcPr>
          <w:p w14:paraId="6970BC78" w14:textId="77777777" w:rsidR="00AA58A1" w:rsidRPr="00F635D6" w:rsidRDefault="00AA58A1" w:rsidP="00BF4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24FB2987" w14:textId="77777777" w:rsidR="00AA58A1" w:rsidRPr="00F635D6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274E307" w14:textId="77777777" w:rsidR="00AA58A1" w:rsidRPr="00F635D6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pct"/>
            <w:gridSpan w:val="3"/>
          </w:tcPr>
          <w:p w14:paraId="69366C37" w14:textId="77777777" w:rsidR="00AA58A1" w:rsidRPr="00F635D6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230A" w:rsidRPr="00F635D6" w14:paraId="2F0A3877" w14:textId="77777777" w:rsidTr="00AB41E3">
        <w:trPr>
          <w:tblHeader/>
        </w:trPr>
        <w:tc>
          <w:tcPr>
            <w:tcW w:w="1967" w:type="pct"/>
            <w:gridSpan w:val="2"/>
          </w:tcPr>
          <w:p w14:paraId="75091F2B" w14:textId="2D9E2A34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5006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635D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635D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1127B2" w:rsidRPr="00F635D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 w:rsidR="00D73AD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5006F" w:rsidRPr="00A5006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4" w:type="pct"/>
          </w:tcPr>
          <w:p w14:paraId="79FDA6A9" w14:textId="77777777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256</w:t>
            </w:r>
            <w:r w:rsidR="006C3E8F" w:rsidRPr="00F635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2EF8CEB" w14:textId="77777777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AFDE007" w14:textId="77777777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256</w:t>
            </w:r>
            <w:r w:rsidR="006C3E8F" w:rsidRPr="00F635D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4888190D" w14:textId="77777777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835DD84" w14:textId="77777777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256</w:t>
            </w:r>
            <w:r w:rsidR="006C3E8F" w:rsidRPr="00F635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57FE9F8" w14:textId="77777777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073FA0D8" w14:textId="77777777" w:rsidR="00B7230A" w:rsidRPr="00F635D6" w:rsidRDefault="00B7230A" w:rsidP="00B7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256</w:t>
            </w:r>
            <w:r w:rsidR="006C3E8F" w:rsidRPr="00F635D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A58A1" w:rsidRPr="00F635D6" w14:paraId="49A8A45F" w14:textId="77777777" w:rsidTr="00AB41E3">
        <w:trPr>
          <w:tblHeader/>
        </w:trPr>
        <w:tc>
          <w:tcPr>
            <w:tcW w:w="1683" w:type="pct"/>
          </w:tcPr>
          <w:p w14:paraId="3624F756" w14:textId="77777777" w:rsidR="00AA58A1" w:rsidRPr="00F635D6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pct"/>
          </w:tcPr>
          <w:p w14:paraId="43316A5F" w14:textId="77777777" w:rsidR="00AA58A1" w:rsidRPr="00F635D6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3" w:type="pct"/>
            <w:gridSpan w:val="7"/>
          </w:tcPr>
          <w:p w14:paraId="59CA86F7" w14:textId="77777777" w:rsidR="00AA58A1" w:rsidRPr="00F635D6" w:rsidRDefault="00AA58A1" w:rsidP="00BF49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635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635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E1619" w:rsidRPr="00F635D6" w14:paraId="7B5434C0" w14:textId="77777777" w:rsidTr="001127B2">
        <w:tc>
          <w:tcPr>
            <w:tcW w:w="1683" w:type="pct"/>
          </w:tcPr>
          <w:p w14:paraId="65B6A6E7" w14:textId="77777777" w:rsidR="003E1619" w:rsidRPr="00F635D6" w:rsidRDefault="003E1619" w:rsidP="003E1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5" w:type="pct"/>
          </w:tcPr>
          <w:p w14:paraId="2B2DD651" w14:textId="77777777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883B892" w14:textId="77777777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4C7609" w14:textId="77777777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058E533" w14:textId="60E9A842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D5DBCA1" w14:textId="77777777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01A43EF" w14:textId="77777777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ACDA54" w14:textId="77777777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44408C53" w14:textId="77777777" w:rsidR="003E1619" w:rsidRPr="00F635D6" w:rsidRDefault="003E1619" w:rsidP="003E1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C34" w:rsidRPr="00F635D6" w14:paraId="2C10DE56" w14:textId="77777777" w:rsidTr="001127B2">
        <w:tc>
          <w:tcPr>
            <w:tcW w:w="1683" w:type="pct"/>
          </w:tcPr>
          <w:p w14:paraId="68789977" w14:textId="77777777" w:rsidR="007A1C34" w:rsidRPr="00F635D6" w:rsidRDefault="007A1C34" w:rsidP="007A1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635D6">
              <w:rPr>
                <w:rFonts w:ascii="Angsana New" w:hAnsi="Angsana New"/>
                <w:sz w:val="30"/>
                <w:szCs w:val="30"/>
              </w:rPr>
              <w:t>1</w:t>
            </w:r>
            <w:r w:rsidRPr="00F635D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5" w:type="pct"/>
          </w:tcPr>
          <w:p w14:paraId="75A463D6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E970161" w14:textId="4954FF06" w:rsidR="007A1C34" w:rsidRPr="00F635D6" w:rsidRDefault="0084062F" w:rsidP="000B6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350,214</w:t>
            </w:r>
          </w:p>
        </w:tc>
        <w:tc>
          <w:tcPr>
            <w:tcW w:w="144" w:type="pct"/>
          </w:tcPr>
          <w:p w14:paraId="421CAACC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0D135AA" w14:textId="53B4341A" w:rsidR="007A1C34" w:rsidRPr="00F635D6" w:rsidRDefault="00096EC3" w:rsidP="00B5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233,508</w:t>
            </w:r>
          </w:p>
        </w:tc>
        <w:tc>
          <w:tcPr>
            <w:tcW w:w="144" w:type="pct"/>
          </w:tcPr>
          <w:p w14:paraId="5504A7A1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E9FA268" w14:textId="1159AE87" w:rsidR="007A1C34" w:rsidRPr="00F635D6" w:rsidRDefault="0084062F" w:rsidP="00B5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346,788</w:t>
            </w:r>
          </w:p>
        </w:tc>
        <w:tc>
          <w:tcPr>
            <w:tcW w:w="143" w:type="pct"/>
          </w:tcPr>
          <w:p w14:paraId="3D263E3B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F2E3E16" w14:textId="5AF78CE0" w:rsidR="007A1C34" w:rsidRPr="00F635D6" w:rsidRDefault="00096EC3" w:rsidP="00B5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244,207</w:t>
            </w:r>
          </w:p>
        </w:tc>
      </w:tr>
      <w:tr w:rsidR="007A1C34" w:rsidRPr="00F635D6" w14:paraId="36581688" w14:textId="77777777" w:rsidTr="001127B2">
        <w:tc>
          <w:tcPr>
            <w:tcW w:w="1683" w:type="pct"/>
          </w:tcPr>
          <w:p w14:paraId="7018624A" w14:textId="598D7AEF" w:rsidR="007A1C34" w:rsidRPr="00F635D6" w:rsidRDefault="007A1C34" w:rsidP="007B6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7339E0" w:rsidRPr="00F635D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B6654" w:rsidRPr="00F635D6"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85" w:type="pct"/>
          </w:tcPr>
          <w:p w14:paraId="727F9150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22F6A193" w14:textId="7B4053AE" w:rsidR="00C25464" w:rsidRPr="00F60CF4" w:rsidRDefault="00111C2C" w:rsidP="009F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="00C25464" w:rsidRPr="00F60CF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44" w:type="pct"/>
          </w:tcPr>
          <w:p w14:paraId="6AA15373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FC1C14D" w14:textId="38E42C70" w:rsidR="00096EC3" w:rsidRPr="00F635D6" w:rsidRDefault="009F573D" w:rsidP="00A83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6,659</w:t>
            </w:r>
          </w:p>
        </w:tc>
        <w:tc>
          <w:tcPr>
            <w:tcW w:w="144" w:type="pct"/>
          </w:tcPr>
          <w:p w14:paraId="3721659D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7440C2F" w14:textId="1AF69136" w:rsidR="000B69F8" w:rsidRPr="00F635D6" w:rsidRDefault="000B69F8" w:rsidP="00B5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9419E1" w14:textId="77777777" w:rsidR="007A1C34" w:rsidRPr="00F635D6" w:rsidRDefault="007A1C34" w:rsidP="007A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970C591" w14:textId="44498EAE" w:rsidR="00096EC3" w:rsidRPr="00F635D6" w:rsidRDefault="00096EC3" w:rsidP="00B53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873" w:rsidRPr="00F635D6" w14:paraId="6505D3FC" w14:textId="77777777" w:rsidTr="001127B2">
        <w:tc>
          <w:tcPr>
            <w:tcW w:w="1683" w:type="pct"/>
          </w:tcPr>
          <w:p w14:paraId="76EBDB39" w14:textId="2597ECEC" w:rsidR="00F03873" w:rsidRPr="00F635D6" w:rsidRDefault="00F03873" w:rsidP="00F0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85" w:type="pct"/>
          </w:tcPr>
          <w:p w14:paraId="51461D35" w14:textId="77777777" w:rsidR="00F03873" w:rsidRPr="00F635D6" w:rsidRDefault="00F03873" w:rsidP="00F03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9DB4BB4" w14:textId="2D7DF3C5" w:rsidR="00F03873" w:rsidRPr="00F635D6" w:rsidRDefault="00472E3D" w:rsidP="00F0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(13,822)</w:t>
            </w:r>
          </w:p>
        </w:tc>
        <w:tc>
          <w:tcPr>
            <w:tcW w:w="144" w:type="pct"/>
          </w:tcPr>
          <w:p w14:paraId="3CF3FCE0" w14:textId="77777777" w:rsidR="00F03873" w:rsidRPr="00F635D6" w:rsidRDefault="00F03873" w:rsidP="00F03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738F7F6" w14:textId="6E999F8F" w:rsidR="00F03873" w:rsidRPr="00F635D6" w:rsidRDefault="00F03873" w:rsidP="00B53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8D895C" w14:textId="77777777" w:rsidR="00F03873" w:rsidRPr="00F635D6" w:rsidRDefault="00F03873" w:rsidP="00F03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3DB64F7" w14:textId="002D7A45" w:rsidR="00F03873" w:rsidRPr="00F635D6" w:rsidRDefault="000B69F8" w:rsidP="00F0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2BD29B4" w14:textId="77777777" w:rsidR="00F03873" w:rsidRPr="00F635D6" w:rsidRDefault="00F03873" w:rsidP="00F038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4DF5AD4A" w14:textId="74CCB835" w:rsidR="00F03873" w:rsidRPr="00F635D6" w:rsidRDefault="00F03873" w:rsidP="00802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0847" w:rsidRPr="00F635D6" w14:paraId="1ACDDDD4" w14:textId="77777777" w:rsidTr="001127B2">
        <w:tc>
          <w:tcPr>
            <w:tcW w:w="1683" w:type="pct"/>
          </w:tcPr>
          <w:p w14:paraId="6C65247D" w14:textId="77777777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เรียกชำระทุนเพิ่ม</w:t>
            </w:r>
          </w:p>
        </w:tc>
        <w:tc>
          <w:tcPr>
            <w:tcW w:w="285" w:type="pct"/>
          </w:tcPr>
          <w:p w14:paraId="7F35BB61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B626EB3" w14:textId="35A856FF" w:rsidR="008E0847" w:rsidRPr="00F635D6" w:rsidRDefault="001F1A63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3DA99D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AA0A4AE" w14:textId="7B586226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44" w:type="pct"/>
          </w:tcPr>
          <w:p w14:paraId="0FDA8D57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E6D0C2F" w14:textId="6BB85EA3" w:rsidR="008E0847" w:rsidRPr="00F635D6" w:rsidRDefault="000B69F8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794F26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0DE4A1B" w14:textId="244E3A0A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</w:tr>
      <w:tr w:rsidR="008E0847" w:rsidRPr="00F635D6" w14:paraId="73E61365" w14:textId="77777777" w:rsidTr="001127B2">
        <w:tc>
          <w:tcPr>
            <w:tcW w:w="1683" w:type="pct"/>
          </w:tcPr>
          <w:p w14:paraId="36BA5DEF" w14:textId="18020E0A" w:rsidR="008E0847" w:rsidRPr="00F635D6" w:rsidRDefault="008E0847" w:rsidP="008E0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จ่ายเพิ่มทุน</w:t>
            </w:r>
          </w:p>
        </w:tc>
        <w:tc>
          <w:tcPr>
            <w:tcW w:w="285" w:type="pct"/>
          </w:tcPr>
          <w:p w14:paraId="26B2783D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27BB818C" w14:textId="4910147F" w:rsidR="008E0847" w:rsidRPr="00F635D6" w:rsidRDefault="00472E3D" w:rsidP="0080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344,386</w:t>
            </w:r>
          </w:p>
        </w:tc>
        <w:tc>
          <w:tcPr>
            <w:tcW w:w="144" w:type="pct"/>
          </w:tcPr>
          <w:p w14:paraId="5F6592FA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6C466B9" w14:textId="2ABE2552" w:rsidR="008E0847" w:rsidRPr="00F635D6" w:rsidRDefault="009F573D" w:rsidP="00B5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144" w:type="pct"/>
          </w:tcPr>
          <w:p w14:paraId="47A5A23F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84E18F6" w14:textId="4C523967" w:rsidR="008E0847" w:rsidRPr="00F635D6" w:rsidRDefault="00904C90" w:rsidP="00C25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344,386</w:t>
            </w:r>
          </w:p>
        </w:tc>
        <w:tc>
          <w:tcPr>
            <w:tcW w:w="143" w:type="pct"/>
          </w:tcPr>
          <w:p w14:paraId="2720798C" w14:textId="77777777" w:rsidR="008E0847" w:rsidRPr="00F635D6" w:rsidRDefault="008E0847" w:rsidP="008E08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23E3C415" w14:textId="2F4AE8DE" w:rsidR="008E0847" w:rsidRPr="00F635D6" w:rsidRDefault="009F573D" w:rsidP="00802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</w:tr>
      <w:tr w:rsidR="00D31079" w:rsidRPr="00F635D6" w14:paraId="0948C47B" w14:textId="77777777" w:rsidTr="001127B2">
        <w:tc>
          <w:tcPr>
            <w:tcW w:w="1683" w:type="pct"/>
          </w:tcPr>
          <w:p w14:paraId="04EC1EEC" w14:textId="3BE048A1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ของอัตราแลกเปลี่ยน</w:t>
            </w: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285" w:type="pct"/>
          </w:tcPr>
          <w:p w14:paraId="716B02AC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1527081" w14:textId="77777777" w:rsidR="00D31079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B2CD9E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0870E8C" w14:textId="77777777" w:rsidR="00D31079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45FD22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00CC6E2" w14:textId="77777777" w:rsidR="00D31079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536BB85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0FC4BB0E" w14:textId="77777777" w:rsidR="00D31079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079" w:rsidRPr="00F635D6" w14:paraId="2DFC925D" w14:textId="77777777" w:rsidTr="00F60CF4">
        <w:tc>
          <w:tcPr>
            <w:tcW w:w="1683" w:type="pct"/>
          </w:tcPr>
          <w:p w14:paraId="66C3D6C5" w14:textId="264F2BEC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85" w:type="pct"/>
          </w:tcPr>
          <w:p w14:paraId="02132BB9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3480F7C1" w14:textId="79F8B2A8" w:rsidR="00D31079" w:rsidRPr="00F60CF4" w:rsidRDefault="00111C2C" w:rsidP="00111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144" w:type="pct"/>
          </w:tcPr>
          <w:p w14:paraId="52AD6CA6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22DFC5C" w14:textId="40B44B26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1,233</w:t>
            </w:r>
            <w:r w:rsidRPr="00F635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9375062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A1375D9" w14:textId="1B138E8D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79CF327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B28F99B" w14:textId="5B0666A8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1079" w:rsidRPr="00F635D6" w14:paraId="0F63CE22" w14:textId="77777777" w:rsidTr="001127B2">
        <w:tc>
          <w:tcPr>
            <w:tcW w:w="1683" w:type="pct"/>
          </w:tcPr>
          <w:p w14:paraId="4D87D892" w14:textId="6E766280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5" w:type="pct"/>
          </w:tcPr>
          <w:p w14:paraId="6F8C2A42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F3E2248" w14:textId="332C0F7B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71107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71107">
              <w:rPr>
                <w:rFonts w:ascii="Angsana New" w:hAnsi="Angsana New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44" w:type="pct"/>
          </w:tcPr>
          <w:p w14:paraId="3DB60B2F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BD7DAA0" w14:textId="3CB22069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144" w:type="pct"/>
          </w:tcPr>
          <w:p w14:paraId="72EAE9B7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914F729" w14:textId="6FE15708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691,174</w:t>
            </w:r>
          </w:p>
        </w:tc>
        <w:tc>
          <w:tcPr>
            <w:tcW w:w="143" w:type="pct"/>
          </w:tcPr>
          <w:p w14:paraId="745AA619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54A314DA" w14:textId="6804C00A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D31079" w:rsidRPr="00F635D6" w14:paraId="56C959C3" w14:textId="77777777" w:rsidTr="001127B2">
        <w:tc>
          <w:tcPr>
            <w:tcW w:w="1683" w:type="pct"/>
          </w:tcPr>
          <w:p w14:paraId="02E7A727" w14:textId="77777777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pct"/>
          </w:tcPr>
          <w:p w14:paraId="0C042A82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16DF7E92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7075A22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1019904D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FC18FCF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7FB6D25F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3B18AB0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6D22454C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1079" w:rsidRPr="00F635D6" w14:paraId="360C59E9" w14:textId="77777777" w:rsidTr="001127B2">
        <w:tc>
          <w:tcPr>
            <w:tcW w:w="1683" w:type="pct"/>
          </w:tcPr>
          <w:p w14:paraId="05857013" w14:textId="77777777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85" w:type="pct"/>
          </w:tcPr>
          <w:p w14:paraId="6B294165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28BEBE3F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89548C9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52160EF3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3486881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7BDDE9BD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B5CDF70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04F49532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1079" w:rsidRPr="00F635D6" w14:paraId="61F795B2" w14:textId="77777777" w:rsidTr="001127B2">
        <w:tc>
          <w:tcPr>
            <w:tcW w:w="1683" w:type="pct"/>
          </w:tcPr>
          <w:p w14:paraId="12E202B5" w14:textId="77777777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5D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635D6">
              <w:rPr>
                <w:rFonts w:ascii="Angsana New" w:hAnsi="Angsana New"/>
                <w:sz w:val="30"/>
                <w:szCs w:val="30"/>
              </w:rPr>
              <w:t>1</w:t>
            </w:r>
            <w:r w:rsidRPr="00F635D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5" w:type="pct"/>
          </w:tcPr>
          <w:p w14:paraId="038EA30A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2115C7A" w14:textId="117E8834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25,280</w:t>
            </w:r>
          </w:p>
        </w:tc>
        <w:tc>
          <w:tcPr>
            <w:tcW w:w="144" w:type="pct"/>
          </w:tcPr>
          <w:p w14:paraId="3F155D62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31AC40C2" w14:textId="659ED862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3D293F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1D641667" w14:textId="4ABA7AB2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3BC2FF5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058888DF" w14:textId="69912588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1079" w:rsidRPr="00F635D6" w14:paraId="2DDB9049" w14:textId="77777777" w:rsidTr="001127B2">
        <w:tc>
          <w:tcPr>
            <w:tcW w:w="1683" w:type="pct"/>
          </w:tcPr>
          <w:p w14:paraId="399065D3" w14:textId="0F732C21" w:rsidR="00D31079" w:rsidRPr="00F635D6" w:rsidRDefault="00D31079" w:rsidP="00BD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5D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กำไรตามวิธีส่วนได้เสีย</w:t>
            </w:r>
          </w:p>
        </w:tc>
        <w:tc>
          <w:tcPr>
            <w:tcW w:w="285" w:type="pct"/>
          </w:tcPr>
          <w:p w14:paraId="739F1D33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A302DA8" w14:textId="0E4E2759" w:rsidR="00D31079" w:rsidRPr="00F635D6" w:rsidRDefault="0044658A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3107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44" w:type="pct"/>
          </w:tcPr>
          <w:p w14:paraId="655450E2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B39BBD4" w14:textId="1DFB72C2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0E7AA7B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9D77EED" w14:textId="2780867A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2D3039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74F9CA87" w14:textId="42BB43EC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1079" w:rsidRPr="00F635D6" w14:paraId="19DAA533" w14:textId="77777777" w:rsidTr="001127B2">
        <w:tc>
          <w:tcPr>
            <w:tcW w:w="1683" w:type="pct"/>
          </w:tcPr>
          <w:p w14:paraId="2DCCAB94" w14:textId="191A1566" w:rsidR="00D31079" w:rsidRPr="00A25AED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C7921">
              <w:rPr>
                <w:rFonts w:ascii="Angsana New" w:hAnsi="Angsana New" w:hint="cs"/>
                <w:sz w:val="30"/>
                <w:szCs w:val="30"/>
                <w:cs/>
              </w:rPr>
              <w:t>เรียกชำระทุนเพิ่ม</w:t>
            </w:r>
          </w:p>
        </w:tc>
        <w:tc>
          <w:tcPr>
            <w:tcW w:w="285" w:type="pct"/>
          </w:tcPr>
          <w:p w14:paraId="1FDF1C7E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D54CB70" w14:textId="3C7392A6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22,440</w:t>
            </w:r>
          </w:p>
        </w:tc>
        <w:tc>
          <w:tcPr>
            <w:tcW w:w="144" w:type="pct"/>
          </w:tcPr>
          <w:p w14:paraId="490D7455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434C942" w14:textId="5D772232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199D6E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9B93E22" w14:textId="3E67CC14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2916888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5F63FC80" w14:textId="2F0CF508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1079" w:rsidRPr="00F635D6" w14:paraId="0915C43B" w14:textId="77777777" w:rsidTr="001127B2">
        <w:tc>
          <w:tcPr>
            <w:tcW w:w="1683" w:type="pct"/>
          </w:tcPr>
          <w:p w14:paraId="47F37073" w14:textId="0AFA93C6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5" w:type="pct"/>
          </w:tcPr>
          <w:p w14:paraId="612DD49A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641F635" w14:textId="4F8E91C9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4658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4658A">
              <w:rPr>
                <w:rFonts w:ascii="Angsana New" w:hAnsi="Angsana New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144" w:type="pct"/>
          </w:tcPr>
          <w:p w14:paraId="1B8F1610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B4E303D" w14:textId="526E3918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9D787D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1243590" w14:textId="08B3B61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527D392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33EC3E10" w14:textId="25297ADA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31079" w:rsidRPr="00F635D6" w14:paraId="6CC84B1E" w14:textId="77777777" w:rsidTr="00AB41E3">
        <w:tc>
          <w:tcPr>
            <w:tcW w:w="1683" w:type="pct"/>
          </w:tcPr>
          <w:p w14:paraId="2315CBCD" w14:textId="77777777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pct"/>
          </w:tcPr>
          <w:p w14:paraId="16382C13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03FF9C03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010E108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22959D64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0C3C29F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510E2534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6B614C2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32471A4A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1079" w:rsidRPr="00F635D6" w14:paraId="31FBC73A" w14:textId="77777777" w:rsidTr="001127B2">
        <w:tc>
          <w:tcPr>
            <w:tcW w:w="1683" w:type="pct"/>
          </w:tcPr>
          <w:p w14:paraId="5AF6AD9D" w14:textId="77777777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285" w:type="pct"/>
          </w:tcPr>
          <w:p w14:paraId="446F59A5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ECEE136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1A2BF63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3B953306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5D342E5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74BA4399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8C040D1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72834BB1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1079" w:rsidRPr="00F635D6" w14:paraId="1AEEDEB0" w14:textId="77777777" w:rsidTr="001127B2">
        <w:tc>
          <w:tcPr>
            <w:tcW w:w="1683" w:type="pct"/>
          </w:tcPr>
          <w:p w14:paraId="2316D4B6" w14:textId="77777777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635D6">
              <w:rPr>
                <w:rFonts w:ascii="Angsana New" w:hAnsi="Angsana New"/>
                <w:sz w:val="30"/>
                <w:szCs w:val="30"/>
              </w:rPr>
              <w:t>1</w:t>
            </w:r>
            <w:r w:rsidRPr="00F635D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5" w:type="pct"/>
          </w:tcPr>
          <w:p w14:paraId="3DEB1F63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01FE792" w14:textId="6ABD766F" w:rsidR="00D31079" w:rsidRPr="00F60CF4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0CF4">
              <w:rPr>
                <w:rFonts w:ascii="Angsana New" w:hAnsi="Angsana New"/>
                <w:sz w:val="30"/>
                <w:szCs w:val="30"/>
              </w:rPr>
              <w:t>375,494</w:t>
            </w:r>
          </w:p>
        </w:tc>
        <w:tc>
          <w:tcPr>
            <w:tcW w:w="144" w:type="pct"/>
          </w:tcPr>
          <w:p w14:paraId="63036DE8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159C3B05" w14:textId="275CB456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233,508</w:t>
            </w:r>
          </w:p>
        </w:tc>
        <w:tc>
          <w:tcPr>
            <w:tcW w:w="144" w:type="pct"/>
          </w:tcPr>
          <w:p w14:paraId="2590F999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5C420B3" w14:textId="332D1EBE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346,788</w:t>
            </w:r>
          </w:p>
        </w:tc>
        <w:tc>
          <w:tcPr>
            <w:tcW w:w="143" w:type="pct"/>
          </w:tcPr>
          <w:p w14:paraId="10273CC3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4C52AE20" w14:textId="52A0E224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244,207</w:t>
            </w:r>
          </w:p>
        </w:tc>
      </w:tr>
      <w:tr w:rsidR="00D31079" w:rsidRPr="00F635D6" w14:paraId="3BF1EA9A" w14:textId="77777777" w:rsidTr="001127B2">
        <w:tc>
          <w:tcPr>
            <w:tcW w:w="1683" w:type="pct"/>
          </w:tcPr>
          <w:p w14:paraId="6A02819B" w14:textId="54E7DEA5" w:rsidR="00D31079" w:rsidRPr="00F635D6" w:rsidRDefault="00D31079" w:rsidP="00AE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กำไรตามวิธีส่วนได้เสีย</w:t>
            </w:r>
          </w:p>
        </w:tc>
        <w:tc>
          <w:tcPr>
            <w:tcW w:w="285" w:type="pct"/>
          </w:tcPr>
          <w:p w14:paraId="7D32F5A4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270688B8" w14:textId="27D581A4" w:rsidR="00D31079" w:rsidRPr="00F60CF4" w:rsidRDefault="0043509F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F165C">
              <w:rPr>
                <w:rFonts w:ascii="Angsana New" w:hAnsi="Angsana New"/>
                <w:sz w:val="30"/>
                <w:szCs w:val="30"/>
              </w:rPr>
              <w:t>6</w:t>
            </w:r>
            <w:r w:rsidR="00D31079" w:rsidRPr="00F60CF4">
              <w:rPr>
                <w:rFonts w:ascii="Angsana New" w:hAnsi="Angsana New"/>
                <w:sz w:val="30"/>
                <w:szCs w:val="30"/>
              </w:rPr>
              <w:t>,</w:t>
            </w:r>
            <w:r w:rsidR="00FF165C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144" w:type="pct"/>
          </w:tcPr>
          <w:p w14:paraId="40B7C34D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07F0C6A5" w14:textId="280D95FC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6,659</w:t>
            </w:r>
          </w:p>
        </w:tc>
        <w:tc>
          <w:tcPr>
            <w:tcW w:w="144" w:type="pct"/>
          </w:tcPr>
          <w:p w14:paraId="3B016BFA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0982CF6" w14:textId="587B0D70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01BCB9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42B1D980" w14:textId="75DC8885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1079" w:rsidRPr="00F635D6" w14:paraId="69762E57" w14:textId="77777777" w:rsidTr="001127B2">
        <w:tc>
          <w:tcPr>
            <w:tcW w:w="1683" w:type="pct"/>
          </w:tcPr>
          <w:p w14:paraId="3CC20D0D" w14:textId="0289F347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85" w:type="pct"/>
          </w:tcPr>
          <w:p w14:paraId="7B7B7DFE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B9D640C" w14:textId="45E91AFA" w:rsidR="00D31079" w:rsidRPr="00F60CF4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0CF4">
              <w:rPr>
                <w:rFonts w:ascii="Angsana New" w:hAnsi="Angsana New"/>
                <w:sz w:val="30"/>
                <w:szCs w:val="30"/>
              </w:rPr>
              <w:t>(13,822)</w:t>
            </w:r>
          </w:p>
        </w:tc>
        <w:tc>
          <w:tcPr>
            <w:tcW w:w="144" w:type="pct"/>
          </w:tcPr>
          <w:p w14:paraId="7013F40D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488692CE" w14:textId="0EBA80B6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BABAE1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FA045F9" w14:textId="23E86D9B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2A91B3A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1C865BA3" w14:textId="26C1A296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1079" w:rsidRPr="00F635D6" w14:paraId="0D82C1D3" w14:textId="77777777" w:rsidTr="001127B2">
        <w:tc>
          <w:tcPr>
            <w:tcW w:w="1683" w:type="pct"/>
          </w:tcPr>
          <w:p w14:paraId="13BBF223" w14:textId="77777777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เรียกชำระทุนเพิ่ม</w:t>
            </w:r>
          </w:p>
        </w:tc>
        <w:tc>
          <w:tcPr>
            <w:tcW w:w="285" w:type="pct"/>
          </w:tcPr>
          <w:p w14:paraId="2C44EEED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6B8EB524" w14:textId="25799327" w:rsidR="00D31079" w:rsidRPr="00F60CF4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0CF4">
              <w:rPr>
                <w:rFonts w:ascii="Angsana New" w:hAnsi="Angsana New"/>
                <w:sz w:val="30"/>
                <w:szCs w:val="30"/>
              </w:rPr>
              <w:t>22,440</w:t>
            </w:r>
          </w:p>
        </w:tc>
        <w:tc>
          <w:tcPr>
            <w:tcW w:w="144" w:type="pct"/>
          </w:tcPr>
          <w:p w14:paraId="5CC80503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00752354" w14:textId="4958E3EE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44" w:type="pct"/>
          </w:tcPr>
          <w:p w14:paraId="28D8FBD3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7418ADF" w14:textId="159B85AE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795B5A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02B24EB9" w14:textId="5B1A457C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</w:tr>
      <w:tr w:rsidR="00D31079" w:rsidRPr="00F635D6" w14:paraId="3E4E28BC" w14:textId="77777777" w:rsidTr="001127B2">
        <w:tc>
          <w:tcPr>
            <w:tcW w:w="1683" w:type="pct"/>
          </w:tcPr>
          <w:p w14:paraId="67CAC3B4" w14:textId="6502FD6A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จ่ายเพิ่มทุน</w:t>
            </w:r>
          </w:p>
        </w:tc>
        <w:tc>
          <w:tcPr>
            <w:tcW w:w="285" w:type="pct"/>
          </w:tcPr>
          <w:p w14:paraId="68C2C8E0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13A11637" w14:textId="66B1C90F" w:rsidR="00D31079" w:rsidRPr="00F60CF4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0CF4">
              <w:rPr>
                <w:rFonts w:ascii="Angsana New" w:hAnsi="Angsana New"/>
                <w:sz w:val="30"/>
                <w:szCs w:val="30"/>
              </w:rPr>
              <w:t>344,386</w:t>
            </w:r>
          </w:p>
        </w:tc>
        <w:tc>
          <w:tcPr>
            <w:tcW w:w="144" w:type="pct"/>
          </w:tcPr>
          <w:p w14:paraId="25DDF17B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4E85C9AF" w14:textId="283F3301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F635D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F635D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</w:tcPr>
          <w:p w14:paraId="7D971BC8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911C65D" w14:textId="3E20F92A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D73AD4">
              <w:rPr>
                <w:rFonts w:ascii="Angsana New" w:hAnsi="Angsana New" w:hint="cs"/>
                <w:sz w:val="30"/>
                <w:szCs w:val="30"/>
              </w:rPr>
              <w:t>344</w:t>
            </w:r>
            <w:r>
              <w:rPr>
                <w:rFonts w:ascii="Angsana New" w:hAnsi="Angsana New"/>
                <w:sz w:val="30"/>
                <w:szCs w:val="30"/>
              </w:rPr>
              <w:t>,386</w:t>
            </w:r>
          </w:p>
        </w:tc>
        <w:tc>
          <w:tcPr>
            <w:tcW w:w="143" w:type="pct"/>
          </w:tcPr>
          <w:p w14:paraId="29F39742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00FE7EAB" w14:textId="7AC8DF9C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</w:tr>
      <w:tr w:rsidR="00CB7793" w:rsidRPr="00F635D6" w14:paraId="7D98D9ED" w14:textId="77777777" w:rsidTr="001127B2">
        <w:tc>
          <w:tcPr>
            <w:tcW w:w="1683" w:type="pct"/>
          </w:tcPr>
          <w:p w14:paraId="4B306042" w14:textId="76A40945" w:rsidR="00CB7793" w:rsidRPr="00F635D6" w:rsidRDefault="00CB7793" w:rsidP="00CB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ของอัตราแลกเปลี่ยน</w:t>
            </w: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285" w:type="pct"/>
          </w:tcPr>
          <w:p w14:paraId="19E99E31" w14:textId="77777777" w:rsidR="00CB7793" w:rsidRPr="00F635D6" w:rsidRDefault="00CB7793" w:rsidP="00CB7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2668BF4" w14:textId="77777777" w:rsidR="00CB7793" w:rsidRPr="00F60CF4" w:rsidRDefault="00CB7793" w:rsidP="00CB7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13D46D" w14:textId="77777777" w:rsidR="00CB7793" w:rsidRPr="00F635D6" w:rsidRDefault="00CB7793" w:rsidP="00CB7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</w:tcPr>
          <w:p w14:paraId="4AC929B2" w14:textId="77777777" w:rsidR="00CB7793" w:rsidRDefault="00CB7793" w:rsidP="00CB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51722D" w14:textId="77777777" w:rsidR="00CB7793" w:rsidRPr="00F635D6" w:rsidRDefault="00CB7793" w:rsidP="00CB7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2995DA07" w14:textId="77777777" w:rsidR="00CB7793" w:rsidRPr="00D73AD4" w:rsidRDefault="00CB7793" w:rsidP="00CB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4DA026D" w14:textId="77777777" w:rsidR="00CB7793" w:rsidRPr="00F635D6" w:rsidRDefault="00CB7793" w:rsidP="00CB7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</w:tcPr>
          <w:p w14:paraId="6A9BFF2A" w14:textId="77777777" w:rsidR="00CB7793" w:rsidRDefault="00CB7793" w:rsidP="00CB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793" w:rsidRPr="00F635D6" w14:paraId="17F0486C" w14:textId="77777777" w:rsidTr="001127B2">
        <w:tc>
          <w:tcPr>
            <w:tcW w:w="1683" w:type="pct"/>
          </w:tcPr>
          <w:p w14:paraId="358B318D" w14:textId="5F4E1305" w:rsidR="00CB7793" w:rsidRPr="00F635D6" w:rsidRDefault="00CB7793" w:rsidP="00CB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35D6">
              <w:rPr>
                <w:rFonts w:ascii="Angsana New" w:hAnsi="Angsana New" w:hint="cs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285" w:type="pct"/>
          </w:tcPr>
          <w:p w14:paraId="37F8B0E9" w14:textId="77777777" w:rsidR="00CB7793" w:rsidRPr="00F635D6" w:rsidRDefault="00CB7793" w:rsidP="00CB7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AA7A772" w14:textId="5F44D200" w:rsidR="00CB7793" w:rsidRPr="00F60CF4" w:rsidRDefault="00145FC0" w:rsidP="00145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144" w:type="pct"/>
          </w:tcPr>
          <w:p w14:paraId="6CCFA138" w14:textId="77777777" w:rsidR="00CB7793" w:rsidRPr="00F635D6" w:rsidRDefault="00CB7793" w:rsidP="00CB7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468D541" w14:textId="4E48784C" w:rsidR="00CB7793" w:rsidRPr="00F635D6" w:rsidRDefault="00CB7793" w:rsidP="00CB7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Pr="00F635D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F635D6"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144" w:type="pct"/>
          </w:tcPr>
          <w:p w14:paraId="74CA1ED0" w14:textId="77777777" w:rsidR="00CB7793" w:rsidRPr="00F635D6" w:rsidRDefault="00CB7793" w:rsidP="00CB7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90D09AD" w14:textId="24865535" w:rsidR="00CB7793" w:rsidRPr="00F635D6" w:rsidRDefault="00CB7793" w:rsidP="00CB7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38EBEB" w14:textId="77777777" w:rsidR="00CB7793" w:rsidRPr="00F635D6" w:rsidRDefault="00CB7793" w:rsidP="00CB7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26BF6772" w14:textId="5CC78816" w:rsidR="00CB7793" w:rsidRPr="00F635D6" w:rsidRDefault="00CB7793" w:rsidP="00CB77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35D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1079" w:rsidRPr="00F635D6" w14:paraId="6AD3F3FC" w14:textId="77777777" w:rsidTr="001127B2">
        <w:tc>
          <w:tcPr>
            <w:tcW w:w="1683" w:type="pct"/>
          </w:tcPr>
          <w:p w14:paraId="78172010" w14:textId="0FF8DD46" w:rsidR="00D31079" w:rsidRPr="00F635D6" w:rsidRDefault="00D31079" w:rsidP="00D3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5" w:type="pct"/>
          </w:tcPr>
          <w:p w14:paraId="2A35F4EF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30236AF" w14:textId="5F1E791F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FF165C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F165C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44" w:type="pct"/>
          </w:tcPr>
          <w:p w14:paraId="36F8CAD1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189757E" w14:textId="026CDC2A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008</w:t>
            </w:r>
          </w:p>
        </w:tc>
        <w:tc>
          <w:tcPr>
            <w:tcW w:w="144" w:type="pct"/>
          </w:tcPr>
          <w:p w14:paraId="116D13C8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09C8B31" w14:textId="156761A1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691,174</w:t>
            </w:r>
          </w:p>
        </w:tc>
        <w:tc>
          <w:tcPr>
            <w:tcW w:w="143" w:type="pct"/>
          </w:tcPr>
          <w:p w14:paraId="3094AA3C" w14:textId="77777777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5253904E" w14:textId="0BA79E38" w:rsidR="00D31079" w:rsidRPr="00F635D6" w:rsidRDefault="00D31079" w:rsidP="00D31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Pr="00F635D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7EB2EFBB" w14:textId="034736DB" w:rsidR="00665820" w:rsidRDefault="00665820" w:rsidP="00573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665820">
        <w:rPr>
          <w:rFonts w:ascii="Angsana New" w:hAnsi="Angsana New" w:hint="cs"/>
          <w:b/>
          <w:sz w:val="30"/>
          <w:szCs w:val="30"/>
          <w:cs/>
        </w:rPr>
        <w:t>บริษัทและผู้ถือหุ้นรายอื่น</w:t>
      </w:r>
      <w:r w:rsidR="00150A7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65820">
        <w:rPr>
          <w:rFonts w:ascii="Angsana New" w:hAnsi="Angsana New" w:hint="cs"/>
          <w:b/>
          <w:sz w:val="30"/>
          <w:szCs w:val="30"/>
          <w:cs/>
        </w:rPr>
        <w:t>ๆ ได้นำหุ้นทั้งหมดของบริษัท</w:t>
      </w:r>
      <w:r w:rsidR="00D73AD4">
        <w:rPr>
          <w:rFonts w:ascii="Angsana New" w:hAnsi="Angsana New"/>
          <w:b/>
          <w:sz w:val="30"/>
          <w:szCs w:val="30"/>
          <w:cs/>
        </w:rPr>
        <w:t xml:space="preserve"> </w:t>
      </w:r>
      <w:r w:rsidRPr="00665820">
        <w:rPr>
          <w:rFonts w:ascii="Angsana New" w:hAnsi="Angsana New" w:hint="cs"/>
          <w:b/>
          <w:sz w:val="30"/>
          <w:szCs w:val="30"/>
          <w:cs/>
        </w:rPr>
        <w:t>กรีนเอิร์ธพาวเวอร์ (ไทยแลนด์) จำกัด</w:t>
      </w:r>
      <w:r w:rsidR="00D73AD4">
        <w:rPr>
          <w:rFonts w:ascii="Angsana New" w:hAnsi="Angsana New"/>
          <w:bCs/>
          <w:sz w:val="30"/>
          <w:szCs w:val="30"/>
          <w:cs/>
        </w:rPr>
        <w:t xml:space="preserve"> </w:t>
      </w:r>
      <w:r w:rsidR="00F10ECA" w:rsidRPr="00F10ECA">
        <w:rPr>
          <w:rFonts w:ascii="Angsana New" w:hAnsi="Angsana New"/>
          <w:bCs/>
          <w:sz w:val="30"/>
          <w:szCs w:val="30"/>
        </w:rPr>
        <w:t>(“GEPT”)</w:t>
      </w:r>
      <w:r w:rsidR="00D73AD4">
        <w:rPr>
          <w:rFonts w:ascii="Angsana New" w:hAnsi="Angsana New"/>
          <w:b/>
          <w:sz w:val="30"/>
          <w:szCs w:val="30"/>
          <w:cs/>
        </w:rPr>
        <w:t xml:space="preserve"> </w:t>
      </w:r>
      <w:r w:rsidR="00CB5338">
        <w:rPr>
          <w:rFonts w:ascii="Angsana New" w:hAnsi="Angsana New" w:hint="cs"/>
          <w:b/>
          <w:sz w:val="30"/>
          <w:szCs w:val="30"/>
          <w:cs/>
        </w:rPr>
        <w:t>ไปจำนำต่อผู้รับเหมาก่อสร้าง</w:t>
      </w:r>
      <w:r w:rsidRPr="00665820">
        <w:rPr>
          <w:rFonts w:ascii="Angsana New" w:hAnsi="Angsana New" w:hint="cs"/>
          <w:b/>
          <w:sz w:val="30"/>
          <w:szCs w:val="30"/>
          <w:cs/>
        </w:rPr>
        <w:t xml:space="preserve"> ภายใต้เงื่อนไขที่ระบุตามสัญญาจำนำหุ้นเพื่อให้เป็นไปตามสัญญารับเหมาก่อสร้างแบบ</w:t>
      </w:r>
      <w:r w:rsidR="001A1E67">
        <w:rPr>
          <w:rFonts w:ascii="Angsana New" w:hAnsi="Angsana New" w:hint="cs"/>
          <w:b/>
          <w:sz w:val="30"/>
          <w:szCs w:val="30"/>
          <w:cs/>
        </w:rPr>
        <w:t>เบ็ด</w:t>
      </w:r>
      <w:r w:rsidRPr="00665820">
        <w:rPr>
          <w:rFonts w:ascii="Angsana New" w:hAnsi="Angsana New" w:hint="cs"/>
          <w:b/>
          <w:sz w:val="30"/>
          <w:szCs w:val="30"/>
          <w:cs/>
        </w:rPr>
        <w:t>เสร็จเฟส</w:t>
      </w:r>
      <w:r w:rsidR="00D73AD4">
        <w:rPr>
          <w:rFonts w:ascii="Angsana New" w:hAnsi="Angsana New"/>
          <w:b/>
          <w:sz w:val="30"/>
          <w:szCs w:val="30"/>
          <w:cs/>
        </w:rPr>
        <w:t xml:space="preserve"> </w:t>
      </w:r>
      <w:r w:rsidRPr="0057318B">
        <w:rPr>
          <w:rFonts w:ascii="Angsana New" w:hAnsi="Angsana New"/>
          <w:bCs/>
          <w:sz w:val="30"/>
          <w:szCs w:val="30"/>
        </w:rPr>
        <w:t>1</w:t>
      </w:r>
      <w:r w:rsidR="00D73AD4">
        <w:rPr>
          <w:rFonts w:ascii="Angsana New" w:hAnsi="Angsana New"/>
          <w:bCs/>
          <w:sz w:val="30"/>
          <w:szCs w:val="30"/>
          <w:cs/>
        </w:rPr>
        <w:t xml:space="preserve"> </w:t>
      </w:r>
      <w:r w:rsidRPr="00665820">
        <w:rPr>
          <w:rFonts w:ascii="Angsana New" w:hAnsi="Angsana New" w:hint="cs"/>
          <w:b/>
          <w:sz w:val="30"/>
          <w:szCs w:val="30"/>
          <w:cs/>
        </w:rPr>
        <w:t>ตั้งแต่ปี</w:t>
      </w:r>
      <w:r w:rsidR="00D73AD4">
        <w:rPr>
          <w:rFonts w:ascii="Angsana New" w:hAnsi="Angsana New"/>
          <w:b/>
          <w:sz w:val="30"/>
          <w:szCs w:val="30"/>
          <w:cs/>
        </w:rPr>
        <w:t xml:space="preserve"> </w:t>
      </w:r>
      <w:r w:rsidRPr="0057318B">
        <w:rPr>
          <w:rFonts w:ascii="Angsana New" w:hAnsi="Angsana New"/>
          <w:bCs/>
          <w:sz w:val="30"/>
          <w:szCs w:val="30"/>
        </w:rPr>
        <w:t>256</w:t>
      </w:r>
      <w:r w:rsidR="001A1E67">
        <w:rPr>
          <w:rFonts w:ascii="Angsana New" w:hAnsi="Angsana New"/>
          <w:bCs/>
          <w:sz w:val="30"/>
          <w:szCs w:val="30"/>
        </w:rPr>
        <w:t>1</w:t>
      </w:r>
    </w:p>
    <w:p w14:paraId="402E00C9" w14:textId="6231E2C0" w:rsidR="00F53349" w:rsidRPr="005C553E" w:rsidRDefault="00F53349" w:rsidP="00573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6783D9D" w14:textId="5206C9AF" w:rsidR="00077CD0" w:rsidRPr="00FA255D" w:rsidRDefault="005C553E" w:rsidP="00F83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>ใน</w:t>
      </w:r>
      <w:r w:rsidR="00F83C6E">
        <w:rPr>
          <w:rFonts w:ascii="Angsana New" w:hAnsi="Angsana New" w:hint="cs"/>
          <w:b/>
          <w:spacing w:val="-6"/>
          <w:sz w:val="30"/>
          <w:szCs w:val="30"/>
          <w:cs/>
        </w:rPr>
        <w:t>ระหว่าง</w:t>
      </w:r>
      <w:r w:rsidR="00077CD0" w:rsidRPr="00077CD0">
        <w:rPr>
          <w:rFonts w:ascii="Angsana New" w:hAnsi="Angsana New" w:hint="cs"/>
          <w:b/>
          <w:sz w:val="30"/>
          <w:szCs w:val="30"/>
          <w:cs/>
        </w:rPr>
        <w:t>ปี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Pr="0021186D">
        <w:rPr>
          <w:rFonts w:ascii="Angsana New" w:hAnsi="Angsana New"/>
          <w:bCs/>
          <w:spacing w:val="-6"/>
          <w:sz w:val="30"/>
          <w:szCs w:val="30"/>
        </w:rPr>
        <w:t>2563</w:t>
      </w:r>
      <w:r w:rsidR="00D73AD4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Pr="0021186D">
        <w:rPr>
          <w:rFonts w:ascii="Angsana New" w:hAnsi="Angsana New"/>
          <w:bCs/>
          <w:spacing w:val="-6"/>
          <w:sz w:val="30"/>
          <w:szCs w:val="30"/>
        </w:rPr>
        <w:t>GEPT</w:t>
      </w:r>
      <w:r w:rsidR="00D73AD4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 xml:space="preserve">มีการออกหุ้นสามัญเพิ่มเติมจำนวน </w:t>
      </w:r>
      <w:r w:rsidRPr="0021186D">
        <w:rPr>
          <w:rFonts w:ascii="Angsana New" w:hAnsi="Angsana New"/>
          <w:bCs/>
          <w:spacing w:val="-6"/>
          <w:sz w:val="30"/>
          <w:szCs w:val="30"/>
        </w:rPr>
        <w:t>15.33</w:t>
      </w:r>
      <w:r w:rsidR="00D73AD4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>ล้าน</w:t>
      </w:r>
      <w:r w:rsidR="00DF3254">
        <w:rPr>
          <w:rFonts w:ascii="Angsana New" w:hAnsi="Angsana New" w:hint="cs"/>
          <w:b/>
          <w:spacing w:val="-6"/>
          <w:sz w:val="30"/>
          <w:szCs w:val="30"/>
          <w:cs/>
        </w:rPr>
        <w:t>หุ้น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="00C92F10" w:rsidRPr="0021186D">
        <w:rPr>
          <w:rFonts w:ascii="Angsana New" w:hAnsi="Angsana New" w:hint="cs"/>
          <w:b/>
          <w:spacing w:val="-6"/>
          <w:sz w:val="30"/>
          <w:szCs w:val="30"/>
          <w:cs/>
        </w:rPr>
        <w:t>(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 xml:space="preserve">จาก </w:t>
      </w:r>
      <w:r w:rsidRPr="0021186D">
        <w:rPr>
          <w:rFonts w:ascii="Angsana New" w:hAnsi="Angsana New"/>
          <w:bCs/>
          <w:spacing w:val="-6"/>
          <w:sz w:val="30"/>
          <w:szCs w:val="30"/>
        </w:rPr>
        <w:t>2.16</w:t>
      </w:r>
      <w:r w:rsidR="00D73AD4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>ล้านหุ้น</w:t>
      </w:r>
      <w:r w:rsidR="003E2E4D">
        <w:rPr>
          <w:rFonts w:ascii="Angsana New" w:hAnsi="Angsana New" w:hint="cs"/>
          <w:b/>
          <w:spacing w:val="-6"/>
          <w:sz w:val="30"/>
          <w:szCs w:val="30"/>
          <w:cs/>
        </w:rPr>
        <w:t>เ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 xml:space="preserve">ป็น </w:t>
      </w:r>
      <w:r w:rsidRPr="0021186D">
        <w:rPr>
          <w:rFonts w:ascii="Angsana New" w:hAnsi="Angsana New"/>
          <w:bCs/>
          <w:spacing w:val="-6"/>
          <w:sz w:val="30"/>
          <w:szCs w:val="30"/>
        </w:rPr>
        <w:t>17.49</w:t>
      </w:r>
      <w:r w:rsidR="00D73AD4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Pr="0021186D">
        <w:rPr>
          <w:rFonts w:ascii="Angsana New" w:hAnsi="Angsana New" w:hint="cs"/>
          <w:b/>
          <w:spacing w:val="-6"/>
          <w:sz w:val="30"/>
          <w:szCs w:val="30"/>
          <w:cs/>
        </w:rPr>
        <w:t>ล้านหุ้น</w:t>
      </w:r>
      <w:r w:rsidRPr="0021186D">
        <w:rPr>
          <w:rFonts w:ascii="Angsana New" w:hAnsi="Angsana New"/>
          <w:bCs/>
          <w:spacing w:val="-6"/>
          <w:sz w:val="30"/>
          <w:szCs w:val="30"/>
        </w:rPr>
        <w:t>)</w:t>
      </w:r>
      <w:r w:rsidR="00D73AD4">
        <w:rPr>
          <w:rFonts w:ascii="Angsana New" w:hAnsi="Angsana New"/>
          <w:bCs/>
          <w:sz w:val="30"/>
          <w:szCs w:val="30"/>
          <w:cs/>
        </w:rPr>
        <w:t xml:space="preserve"> </w:t>
      </w:r>
      <w:r w:rsidRPr="00FA255D">
        <w:rPr>
          <w:rFonts w:ascii="Angsana New" w:hAnsi="Angsana New" w:hint="cs"/>
          <w:b/>
          <w:sz w:val="30"/>
          <w:szCs w:val="30"/>
          <w:cs/>
        </w:rPr>
        <w:t xml:space="preserve">มูลค่าหุ้นละ </w:t>
      </w:r>
      <w:r w:rsidRPr="00FA255D">
        <w:rPr>
          <w:rFonts w:ascii="Angsana New" w:hAnsi="Angsana New"/>
          <w:bCs/>
          <w:sz w:val="30"/>
          <w:szCs w:val="30"/>
        </w:rPr>
        <w:t>100</w:t>
      </w:r>
      <w:r w:rsidR="00D73AD4">
        <w:rPr>
          <w:rFonts w:ascii="Angsana New" w:hAnsi="Angsana New"/>
          <w:b/>
          <w:sz w:val="30"/>
          <w:szCs w:val="30"/>
          <w:cs/>
        </w:rPr>
        <w:t xml:space="preserve"> </w:t>
      </w:r>
      <w:r w:rsidRPr="00FA255D">
        <w:rPr>
          <w:rFonts w:ascii="Angsana New" w:hAnsi="Angsana New" w:hint="cs"/>
          <w:b/>
          <w:sz w:val="30"/>
          <w:szCs w:val="30"/>
          <w:cs/>
        </w:rPr>
        <w:t>บาท เป็นจำนวนเงิน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34FE2" w:rsidRPr="00FA255D">
        <w:rPr>
          <w:rFonts w:ascii="Angsana New" w:hAnsi="Angsana New"/>
          <w:bCs/>
          <w:sz w:val="30"/>
          <w:szCs w:val="30"/>
        </w:rPr>
        <w:t>1,533</w:t>
      </w:r>
      <w:r w:rsidR="00D73AD4">
        <w:rPr>
          <w:rFonts w:ascii="Angsana New" w:hAnsi="Angsana New"/>
          <w:b/>
          <w:sz w:val="30"/>
          <w:szCs w:val="30"/>
          <w:cs/>
        </w:rPr>
        <w:t xml:space="preserve"> 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="00C92F1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 xml:space="preserve">หรือเทียบเท่า </w:t>
      </w:r>
      <w:r w:rsidR="00934FE2" w:rsidRPr="00FA255D">
        <w:rPr>
          <w:rFonts w:ascii="Angsana New" w:hAnsi="Angsana New"/>
          <w:bCs/>
          <w:sz w:val="30"/>
          <w:szCs w:val="30"/>
        </w:rPr>
        <w:t>49</w:t>
      </w:r>
      <w:r w:rsidR="00D73AD4">
        <w:rPr>
          <w:rFonts w:ascii="Angsana New" w:hAnsi="Angsana New"/>
          <w:b/>
          <w:sz w:val="30"/>
          <w:szCs w:val="30"/>
          <w:cs/>
        </w:rPr>
        <w:t xml:space="preserve"> </w:t>
      </w:r>
      <w:r w:rsidR="00934FE2" w:rsidRPr="00FA255D">
        <w:rPr>
          <w:rFonts w:ascii="Angsana New" w:hAnsi="Angsana New" w:hint="cs"/>
          <w:b/>
          <w:sz w:val="30"/>
          <w:szCs w:val="30"/>
          <w:cs/>
        </w:rPr>
        <w:t>ล้านเหรียญดอลลาร์สหรัฐ และเรียกชำระค่าหุ้น</w:t>
      </w:r>
      <w:r w:rsidR="00F83C6E">
        <w:rPr>
          <w:rFonts w:ascii="Angsana New" w:hAnsi="Angsana New" w:hint="cs"/>
          <w:b/>
          <w:sz w:val="30"/>
          <w:szCs w:val="30"/>
          <w:cs/>
        </w:rPr>
        <w:t xml:space="preserve">เต็มจำนวนแล้ว โดยบริษัทชำระค่าหุ้นดังกล่าวแล้วทั้งสิ้นเป็นจำนวนเงิน </w:t>
      </w:r>
      <w:r w:rsidR="00F83C6E" w:rsidRPr="006134C6">
        <w:rPr>
          <w:rFonts w:ascii="Angsana New" w:hAnsi="Angsana New"/>
          <w:bCs/>
          <w:sz w:val="30"/>
          <w:szCs w:val="30"/>
        </w:rPr>
        <w:t xml:space="preserve">375 </w:t>
      </w:r>
      <w:r w:rsidR="00F83C6E">
        <w:rPr>
          <w:rFonts w:ascii="Angsana New" w:hAnsi="Angsana New" w:hint="cs"/>
          <w:b/>
          <w:sz w:val="30"/>
          <w:szCs w:val="30"/>
          <w:cs/>
        </w:rPr>
        <w:t xml:space="preserve">ล้านบาทหรือเทียบเท่า </w:t>
      </w:r>
      <w:r w:rsidR="00F83C6E" w:rsidRPr="006134C6">
        <w:rPr>
          <w:rFonts w:ascii="Angsana New" w:hAnsi="Angsana New"/>
          <w:bCs/>
          <w:sz w:val="30"/>
          <w:szCs w:val="30"/>
        </w:rPr>
        <w:t xml:space="preserve">12 </w:t>
      </w:r>
      <w:r w:rsidR="00F83C6E">
        <w:rPr>
          <w:rFonts w:ascii="Angsana New" w:hAnsi="Angsana New" w:hint="cs"/>
          <w:b/>
          <w:sz w:val="30"/>
          <w:szCs w:val="30"/>
          <w:cs/>
        </w:rPr>
        <w:t>ล้านเหรียญดอลลาร์สหรัฐ อย่างไรก็ตามการเรียกชำระค่าหุ้นครั้งสุดท้ายซึ่งบริษัทชำระแล้วบางส่วนเป็นจำนวนเงิน</w:t>
      </w:r>
      <w:r w:rsidR="00F83C6E" w:rsidRPr="006134C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F83C6E" w:rsidRPr="006134C6">
        <w:rPr>
          <w:rFonts w:ascii="Angsana New" w:hAnsi="Angsana New"/>
          <w:bCs/>
          <w:sz w:val="30"/>
          <w:szCs w:val="30"/>
        </w:rPr>
        <w:t xml:space="preserve">31 </w:t>
      </w:r>
      <w:r w:rsidR="00F83C6E">
        <w:rPr>
          <w:rFonts w:ascii="Angsana New" w:hAnsi="Angsana New" w:hint="cs"/>
          <w:b/>
          <w:sz w:val="30"/>
          <w:szCs w:val="30"/>
          <w:cs/>
        </w:rPr>
        <w:t xml:space="preserve">ล้านบาท </w:t>
      </w:r>
      <w:r w:rsidR="00077CD0">
        <w:rPr>
          <w:rFonts w:ascii="Angsana New" w:hAnsi="Angsana New" w:hint="cs"/>
          <w:b/>
          <w:sz w:val="30"/>
          <w:szCs w:val="30"/>
          <w:cs/>
        </w:rPr>
        <w:t>หรือเทียบเท่า</w:t>
      </w:r>
      <w:r w:rsidR="00077CD0" w:rsidRPr="00E65C9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077CD0" w:rsidRPr="00E65C9D">
        <w:rPr>
          <w:rFonts w:ascii="Angsana New" w:hAnsi="Angsana New"/>
          <w:bCs/>
          <w:sz w:val="30"/>
          <w:szCs w:val="30"/>
        </w:rPr>
        <w:t xml:space="preserve">1 </w:t>
      </w:r>
      <w:r w:rsidR="00077CD0">
        <w:rPr>
          <w:rFonts w:ascii="Angsana New" w:hAnsi="Angsana New" w:hint="cs"/>
          <w:b/>
          <w:sz w:val="30"/>
          <w:szCs w:val="30"/>
          <w:cs/>
        </w:rPr>
        <w:t>ล้านเหรียญดอลลาร์สหรัฐ</w:t>
      </w:r>
      <w:r w:rsidR="001A0B81" w:rsidRPr="001A0B81">
        <w:rPr>
          <w:rFonts w:ascii="Angsana New" w:hAnsi="Angsana New"/>
          <w:bCs/>
          <w:sz w:val="30"/>
          <w:szCs w:val="30"/>
        </w:rPr>
        <w:t xml:space="preserve"> </w:t>
      </w:r>
      <w:r w:rsidR="00503C44">
        <w:rPr>
          <w:rFonts w:ascii="Angsana New" w:hAnsi="Angsana New" w:hint="cs"/>
          <w:b/>
          <w:sz w:val="30"/>
          <w:szCs w:val="30"/>
          <w:cs/>
        </w:rPr>
        <w:t>ซึ่ง</w:t>
      </w:r>
      <w:r w:rsidR="00077CD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077CD0" w:rsidRPr="00E65C9D">
        <w:rPr>
          <w:rFonts w:ascii="Angsana New" w:hAnsi="Angsana New"/>
          <w:bCs/>
          <w:spacing w:val="-6"/>
          <w:sz w:val="30"/>
          <w:szCs w:val="30"/>
        </w:rPr>
        <w:t xml:space="preserve">GEPT </w:t>
      </w:r>
      <w:r w:rsidR="00077CD0">
        <w:rPr>
          <w:rFonts w:ascii="Angsana New" w:hAnsi="Angsana New" w:hint="cs"/>
          <w:b/>
          <w:sz w:val="30"/>
          <w:szCs w:val="30"/>
          <w:cs/>
        </w:rPr>
        <w:t>ยังไม่ได้จดทะเบียนการเพิ่มทุนดังกล่าว บริษัทจึง</w:t>
      </w:r>
      <w:r w:rsidR="00987993">
        <w:rPr>
          <w:rFonts w:ascii="Angsana New" w:hAnsi="Angsana New" w:hint="cs"/>
          <w:b/>
          <w:sz w:val="30"/>
          <w:szCs w:val="30"/>
          <w:cs/>
        </w:rPr>
        <w:t>แสดง</w:t>
      </w:r>
      <w:r w:rsidR="00E65C9D">
        <w:rPr>
          <w:rFonts w:ascii="Angsana New" w:hAnsi="Angsana New" w:hint="cs"/>
          <w:b/>
          <w:sz w:val="30"/>
          <w:szCs w:val="30"/>
          <w:cs/>
        </w:rPr>
        <w:t>เป็นเงินจ่ายล่วงหน้าค่าหุ้นไว้ในงบแสดงฐานะการเงิน</w:t>
      </w:r>
      <w:r w:rsidR="00730EED">
        <w:rPr>
          <w:rFonts w:ascii="Angsana New" w:hAnsi="Angsana New"/>
          <w:b/>
          <w:sz w:val="30"/>
          <w:szCs w:val="30"/>
        </w:rPr>
        <w:t xml:space="preserve"> </w:t>
      </w:r>
      <w:r w:rsidR="009E3368">
        <w:rPr>
          <w:rFonts w:ascii="Angsana New" w:hAnsi="Angsana New" w:hint="cs"/>
          <w:b/>
          <w:sz w:val="30"/>
          <w:szCs w:val="30"/>
          <w:cs/>
        </w:rPr>
        <w:t>ต่อมา</w:t>
      </w:r>
      <w:r w:rsidR="00730EED">
        <w:rPr>
          <w:rFonts w:ascii="Angsana New" w:hAnsi="Angsana New" w:hint="cs"/>
          <w:b/>
          <w:sz w:val="30"/>
          <w:szCs w:val="30"/>
          <w:cs/>
        </w:rPr>
        <w:t xml:space="preserve">ในเดือนตุลาคม </w:t>
      </w:r>
      <w:r w:rsidR="00730EED" w:rsidRPr="00730EED">
        <w:rPr>
          <w:rFonts w:ascii="Angsana New" w:hAnsi="Angsana New"/>
          <w:bCs/>
          <w:sz w:val="30"/>
          <w:szCs w:val="30"/>
        </w:rPr>
        <w:t>2563</w:t>
      </w:r>
      <w:r w:rsidR="00730EED" w:rsidRPr="001D75B2">
        <w:rPr>
          <w:rFonts w:ascii="Angsana New" w:hAnsi="Angsana New"/>
          <w:bCs/>
          <w:sz w:val="30"/>
          <w:szCs w:val="30"/>
        </w:rPr>
        <w:t xml:space="preserve"> </w:t>
      </w:r>
      <w:r w:rsidR="009E3368" w:rsidRPr="009E3368">
        <w:rPr>
          <w:rFonts w:ascii="Angsana New" w:hAnsi="Angsana New" w:hint="cs"/>
          <w:b/>
          <w:sz w:val="30"/>
          <w:szCs w:val="30"/>
          <w:cs/>
        </w:rPr>
        <w:t>บริษัทชำระค่</w:t>
      </w:r>
      <w:r w:rsidR="006134C6">
        <w:rPr>
          <w:rFonts w:ascii="Angsana New" w:hAnsi="Angsana New" w:hint="cs"/>
          <w:b/>
          <w:sz w:val="30"/>
          <w:szCs w:val="30"/>
          <w:cs/>
        </w:rPr>
        <w:t>า</w:t>
      </w:r>
      <w:r w:rsidR="009E3368" w:rsidRPr="009E3368">
        <w:rPr>
          <w:rFonts w:ascii="Angsana New" w:hAnsi="Angsana New" w:hint="cs"/>
          <w:b/>
          <w:sz w:val="30"/>
          <w:szCs w:val="30"/>
          <w:cs/>
        </w:rPr>
        <w:t>หุ้นส่วนที่เหลือเพิ่มอีก</w:t>
      </w:r>
      <w:r w:rsidR="00730EED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730EED" w:rsidRPr="00730EED">
        <w:rPr>
          <w:rFonts w:ascii="Angsana New" w:hAnsi="Angsana New"/>
          <w:bCs/>
          <w:sz w:val="30"/>
          <w:szCs w:val="30"/>
        </w:rPr>
        <w:t>4</w:t>
      </w:r>
      <w:r w:rsidR="00730EED">
        <w:rPr>
          <w:rFonts w:ascii="Angsana New" w:hAnsi="Angsana New" w:hint="cs"/>
          <w:b/>
          <w:sz w:val="30"/>
          <w:szCs w:val="30"/>
          <w:cs/>
        </w:rPr>
        <w:t xml:space="preserve"> ล้านเหรียญดอลลาร์สหรัฐ</w:t>
      </w:r>
      <w:r w:rsidR="0013625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87993">
        <w:rPr>
          <w:rFonts w:ascii="Angsana New" w:hAnsi="Angsana New" w:hint="cs"/>
          <w:b/>
          <w:sz w:val="30"/>
          <w:szCs w:val="30"/>
          <w:cs/>
        </w:rPr>
        <w:t>และ</w:t>
      </w:r>
      <w:r w:rsidR="001A0B81">
        <w:rPr>
          <w:rFonts w:ascii="Angsana New" w:hAnsi="Angsana New" w:hint="cs"/>
          <w:b/>
          <w:sz w:val="30"/>
          <w:szCs w:val="30"/>
          <w:cs/>
        </w:rPr>
        <w:t>เหลือ</w:t>
      </w:r>
      <w:r w:rsidR="00987993">
        <w:rPr>
          <w:rFonts w:ascii="Angsana New" w:hAnsi="Angsana New" w:hint="cs"/>
          <w:b/>
          <w:sz w:val="30"/>
          <w:szCs w:val="30"/>
          <w:cs/>
        </w:rPr>
        <w:t xml:space="preserve">ส่วนที่ยังไม่ได้ชำระอีกจำนวน </w:t>
      </w:r>
      <w:r w:rsidR="009E3368">
        <w:rPr>
          <w:rFonts w:ascii="Angsana New" w:hAnsi="Angsana New"/>
          <w:bCs/>
          <w:sz w:val="30"/>
          <w:szCs w:val="30"/>
        </w:rPr>
        <w:t>3</w:t>
      </w:r>
      <w:r w:rsidR="00987993" w:rsidRPr="00E65C9D">
        <w:rPr>
          <w:rFonts w:ascii="Angsana New" w:hAnsi="Angsana New"/>
          <w:bCs/>
          <w:sz w:val="30"/>
          <w:szCs w:val="30"/>
        </w:rPr>
        <w:t xml:space="preserve"> </w:t>
      </w:r>
      <w:r w:rsidR="00987993">
        <w:rPr>
          <w:rFonts w:ascii="Angsana New" w:hAnsi="Angsana New" w:hint="cs"/>
          <w:b/>
          <w:sz w:val="30"/>
          <w:szCs w:val="30"/>
          <w:cs/>
        </w:rPr>
        <w:t>ล้านเหรียญดอลลาร์สหรัฐ</w:t>
      </w:r>
    </w:p>
    <w:p w14:paraId="7877EA6C" w14:textId="77777777" w:rsidR="005C553E" w:rsidRPr="005C553E" w:rsidRDefault="005C553E" w:rsidP="00573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43CE769B" w14:textId="2B46F166" w:rsidR="00E9198B" w:rsidRPr="00E9198B" w:rsidRDefault="00F53349" w:rsidP="00077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F53349">
        <w:rPr>
          <w:rFonts w:ascii="Angsana New" w:hAnsi="Angsana New"/>
          <w:b/>
          <w:sz w:val="30"/>
          <w:szCs w:val="30"/>
          <w:cs/>
        </w:rPr>
        <w:t>ใน</w:t>
      </w:r>
      <w:r w:rsidR="00D77F31">
        <w:rPr>
          <w:rFonts w:ascii="Angsana New" w:hAnsi="Angsana New" w:hint="cs"/>
          <w:b/>
          <w:sz w:val="30"/>
          <w:szCs w:val="30"/>
          <w:cs/>
        </w:rPr>
        <w:t>ไตรมา</w:t>
      </w:r>
      <w:r w:rsidR="003E5362">
        <w:rPr>
          <w:rFonts w:ascii="Angsana New" w:hAnsi="Angsana New" w:hint="cs"/>
          <w:b/>
          <w:sz w:val="30"/>
          <w:szCs w:val="30"/>
          <w:cs/>
        </w:rPr>
        <w:t>ส</w:t>
      </w:r>
      <w:r w:rsidR="00D77F3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77F31" w:rsidRPr="00D77F31">
        <w:rPr>
          <w:rFonts w:ascii="Angsana New" w:hAnsi="Angsana New"/>
          <w:bCs/>
          <w:sz w:val="30"/>
          <w:szCs w:val="30"/>
        </w:rPr>
        <w:t xml:space="preserve">2 </w:t>
      </w:r>
      <w:r w:rsidR="00D77F31">
        <w:rPr>
          <w:rFonts w:ascii="Angsana New" w:hAnsi="Angsana New" w:hint="cs"/>
          <w:b/>
          <w:sz w:val="30"/>
          <w:szCs w:val="30"/>
          <w:cs/>
        </w:rPr>
        <w:t>ปี</w:t>
      </w:r>
      <w:r w:rsidRPr="00F53349">
        <w:rPr>
          <w:rFonts w:ascii="Angsana New" w:hAnsi="Angsana New"/>
          <w:b/>
          <w:sz w:val="30"/>
          <w:szCs w:val="30"/>
          <w:cs/>
        </w:rPr>
        <w:t xml:space="preserve"> </w:t>
      </w:r>
      <w:r w:rsidRPr="00F53349">
        <w:rPr>
          <w:rFonts w:ascii="Angsana New" w:hAnsi="Angsana New"/>
          <w:bCs/>
          <w:sz w:val="30"/>
          <w:szCs w:val="30"/>
        </w:rPr>
        <w:t>2563</w:t>
      </w:r>
      <w:r w:rsidR="00D73AD4">
        <w:rPr>
          <w:rFonts w:ascii="Angsana New" w:hAnsi="Angsana New"/>
          <w:b/>
          <w:sz w:val="30"/>
          <w:szCs w:val="30"/>
          <w:cs/>
        </w:rPr>
        <w:t xml:space="preserve"> </w:t>
      </w:r>
      <w:r w:rsidRPr="00F53349">
        <w:rPr>
          <w:rFonts w:ascii="Angsana New" w:hAnsi="Angsana New"/>
          <w:b/>
          <w:sz w:val="30"/>
          <w:szCs w:val="30"/>
          <w:cs/>
        </w:rPr>
        <w:t>บริษัท</w:t>
      </w:r>
      <w:r w:rsidR="00294C9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53349">
        <w:rPr>
          <w:rFonts w:ascii="Angsana New" w:hAnsi="Angsana New"/>
          <w:b/>
          <w:sz w:val="30"/>
          <w:szCs w:val="30"/>
          <w:cs/>
        </w:rPr>
        <w:t>สแกน แอดวานซ์ เพาเวอร์ จำกัด</w:t>
      </w:r>
      <w:r w:rsidR="00294C9B">
        <w:rPr>
          <w:rFonts w:ascii="Angsana New" w:hAnsi="Angsana New" w:hint="cs"/>
          <w:b/>
          <w:sz w:val="30"/>
          <w:szCs w:val="30"/>
          <w:cs/>
        </w:rPr>
        <w:t xml:space="preserve"> (“</w:t>
      </w:r>
      <w:r w:rsidR="00294C9B" w:rsidRPr="00294C9B">
        <w:rPr>
          <w:rFonts w:ascii="Angsana New" w:hAnsi="Angsana New"/>
          <w:bCs/>
          <w:spacing w:val="-6"/>
          <w:sz w:val="30"/>
          <w:szCs w:val="30"/>
        </w:rPr>
        <w:t>SAP</w:t>
      </w:r>
      <w:r w:rsidR="00294C9B">
        <w:rPr>
          <w:rFonts w:ascii="Angsana New" w:hAnsi="Angsana New" w:hint="cs"/>
          <w:b/>
          <w:sz w:val="30"/>
          <w:szCs w:val="30"/>
          <w:cs/>
        </w:rPr>
        <w:t>”)</w:t>
      </w:r>
      <w:r w:rsidRPr="00F53349">
        <w:rPr>
          <w:rFonts w:ascii="Angsana New" w:hAnsi="Angsana New"/>
          <w:b/>
          <w:sz w:val="30"/>
          <w:szCs w:val="30"/>
          <w:cs/>
        </w:rPr>
        <w:t xml:space="preserve"> มีการเรียกชำระค่าหุ้นเพิ่มเติมจำนวนร้อยละ </w:t>
      </w:r>
      <w:r w:rsidRPr="00C93C55">
        <w:rPr>
          <w:rFonts w:ascii="Angsana New" w:hAnsi="Angsana New"/>
          <w:bCs/>
          <w:sz w:val="30"/>
          <w:szCs w:val="30"/>
        </w:rPr>
        <w:t>15</w:t>
      </w:r>
      <w:r w:rsidR="00D73AD4">
        <w:rPr>
          <w:rFonts w:ascii="Angsana New" w:hAnsi="Angsana New"/>
          <w:bCs/>
          <w:sz w:val="30"/>
          <w:szCs w:val="30"/>
          <w:cs/>
        </w:rPr>
        <w:t xml:space="preserve"> </w:t>
      </w:r>
      <w:r w:rsidRPr="00F53349">
        <w:rPr>
          <w:rFonts w:ascii="Angsana New" w:hAnsi="Angsana New"/>
          <w:b/>
          <w:sz w:val="30"/>
          <w:szCs w:val="30"/>
          <w:cs/>
        </w:rPr>
        <w:t xml:space="preserve">ของหุ้นที่ออกจำหน่าย คิดเป็นจำนวนเงิน </w:t>
      </w:r>
      <w:r w:rsidRPr="00F214B3">
        <w:rPr>
          <w:rFonts w:ascii="Angsana New" w:hAnsi="Angsana New"/>
          <w:bCs/>
          <w:sz w:val="30"/>
          <w:szCs w:val="30"/>
        </w:rPr>
        <w:t>30</w:t>
      </w:r>
      <w:r w:rsidR="00D73AD4">
        <w:rPr>
          <w:rFonts w:ascii="Angsana New" w:hAnsi="Angsana New"/>
          <w:b/>
          <w:sz w:val="30"/>
          <w:szCs w:val="30"/>
          <w:cs/>
        </w:rPr>
        <w:t xml:space="preserve"> </w:t>
      </w:r>
      <w:r w:rsidRPr="00F53349">
        <w:rPr>
          <w:rFonts w:ascii="Angsana New" w:hAnsi="Angsana New"/>
          <w:b/>
          <w:sz w:val="30"/>
          <w:szCs w:val="30"/>
          <w:cs/>
        </w:rPr>
        <w:t>ล้านบาท และจดทะเบียนเพิ่มทุนกับกระทรวงพาณิชย์เมื่อวันที่</w:t>
      </w:r>
      <w:r w:rsidR="00D73AD4">
        <w:rPr>
          <w:rFonts w:ascii="Angsana New" w:hAnsi="Angsana New"/>
          <w:bCs/>
          <w:sz w:val="30"/>
          <w:szCs w:val="30"/>
          <w:cs/>
        </w:rPr>
        <w:t xml:space="preserve"> </w:t>
      </w:r>
      <w:r w:rsidR="00F31E92">
        <w:rPr>
          <w:rFonts w:ascii="Angsana New" w:hAnsi="Angsana New" w:hint="cs"/>
          <w:bCs/>
          <w:sz w:val="30"/>
          <w:szCs w:val="30"/>
          <w:cs/>
        </w:rPr>
        <w:t xml:space="preserve">          </w:t>
      </w:r>
      <w:r w:rsidR="00066704" w:rsidRPr="00C93C55">
        <w:rPr>
          <w:rFonts w:ascii="Angsana New" w:hAnsi="Angsana New"/>
          <w:bCs/>
          <w:sz w:val="30"/>
          <w:szCs w:val="30"/>
        </w:rPr>
        <w:t>29</w:t>
      </w:r>
      <w:r w:rsidR="00D73AD4">
        <w:rPr>
          <w:rFonts w:ascii="Angsana New" w:hAnsi="Angsana New"/>
          <w:bCs/>
          <w:sz w:val="30"/>
          <w:szCs w:val="30"/>
          <w:cs/>
        </w:rPr>
        <w:t xml:space="preserve"> </w:t>
      </w:r>
      <w:r w:rsidR="00066704">
        <w:rPr>
          <w:rFonts w:ascii="Angsana New" w:hAnsi="Angsana New" w:hint="cs"/>
          <w:b/>
          <w:sz w:val="30"/>
          <w:szCs w:val="30"/>
          <w:cs/>
        </w:rPr>
        <w:t xml:space="preserve">พฤษภาคม </w:t>
      </w:r>
      <w:r w:rsidRPr="00F53349">
        <w:rPr>
          <w:rFonts w:ascii="Angsana New" w:hAnsi="Angsana New"/>
          <w:bCs/>
          <w:sz w:val="30"/>
          <w:szCs w:val="30"/>
        </w:rPr>
        <w:t>2563</w:t>
      </w:r>
      <w:r w:rsidR="001D75B2" w:rsidRPr="001D75B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85EA8">
        <w:rPr>
          <w:rFonts w:ascii="Angsana New" w:hAnsi="Angsana New" w:hint="cs"/>
          <w:b/>
          <w:sz w:val="30"/>
          <w:szCs w:val="30"/>
          <w:cs/>
        </w:rPr>
        <w:t>ต่อมา</w:t>
      </w:r>
      <w:r w:rsidR="00E9198B" w:rsidRPr="00E9198B">
        <w:rPr>
          <w:rFonts w:ascii="Angsana New" w:hAnsi="Angsana New" w:hint="cs"/>
          <w:b/>
          <w:sz w:val="30"/>
          <w:szCs w:val="30"/>
          <w:cs/>
        </w:rPr>
        <w:t>ในไตรมา</w:t>
      </w:r>
      <w:r w:rsidR="003E5362">
        <w:rPr>
          <w:rFonts w:ascii="Angsana New" w:hAnsi="Angsana New" w:hint="cs"/>
          <w:b/>
          <w:sz w:val="30"/>
          <w:szCs w:val="30"/>
          <w:cs/>
        </w:rPr>
        <w:t>ส</w:t>
      </w:r>
      <w:r w:rsidR="00E9198B" w:rsidRPr="00E9198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9198B" w:rsidRPr="00E9198B">
        <w:rPr>
          <w:rFonts w:ascii="Angsana New" w:hAnsi="Angsana New"/>
          <w:bCs/>
          <w:sz w:val="30"/>
          <w:szCs w:val="30"/>
        </w:rPr>
        <w:t xml:space="preserve">3 </w:t>
      </w:r>
      <w:r w:rsidR="00E9198B" w:rsidRPr="00E9198B">
        <w:rPr>
          <w:rFonts w:ascii="Angsana New" w:hAnsi="Angsana New" w:hint="cs"/>
          <w:b/>
          <w:sz w:val="30"/>
          <w:szCs w:val="30"/>
          <w:cs/>
        </w:rPr>
        <w:t xml:space="preserve">ปี </w:t>
      </w:r>
      <w:r w:rsidR="00E9198B" w:rsidRPr="00E9198B">
        <w:rPr>
          <w:rFonts w:ascii="Angsana New" w:hAnsi="Angsana New"/>
          <w:bCs/>
          <w:sz w:val="30"/>
          <w:szCs w:val="30"/>
        </w:rPr>
        <w:t xml:space="preserve">2563 </w:t>
      </w:r>
      <w:r w:rsidR="00E9198B" w:rsidRPr="00E9198B">
        <w:rPr>
          <w:rFonts w:ascii="Angsana New" w:hAnsi="Angsana New"/>
          <w:bCs/>
          <w:spacing w:val="-6"/>
          <w:sz w:val="30"/>
          <w:szCs w:val="30"/>
        </w:rPr>
        <w:t>SAP</w:t>
      </w:r>
      <w:r w:rsidR="00E9198B" w:rsidRPr="00E9198B">
        <w:rPr>
          <w:rFonts w:ascii="Angsana New" w:hAnsi="Angsana New"/>
          <w:bCs/>
          <w:sz w:val="30"/>
          <w:szCs w:val="30"/>
        </w:rPr>
        <w:t xml:space="preserve"> </w:t>
      </w:r>
      <w:r w:rsidR="00E9198B" w:rsidRPr="00E9198B">
        <w:rPr>
          <w:rFonts w:ascii="Angsana New" w:hAnsi="Angsana New" w:hint="cs"/>
          <w:b/>
          <w:sz w:val="30"/>
          <w:szCs w:val="30"/>
          <w:cs/>
        </w:rPr>
        <w:t xml:space="preserve">มีการเรียกชำระค่าหุ้นเพิ่มเติมจำนวนร้อยละ </w:t>
      </w:r>
      <w:r w:rsidR="00E9198B" w:rsidRPr="00E9198B">
        <w:rPr>
          <w:rFonts w:ascii="Angsana New" w:hAnsi="Angsana New"/>
          <w:bCs/>
          <w:sz w:val="30"/>
          <w:szCs w:val="30"/>
        </w:rPr>
        <w:t xml:space="preserve">7 </w:t>
      </w:r>
      <w:r w:rsidR="00E9198B" w:rsidRPr="00E9198B">
        <w:rPr>
          <w:rFonts w:ascii="Angsana New" w:hAnsi="Angsana New" w:hint="cs"/>
          <w:b/>
          <w:sz w:val="30"/>
          <w:szCs w:val="30"/>
          <w:cs/>
        </w:rPr>
        <w:t xml:space="preserve">ของหุ้นที่ออกจำหน่าย คิดเป็นจำนวนเงิน </w:t>
      </w:r>
      <w:r w:rsidR="00E9198B" w:rsidRPr="00E9198B">
        <w:rPr>
          <w:rFonts w:ascii="Angsana New" w:hAnsi="Angsana New"/>
          <w:bCs/>
          <w:sz w:val="30"/>
          <w:szCs w:val="30"/>
        </w:rPr>
        <w:t xml:space="preserve">14 </w:t>
      </w:r>
      <w:r w:rsidR="00E9198B" w:rsidRPr="00E9198B">
        <w:rPr>
          <w:rFonts w:ascii="Angsana New" w:hAnsi="Angsana New" w:hint="cs"/>
          <w:b/>
          <w:sz w:val="30"/>
          <w:szCs w:val="30"/>
          <w:cs/>
        </w:rPr>
        <w:t xml:space="preserve">ล้านบาท และจดทะเบียนเพิ่มทุนกับกระทรวงพาณิชย์เมื่อวันที่ </w:t>
      </w:r>
      <w:r w:rsidR="00E9198B" w:rsidRPr="00E9198B">
        <w:rPr>
          <w:rFonts w:ascii="Angsana New" w:hAnsi="Angsana New"/>
          <w:bCs/>
          <w:sz w:val="30"/>
          <w:szCs w:val="30"/>
        </w:rPr>
        <w:t xml:space="preserve">25 </w:t>
      </w:r>
      <w:r w:rsidR="00E9198B" w:rsidRPr="00E9198B">
        <w:rPr>
          <w:rFonts w:ascii="Angsana New" w:hAnsi="Angsana New" w:hint="cs"/>
          <w:b/>
          <w:sz w:val="30"/>
          <w:szCs w:val="30"/>
          <w:cs/>
        </w:rPr>
        <w:t xml:space="preserve">กันยายน </w:t>
      </w:r>
      <w:r w:rsidR="00E9198B" w:rsidRPr="00E9198B">
        <w:rPr>
          <w:rFonts w:ascii="Angsana New" w:hAnsi="Angsana New"/>
          <w:bCs/>
          <w:sz w:val="30"/>
          <w:szCs w:val="30"/>
        </w:rPr>
        <w:t>2563</w:t>
      </w:r>
    </w:p>
    <w:p w14:paraId="7F0B01AF" w14:textId="644CA370" w:rsidR="00E9198B" w:rsidRDefault="00E9198B" w:rsidP="00077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93247B0" w14:textId="77777777" w:rsidR="00077CD0" w:rsidRDefault="00077CD0" w:rsidP="00077C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29B90A5" w14:textId="77777777" w:rsidR="00BA6E8C" w:rsidRDefault="00BA6E8C" w:rsidP="00573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9BA73A6" w14:textId="0D7B0F26" w:rsidR="00150A76" w:rsidRPr="00150A76" w:rsidRDefault="00150A76" w:rsidP="00C55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6B001958" w14:textId="063B1B9E" w:rsidR="00665820" w:rsidRPr="0057318B" w:rsidRDefault="00665820" w:rsidP="00DD4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10"/>
          <w:szCs w:val="10"/>
          <w:highlight w:val="yellow"/>
        </w:rPr>
      </w:pPr>
    </w:p>
    <w:p w14:paraId="1233B1FE" w14:textId="775FA94D" w:rsidR="0057318B" w:rsidRPr="00DD4F05" w:rsidRDefault="0057318B" w:rsidP="00DD4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  <w:highlight w:val="yellow"/>
        </w:rPr>
        <w:sectPr w:rsidR="0057318B" w:rsidRPr="00DD4F05" w:rsidSect="00F9300B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64401E4F" w14:textId="123E7199" w:rsidR="00C05EE3" w:rsidRPr="007C4AF9" w:rsidRDefault="00C05EE3" w:rsidP="007C4AF9">
      <w:pPr>
        <w:pStyle w:val="acctfourfigures"/>
        <w:tabs>
          <w:tab w:val="clear" w:pos="765"/>
        </w:tabs>
        <w:spacing w:line="276" w:lineRule="auto"/>
        <w:ind w:left="540"/>
        <w:rPr>
          <w:rFonts w:ascii="Angsana New" w:hAnsi="Angsana New"/>
          <w:sz w:val="28"/>
          <w:szCs w:val="28"/>
          <w:lang w:bidi="th-TH"/>
        </w:rPr>
      </w:pPr>
      <w:r w:rsidRPr="007C4AF9">
        <w:rPr>
          <w:rFonts w:ascii="Angsana New" w:hAnsi="Angsana New"/>
          <w:sz w:val="28"/>
          <w:szCs w:val="28"/>
          <w:cs/>
          <w:lang w:bidi="th-TH"/>
        </w:rPr>
        <w:t>เงินลงทุน</w:t>
      </w:r>
      <w:r w:rsidRPr="007C4AF9">
        <w:rPr>
          <w:rFonts w:ascii="Angsana New" w:hAnsi="Angsana New" w:hint="cs"/>
          <w:sz w:val="28"/>
          <w:szCs w:val="28"/>
          <w:cs/>
          <w:lang w:bidi="th-TH"/>
        </w:rPr>
        <w:t>ใน</w:t>
      </w:r>
      <w:r w:rsidRPr="007C4AF9">
        <w:rPr>
          <w:rFonts w:ascii="Angsana New" w:hAnsi="Angsana New"/>
          <w:sz w:val="28"/>
          <w:szCs w:val="28"/>
          <w:cs/>
          <w:lang w:bidi="th-TH"/>
        </w:rPr>
        <w:t>บริษัทร่ว</w:t>
      </w:r>
      <w:r w:rsidR="00A422DA" w:rsidRPr="007C4AF9">
        <w:rPr>
          <w:rFonts w:ascii="Angsana New" w:hAnsi="Angsana New" w:hint="cs"/>
          <w:sz w:val="28"/>
          <w:szCs w:val="28"/>
          <w:cs/>
          <w:lang w:bidi="th-TH"/>
        </w:rPr>
        <w:t>มและการร่วมค้า</w:t>
      </w:r>
      <w:r w:rsidRPr="007C4AF9">
        <w:rPr>
          <w:rFonts w:ascii="Angsana New" w:hAnsi="Angsana New"/>
          <w:sz w:val="28"/>
          <w:szCs w:val="28"/>
          <w:rtl/>
          <w:cs/>
        </w:rPr>
        <w:t xml:space="preserve"> </w:t>
      </w:r>
      <w:r w:rsidRPr="007C4AF9">
        <w:rPr>
          <w:rFonts w:ascii="Angsana New" w:hAnsi="Angsana New"/>
          <w:sz w:val="28"/>
          <w:szCs w:val="28"/>
          <w:cs/>
          <w:lang w:bidi="th-TH"/>
        </w:rPr>
        <w:t>ณ</w:t>
      </w:r>
      <w:r w:rsidRPr="007C4AF9">
        <w:rPr>
          <w:rFonts w:ascii="Angsana New" w:hAnsi="Angsana New"/>
          <w:sz w:val="28"/>
          <w:szCs w:val="28"/>
          <w:rtl/>
          <w:cs/>
        </w:rPr>
        <w:t xml:space="preserve"> </w:t>
      </w:r>
      <w:r w:rsidRPr="007C4AF9">
        <w:rPr>
          <w:rFonts w:ascii="Angsana New" w:hAnsi="Angsana New"/>
          <w:sz w:val="28"/>
          <w:szCs w:val="28"/>
          <w:cs/>
          <w:lang w:bidi="th-TH"/>
        </w:rPr>
        <w:t>วันที่</w:t>
      </w:r>
      <w:r w:rsidRPr="007C4AF9">
        <w:rPr>
          <w:rFonts w:ascii="Angsana New" w:hAnsi="Angsana New"/>
          <w:sz w:val="28"/>
          <w:szCs w:val="28"/>
          <w:rtl/>
          <w:cs/>
        </w:rPr>
        <w:t xml:space="preserve"> </w:t>
      </w:r>
      <w:r w:rsidRPr="007C4AF9">
        <w:rPr>
          <w:rFonts w:ascii="Angsana New" w:hAnsi="Angsana New"/>
          <w:sz w:val="28"/>
          <w:szCs w:val="28"/>
        </w:rPr>
        <w:t>3</w:t>
      </w:r>
      <w:r w:rsidR="001127B2" w:rsidRPr="007C4AF9">
        <w:rPr>
          <w:rFonts w:ascii="Angsana New" w:hAnsi="Angsana New"/>
          <w:sz w:val="28"/>
          <w:szCs w:val="28"/>
          <w:lang w:val="en-US" w:bidi="th-TH"/>
        </w:rPr>
        <w:t>0</w:t>
      </w:r>
      <w:r w:rsidR="00D73AD4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BF26C3">
        <w:rPr>
          <w:rFonts w:ascii="Angsana New" w:hAnsi="Angsana New" w:hint="cs"/>
          <w:sz w:val="28"/>
          <w:szCs w:val="28"/>
          <w:cs/>
          <w:lang w:val="en-US" w:bidi="th-TH"/>
        </w:rPr>
        <w:t>กันยายน</w:t>
      </w:r>
      <w:r w:rsidR="001127B2" w:rsidRPr="007C4AF9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7C4AF9">
        <w:rPr>
          <w:rFonts w:ascii="Angsana New" w:hAnsi="Angsana New"/>
          <w:sz w:val="28"/>
          <w:szCs w:val="28"/>
          <w:lang w:val="en-US" w:bidi="th-TH"/>
        </w:rPr>
        <w:t>256</w:t>
      </w:r>
      <w:r w:rsidR="00545860" w:rsidRPr="007C4AF9">
        <w:rPr>
          <w:rFonts w:ascii="Angsana New" w:hAnsi="Angsana New"/>
          <w:sz w:val="28"/>
          <w:szCs w:val="28"/>
          <w:lang w:val="en-US" w:bidi="th-TH"/>
        </w:rPr>
        <w:t>3</w:t>
      </w:r>
      <w:r w:rsidRPr="007C4AF9">
        <w:rPr>
          <w:rFonts w:ascii="Angsana New" w:hAnsi="Angsana New"/>
          <w:sz w:val="28"/>
          <w:szCs w:val="28"/>
        </w:rPr>
        <w:t xml:space="preserve"> </w:t>
      </w:r>
      <w:r w:rsidRPr="007C4AF9">
        <w:rPr>
          <w:rFonts w:ascii="Angsana New" w:hAnsi="Angsana New"/>
          <w:sz w:val="28"/>
          <w:szCs w:val="28"/>
          <w:cs/>
          <w:lang w:bidi="th-TH"/>
        </w:rPr>
        <w:t>แล</w:t>
      </w:r>
      <w:r w:rsidRPr="007C4AF9">
        <w:rPr>
          <w:rFonts w:ascii="Angsana New" w:hAnsi="Angsana New" w:hint="cs"/>
          <w:sz w:val="28"/>
          <w:szCs w:val="28"/>
          <w:cs/>
          <w:lang w:val="en-US" w:bidi="th-TH"/>
        </w:rPr>
        <w:t>ะ</w:t>
      </w:r>
      <w:r w:rsidRPr="007C4AF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7C4AF9">
        <w:rPr>
          <w:rFonts w:ascii="Angsana New" w:hAnsi="Angsana New"/>
          <w:sz w:val="28"/>
          <w:szCs w:val="28"/>
          <w:rtl/>
          <w:cs/>
        </w:rPr>
        <w:t>31</w:t>
      </w:r>
      <w:r w:rsidRPr="007C4AF9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7C4AF9">
        <w:rPr>
          <w:rFonts w:ascii="Angsana New" w:hAnsi="Angsana New"/>
          <w:sz w:val="28"/>
          <w:szCs w:val="28"/>
          <w:cs/>
          <w:lang w:bidi="th-TH"/>
        </w:rPr>
        <w:t xml:space="preserve">ธันวาคม </w:t>
      </w:r>
      <w:r w:rsidRPr="007C4AF9">
        <w:rPr>
          <w:rFonts w:ascii="Angsana New" w:hAnsi="Angsana New"/>
          <w:sz w:val="28"/>
          <w:szCs w:val="28"/>
        </w:rPr>
        <w:t>256</w:t>
      </w:r>
      <w:r w:rsidR="00545860" w:rsidRPr="007C4AF9">
        <w:rPr>
          <w:rFonts w:ascii="Angsana New" w:hAnsi="Angsana New"/>
          <w:sz w:val="28"/>
          <w:szCs w:val="28"/>
        </w:rPr>
        <w:t>2</w:t>
      </w:r>
      <w:r w:rsidRPr="007C4AF9">
        <w:rPr>
          <w:rFonts w:ascii="Angsana New" w:hAnsi="Angsana New"/>
          <w:sz w:val="28"/>
          <w:szCs w:val="28"/>
        </w:rPr>
        <w:t xml:space="preserve"> </w:t>
      </w:r>
      <w:r w:rsidRPr="007C4AF9">
        <w:rPr>
          <w:rFonts w:ascii="Angsana New" w:hAnsi="Angsana New"/>
          <w:sz w:val="28"/>
          <w:szCs w:val="28"/>
          <w:cs/>
          <w:lang w:bidi="th-TH"/>
        </w:rPr>
        <w:t>และเงินปันผลรับสำหรับงวด</w:t>
      </w:r>
      <w:r w:rsidR="00BF26C3">
        <w:rPr>
          <w:rFonts w:ascii="Angsana New" w:hAnsi="Angsana New" w:hint="cs"/>
          <w:sz w:val="28"/>
          <w:szCs w:val="28"/>
          <w:cs/>
          <w:lang w:bidi="th-TH"/>
        </w:rPr>
        <w:t>เก้า</w:t>
      </w:r>
      <w:r w:rsidRPr="007C4AF9">
        <w:rPr>
          <w:rFonts w:ascii="Angsana New" w:hAnsi="Angsana New"/>
          <w:sz w:val="28"/>
          <w:szCs w:val="28"/>
          <w:cs/>
          <w:lang w:bidi="th-TH"/>
        </w:rPr>
        <w:t>เดือนสิ้นสุดวันที่</w:t>
      </w:r>
      <w:r w:rsidRPr="007C4AF9">
        <w:rPr>
          <w:rFonts w:ascii="Angsana New" w:hAnsi="Angsana New"/>
          <w:sz w:val="28"/>
          <w:szCs w:val="28"/>
          <w:rtl/>
          <w:cs/>
        </w:rPr>
        <w:t xml:space="preserve"> </w:t>
      </w:r>
      <w:r w:rsidRPr="007C4AF9">
        <w:rPr>
          <w:rFonts w:ascii="Angsana New" w:hAnsi="Angsana New"/>
          <w:sz w:val="28"/>
          <w:szCs w:val="28"/>
        </w:rPr>
        <w:t>3</w:t>
      </w:r>
      <w:r w:rsidR="001127B2" w:rsidRPr="007C4AF9">
        <w:rPr>
          <w:rFonts w:ascii="Angsana New" w:hAnsi="Angsana New"/>
          <w:sz w:val="28"/>
          <w:szCs w:val="28"/>
          <w:lang w:val="en-US"/>
        </w:rPr>
        <w:t>0</w:t>
      </w:r>
      <w:r w:rsidR="00D73AD4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BF26C3">
        <w:rPr>
          <w:rFonts w:ascii="Angsana New" w:hAnsi="Angsana New" w:hint="cs"/>
          <w:sz w:val="28"/>
          <w:szCs w:val="28"/>
          <w:cs/>
          <w:lang w:val="en-US" w:bidi="th-TH"/>
        </w:rPr>
        <w:t>กันยายน</w:t>
      </w:r>
      <w:r w:rsidR="001127B2" w:rsidRPr="007C4AF9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7C4AF9">
        <w:rPr>
          <w:rFonts w:ascii="Angsana New" w:hAnsi="Angsana New"/>
          <w:sz w:val="28"/>
          <w:szCs w:val="28"/>
          <w:cs/>
          <w:lang w:bidi="th-TH"/>
        </w:rPr>
        <w:t>มีดังนี้</w:t>
      </w:r>
      <w:r w:rsidRPr="007C4AF9">
        <w:rPr>
          <w:rFonts w:ascii="Angsana New" w:hAnsi="Angsana New"/>
          <w:sz w:val="28"/>
          <w:szCs w:val="28"/>
          <w:lang w:bidi="th-TH"/>
        </w:rPr>
        <w:t xml:space="preserve"> </w:t>
      </w:r>
    </w:p>
    <w:p w14:paraId="0AD7B004" w14:textId="77777777" w:rsidR="00C05EE3" w:rsidRPr="00967ADF" w:rsidRDefault="00C05EE3" w:rsidP="007C4AF9">
      <w:pPr>
        <w:pStyle w:val="acctfourfigures"/>
        <w:tabs>
          <w:tab w:val="clear" w:pos="765"/>
        </w:tabs>
        <w:spacing w:line="276" w:lineRule="auto"/>
        <w:ind w:left="540"/>
        <w:rPr>
          <w:rFonts w:ascii="Angsana New" w:hAnsi="Angsana New"/>
          <w:sz w:val="2"/>
          <w:szCs w:val="2"/>
        </w:rPr>
      </w:pPr>
    </w:p>
    <w:tbl>
      <w:tblPr>
        <w:tblW w:w="146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990"/>
        <w:gridCol w:w="810"/>
        <w:gridCol w:w="180"/>
        <w:gridCol w:w="900"/>
        <w:gridCol w:w="215"/>
        <w:gridCol w:w="865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3"/>
        <w:gridCol w:w="807"/>
        <w:gridCol w:w="180"/>
        <w:gridCol w:w="829"/>
      </w:tblGrid>
      <w:tr w:rsidR="00C05EE3" w:rsidRPr="00365E58" w14:paraId="6717813C" w14:textId="77777777" w:rsidTr="000E4744">
        <w:trPr>
          <w:cantSplit/>
          <w:tblHeader/>
        </w:trPr>
        <w:tc>
          <w:tcPr>
            <w:tcW w:w="1980" w:type="dxa"/>
          </w:tcPr>
          <w:p w14:paraId="0F8851D6" w14:textId="77777777" w:rsidR="00C05EE3" w:rsidRPr="007C4AF9" w:rsidRDefault="00C05EE3" w:rsidP="007C4AF9">
            <w:pPr>
              <w:spacing w:line="276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9" w:type="dxa"/>
            <w:gridSpan w:val="21"/>
            <w:vAlign w:val="bottom"/>
          </w:tcPr>
          <w:p w14:paraId="7BB8440C" w14:textId="77777777" w:rsidR="00C05EE3" w:rsidRPr="007C4AF9" w:rsidRDefault="00C05EE3" w:rsidP="007C4AF9">
            <w:pPr>
              <w:pStyle w:val="acctfourfigures"/>
              <w:tabs>
                <w:tab w:val="clear" w:pos="765"/>
              </w:tabs>
              <w:spacing w:line="276" w:lineRule="auto"/>
              <w:ind w:left="-169" w:right="-16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C05EE3" w:rsidRPr="00365E58" w14:paraId="2AE1E48C" w14:textId="77777777" w:rsidTr="00D92DD2">
        <w:trPr>
          <w:cantSplit/>
          <w:tblHeader/>
        </w:trPr>
        <w:tc>
          <w:tcPr>
            <w:tcW w:w="1980" w:type="dxa"/>
          </w:tcPr>
          <w:p w14:paraId="0BC5C4D3" w14:textId="77777777" w:rsidR="00C05EE3" w:rsidRPr="007C4AF9" w:rsidRDefault="00C05EE3" w:rsidP="001A6E46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D1C86F4" w14:textId="77777777" w:rsidR="00C05EE3" w:rsidRPr="007C4AF9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4AF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A72103E" w14:textId="77777777" w:rsidR="00C05EE3" w:rsidRPr="007C4AF9" w:rsidRDefault="00C05EE3" w:rsidP="00D92DD2">
            <w:pPr>
              <w:tabs>
                <w:tab w:val="clear" w:pos="680"/>
                <w:tab w:val="clear" w:pos="907"/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4AF9">
              <w:rPr>
                <w:rFonts w:ascii="Angsana New" w:hAnsi="Angsana New"/>
                <w:sz w:val="22"/>
                <w:szCs w:val="22"/>
                <w:cs/>
              </w:rPr>
              <w:t>ประเทศที่กิจการจัดตั้ง</w:t>
            </w:r>
          </w:p>
        </w:tc>
        <w:tc>
          <w:tcPr>
            <w:tcW w:w="1890" w:type="dxa"/>
            <w:gridSpan w:val="3"/>
          </w:tcPr>
          <w:p w14:paraId="54E5C695" w14:textId="77777777" w:rsidR="00C05EE3" w:rsidRPr="007C4AF9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E00147A" w14:textId="77777777" w:rsidR="00C05EE3" w:rsidRPr="007C4AF9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AF9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341E57B3" w14:textId="77777777" w:rsidR="00C05EE3" w:rsidRPr="007C4AF9" w:rsidRDefault="00C05EE3" w:rsidP="001A6E46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45" w:type="dxa"/>
            <w:gridSpan w:val="3"/>
          </w:tcPr>
          <w:p w14:paraId="0B173D88" w14:textId="77777777" w:rsidR="00C05EE3" w:rsidRPr="007C4AF9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highlight w:val="cyan"/>
                <w:lang w:bidi="th-TH"/>
              </w:rPr>
            </w:pPr>
          </w:p>
          <w:p w14:paraId="15A0332C" w14:textId="77777777" w:rsidR="00C05EE3" w:rsidRPr="007C4AF9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  <w:highlight w:val="cyan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  <w:r w:rsidRPr="007C4AF9">
              <w:rPr>
                <w:rFonts w:ascii="Angsana New" w:hAnsi="Angsana New"/>
                <w:b w:val="0"/>
                <w:bCs/>
                <w:szCs w:val="22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3DD7CB44" w14:textId="77777777" w:rsidR="00C05EE3" w:rsidRPr="007C4AF9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  <w:highlight w:val="cyan"/>
              </w:rPr>
            </w:pPr>
          </w:p>
        </w:tc>
        <w:tc>
          <w:tcPr>
            <w:tcW w:w="1980" w:type="dxa"/>
            <w:gridSpan w:val="3"/>
          </w:tcPr>
          <w:p w14:paraId="1A9DD6F5" w14:textId="77777777" w:rsidR="00C05EE3" w:rsidRPr="007C4AF9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44C3405" w14:textId="77777777" w:rsidR="00C05EE3" w:rsidRPr="007C4AF9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A747470" w14:textId="77777777" w:rsidR="00C05EE3" w:rsidRPr="007C4AF9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0A3D79D" w14:textId="77777777" w:rsidR="00C05EE3" w:rsidRPr="007C4AF9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มูลค่าตาม</w:t>
            </w:r>
          </w:p>
          <w:p w14:paraId="78935D3A" w14:textId="77777777" w:rsidR="00C05EE3" w:rsidRPr="007C4AF9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วิธีส่วนได้เสีย</w:t>
            </w:r>
            <w:r w:rsidRPr="007C4AF9">
              <w:rPr>
                <w:rFonts w:ascii="Angsana New" w:hAnsi="Angsana New"/>
                <w:b w:val="0"/>
                <w:bCs/>
                <w:szCs w:val="22"/>
              </w:rPr>
              <w:t xml:space="preserve"> </w:t>
            </w:r>
          </w:p>
        </w:tc>
        <w:tc>
          <w:tcPr>
            <w:tcW w:w="183" w:type="dxa"/>
          </w:tcPr>
          <w:p w14:paraId="486C66F1" w14:textId="77777777" w:rsidR="00C05EE3" w:rsidRPr="007C4AF9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1816" w:type="dxa"/>
            <w:gridSpan w:val="3"/>
          </w:tcPr>
          <w:p w14:paraId="01B6028C" w14:textId="77777777" w:rsidR="00C05EE3" w:rsidRPr="007C4AF9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เงินปันผล</w:t>
            </w: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รับ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สำหรับ</w:t>
            </w:r>
          </w:p>
          <w:p w14:paraId="3E8C63EA" w14:textId="5E62D7CD" w:rsidR="00C05EE3" w:rsidRPr="007C4AF9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Cs w:val="22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งวด</w:t>
            </w:r>
            <w:r w:rsidR="00BF26C3">
              <w:rPr>
                <w:rFonts w:ascii="Angsana New" w:hAnsi="Angsana New" w:hint="cs"/>
                <w:szCs w:val="22"/>
                <w:cs/>
                <w:lang w:val="en-US" w:bidi="th-TH"/>
              </w:rPr>
              <w:t>เก้า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1127B2" w:rsidRPr="00365E58" w14:paraId="3A642C7F" w14:textId="77777777" w:rsidTr="00D92DD2">
        <w:trPr>
          <w:cantSplit/>
          <w:tblHeader/>
        </w:trPr>
        <w:tc>
          <w:tcPr>
            <w:tcW w:w="1980" w:type="dxa"/>
          </w:tcPr>
          <w:p w14:paraId="3709A5DA" w14:textId="77777777" w:rsidR="001127B2" w:rsidRPr="007C4AF9" w:rsidRDefault="001127B2" w:rsidP="001127B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</w:tcPr>
          <w:p w14:paraId="082C719E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2C0F7093" w14:textId="77777777" w:rsidR="001127B2" w:rsidRPr="007C4AF9" w:rsidRDefault="001127B2" w:rsidP="00D92DD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75E7764" w14:textId="7B1575BB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D73AD4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BF26C3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2E1715D0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ACA846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  <w:p w14:paraId="68C06BDB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</w:rPr>
              <w:t>2562</w:t>
            </w:r>
          </w:p>
        </w:tc>
        <w:tc>
          <w:tcPr>
            <w:tcW w:w="215" w:type="dxa"/>
            <w:vAlign w:val="bottom"/>
          </w:tcPr>
          <w:p w14:paraId="38F69603" w14:textId="77777777" w:rsidR="001127B2" w:rsidRPr="007C4AF9" w:rsidRDefault="001127B2" w:rsidP="001127B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66E5C8AE" w14:textId="56D1FE85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D73AD4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BF26C3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1850A204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642F05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  <w:p w14:paraId="666CBC2A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</w:rPr>
              <w:t>2562</w:t>
            </w:r>
          </w:p>
        </w:tc>
        <w:tc>
          <w:tcPr>
            <w:tcW w:w="180" w:type="dxa"/>
            <w:vAlign w:val="bottom"/>
          </w:tcPr>
          <w:p w14:paraId="747B7FEE" w14:textId="77777777" w:rsidR="001127B2" w:rsidRPr="007C4AF9" w:rsidRDefault="001127B2" w:rsidP="001127B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0E7C426" w14:textId="08F25318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D73AD4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BF26C3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165CB4DB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D93013C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  <w:p w14:paraId="0BA3462C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</w:rPr>
              <w:t>2562</w:t>
            </w:r>
          </w:p>
        </w:tc>
        <w:tc>
          <w:tcPr>
            <w:tcW w:w="180" w:type="dxa"/>
            <w:vAlign w:val="bottom"/>
          </w:tcPr>
          <w:p w14:paraId="11C7C4B4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D1E224" w14:textId="3598996C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D73AD4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BF26C3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09DD5420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AF10953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  <w:p w14:paraId="5BFF6362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</w:rPr>
              <w:t>2562</w:t>
            </w:r>
          </w:p>
        </w:tc>
        <w:tc>
          <w:tcPr>
            <w:tcW w:w="183" w:type="dxa"/>
            <w:vAlign w:val="bottom"/>
          </w:tcPr>
          <w:p w14:paraId="6F948336" w14:textId="77777777" w:rsidR="001127B2" w:rsidRPr="007C4AF9" w:rsidRDefault="001127B2" w:rsidP="001127B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2F7A9BF0" w14:textId="29804786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D73AD4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BF26C3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0DBD20A1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B997D2F" w14:textId="1980182B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D73AD4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BF26C3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</w:t>
            </w:r>
            <w:r w:rsidRPr="007C4AF9">
              <w:rPr>
                <w:rFonts w:ascii="Angsana New" w:hAnsi="Angsana New" w:hint="cs"/>
                <w:szCs w:val="22"/>
                <w:cs/>
                <w:lang w:val="en-US" w:bidi="th-TH"/>
              </w:rPr>
              <w:t>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</w:t>
            </w:r>
            <w:r w:rsidR="007B5455" w:rsidRPr="007C4AF9">
              <w:rPr>
                <w:rFonts w:ascii="Angsana New" w:hAnsi="Angsana New"/>
                <w:szCs w:val="22"/>
              </w:rPr>
              <w:t>2</w:t>
            </w:r>
          </w:p>
        </w:tc>
      </w:tr>
      <w:tr w:rsidR="001127B2" w:rsidRPr="00365E58" w14:paraId="41E683E6" w14:textId="77777777" w:rsidTr="00D92DD2">
        <w:trPr>
          <w:cantSplit/>
          <w:trHeight w:val="270"/>
        </w:trPr>
        <w:tc>
          <w:tcPr>
            <w:tcW w:w="1980" w:type="dxa"/>
          </w:tcPr>
          <w:p w14:paraId="300BD55C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105005D" w14:textId="77777777" w:rsidR="001127B2" w:rsidRPr="007C4AF9" w:rsidRDefault="001127B2" w:rsidP="001127B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7EBD6BD" w14:textId="77777777" w:rsidR="001127B2" w:rsidRPr="007C4AF9" w:rsidRDefault="001127B2" w:rsidP="001127B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14:paraId="3D99DA2A" w14:textId="77777777" w:rsidR="001127B2" w:rsidRPr="007C4AF9" w:rsidRDefault="001127B2" w:rsidP="001127B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C4AF9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15" w:type="dxa"/>
          </w:tcPr>
          <w:p w14:paraId="52535E5D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264" w:type="dxa"/>
            <w:gridSpan w:val="15"/>
          </w:tcPr>
          <w:p w14:paraId="6357FF35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7C4AF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</w:t>
            </w:r>
            <w:r w:rsidRPr="007C4AF9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พัน</w:t>
            </w:r>
            <w:r w:rsidRPr="007C4AF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1127B2" w:rsidRPr="00365E58" w14:paraId="2BD64E12" w14:textId="77777777" w:rsidTr="00D92DD2">
        <w:trPr>
          <w:cantSplit/>
          <w:trHeight w:val="270"/>
        </w:trPr>
        <w:tc>
          <w:tcPr>
            <w:tcW w:w="1980" w:type="dxa"/>
          </w:tcPr>
          <w:p w14:paraId="435EDAC2" w14:textId="77777777" w:rsidR="001127B2" w:rsidRPr="007C4AF9" w:rsidRDefault="001127B2" w:rsidP="001127B2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C4AF9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8FB13E7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3374D13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</w:tcPr>
          <w:p w14:paraId="3B94A8AB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51178EFF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FD5B58A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15" w:type="dxa"/>
          </w:tcPr>
          <w:p w14:paraId="14A22E00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65" w:type="dxa"/>
          </w:tcPr>
          <w:p w14:paraId="2CCB78B0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4E1C4BE" w14:textId="77777777" w:rsidR="001127B2" w:rsidRPr="007C4AF9" w:rsidRDefault="001127B2" w:rsidP="001127B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34456778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659F3424" w14:textId="77777777" w:rsidR="001127B2" w:rsidRPr="007C4AF9" w:rsidRDefault="001127B2" w:rsidP="001127B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7A04935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4B2540F5" w14:textId="77777777" w:rsidR="001127B2" w:rsidRPr="007C4AF9" w:rsidRDefault="001127B2" w:rsidP="001127B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6F39D483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89A99CE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E0B432E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11D49A1" w14:textId="77777777" w:rsidR="001127B2" w:rsidRPr="007C4AF9" w:rsidRDefault="001127B2" w:rsidP="001127B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2B9E5A2A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3" w:type="dxa"/>
          </w:tcPr>
          <w:p w14:paraId="74F5CB55" w14:textId="77777777" w:rsidR="001127B2" w:rsidRPr="007C4AF9" w:rsidRDefault="001127B2" w:rsidP="001127B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</w:tcPr>
          <w:p w14:paraId="14866010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021FF3BF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29" w:type="dxa"/>
          </w:tcPr>
          <w:p w14:paraId="1ED6A721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</w:tr>
      <w:tr w:rsidR="001127B2" w:rsidRPr="00365E58" w14:paraId="5D2A877E" w14:textId="77777777" w:rsidTr="00D92DD2">
        <w:trPr>
          <w:cantSplit/>
          <w:trHeight w:val="270"/>
        </w:trPr>
        <w:tc>
          <w:tcPr>
            <w:tcW w:w="1980" w:type="dxa"/>
          </w:tcPr>
          <w:p w14:paraId="3EE7EF3B" w14:textId="77777777" w:rsidR="000E4744" w:rsidRPr="007C4AF9" w:rsidRDefault="001127B2" w:rsidP="000E4744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7C4AF9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="00F34609" w:rsidRPr="007C4AF9">
              <w:rPr>
                <w:rFonts w:ascii="Angsana New" w:hAnsi="Angsana New" w:hint="cs"/>
                <w:sz w:val="22"/>
                <w:szCs w:val="22"/>
                <w:cs/>
              </w:rPr>
              <w:t>กรีนเอิร์ธพาวเวอร์</w:t>
            </w:r>
            <w:r w:rsidR="000E4744" w:rsidRPr="007C4AF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577DD20B" w14:textId="48FE8C0C" w:rsidR="000E4744" w:rsidRPr="007C4AF9" w:rsidRDefault="000E4744" w:rsidP="00087229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7C4AF9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="001127B2" w:rsidRPr="007C4AF9">
              <w:rPr>
                <w:rFonts w:ascii="Angsana New" w:hAnsi="Angsana New"/>
                <w:sz w:val="22"/>
                <w:szCs w:val="22"/>
              </w:rPr>
              <w:t>(</w:t>
            </w:r>
            <w:r w:rsidR="001127B2" w:rsidRPr="007C4AF9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  <w:r w:rsidR="00F34609" w:rsidRPr="007C4AF9">
              <w:rPr>
                <w:rFonts w:ascii="Angsana New" w:hAnsi="Angsana New" w:hint="cs"/>
                <w:sz w:val="22"/>
                <w:szCs w:val="22"/>
                <w:cs/>
              </w:rPr>
              <w:t>แลนด์</w:t>
            </w:r>
            <w:r w:rsidR="001127B2" w:rsidRPr="007C4AF9">
              <w:rPr>
                <w:rFonts w:ascii="Angsana New" w:hAnsi="Angsana New"/>
                <w:sz w:val="22"/>
                <w:szCs w:val="22"/>
              </w:rPr>
              <w:t>)</w:t>
            </w:r>
            <w:r w:rsidR="001127B2" w:rsidRPr="007C4AF9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="00D73AD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96E49" w:rsidRPr="007C4AF9">
              <w:rPr>
                <w:rFonts w:ascii="Angsana New" w:hAnsi="Angsana New"/>
                <w:sz w:val="22"/>
                <w:szCs w:val="22"/>
              </w:rPr>
              <w:t>(*)</w:t>
            </w:r>
          </w:p>
        </w:tc>
        <w:tc>
          <w:tcPr>
            <w:tcW w:w="1350" w:type="dxa"/>
            <w:vAlign w:val="bottom"/>
          </w:tcPr>
          <w:p w14:paraId="10EFD11B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เกี่ยวกับการลงทุน</w:t>
            </w:r>
          </w:p>
        </w:tc>
        <w:tc>
          <w:tcPr>
            <w:tcW w:w="990" w:type="dxa"/>
            <w:vAlign w:val="bottom"/>
          </w:tcPr>
          <w:p w14:paraId="5B35BBDE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3775234B" w14:textId="32E4AD6D" w:rsidR="001127B2" w:rsidRPr="007C4AF9" w:rsidRDefault="008D1227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23D7C073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6FECB34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15" w:type="dxa"/>
            <w:vAlign w:val="bottom"/>
          </w:tcPr>
          <w:p w14:paraId="17C6520D" w14:textId="77777777" w:rsidR="001127B2" w:rsidRPr="007C4AF9" w:rsidRDefault="001127B2" w:rsidP="001127B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E466D21" w14:textId="411DEC97" w:rsidR="001127B2" w:rsidRPr="007C4AF9" w:rsidRDefault="00887659" w:rsidP="00222833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1,080,648</w:t>
            </w:r>
          </w:p>
        </w:tc>
        <w:tc>
          <w:tcPr>
            <w:tcW w:w="180" w:type="dxa"/>
            <w:vAlign w:val="bottom"/>
          </w:tcPr>
          <w:p w14:paraId="5ED54B80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7BE5667" w14:textId="77777777" w:rsidR="001127B2" w:rsidRPr="007C4AF9" w:rsidRDefault="001127B2" w:rsidP="00222833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215,756</w:t>
            </w:r>
          </w:p>
        </w:tc>
        <w:tc>
          <w:tcPr>
            <w:tcW w:w="180" w:type="dxa"/>
            <w:vAlign w:val="bottom"/>
          </w:tcPr>
          <w:p w14:paraId="1C056C49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17EF35" w14:textId="0EC2FFD9" w:rsidR="001127B2" w:rsidRPr="007C4AF9" w:rsidRDefault="005301C6" w:rsidP="005A67A5">
            <w:pPr>
              <w:pStyle w:val="acctfourfigures"/>
              <w:tabs>
                <w:tab w:val="clear" w:pos="765"/>
                <w:tab w:val="left" w:pos="636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691,174</w:t>
            </w:r>
          </w:p>
        </w:tc>
        <w:tc>
          <w:tcPr>
            <w:tcW w:w="180" w:type="dxa"/>
            <w:vAlign w:val="bottom"/>
          </w:tcPr>
          <w:p w14:paraId="0C40910F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09A6E5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346,788</w:t>
            </w:r>
          </w:p>
        </w:tc>
        <w:tc>
          <w:tcPr>
            <w:tcW w:w="180" w:type="dxa"/>
            <w:vAlign w:val="bottom"/>
          </w:tcPr>
          <w:p w14:paraId="21546CBF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DC8ECA" w14:textId="18C3D9CE" w:rsidR="001127B2" w:rsidRPr="003455D4" w:rsidRDefault="00D22AD3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746</w:t>
            </w:r>
            <w:r w:rsidR="005301C6">
              <w:rPr>
                <w:rFonts w:ascii="Angsana New" w:hAnsi="Angsana New"/>
                <w:szCs w:val="22"/>
                <w:lang w:bidi="th-TH"/>
              </w:rPr>
              <w:t>,</w:t>
            </w:r>
            <w:r>
              <w:rPr>
                <w:rFonts w:ascii="Angsana New" w:hAnsi="Angsana New"/>
                <w:szCs w:val="22"/>
                <w:lang w:bidi="th-TH"/>
              </w:rPr>
              <w:t>452</w:t>
            </w:r>
          </w:p>
        </w:tc>
        <w:tc>
          <w:tcPr>
            <w:tcW w:w="180" w:type="dxa"/>
            <w:vAlign w:val="bottom"/>
          </w:tcPr>
          <w:p w14:paraId="2E5EA616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0167782" w14:textId="77777777" w:rsidR="001127B2" w:rsidRPr="007C4AF9" w:rsidRDefault="001127B2" w:rsidP="00A8376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bidi="th-TH"/>
              </w:rPr>
              <w:t>350,214</w:t>
            </w:r>
          </w:p>
        </w:tc>
        <w:tc>
          <w:tcPr>
            <w:tcW w:w="183" w:type="dxa"/>
            <w:vAlign w:val="bottom"/>
          </w:tcPr>
          <w:p w14:paraId="78F35DB6" w14:textId="77777777" w:rsidR="001127B2" w:rsidRPr="007C4AF9" w:rsidRDefault="001127B2" w:rsidP="001127B2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B5F04C2" w14:textId="05B4AEAC" w:rsidR="001127B2" w:rsidRPr="007C4AF9" w:rsidRDefault="005301C6" w:rsidP="001127B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13,822</w:t>
            </w:r>
          </w:p>
        </w:tc>
        <w:tc>
          <w:tcPr>
            <w:tcW w:w="180" w:type="dxa"/>
            <w:vAlign w:val="bottom"/>
          </w:tcPr>
          <w:p w14:paraId="77464E7B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  <w:vAlign w:val="bottom"/>
          </w:tcPr>
          <w:p w14:paraId="5F3DB3E0" w14:textId="6337E3F7" w:rsidR="001127B2" w:rsidRPr="007C4AF9" w:rsidRDefault="0086278F" w:rsidP="001127B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1127B2" w:rsidRPr="00365E58" w14:paraId="606A22C8" w14:textId="77777777" w:rsidTr="00D92DD2">
        <w:trPr>
          <w:cantSplit/>
        </w:trPr>
        <w:tc>
          <w:tcPr>
            <w:tcW w:w="1980" w:type="dxa"/>
          </w:tcPr>
          <w:p w14:paraId="72A14E01" w14:textId="77777777" w:rsidR="001127B2" w:rsidRPr="007C4AF9" w:rsidRDefault="001127B2" w:rsidP="001127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7C4AF9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313A6843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8BE9B66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35C4F5A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75D0B7B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78E5B14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B48EF99" w14:textId="77777777" w:rsidR="001127B2" w:rsidRPr="007C4AF9" w:rsidRDefault="001127B2" w:rsidP="001127B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781C988B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151623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FFF307A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F3AA97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3C6C6C" w14:textId="4B9F4DA8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184080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1A307A" w14:textId="08456879" w:rsidR="001127B2" w:rsidRPr="007C4AF9" w:rsidRDefault="001127B2" w:rsidP="001127B2">
            <w:pPr>
              <w:pStyle w:val="acctfourfigures"/>
              <w:tabs>
                <w:tab w:val="clear" w:pos="765"/>
                <w:tab w:val="decimal" w:pos="548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C27098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663A81" w14:textId="43BA9EAC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DF450C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268C390" w14:textId="28F7582D" w:rsidR="001127B2" w:rsidRPr="007C4AF9" w:rsidRDefault="001127B2" w:rsidP="001127B2">
            <w:pPr>
              <w:pStyle w:val="acctfourfigures"/>
              <w:tabs>
                <w:tab w:val="decimal" w:pos="54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8233BDC" w14:textId="77777777" w:rsidR="001127B2" w:rsidRPr="007C4AF9" w:rsidRDefault="001127B2" w:rsidP="001127B2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ABC4AE1" w14:textId="734FAC1F" w:rsidR="001127B2" w:rsidRPr="007C4AF9" w:rsidRDefault="001127B2" w:rsidP="001127B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91590D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  <w:vAlign w:val="bottom"/>
          </w:tcPr>
          <w:p w14:paraId="07123439" w14:textId="0F7E1747" w:rsidR="001127B2" w:rsidRPr="007C4AF9" w:rsidRDefault="001127B2" w:rsidP="001127B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1127B2" w:rsidRPr="00365E58" w14:paraId="4DEE36D5" w14:textId="77777777" w:rsidTr="00D92DD2">
        <w:trPr>
          <w:cantSplit/>
        </w:trPr>
        <w:tc>
          <w:tcPr>
            <w:tcW w:w="1980" w:type="dxa"/>
          </w:tcPr>
          <w:p w14:paraId="62C535B6" w14:textId="1AF3CA46" w:rsidR="001127B2" w:rsidRPr="007C4AF9" w:rsidRDefault="001127B2" w:rsidP="001127B2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7C4AF9">
              <w:rPr>
                <w:rFonts w:ascii="Angsana New" w:hAnsi="Angsana New" w:hint="cs"/>
                <w:sz w:val="22"/>
                <w:szCs w:val="22"/>
                <w:cs/>
              </w:rPr>
              <w:t>บริษัท สแกน แอดวานซ์ เพาเวอร์ จำกัด</w:t>
            </w:r>
            <w:r w:rsidR="00A35B4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2AA65E7" w14:textId="2CC663C0" w:rsidR="001127B2" w:rsidRPr="007C4AF9" w:rsidRDefault="001127B2" w:rsidP="00BF2A11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ธุรกิจพลังงาน</w:t>
            </w:r>
            <w:r w:rsidR="00BF2A11">
              <w:rPr>
                <w:rFonts w:ascii="Angsana New" w:hAnsi="Angsana New" w:hint="cs"/>
                <w:szCs w:val="22"/>
                <w:cs/>
                <w:lang w:bidi="th-TH"/>
              </w:rPr>
              <w:t>ห</w:t>
            </w: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มุนเวียน</w:t>
            </w:r>
          </w:p>
        </w:tc>
        <w:tc>
          <w:tcPr>
            <w:tcW w:w="990" w:type="dxa"/>
            <w:vAlign w:val="bottom"/>
          </w:tcPr>
          <w:p w14:paraId="1E142025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0521DB06" w14:textId="22F14526" w:rsidR="001127B2" w:rsidRPr="007C4AF9" w:rsidRDefault="008D1227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7EDC35C4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079012" w14:textId="77777777" w:rsidR="001127B2" w:rsidRPr="007C4AF9" w:rsidRDefault="001127B2" w:rsidP="00C32C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51</w:t>
            </w:r>
          </w:p>
        </w:tc>
        <w:tc>
          <w:tcPr>
            <w:tcW w:w="215" w:type="dxa"/>
            <w:vAlign w:val="bottom"/>
          </w:tcPr>
          <w:p w14:paraId="7A2EE3B8" w14:textId="77777777" w:rsidR="001127B2" w:rsidRPr="007C4AF9" w:rsidRDefault="001127B2" w:rsidP="001127B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73E2FA3C" w14:textId="53A1F939" w:rsidR="001127B2" w:rsidRPr="00B957EE" w:rsidRDefault="00E527B9" w:rsidP="00222833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957EE">
              <w:rPr>
                <w:rFonts w:ascii="Angsana New" w:hAnsi="Angsana New"/>
                <w:szCs w:val="22"/>
                <w:lang w:val="en-US" w:bidi="th-TH"/>
              </w:rPr>
              <w:t>94,000</w:t>
            </w:r>
          </w:p>
        </w:tc>
        <w:tc>
          <w:tcPr>
            <w:tcW w:w="180" w:type="dxa"/>
            <w:vAlign w:val="bottom"/>
          </w:tcPr>
          <w:p w14:paraId="65A6BB51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86D0571" w14:textId="264FEE42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197692ED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EF3D86" w14:textId="7B295AC7" w:rsidR="001127B2" w:rsidRPr="007C4AF9" w:rsidRDefault="005301C6" w:rsidP="00E30D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47,940</w:t>
            </w:r>
          </w:p>
        </w:tc>
        <w:tc>
          <w:tcPr>
            <w:tcW w:w="180" w:type="dxa"/>
            <w:vAlign w:val="bottom"/>
          </w:tcPr>
          <w:p w14:paraId="19183D0F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EB3A32" w14:textId="79DD7083" w:rsidR="001127B2" w:rsidRPr="007C4AF9" w:rsidRDefault="001127B2" w:rsidP="001127B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bidi="th-TH"/>
              </w:rPr>
              <w:t>25,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48247086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FD8EC9" w14:textId="3E5821E8" w:rsidR="001127B2" w:rsidRPr="007C4AF9" w:rsidRDefault="005301C6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</w:t>
            </w:r>
            <w:r w:rsidR="009526D3">
              <w:rPr>
                <w:rFonts w:ascii="Angsana New" w:hAnsi="Angsana New"/>
                <w:szCs w:val="22"/>
                <w:lang w:bidi="th-TH"/>
              </w:rPr>
              <w:t>0</w:t>
            </w:r>
            <w:r>
              <w:rPr>
                <w:rFonts w:ascii="Angsana New" w:hAnsi="Angsana New"/>
                <w:szCs w:val="22"/>
                <w:lang w:bidi="th-TH"/>
              </w:rPr>
              <w:t>,</w:t>
            </w:r>
            <w:r w:rsidR="009526D3">
              <w:rPr>
                <w:rFonts w:ascii="Angsana New" w:hAnsi="Angsana New"/>
                <w:szCs w:val="22"/>
                <w:lang w:bidi="th-TH"/>
              </w:rPr>
              <w:t>073</w:t>
            </w:r>
          </w:p>
        </w:tc>
        <w:tc>
          <w:tcPr>
            <w:tcW w:w="180" w:type="dxa"/>
            <w:vAlign w:val="bottom"/>
          </w:tcPr>
          <w:p w14:paraId="725B8125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765743" w14:textId="33FE6F25" w:rsidR="001127B2" w:rsidRPr="007C4AF9" w:rsidRDefault="001127B2" w:rsidP="001127B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bidi="th-TH"/>
              </w:rPr>
              <w:t>25,280</w:t>
            </w:r>
          </w:p>
        </w:tc>
        <w:tc>
          <w:tcPr>
            <w:tcW w:w="183" w:type="dxa"/>
            <w:vAlign w:val="bottom"/>
          </w:tcPr>
          <w:p w14:paraId="45FE71B1" w14:textId="77777777" w:rsidR="001127B2" w:rsidRPr="007C4AF9" w:rsidRDefault="001127B2" w:rsidP="001127B2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4D5C70A9" w14:textId="5EBC0875" w:rsidR="001127B2" w:rsidRPr="007C4AF9" w:rsidRDefault="00C32C49" w:rsidP="001127B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5AE9AB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30C34300" w14:textId="23BD38F6" w:rsidR="001127B2" w:rsidRPr="007C4AF9" w:rsidRDefault="0086278F" w:rsidP="001127B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1127B2" w:rsidRPr="00365E58" w14:paraId="201A3146" w14:textId="77777777" w:rsidTr="00D92DD2">
        <w:trPr>
          <w:cantSplit/>
        </w:trPr>
        <w:tc>
          <w:tcPr>
            <w:tcW w:w="1980" w:type="dxa"/>
          </w:tcPr>
          <w:p w14:paraId="46BA6F6E" w14:textId="77777777" w:rsidR="001127B2" w:rsidRPr="007C4AF9" w:rsidRDefault="001127B2" w:rsidP="001127B2">
            <w:pPr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C4AF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951B7EF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F0A3805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613FCBE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7D3F890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F38998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0EF291E5" w14:textId="77777777" w:rsidR="001127B2" w:rsidRPr="007C4AF9" w:rsidRDefault="001127B2" w:rsidP="001127B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0AD3B378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98BBB0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C653883" w14:textId="77777777" w:rsidR="001127B2" w:rsidRPr="007C4AF9" w:rsidRDefault="001127B2" w:rsidP="001127B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35D0E2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B3907" w14:textId="41BA9980" w:rsidR="001127B2" w:rsidRPr="007C4AF9" w:rsidRDefault="005301C6" w:rsidP="00A8376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739,114</w:t>
            </w:r>
          </w:p>
        </w:tc>
        <w:tc>
          <w:tcPr>
            <w:tcW w:w="180" w:type="dxa"/>
            <w:vAlign w:val="bottom"/>
          </w:tcPr>
          <w:p w14:paraId="3EE7B3F5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FA5DA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lang w:bidi="th-TH"/>
              </w:rPr>
              <w:t>372,288</w:t>
            </w:r>
          </w:p>
        </w:tc>
        <w:tc>
          <w:tcPr>
            <w:tcW w:w="180" w:type="dxa"/>
            <w:vAlign w:val="bottom"/>
          </w:tcPr>
          <w:p w14:paraId="59BA92F5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49705" w14:textId="4D151892" w:rsidR="001127B2" w:rsidRPr="006F4EC8" w:rsidRDefault="00D22AD3" w:rsidP="001127B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79</w:t>
            </w:r>
            <w:r w:rsidR="009526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</w:t>
            </w:r>
            <w:r w:rsidR="005301C6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9526D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525</w:t>
            </w:r>
          </w:p>
        </w:tc>
        <w:tc>
          <w:tcPr>
            <w:tcW w:w="180" w:type="dxa"/>
            <w:vAlign w:val="bottom"/>
          </w:tcPr>
          <w:p w14:paraId="764288BC" w14:textId="77777777" w:rsidR="001127B2" w:rsidRPr="007C4AF9" w:rsidRDefault="001127B2" w:rsidP="001127B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4800B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lang w:bidi="th-TH"/>
              </w:rPr>
              <w:t>375,494</w:t>
            </w:r>
          </w:p>
        </w:tc>
        <w:tc>
          <w:tcPr>
            <w:tcW w:w="183" w:type="dxa"/>
            <w:vAlign w:val="bottom"/>
          </w:tcPr>
          <w:p w14:paraId="033107A2" w14:textId="77777777" w:rsidR="001127B2" w:rsidRPr="007C4AF9" w:rsidRDefault="001127B2" w:rsidP="001127B2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E790B" w14:textId="4CCC0511" w:rsidR="001127B2" w:rsidRPr="007C4AF9" w:rsidRDefault="005301C6" w:rsidP="008F4196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13,822</w:t>
            </w:r>
          </w:p>
        </w:tc>
        <w:tc>
          <w:tcPr>
            <w:tcW w:w="180" w:type="dxa"/>
            <w:vAlign w:val="bottom"/>
          </w:tcPr>
          <w:p w14:paraId="5F764E66" w14:textId="77777777" w:rsidR="001127B2" w:rsidRPr="007C4AF9" w:rsidRDefault="001127B2" w:rsidP="001127B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A80C0" w14:textId="29C7B905" w:rsidR="001127B2" w:rsidRPr="007C4AF9" w:rsidRDefault="0086278F" w:rsidP="001127B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1DB8DD8C" w14:textId="581815FB" w:rsidR="000E4744" w:rsidRPr="007C4AF9" w:rsidRDefault="000E4744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Cs w:val="18"/>
        </w:rPr>
      </w:pPr>
    </w:p>
    <w:tbl>
      <w:tblPr>
        <w:tblW w:w="1467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440"/>
        <w:gridCol w:w="1620"/>
        <w:gridCol w:w="1170"/>
        <w:gridCol w:w="270"/>
        <w:gridCol w:w="1260"/>
        <w:gridCol w:w="270"/>
        <w:gridCol w:w="90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04"/>
      </w:tblGrid>
      <w:tr w:rsidR="00496B99" w:rsidRPr="000F267C" w14:paraId="03760CEB" w14:textId="77777777" w:rsidTr="007C4AF9">
        <w:trPr>
          <w:cantSplit/>
          <w:tblHeader/>
        </w:trPr>
        <w:tc>
          <w:tcPr>
            <w:tcW w:w="1980" w:type="dxa"/>
          </w:tcPr>
          <w:p w14:paraId="038D651E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94" w:type="dxa"/>
            <w:gridSpan w:val="17"/>
            <w:vAlign w:val="bottom"/>
          </w:tcPr>
          <w:p w14:paraId="626CD00A" w14:textId="77777777" w:rsidR="00496B99" w:rsidRPr="007C4AF9" w:rsidRDefault="00496B99" w:rsidP="00265D3C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7C4AF9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496B99" w:rsidRPr="000F267C" w14:paraId="331E262C" w14:textId="77777777" w:rsidTr="007C4AF9">
        <w:trPr>
          <w:cantSplit/>
          <w:tblHeader/>
        </w:trPr>
        <w:tc>
          <w:tcPr>
            <w:tcW w:w="1980" w:type="dxa"/>
          </w:tcPr>
          <w:p w14:paraId="62DA3B75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927D829" w14:textId="77777777" w:rsidR="00496B99" w:rsidRPr="007C4AF9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4AF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</w:tcPr>
          <w:p w14:paraId="068BEB21" w14:textId="77777777" w:rsidR="00087229" w:rsidRDefault="00496B99" w:rsidP="007C4AF9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AF9">
              <w:rPr>
                <w:rFonts w:ascii="Angsana New" w:hAnsi="Angsana New"/>
                <w:sz w:val="22"/>
                <w:szCs w:val="22"/>
                <w:cs/>
              </w:rPr>
              <w:t>ประเทศที่</w:t>
            </w:r>
          </w:p>
          <w:p w14:paraId="67558704" w14:textId="5ACD06D4" w:rsidR="00496B99" w:rsidRPr="007C4AF9" w:rsidRDefault="00496B99" w:rsidP="007C4AF9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C4AF9">
              <w:rPr>
                <w:rFonts w:ascii="Angsana New" w:hAnsi="Angsana New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700" w:type="dxa"/>
            <w:gridSpan w:val="3"/>
          </w:tcPr>
          <w:p w14:paraId="572994C5" w14:textId="77777777" w:rsidR="00496B99" w:rsidRPr="007C4AF9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13D2E1E" w14:textId="77777777" w:rsidR="00496B99" w:rsidRPr="007C4AF9" w:rsidRDefault="00496B99" w:rsidP="001A6E46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C4AF9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31F2BF5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3"/>
          </w:tcPr>
          <w:p w14:paraId="6DE647F8" w14:textId="77777777" w:rsidR="00496B99" w:rsidRPr="007C4AF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highlight w:val="cyan"/>
                <w:lang w:bidi="th-TH"/>
              </w:rPr>
            </w:pPr>
          </w:p>
          <w:p w14:paraId="3663D980" w14:textId="77777777" w:rsidR="00496B99" w:rsidRPr="007C4AF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  <w:highlight w:val="cyan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  <w:r w:rsidRPr="007C4AF9">
              <w:rPr>
                <w:rFonts w:ascii="Angsana New" w:hAnsi="Angsana New"/>
                <w:b w:val="0"/>
                <w:bCs/>
                <w:szCs w:val="22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2F9BC643" w14:textId="77777777" w:rsidR="00496B99" w:rsidRPr="007C4AF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  <w:highlight w:val="cyan"/>
              </w:rPr>
            </w:pPr>
          </w:p>
        </w:tc>
        <w:tc>
          <w:tcPr>
            <w:tcW w:w="2160" w:type="dxa"/>
            <w:gridSpan w:val="3"/>
          </w:tcPr>
          <w:p w14:paraId="0611CC1D" w14:textId="77777777" w:rsidR="00496B99" w:rsidRPr="007C4AF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3D02ADB" w14:textId="77777777" w:rsidR="00496B99" w:rsidRPr="007C4AF9" w:rsidRDefault="00496B99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40907DA" w14:textId="77777777" w:rsidR="00496B99" w:rsidRPr="007C4AF9" w:rsidRDefault="00496B99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074" w:type="dxa"/>
            <w:gridSpan w:val="3"/>
          </w:tcPr>
          <w:p w14:paraId="397EE613" w14:textId="77777777" w:rsidR="00496B99" w:rsidRPr="007C4AF9" w:rsidRDefault="00496B99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เงินปันผล</w:t>
            </w: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รับ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สำหรับ</w:t>
            </w:r>
          </w:p>
          <w:p w14:paraId="544D435D" w14:textId="1F1FB991" w:rsidR="00496B99" w:rsidRPr="007C4AF9" w:rsidRDefault="005125C3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Cs w:val="22"/>
              </w:rPr>
            </w:pPr>
            <w:r w:rsidRPr="007C4AF9">
              <w:rPr>
                <w:rFonts w:ascii="Angsana New" w:hAnsi="Angsana New"/>
                <w:szCs w:val="22"/>
                <w:cs/>
                <w:lang w:bidi="th-TH"/>
              </w:rPr>
              <w:t>งวด</w:t>
            </w:r>
            <w:r w:rsidR="002079AA">
              <w:rPr>
                <w:rFonts w:ascii="Angsana New" w:hAnsi="Angsana New" w:hint="cs"/>
                <w:szCs w:val="22"/>
                <w:cs/>
                <w:lang w:bidi="th-TH"/>
              </w:rPr>
              <w:t>เก้า</w:t>
            </w:r>
            <w:r w:rsidR="00496B99" w:rsidRPr="007C4AF9">
              <w:rPr>
                <w:rFonts w:ascii="Angsana New" w:hAnsi="Angsana New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202EA2" w:rsidRPr="000F267C" w14:paraId="448E063E" w14:textId="77777777" w:rsidTr="007C4AF9">
        <w:trPr>
          <w:cantSplit/>
          <w:tblHeader/>
        </w:trPr>
        <w:tc>
          <w:tcPr>
            <w:tcW w:w="1980" w:type="dxa"/>
          </w:tcPr>
          <w:p w14:paraId="26AB223B" w14:textId="77777777" w:rsidR="005125C3" w:rsidRPr="007C4AF9" w:rsidRDefault="005125C3" w:rsidP="005125C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</w:tcPr>
          <w:p w14:paraId="0E4CE669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</w:tcPr>
          <w:p w14:paraId="37300DBB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CECCC9F" w14:textId="4AF84A95" w:rsidR="007C4AF9" w:rsidRDefault="007B5455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D73AD4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BF26C3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</w:p>
          <w:p w14:paraId="498B92A1" w14:textId="55710C2C" w:rsidR="005125C3" w:rsidRPr="007C4AF9" w:rsidRDefault="007B5455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270" w:type="dxa"/>
            <w:vAlign w:val="bottom"/>
          </w:tcPr>
          <w:p w14:paraId="0A850036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B65C34D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  <w:p w14:paraId="7A0236D6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</w:rPr>
              <w:t>256</w:t>
            </w:r>
            <w:r w:rsidR="00265D3C" w:rsidRPr="007C4AF9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41FEB617" w14:textId="77777777" w:rsidR="005125C3" w:rsidRPr="007C4AF9" w:rsidRDefault="005125C3" w:rsidP="005125C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0D126CA" w14:textId="10ABB53C" w:rsidR="005125C3" w:rsidRPr="007C4AF9" w:rsidRDefault="007B5455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D73AD4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BF26C3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72C9D5D7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1D9DBB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</w:p>
          <w:p w14:paraId="3F38E148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</w:rPr>
              <w:t>256</w:t>
            </w:r>
            <w:r w:rsidR="00265D3C" w:rsidRPr="007C4AF9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180" w:type="dxa"/>
            <w:vAlign w:val="bottom"/>
          </w:tcPr>
          <w:p w14:paraId="0427528A" w14:textId="77777777" w:rsidR="005125C3" w:rsidRPr="007C4AF9" w:rsidRDefault="005125C3" w:rsidP="005125C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1872330" w14:textId="12C1A14F" w:rsidR="005125C3" w:rsidRPr="007C4AF9" w:rsidRDefault="007B5455" w:rsidP="00202E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D73AD4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BF26C3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185DE173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459423" w14:textId="4D8E7E7D" w:rsidR="005125C3" w:rsidRPr="007C4AF9" w:rsidRDefault="005125C3" w:rsidP="00202E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Pr="007C4AF9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cs/>
                <w:lang w:val="en-US" w:bidi="th-TH"/>
              </w:rPr>
              <w:t>ธันวาคม</w:t>
            </w:r>
            <w:r w:rsidR="00202EA2"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</w:rPr>
              <w:t>256</w:t>
            </w:r>
            <w:r w:rsidR="00265D3C" w:rsidRPr="007C4AF9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180" w:type="dxa"/>
            <w:vAlign w:val="bottom"/>
          </w:tcPr>
          <w:p w14:paraId="6050D356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C8752B" w14:textId="65A5CC46" w:rsidR="005125C3" w:rsidRPr="007C4AF9" w:rsidRDefault="007B5455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D73AD4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BF26C3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563</w:t>
            </w:r>
          </w:p>
        </w:tc>
        <w:tc>
          <w:tcPr>
            <w:tcW w:w="180" w:type="dxa"/>
            <w:vAlign w:val="bottom"/>
          </w:tcPr>
          <w:p w14:paraId="0043ADD2" w14:textId="77777777" w:rsidR="005125C3" w:rsidRPr="007C4AF9" w:rsidRDefault="005125C3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3F6FF16F" w14:textId="58893E98" w:rsidR="005125C3" w:rsidRPr="007C4AF9" w:rsidRDefault="007B5455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30</w:t>
            </w:r>
            <w:r w:rsidR="00D73AD4">
              <w:rPr>
                <w:rFonts w:ascii="Angsana New" w:hAnsi="Angsana New"/>
                <w:szCs w:val="22"/>
                <w:cs/>
                <w:lang w:val="en-US" w:bidi="th-TH"/>
              </w:rPr>
              <w:t xml:space="preserve"> </w:t>
            </w:r>
            <w:r w:rsidR="00BF26C3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  <w:r w:rsidRPr="007C4AF9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7C4AF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7C4AF9">
              <w:rPr>
                <w:rFonts w:ascii="Angsana New" w:hAnsi="Angsana New"/>
                <w:szCs w:val="22"/>
              </w:rPr>
              <w:t>56</w:t>
            </w:r>
            <w:r w:rsidRPr="007C4AF9"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</w:tr>
      <w:tr w:rsidR="00496B99" w:rsidRPr="000F267C" w14:paraId="7D97A9A7" w14:textId="77777777" w:rsidTr="007C4AF9">
        <w:trPr>
          <w:cantSplit/>
          <w:trHeight w:val="270"/>
        </w:trPr>
        <w:tc>
          <w:tcPr>
            <w:tcW w:w="1980" w:type="dxa"/>
          </w:tcPr>
          <w:p w14:paraId="1792555D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63E18648" w14:textId="77777777" w:rsidR="00496B99" w:rsidRPr="007C4AF9" w:rsidRDefault="00496B99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5DE96C85" w14:textId="77777777" w:rsidR="00496B99" w:rsidRPr="007C4AF9" w:rsidRDefault="00496B99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3"/>
          </w:tcPr>
          <w:p w14:paraId="5EF50787" w14:textId="77777777" w:rsidR="00496B99" w:rsidRPr="007C4AF9" w:rsidRDefault="00496B99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C4AF9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</w:tcPr>
          <w:p w14:paraId="792E9E61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6664" w:type="dxa"/>
            <w:gridSpan w:val="11"/>
          </w:tcPr>
          <w:p w14:paraId="0C7EF55D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7C4AF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</w:t>
            </w:r>
            <w:r w:rsidRPr="007C4AF9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พัน</w:t>
            </w:r>
            <w:r w:rsidRPr="007C4AF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202EA2" w:rsidRPr="000F267C" w14:paraId="7C80EC60" w14:textId="77777777" w:rsidTr="007C4AF9">
        <w:trPr>
          <w:cantSplit/>
          <w:trHeight w:val="270"/>
        </w:trPr>
        <w:tc>
          <w:tcPr>
            <w:tcW w:w="1980" w:type="dxa"/>
          </w:tcPr>
          <w:p w14:paraId="3E5466B3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C4AF9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6F4C4C2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</w:tcPr>
          <w:p w14:paraId="372D1740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E1C4BF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B45ACB4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0AFF3CA7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CC67C2D" w14:textId="77777777" w:rsidR="00496B99" w:rsidRPr="007C4AF9" w:rsidRDefault="00496B99" w:rsidP="001A6E46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596BC50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62C32D8A" w14:textId="77777777" w:rsidR="00496B99" w:rsidRPr="007C4AF9" w:rsidRDefault="00496B99" w:rsidP="001A6E46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74B6F739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2A373BB9" w14:textId="77777777" w:rsidR="00496B99" w:rsidRPr="007C4AF9" w:rsidRDefault="00496B99" w:rsidP="001A6E46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23FADEFB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6A49148E" w14:textId="77777777" w:rsidR="00496B99" w:rsidRPr="007C4AF9" w:rsidRDefault="00496B99" w:rsidP="001A6E46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10A66F78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5C0F06F0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478A15CE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77359E7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04" w:type="dxa"/>
          </w:tcPr>
          <w:p w14:paraId="3F4CB322" w14:textId="77777777" w:rsidR="00496B99" w:rsidRPr="007C4AF9" w:rsidRDefault="00496B99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</w:tr>
      <w:tr w:rsidR="00DB58DD" w:rsidRPr="000F267C" w14:paraId="0547D07D" w14:textId="77777777" w:rsidTr="007C4AF9">
        <w:trPr>
          <w:cantSplit/>
          <w:trHeight w:val="270"/>
        </w:trPr>
        <w:tc>
          <w:tcPr>
            <w:tcW w:w="1980" w:type="dxa"/>
          </w:tcPr>
          <w:p w14:paraId="24A60C58" w14:textId="77777777" w:rsidR="00DB58DD" w:rsidRPr="007C4AF9" w:rsidRDefault="00DB58DD" w:rsidP="00DB58DD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7C4AF9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กรีนเอิร์ธพาวเวอร์ </w:t>
            </w:r>
          </w:p>
          <w:p w14:paraId="0697A61F" w14:textId="5A6570FF" w:rsidR="00DB58DD" w:rsidRPr="007C4AF9" w:rsidRDefault="00DB58DD" w:rsidP="00DB58DD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7C4AF9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7C4AF9">
              <w:rPr>
                <w:rFonts w:ascii="Angsana New" w:hAnsi="Angsana New"/>
                <w:sz w:val="22"/>
                <w:szCs w:val="22"/>
              </w:rPr>
              <w:t>(</w:t>
            </w:r>
            <w:r w:rsidRPr="007C4AF9">
              <w:rPr>
                <w:rFonts w:ascii="Angsana New" w:hAnsi="Angsana New" w:hint="cs"/>
                <w:sz w:val="22"/>
                <w:szCs w:val="22"/>
                <w:cs/>
              </w:rPr>
              <w:t>ไทยแลนด์</w:t>
            </w:r>
            <w:r w:rsidRPr="007C4AF9">
              <w:rPr>
                <w:rFonts w:ascii="Angsana New" w:hAnsi="Angsana New"/>
                <w:sz w:val="22"/>
                <w:szCs w:val="22"/>
              </w:rPr>
              <w:t>)</w:t>
            </w:r>
            <w:r w:rsidRPr="007C4AF9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="00D73AD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C4AF9">
              <w:rPr>
                <w:rFonts w:ascii="Angsana New" w:hAnsi="Angsana New"/>
                <w:sz w:val="22"/>
                <w:szCs w:val="22"/>
              </w:rPr>
              <w:t>(*)</w:t>
            </w:r>
          </w:p>
        </w:tc>
        <w:tc>
          <w:tcPr>
            <w:tcW w:w="1440" w:type="dxa"/>
            <w:vAlign w:val="bottom"/>
          </w:tcPr>
          <w:p w14:paraId="02CCAED5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เกี่ยวกับการลงทุน</w:t>
            </w:r>
          </w:p>
        </w:tc>
        <w:tc>
          <w:tcPr>
            <w:tcW w:w="1620" w:type="dxa"/>
            <w:vAlign w:val="bottom"/>
          </w:tcPr>
          <w:p w14:paraId="015BE45E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7C4AF9">
              <w:rPr>
                <w:rFonts w:ascii="Angsana New" w:hAnsi="Angsana New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1170" w:type="dxa"/>
            <w:vAlign w:val="bottom"/>
          </w:tcPr>
          <w:p w14:paraId="3D54AC76" w14:textId="56F24837" w:rsidR="00DB58DD" w:rsidRPr="007C4AF9" w:rsidRDefault="00DB58DD" w:rsidP="00DB58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7469122F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DEB94AC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vAlign w:val="bottom"/>
          </w:tcPr>
          <w:p w14:paraId="51B39793" w14:textId="77777777" w:rsidR="00DB58DD" w:rsidRPr="007C4AF9" w:rsidRDefault="00DB58DD" w:rsidP="00DB58DD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CABD70" w14:textId="3E86E455" w:rsidR="00DB58DD" w:rsidRPr="00814539" w:rsidRDefault="00887659" w:rsidP="00DB58DD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1,080,648</w:t>
            </w:r>
          </w:p>
        </w:tc>
        <w:tc>
          <w:tcPr>
            <w:tcW w:w="180" w:type="dxa"/>
            <w:vAlign w:val="bottom"/>
          </w:tcPr>
          <w:p w14:paraId="09D26621" w14:textId="77777777" w:rsidR="00DB58DD" w:rsidRPr="007C4AF9" w:rsidRDefault="00DB58DD" w:rsidP="00DB58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7A4BDF4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215,756</w:t>
            </w:r>
          </w:p>
        </w:tc>
        <w:tc>
          <w:tcPr>
            <w:tcW w:w="180" w:type="dxa"/>
            <w:vAlign w:val="bottom"/>
          </w:tcPr>
          <w:p w14:paraId="36181BCC" w14:textId="77777777" w:rsidR="00DB58DD" w:rsidRPr="007C4AF9" w:rsidRDefault="00DB58DD" w:rsidP="00DB58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EF3900" w14:textId="5555DBBA" w:rsidR="00DB58DD" w:rsidRPr="007C4AF9" w:rsidRDefault="00BA7A35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691,174</w:t>
            </w:r>
          </w:p>
        </w:tc>
        <w:tc>
          <w:tcPr>
            <w:tcW w:w="180" w:type="dxa"/>
            <w:vAlign w:val="bottom"/>
          </w:tcPr>
          <w:p w14:paraId="556A9150" w14:textId="77777777" w:rsidR="00DB58DD" w:rsidRPr="007C4AF9" w:rsidRDefault="00DB58DD" w:rsidP="00DB58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557B82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7C4AF9">
              <w:rPr>
                <w:rFonts w:ascii="Angsana New" w:hAnsi="Angsana New"/>
                <w:szCs w:val="22"/>
                <w:lang w:bidi="th-TH"/>
              </w:rPr>
              <w:t>346,788</w:t>
            </w:r>
          </w:p>
        </w:tc>
        <w:tc>
          <w:tcPr>
            <w:tcW w:w="180" w:type="dxa"/>
            <w:vAlign w:val="bottom"/>
          </w:tcPr>
          <w:p w14:paraId="0E701514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CE554A3" w14:textId="31571A12" w:rsidR="00DB58DD" w:rsidRPr="007C4AF9" w:rsidRDefault="00BA7A35" w:rsidP="008F4196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13,822</w:t>
            </w:r>
          </w:p>
        </w:tc>
        <w:tc>
          <w:tcPr>
            <w:tcW w:w="180" w:type="dxa"/>
            <w:vAlign w:val="bottom"/>
          </w:tcPr>
          <w:p w14:paraId="04ECF026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10C589E5" w14:textId="77777777" w:rsidR="00DB58DD" w:rsidRPr="007C4AF9" w:rsidRDefault="00DB58DD" w:rsidP="00A56E9E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DB58DD" w:rsidRPr="00365E58" w14:paraId="74AEB674" w14:textId="77777777" w:rsidTr="007C4AF9">
        <w:trPr>
          <w:cantSplit/>
        </w:trPr>
        <w:tc>
          <w:tcPr>
            <w:tcW w:w="1980" w:type="dxa"/>
          </w:tcPr>
          <w:p w14:paraId="2F160B07" w14:textId="77777777" w:rsidR="00DB58DD" w:rsidRPr="007C4AF9" w:rsidRDefault="00DB58DD" w:rsidP="00DB58DD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C4AF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</w:tcPr>
          <w:p w14:paraId="7BB1C72F" w14:textId="77777777" w:rsidR="00DB58DD" w:rsidRPr="007C4AF9" w:rsidRDefault="00DB58DD" w:rsidP="00DB58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</w:tcPr>
          <w:p w14:paraId="6E334664" w14:textId="77777777" w:rsidR="00DB58DD" w:rsidRPr="007C4AF9" w:rsidRDefault="00DB58DD" w:rsidP="00DB58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204EF5" w14:textId="77777777" w:rsidR="00DB58DD" w:rsidRPr="007C4AF9" w:rsidRDefault="00DB58DD" w:rsidP="00DB58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281E4BF" w14:textId="77777777" w:rsidR="00DB58DD" w:rsidRPr="007C4AF9" w:rsidRDefault="00DB58DD" w:rsidP="00DB58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3C3141C3" w14:textId="77777777" w:rsidR="00DB58DD" w:rsidRPr="007C4AF9" w:rsidRDefault="00DB58DD" w:rsidP="00DB58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8B4AF87" w14:textId="77777777" w:rsidR="00DB58DD" w:rsidRPr="007C4AF9" w:rsidRDefault="00DB58DD" w:rsidP="00DB58D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6BEB824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DAB1EB5" w14:textId="77777777" w:rsidR="00DB58DD" w:rsidRPr="007C4AF9" w:rsidRDefault="00DB58DD" w:rsidP="00DB58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58C5F998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E050F2A" w14:textId="77777777" w:rsidR="00DB58DD" w:rsidRPr="007C4AF9" w:rsidRDefault="00DB58DD" w:rsidP="00DB58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239B04" w14:textId="71263E03" w:rsidR="00DB58DD" w:rsidRPr="007C4AF9" w:rsidRDefault="00BA7A35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691,174</w:t>
            </w:r>
          </w:p>
        </w:tc>
        <w:tc>
          <w:tcPr>
            <w:tcW w:w="180" w:type="dxa"/>
          </w:tcPr>
          <w:p w14:paraId="67FEE3B5" w14:textId="77777777" w:rsidR="00DB58DD" w:rsidRPr="007C4AF9" w:rsidRDefault="00DB58DD" w:rsidP="00DB58D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728F3D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lang w:bidi="th-TH"/>
              </w:rPr>
              <w:t>346,788</w:t>
            </w:r>
          </w:p>
        </w:tc>
        <w:tc>
          <w:tcPr>
            <w:tcW w:w="180" w:type="dxa"/>
          </w:tcPr>
          <w:p w14:paraId="1DEDF400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B65980" w14:textId="36DA21BD" w:rsidR="00DB58DD" w:rsidRPr="005A67A5" w:rsidRDefault="00BA7A35" w:rsidP="005A67A5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13,822</w:t>
            </w:r>
          </w:p>
        </w:tc>
        <w:tc>
          <w:tcPr>
            <w:tcW w:w="180" w:type="dxa"/>
          </w:tcPr>
          <w:p w14:paraId="0A945181" w14:textId="77777777" w:rsidR="00DB58DD" w:rsidRPr="007C4AF9" w:rsidRDefault="00DB58DD" w:rsidP="00DB58D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770778B5" w14:textId="77777777" w:rsidR="00DB58DD" w:rsidRPr="007C4AF9" w:rsidRDefault="00DB58DD" w:rsidP="00A56E9E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C4AF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0FFA9454" w14:textId="77777777" w:rsidR="007C4AF9" w:rsidRPr="007C4AF9" w:rsidRDefault="007C4AF9" w:rsidP="00867F36">
      <w:pPr>
        <w:spacing w:line="240" w:lineRule="auto"/>
        <w:ind w:left="191" w:firstLine="349"/>
        <w:rPr>
          <w:rFonts w:ascii="Angsana New" w:hAnsi="Angsana New"/>
          <w:sz w:val="14"/>
          <w:szCs w:val="14"/>
        </w:rPr>
      </w:pPr>
    </w:p>
    <w:p w14:paraId="6D9A8656" w14:textId="02B0A856" w:rsidR="00C05EE3" w:rsidRPr="00867F36" w:rsidRDefault="00867F36" w:rsidP="00867F36">
      <w:pPr>
        <w:spacing w:line="240" w:lineRule="auto"/>
        <w:ind w:left="191" w:firstLine="349"/>
        <w:rPr>
          <w:rFonts w:ascii="Angsana New" w:hAnsi="Angsana New"/>
          <w:sz w:val="23"/>
          <w:szCs w:val="23"/>
          <w:cs/>
        </w:rPr>
        <w:sectPr w:rsidR="00C05EE3" w:rsidRPr="00867F36" w:rsidSect="003E061E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  <w:r w:rsidRPr="00867F36">
        <w:rPr>
          <w:rFonts w:ascii="Angsana New" w:hAnsi="Angsana New"/>
          <w:sz w:val="23"/>
          <w:szCs w:val="23"/>
        </w:rPr>
        <w:t>(*)</w:t>
      </w:r>
      <w:r w:rsidR="00D73AD4">
        <w:rPr>
          <w:rFonts w:ascii="Angsana New" w:hAnsi="Angsana New"/>
          <w:sz w:val="23"/>
          <w:szCs w:val="23"/>
          <w:cs/>
        </w:rPr>
        <w:t xml:space="preserve"> </w:t>
      </w:r>
      <w:r w:rsidRPr="00867F36">
        <w:rPr>
          <w:rFonts w:ascii="Angsana New" w:hAnsi="Angsana New"/>
          <w:sz w:val="23"/>
          <w:szCs w:val="23"/>
          <w:cs/>
        </w:rPr>
        <w:t>เดิมชื่อ “บริษัท พลังงานเพื่อโลกสีเขียว (ประเทศไทย) จำกัด”</w:t>
      </w:r>
    </w:p>
    <w:p w14:paraId="5C20775E" w14:textId="77777777" w:rsidR="00AA58A1" w:rsidRPr="002E3A40" w:rsidRDefault="00AA58A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E3A40">
        <w:rPr>
          <w:rFonts w:ascii="Angsana New" w:hAnsi="Angsana New" w:hint="cs"/>
          <w:bCs/>
          <w:sz w:val="30"/>
          <w:szCs w:val="30"/>
          <w:cs/>
        </w:rPr>
        <w:t>การดำเนินงานร่วมกัน</w:t>
      </w:r>
    </w:p>
    <w:p w14:paraId="6490412A" w14:textId="77777777" w:rsidR="00AA58A1" w:rsidRPr="002E3A40" w:rsidRDefault="00AA58A1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0198E98A" w14:textId="5C981CE0" w:rsidR="000550A4" w:rsidRPr="002E3A40" w:rsidRDefault="000550A4" w:rsidP="00055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3A40">
        <w:rPr>
          <w:rFonts w:ascii="Angsana New" w:hAnsi="Angsana New" w:hint="cs"/>
          <w:sz w:val="30"/>
          <w:szCs w:val="30"/>
          <w:cs/>
        </w:rPr>
        <w:t xml:space="preserve">รายการสินทรัพย์และหนี้สินของการดำเนินงานร่วมกันซึ่งรวมอยู่ในงบแสดงฐานะการเงิน ณ วันที่ </w:t>
      </w:r>
      <w:r w:rsidR="00AF6026" w:rsidRPr="002E3A40">
        <w:rPr>
          <w:rFonts w:ascii="Angsana New" w:hAnsi="Angsana New"/>
          <w:sz w:val="30"/>
          <w:szCs w:val="30"/>
        </w:rPr>
        <w:t>3</w:t>
      </w:r>
      <w:r w:rsidR="00B926DB" w:rsidRPr="002E3A40">
        <w:rPr>
          <w:rFonts w:ascii="Angsana New" w:hAnsi="Angsana New"/>
          <w:sz w:val="30"/>
          <w:szCs w:val="30"/>
        </w:rPr>
        <w:t>0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7F1889">
        <w:rPr>
          <w:rFonts w:ascii="Angsana New" w:hAnsi="Angsana New" w:hint="cs"/>
          <w:sz w:val="30"/>
          <w:szCs w:val="30"/>
          <w:cs/>
        </w:rPr>
        <w:t>กันยายน</w:t>
      </w:r>
      <w:r w:rsidR="00B926DB" w:rsidRPr="002E3A40">
        <w:rPr>
          <w:rFonts w:ascii="Angsana New" w:hAnsi="Angsana New" w:hint="cs"/>
          <w:sz w:val="30"/>
          <w:szCs w:val="30"/>
          <w:cs/>
        </w:rPr>
        <w:t xml:space="preserve"> </w:t>
      </w:r>
      <w:r w:rsidR="00AF6026" w:rsidRPr="002E3A40">
        <w:rPr>
          <w:rFonts w:ascii="Angsana New" w:hAnsi="Angsana New" w:hint="cs"/>
          <w:sz w:val="30"/>
          <w:szCs w:val="30"/>
          <w:cs/>
        </w:rPr>
        <w:t xml:space="preserve"> </w:t>
      </w:r>
      <w:r w:rsidR="00AF6026" w:rsidRPr="002E3A40">
        <w:rPr>
          <w:rFonts w:ascii="Angsana New" w:hAnsi="Angsana New"/>
          <w:sz w:val="30"/>
          <w:szCs w:val="30"/>
        </w:rPr>
        <w:t>2563</w:t>
      </w:r>
      <w:r w:rsidR="00503B4C" w:rsidRPr="002E3A40">
        <w:rPr>
          <w:rFonts w:ascii="Angsana New" w:hAnsi="Angsana New"/>
          <w:sz w:val="30"/>
          <w:szCs w:val="30"/>
          <w:cs/>
        </w:rPr>
        <w:t xml:space="preserve"> </w:t>
      </w:r>
      <w:r w:rsidR="00AF6026" w:rsidRPr="002E3A4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E3A40">
        <w:rPr>
          <w:rFonts w:ascii="Angsana New" w:hAnsi="Angsana New"/>
          <w:sz w:val="30"/>
          <w:szCs w:val="30"/>
        </w:rPr>
        <w:t>31</w:t>
      </w:r>
      <w:r w:rsidRPr="002E3A40">
        <w:rPr>
          <w:rFonts w:ascii="Angsana New" w:hAnsi="Angsana New"/>
          <w:sz w:val="30"/>
          <w:szCs w:val="30"/>
          <w:cs/>
        </w:rPr>
        <w:t xml:space="preserve"> </w:t>
      </w:r>
      <w:r w:rsidRPr="002E3A4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60022" w:rsidRPr="002E3A40">
        <w:rPr>
          <w:rFonts w:ascii="Angsana New" w:hAnsi="Angsana New"/>
          <w:sz w:val="30"/>
          <w:szCs w:val="30"/>
        </w:rPr>
        <w:t>2562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2E3A4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43F8D2" w14:textId="77777777" w:rsidR="001D44E9" w:rsidRPr="002E3A40" w:rsidRDefault="001D44E9" w:rsidP="001D4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270"/>
        <w:gridCol w:w="1800"/>
      </w:tblGrid>
      <w:tr w:rsidR="00A349EE" w:rsidRPr="00491362" w14:paraId="4C1D638D" w14:textId="77777777" w:rsidTr="008575F0">
        <w:tc>
          <w:tcPr>
            <w:tcW w:w="5580" w:type="dxa"/>
          </w:tcPr>
          <w:p w14:paraId="64AD7824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0" w:type="dxa"/>
            <w:gridSpan w:val="3"/>
          </w:tcPr>
          <w:p w14:paraId="6DE6D8F0" w14:textId="10C4138B" w:rsidR="00A349EE" w:rsidRPr="00491362" w:rsidRDefault="00A349EE" w:rsidP="00A349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349EE" w:rsidRPr="00491362" w14:paraId="63E510BB" w14:textId="77777777" w:rsidTr="008575F0">
        <w:tc>
          <w:tcPr>
            <w:tcW w:w="5580" w:type="dxa"/>
          </w:tcPr>
          <w:p w14:paraId="1E80F583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54575B89" w14:textId="47B393B0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3</w:t>
            </w:r>
            <w:r w:rsidR="00B926DB">
              <w:rPr>
                <w:rFonts w:ascii="Angsana New" w:hAnsi="Angsana New"/>
                <w:sz w:val="29"/>
                <w:szCs w:val="29"/>
              </w:rPr>
              <w:t>0</w:t>
            </w:r>
            <w:r w:rsidR="00D73AD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7F1889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/>
                <w:sz w:val="29"/>
                <w:szCs w:val="29"/>
              </w:rPr>
              <w:t>256</w:t>
            </w:r>
            <w:r w:rsidR="00265D3C" w:rsidRPr="00491362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365F7268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06B4DF3E" w14:textId="61E95ED8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31</w:t>
            </w:r>
            <w:r w:rsidR="00503B4C" w:rsidRPr="00491362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491362">
              <w:rPr>
                <w:rFonts w:ascii="Angsana New" w:hAnsi="Angsana New"/>
                <w:sz w:val="29"/>
                <w:szCs w:val="29"/>
              </w:rPr>
              <w:t>256</w:t>
            </w:r>
            <w:r w:rsidR="00265D3C" w:rsidRPr="00491362">
              <w:rPr>
                <w:rFonts w:ascii="Angsana New" w:hAnsi="Angsana New"/>
                <w:sz w:val="29"/>
                <w:szCs w:val="29"/>
              </w:rPr>
              <w:t>2</w:t>
            </w:r>
          </w:p>
        </w:tc>
      </w:tr>
      <w:tr w:rsidR="00A349EE" w:rsidRPr="00491362" w14:paraId="3A080B2F" w14:textId="77777777" w:rsidTr="008575F0">
        <w:tc>
          <w:tcPr>
            <w:tcW w:w="5580" w:type="dxa"/>
          </w:tcPr>
          <w:p w14:paraId="65BFD383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0" w:type="dxa"/>
            <w:gridSpan w:val="3"/>
          </w:tcPr>
          <w:p w14:paraId="0B2232EB" w14:textId="77777777" w:rsidR="00A349EE" w:rsidRPr="00491362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A50D5" w:rsidRPr="00491362" w14:paraId="4F1CE71E" w14:textId="77777777" w:rsidTr="008575F0">
        <w:tc>
          <w:tcPr>
            <w:tcW w:w="5580" w:type="dxa"/>
          </w:tcPr>
          <w:p w14:paraId="61A1CB2F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>สินทรัพย์หมุนเวียน</w:t>
            </w:r>
          </w:p>
        </w:tc>
        <w:tc>
          <w:tcPr>
            <w:tcW w:w="1800" w:type="dxa"/>
          </w:tcPr>
          <w:p w14:paraId="16FCC45C" w14:textId="45F9CA90" w:rsidR="008A50D5" w:rsidRPr="00491362" w:rsidRDefault="00A10F14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24,9</w:t>
            </w:r>
            <w:r w:rsidR="00D35383">
              <w:rPr>
                <w:rFonts w:ascii="Angsana New" w:hAnsi="Angsana New"/>
                <w:sz w:val="29"/>
                <w:szCs w:val="29"/>
              </w:rPr>
              <w:t>30</w:t>
            </w:r>
          </w:p>
        </w:tc>
        <w:tc>
          <w:tcPr>
            <w:tcW w:w="270" w:type="dxa"/>
          </w:tcPr>
          <w:p w14:paraId="7A05C1AE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49E41C42" w14:textId="72C93322" w:rsidR="008A50D5" w:rsidRPr="00491362" w:rsidRDefault="008A50D5" w:rsidP="0085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27,521</w:t>
            </w:r>
          </w:p>
        </w:tc>
      </w:tr>
      <w:tr w:rsidR="008A50D5" w:rsidRPr="00491362" w14:paraId="25827EDD" w14:textId="77777777" w:rsidTr="008575F0">
        <w:tc>
          <w:tcPr>
            <w:tcW w:w="5580" w:type="dxa"/>
          </w:tcPr>
          <w:p w14:paraId="22DB4D41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</w:tcPr>
          <w:p w14:paraId="522F8AE8" w14:textId="3776199B" w:rsidR="008A50D5" w:rsidRPr="00491362" w:rsidRDefault="00A10F14" w:rsidP="00126DE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213,042</w:t>
            </w:r>
          </w:p>
        </w:tc>
        <w:tc>
          <w:tcPr>
            <w:tcW w:w="270" w:type="dxa"/>
          </w:tcPr>
          <w:p w14:paraId="04F0CD63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2504000B" w14:textId="77777777" w:rsidR="008A50D5" w:rsidRPr="00491362" w:rsidRDefault="008A50D5" w:rsidP="0085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213,042</w:t>
            </w:r>
          </w:p>
        </w:tc>
      </w:tr>
      <w:tr w:rsidR="008A50D5" w:rsidRPr="00491362" w14:paraId="79501056" w14:textId="77777777" w:rsidTr="008575F0">
        <w:tc>
          <w:tcPr>
            <w:tcW w:w="5580" w:type="dxa"/>
          </w:tcPr>
          <w:p w14:paraId="1A49A819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>หนี้สินหมุนเวียน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6C28952" w14:textId="40C97C25" w:rsidR="008A50D5" w:rsidRPr="00491362" w:rsidRDefault="00A10F14" w:rsidP="0085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</w:t>
            </w:r>
            <w:r w:rsidR="00D35383">
              <w:rPr>
                <w:rFonts w:ascii="Angsana New" w:hAnsi="Angsana New"/>
                <w:sz w:val="29"/>
                <w:szCs w:val="29"/>
              </w:rPr>
              <w:t>3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D35383">
              <w:rPr>
                <w:rFonts w:ascii="Angsana New" w:hAnsi="Angsana New"/>
                <w:sz w:val="29"/>
                <w:szCs w:val="29"/>
              </w:rPr>
              <w:t>394</w:t>
            </w:r>
            <w:r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01AD825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0E2D69C" w14:textId="77777777" w:rsidR="008A50D5" w:rsidRPr="00491362" w:rsidRDefault="008A50D5" w:rsidP="0085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(15,258)</w:t>
            </w:r>
          </w:p>
        </w:tc>
      </w:tr>
      <w:tr w:rsidR="008A50D5" w:rsidRPr="00491362" w14:paraId="01F65689" w14:textId="77777777" w:rsidTr="008575F0">
        <w:tc>
          <w:tcPr>
            <w:tcW w:w="5580" w:type="dxa"/>
          </w:tcPr>
          <w:p w14:paraId="0F8FA224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รวมสินทรัพย์สุทธิ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44BEBF7" w14:textId="645FAEDD" w:rsidR="008A50D5" w:rsidRPr="00491362" w:rsidRDefault="00A10F14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22</w:t>
            </w:r>
            <w:r w:rsidR="00D35383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D35383">
              <w:rPr>
                <w:rFonts w:ascii="Angsana New" w:hAnsi="Angsana New"/>
                <w:b/>
                <w:bCs/>
                <w:sz w:val="29"/>
                <w:szCs w:val="29"/>
              </w:rPr>
              <w:t>57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14:paraId="3FA80EA4" w14:textId="77777777" w:rsidR="008A50D5" w:rsidRPr="00491362" w:rsidRDefault="008A50D5" w:rsidP="008A50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D466DFD" w14:textId="77777777" w:rsidR="008A50D5" w:rsidRPr="00491362" w:rsidRDefault="008A50D5" w:rsidP="00857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225,305</w:t>
            </w:r>
          </w:p>
        </w:tc>
      </w:tr>
    </w:tbl>
    <w:p w14:paraId="62626E27" w14:textId="77777777" w:rsidR="001D44E9" w:rsidRPr="002E3A40" w:rsidRDefault="001D44E9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F52186" w14:textId="59514DD9" w:rsidR="00AE4F16" w:rsidRPr="002E3A40" w:rsidRDefault="00AE4F16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3A40">
        <w:rPr>
          <w:rFonts w:ascii="Angsana New" w:hAnsi="Angsana New" w:hint="cs"/>
          <w:sz w:val="30"/>
          <w:szCs w:val="30"/>
          <w:cs/>
        </w:rPr>
        <w:t>รายการ</w:t>
      </w:r>
      <w:r w:rsidR="00536E61" w:rsidRPr="002E3A40">
        <w:rPr>
          <w:rFonts w:ascii="Angsana New" w:hAnsi="Angsana New" w:hint="cs"/>
          <w:sz w:val="30"/>
          <w:szCs w:val="30"/>
          <w:cs/>
        </w:rPr>
        <w:t>รายได้และค่าใช้จ่าย</w:t>
      </w:r>
      <w:r w:rsidRPr="002E3A40">
        <w:rPr>
          <w:rFonts w:ascii="Angsana New" w:hAnsi="Angsana New" w:hint="cs"/>
          <w:sz w:val="30"/>
          <w:szCs w:val="30"/>
          <w:cs/>
        </w:rPr>
        <w:t>ของการดำเนินงานร่วมกัน</w:t>
      </w:r>
      <w:r w:rsidR="00037A0B" w:rsidRPr="002E3A40">
        <w:rPr>
          <w:rFonts w:ascii="Angsana New" w:hAnsi="Angsana New" w:hint="cs"/>
          <w:sz w:val="30"/>
          <w:szCs w:val="30"/>
          <w:cs/>
        </w:rPr>
        <w:t>ซึ่งรวมอยู่ในงบกำไรขาดทุนเบ็ดเสร็จสำหรับ</w:t>
      </w:r>
      <w:r w:rsidRPr="002E3A40">
        <w:rPr>
          <w:rFonts w:ascii="Angsana New" w:hAnsi="Angsana New" w:hint="cs"/>
          <w:sz w:val="30"/>
          <w:szCs w:val="30"/>
          <w:cs/>
        </w:rPr>
        <w:t>งวด</w:t>
      </w:r>
      <w:r w:rsidR="00EC2693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3F7E57">
        <w:rPr>
          <w:rFonts w:ascii="Angsana New" w:hAnsi="Angsana New" w:hint="cs"/>
          <w:sz w:val="30"/>
          <w:szCs w:val="30"/>
          <w:cs/>
        </w:rPr>
        <w:t>เก้าเ</w:t>
      </w:r>
      <w:r w:rsidRPr="002E3A40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Pr="002E3A40">
        <w:rPr>
          <w:rFonts w:ascii="Angsana New" w:hAnsi="Angsana New"/>
          <w:sz w:val="30"/>
          <w:szCs w:val="30"/>
        </w:rPr>
        <w:t>3</w:t>
      </w:r>
      <w:r w:rsidR="00B926DB" w:rsidRPr="002E3A40">
        <w:rPr>
          <w:rFonts w:ascii="Angsana New" w:hAnsi="Angsana New"/>
          <w:sz w:val="30"/>
          <w:szCs w:val="30"/>
        </w:rPr>
        <w:t>0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3F7E57">
        <w:rPr>
          <w:rFonts w:ascii="Angsana New" w:hAnsi="Angsana New" w:hint="cs"/>
          <w:sz w:val="30"/>
          <w:szCs w:val="30"/>
          <w:cs/>
        </w:rPr>
        <w:t>กันยายน</w:t>
      </w:r>
      <w:r w:rsidR="00B926DB" w:rsidRPr="002E3A40">
        <w:rPr>
          <w:rFonts w:ascii="Angsana New" w:hAnsi="Angsana New" w:hint="cs"/>
          <w:sz w:val="30"/>
          <w:szCs w:val="30"/>
          <w:cs/>
        </w:rPr>
        <w:t xml:space="preserve"> </w:t>
      </w:r>
      <w:r w:rsidRPr="002E3A40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13EC1F" w14:textId="06C19C75" w:rsidR="000D225C" w:rsidRPr="002E3A40" w:rsidRDefault="000D225C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270"/>
        <w:gridCol w:w="1800"/>
      </w:tblGrid>
      <w:tr w:rsidR="00B926DB" w:rsidRPr="00141A51" w14:paraId="10BB1CE7" w14:textId="77777777" w:rsidTr="008575F0">
        <w:tc>
          <w:tcPr>
            <w:tcW w:w="5580" w:type="dxa"/>
          </w:tcPr>
          <w:p w14:paraId="6E931881" w14:textId="77777777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0" w:type="dxa"/>
            <w:gridSpan w:val="3"/>
          </w:tcPr>
          <w:p w14:paraId="1C1FF307" w14:textId="77777777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141A51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926DB" w:rsidRPr="00141A51" w14:paraId="40F9DB35" w14:textId="77777777" w:rsidTr="008575F0">
        <w:tc>
          <w:tcPr>
            <w:tcW w:w="5580" w:type="dxa"/>
          </w:tcPr>
          <w:p w14:paraId="755076B9" w14:textId="12456695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141A5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3F7E57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กันยายน</w:t>
            </w:r>
          </w:p>
        </w:tc>
        <w:tc>
          <w:tcPr>
            <w:tcW w:w="1800" w:type="dxa"/>
          </w:tcPr>
          <w:p w14:paraId="2AE788E0" w14:textId="0E971A9D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0F7AC1FC" w14:textId="77777777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73709465" w14:textId="410E4B83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/>
                <w:sz w:val="29"/>
                <w:szCs w:val="29"/>
              </w:rPr>
              <w:t>256</w:t>
            </w:r>
            <w:r>
              <w:rPr>
                <w:rFonts w:ascii="Angsana New" w:hAnsi="Angsana New"/>
                <w:sz w:val="29"/>
                <w:szCs w:val="29"/>
              </w:rPr>
              <w:t>2</w:t>
            </w:r>
          </w:p>
        </w:tc>
      </w:tr>
      <w:tr w:rsidR="00B926DB" w:rsidRPr="00141A51" w14:paraId="4DF63055" w14:textId="77777777" w:rsidTr="008575F0">
        <w:tc>
          <w:tcPr>
            <w:tcW w:w="5580" w:type="dxa"/>
          </w:tcPr>
          <w:p w14:paraId="4C5B451D" w14:textId="77777777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870" w:type="dxa"/>
            <w:gridSpan w:val="3"/>
          </w:tcPr>
          <w:p w14:paraId="6477409A" w14:textId="77777777" w:rsidR="00B926DB" w:rsidRPr="00141A51" w:rsidRDefault="00B926DB" w:rsidP="003E06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B926DB" w:rsidRPr="001B3E16" w14:paraId="075D40CD" w14:textId="77777777" w:rsidTr="008575F0">
        <w:tc>
          <w:tcPr>
            <w:tcW w:w="5580" w:type="dxa"/>
          </w:tcPr>
          <w:p w14:paraId="78A9054B" w14:textId="77777777" w:rsidR="00B926DB" w:rsidRPr="00141A51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รายได้</w:t>
            </w:r>
          </w:p>
        </w:tc>
        <w:tc>
          <w:tcPr>
            <w:tcW w:w="1800" w:type="dxa"/>
          </w:tcPr>
          <w:p w14:paraId="073CF4FA" w14:textId="13DF3FA4" w:rsidR="00B926DB" w:rsidRPr="001B3E16" w:rsidRDefault="00A10F14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19,56</w:t>
            </w:r>
            <w:r w:rsidR="00D35383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488ECF7F" w14:textId="77777777" w:rsidR="00B926DB" w:rsidRPr="001B3E16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0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29BB0937" w14:textId="579B97DD" w:rsidR="00B926DB" w:rsidRPr="001B3E16" w:rsidRDefault="003F7E57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19,328</w:t>
            </w:r>
          </w:p>
        </w:tc>
      </w:tr>
      <w:tr w:rsidR="00B926DB" w:rsidRPr="001B3E16" w14:paraId="624B5C7C" w14:textId="77777777" w:rsidTr="008575F0">
        <w:tc>
          <w:tcPr>
            <w:tcW w:w="5580" w:type="dxa"/>
          </w:tcPr>
          <w:p w14:paraId="1F8BA655" w14:textId="77777777" w:rsidR="00B926DB" w:rsidRPr="00141A51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78C4A6" w14:textId="13A4ECCB" w:rsidR="00B926DB" w:rsidRPr="001B3E16" w:rsidRDefault="00A10F14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(16,316)</w:t>
            </w:r>
          </w:p>
        </w:tc>
        <w:tc>
          <w:tcPr>
            <w:tcW w:w="270" w:type="dxa"/>
          </w:tcPr>
          <w:p w14:paraId="731CEFDD" w14:textId="77777777" w:rsidR="00B926DB" w:rsidRPr="001B3E16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0" w:right="7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2AF024" w14:textId="55715777" w:rsidR="00B926DB" w:rsidRPr="001B3E16" w:rsidRDefault="003F7E57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(16,950)</w:t>
            </w:r>
          </w:p>
        </w:tc>
      </w:tr>
      <w:tr w:rsidR="00B926DB" w:rsidRPr="001B3E16" w14:paraId="41431CCD" w14:textId="77777777" w:rsidTr="008575F0">
        <w:tc>
          <w:tcPr>
            <w:tcW w:w="5580" w:type="dxa"/>
          </w:tcPr>
          <w:p w14:paraId="0027DEDC" w14:textId="4C80AED3" w:rsidR="00B926DB" w:rsidRPr="00141A51" w:rsidRDefault="00DF44C9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กำไร</w:t>
            </w:r>
            <w:r w:rsidR="00B926DB" w:rsidRPr="00141A51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สำหรับงวด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49D6149" w14:textId="7C51E27B" w:rsidR="00B926DB" w:rsidRPr="001B3E16" w:rsidRDefault="00A10F14" w:rsidP="00DF44C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3,24</w:t>
            </w:r>
            <w:r w:rsidR="00D35383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74A9EC4F" w14:textId="77777777" w:rsidR="00B926DB" w:rsidRPr="001B3E16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0" w:right="72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5DB8326" w14:textId="4FBBA99F" w:rsidR="00B926DB" w:rsidRPr="001B3E16" w:rsidRDefault="003F7E57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2,378</w:t>
            </w:r>
          </w:p>
        </w:tc>
      </w:tr>
      <w:tr w:rsidR="00B926DB" w14:paraId="77F1D10E" w14:textId="77777777" w:rsidTr="008575F0">
        <w:tc>
          <w:tcPr>
            <w:tcW w:w="5580" w:type="dxa"/>
          </w:tcPr>
          <w:p w14:paraId="46B4AFB3" w14:textId="77777777" w:rsidR="00B926DB" w:rsidRPr="005F3DB5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CC54DF5" w14:textId="77777777" w:rsidR="00B926DB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84C6101" w14:textId="77777777" w:rsidR="00B926DB" w:rsidRPr="001B3E16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5325BA1" w14:textId="77777777" w:rsidR="00B926DB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B926DB" w:rsidRPr="002622D7" w14:paraId="3890A1D6" w14:textId="77777777" w:rsidTr="008575F0">
        <w:tc>
          <w:tcPr>
            <w:tcW w:w="5580" w:type="dxa"/>
          </w:tcPr>
          <w:p w14:paraId="12EDEE50" w14:textId="77777777" w:rsidR="00B926DB" w:rsidRPr="002622D7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CDC4003" w14:textId="77777777" w:rsidR="00B926DB" w:rsidRPr="002622D7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622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622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622D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622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26DB" w:rsidRPr="002622D7" w14:paraId="01E7001D" w14:textId="77777777" w:rsidTr="008575F0">
        <w:tc>
          <w:tcPr>
            <w:tcW w:w="5580" w:type="dxa"/>
          </w:tcPr>
          <w:p w14:paraId="1F9D540E" w14:textId="24C9D8A8" w:rsidR="00B926DB" w:rsidRPr="002622D7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2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F7E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62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622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F7E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</w:tcPr>
          <w:p w14:paraId="71AE513C" w14:textId="5E09080A" w:rsidR="00B926DB" w:rsidRPr="002622D7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6F54D2" w14:textId="77777777" w:rsidR="00B926DB" w:rsidRPr="002622D7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15D708" w14:textId="085F7293" w:rsidR="00B926DB" w:rsidRPr="002622D7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2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926DB" w:rsidRPr="004E7094" w14:paraId="5C799612" w14:textId="77777777" w:rsidTr="008575F0">
        <w:tc>
          <w:tcPr>
            <w:tcW w:w="5580" w:type="dxa"/>
          </w:tcPr>
          <w:p w14:paraId="15FC007A" w14:textId="77777777" w:rsidR="00B926DB" w:rsidRPr="004E7094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7FAAF4AD" w14:textId="77777777" w:rsidR="00B926DB" w:rsidRPr="004E7094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70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26DB" w:rsidRPr="008B4180" w14:paraId="2447FB83" w14:textId="77777777" w:rsidTr="008575F0">
        <w:tc>
          <w:tcPr>
            <w:tcW w:w="5580" w:type="dxa"/>
          </w:tcPr>
          <w:p w14:paraId="3F7F08E1" w14:textId="77777777" w:rsidR="00B926DB" w:rsidRPr="004E7094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094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800" w:type="dxa"/>
          </w:tcPr>
          <w:p w14:paraId="07847F80" w14:textId="4CD8EC62" w:rsidR="00B926DB" w:rsidRPr="008B4180" w:rsidRDefault="00A10F14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57,14</w:t>
            </w:r>
            <w:r w:rsidR="00D3538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1C0A3A" w14:textId="77777777" w:rsidR="00B926DB" w:rsidRPr="008B4180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0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BC0F371" w14:textId="0B679EEB" w:rsidR="00B926DB" w:rsidRPr="008B4180" w:rsidRDefault="00C84B88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395,322</w:t>
            </w:r>
          </w:p>
        </w:tc>
      </w:tr>
      <w:tr w:rsidR="00B926DB" w:rsidRPr="008B4180" w14:paraId="42E9C682" w14:textId="77777777" w:rsidTr="008575F0">
        <w:tc>
          <w:tcPr>
            <w:tcW w:w="5580" w:type="dxa"/>
          </w:tcPr>
          <w:p w14:paraId="78889E2D" w14:textId="77777777" w:rsidR="00B926DB" w:rsidRPr="004E7094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709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C2914C7" w14:textId="0875E6B2" w:rsidR="00B926DB" w:rsidRPr="008B4180" w:rsidRDefault="00A10F14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(47,748)</w:t>
            </w:r>
          </w:p>
        </w:tc>
        <w:tc>
          <w:tcPr>
            <w:tcW w:w="270" w:type="dxa"/>
          </w:tcPr>
          <w:p w14:paraId="3F0EF23B" w14:textId="77777777" w:rsidR="00B926DB" w:rsidRPr="008B4180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0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6F9667" w14:textId="06383A6D" w:rsidR="00B926DB" w:rsidRPr="008B4180" w:rsidRDefault="00C84B88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(356,336)</w:t>
            </w:r>
          </w:p>
        </w:tc>
      </w:tr>
      <w:tr w:rsidR="00B926DB" w:rsidRPr="008B4180" w14:paraId="5AFB481E" w14:textId="77777777" w:rsidTr="008575F0">
        <w:tc>
          <w:tcPr>
            <w:tcW w:w="5580" w:type="dxa"/>
          </w:tcPr>
          <w:p w14:paraId="1D7141F2" w14:textId="3EBF0790" w:rsidR="00B926DB" w:rsidRPr="004E7094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70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FB96CA" w14:textId="1B5DCD96" w:rsidR="00B926DB" w:rsidRPr="008B4180" w:rsidRDefault="00A10F14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9,39</w:t>
            </w:r>
            <w:r w:rsidR="00D3538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AD48DDC" w14:textId="77777777" w:rsidR="00B926DB" w:rsidRPr="008B4180" w:rsidRDefault="00B926DB" w:rsidP="00B926D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7531FE4" w14:textId="785823A8" w:rsidR="00B926DB" w:rsidRPr="008B4180" w:rsidRDefault="00C84B88" w:rsidP="008575F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0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38,986</w:t>
            </w:r>
          </w:p>
        </w:tc>
      </w:tr>
    </w:tbl>
    <w:p w14:paraId="0C9748C9" w14:textId="09C00D89" w:rsidR="00491362" w:rsidRDefault="00491362" w:rsidP="004913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4B612918" w14:textId="77777777" w:rsidR="002E3A40" w:rsidRPr="00491362" w:rsidRDefault="002E3A40" w:rsidP="004913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61624875" w14:textId="77777777" w:rsidR="002E3A40" w:rsidRDefault="002E3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0BB46250" w14:textId="69724F8A" w:rsidR="000F6A64" w:rsidRPr="00E61D85" w:rsidRDefault="000F6A64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61D85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14:paraId="76911C09" w14:textId="2D434D77" w:rsidR="00491362" w:rsidRPr="002E3A40" w:rsidRDefault="00491362" w:rsidP="006E7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196"/>
        <w:gridCol w:w="244"/>
        <w:gridCol w:w="1198"/>
      </w:tblGrid>
      <w:tr w:rsidR="00B926DB" w:rsidRPr="006C5FF4" w14:paraId="7D967A73" w14:textId="77777777" w:rsidTr="002E3A40">
        <w:trPr>
          <w:tblHeader/>
        </w:trPr>
        <w:tc>
          <w:tcPr>
            <w:tcW w:w="3553" w:type="pct"/>
          </w:tcPr>
          <w:p w14:paraId="2E1960A5" w14:textId="77777777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14:paraId="4AA6D717" w14:textId="77777777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26DB" w:rsidRPr="006C5FF4" w14:paraId="50FC9ABC" w14:textId="77777777" w:rsidTr="002E3A40">
        <w:trPr>
          <w:tblHeader/>
        </w:trPr>
        <w:tc>
          <w:tcPr>
            <w:tcW w:w="3553" w:type="pct"/>
          </w:tcPr>
          <w:p w14:paraId="10E4799A" w14:textId="6F744210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84B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C5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84B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56" w:type="pct"/>
          </w:tcPr>
          <w:p w14:paraId="70A24C3D" w14:textId="2407622B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1D53B175" w14:textId="77777777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2ECB86BC" w14:textId="28C4D8EA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926DB" w:rsidRPr="006C5FF4" w14:paraId="5EF7D41F" w14:textId="77777777" w:rsidTr="002E3A40">
        <w:trPr>
          <w:tblHeader/>
        </w:trPr>
        <w:tc>
          <w:tcPr>
            <w:tcW w:w="3553" w:type="pct"/>
          </w:tcPr>
          <w:p w14:paraId="05C9003B" w14:textId="77777777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14:paraId="02004230" w14:textId="77777777" w:rsidR="00B926DB" w:rsidRPr="006C5FF4" w:rsidRDefault="00B926D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5F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26DB" w:rsidRPr="00634980" w14:paraId="2AE0A3F4" w14:textId="77777777" w:rsidTr="002E3A40">
        <w:trPr>
          <w:tblHeader/>
        </w:trPr>
        <w:tc>
          <w:tcPr>
            <w:tcW w:w="3553" w:type="pct"/>
          </w:tcPr>
          <w:p w14:paraId="64919B4E" w14:textId="77777777" w:rsidR="00B926DB" w:rsidRPr="006C5FF4" w:rsidRDefault="00B926DB" w:rsidP="00B9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sz w:val="30"/>
                <w:szCs w:val="30"/>
              </w:rPr>
              <w:t>1</w:t>
            </w:r>
            <w:r w:rsidRPr="006C5FF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56" w:type="pct"/>
          </w:tcPr>
          <w:p w14:paraId="29994909" w14:textId="3414FABE" w:rsidR="00B926DB" w:rsidRPr="00634980" w:rsidRDefault="008B3C8C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681,808</w:t>
            </w:r>
          </w:p>
        </w:tc>
        <w:tc>
          <w:tcPr>
            <w:tcW w:w="134" w:type="pct"/>
          </w:tcPr>
          <w:p w14:paraId="7893B75B" w14:textId="77777777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55EE1D23" w14:textId="2B61C9C3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4980">
              <w:rPr>
                <w:rFonts w:ascii="Angsana New" w:hAnsi="Angsana New"/>
                <w:sz w:val="30"/>
                <w:szCs w:val="30"/>
              </w:rPr>
              <w:t>668,058</w:t>
            </w:r>
          </w:p>
        </w:tc>
      </w:tr>
      <w:tr w:rsidR="00C84B88" w:rsidRPr="00634980" w14:paraId="2960C038" w14:textId="77777777" w:rsidTr="002E3A40">
        <w:trPr>
          <w:tblHeader/>
        </w:trPr>
        <w:tc>
          <w:tcPr>
            <w:tcW w:w="3553" w:type="pct"/>
          </w:tcPr>
          <w:p w14:paraId="5EC5867A" w14:textId="186319E4" w:rsidR="00C84B88" w:rsidRPr="006C5FF4" w:rsidRDefault="00C84B88" w:rsidP="00B9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FF4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56" w:type="pct"/>
          </w:tcPr>
          <w:p w14:paraId="5AC4E643" w14:textId="6AFB761F" w:rsidR="00C84B88" w:rsidRDefault="00067167" w:rsidP="00067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34" w:type="pct"/>
          </w:tcPr>
          <w:p w14:paraId="4EC2806A" w14:textId="77777777" w:rsidR="00C84B88" w:rsidRPr="00634980" w:rsidRDefault="00C84B88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16C547D0" w14:textId="561CD309" w:rsidR="00C84B88" w:rsidRPr="00634980" w:rsidRDefault="00C84B88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4980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B926DB" w:rsidRPr="00634980" w14:paraId="172DDDAC" w14:textId="77777777" w:rsidTr="002E3A40">
        <w:trPr>
          <w:tblHeader/>
        </w:trPr>
        <w:tc>
          <w:tcPr>
            <w:tcW w:w="3553" w:type="pct"/>
          </w:tcPr>
          <w:p w14:paraId="06FE9220" w14:textId="3D9193E2" w:rsidR="00B926DB" w:rsidRPr="006C5FF4" w:rsidRDefault="00C84B88" w:rsidP="00B9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="00B926DB" w:rsidRPr="006C5FF4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656" w:type="pct"/>
          </w:tcPr>
          <w:p w14:paraId="1F934170" w14:textId="6F4D4DF4" w:rsidR="00B926DB" w:rsidRPr="00634980" w:rsidRDefault="00DD6317" w:rsidP="003C1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F422A78" w14:textId="77777777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5864340E" w14:textId="507C0417" w:rsidR="00B926DB" w:rsidRPr="00634980" w:rsidRDefault="00C84B88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B926DB" w:rsidRPr="00634980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B926DB" w:rsidRPr="00634980" w14:paraId="4D689000" w14:textId="77777777" w:rsidTr="002E3A40">
        <w:trPr>
          <w:tblHeader/>
        </w:trPr>
        <w:tc>
          <w:tcPr>
            <w:tcW w:w="3553" w:type="pct"/>
          </w:tcPr>
          <w:p w14:paraId="2B44B16E" w14:textId="49178017" w:rsidR="00B926DB" w:rsidRPr="006C5FF4" w:rsidRDefault="00B926DB" w:rsidP="00B9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84B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6DE76190" w14:textId="7D1B3D96" w:rsidR="00B926DB" w:rsidRPr="00634980" w:rsidRDefault="00DD6317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06716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,808</w:t>
            </w:r>
          </w:p>
        </w:tc>
        <w:tc>
          <w:tcPr>
            <w:tcW w:w="134" w:type="pct"/>
          </w:tcPr>
          <w:p w14:paraId="6096BC89" w14:textId="77777777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11CBAAEA" w14:textId="7F6A5F31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80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C84B8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6349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84B8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634980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</w:tr>
      <w:tr w:rsidR="00B926DB" w:rsidRPr="00634980" w14:paraId="4BCA42D0" w14:textId="77777777" w:rsidTr="002E3A40">
        <w:trPr>
          <w:tblHeader/>
        </w:trPr>
        <w:tc>
          <w:tcPr>
            <w:tcW w:w="3553" w:type="pct"/>
          </w:tcPr>
          <w:p w14:paraId="3F69244B" w14:textId="77777777" w:rsidR="00B926DB" w:rsidRPr="006C5FF4" w:rsidRDefault="00B926DB" w:rsidP="00B9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6" w:type="pct"/>
            <w:tcBorders>
              <w:top w:val="double" w:sz="4" w:space="0" w:color="auto"/>
            </w:tcBorders>
          </w:tcPr>
          <w:p w14:paraId="5810D5CB" w14:textId="77777777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8E6B6EC" w14:textId="77777777" w:rsidR="00B926DB" w:rsidRPr="00634980" w:rsidRDefault="00B926DB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  <w:bottom w:val="double" w:sz="4" w:space="0" w:color="auto"/>
            </w:tcBorders>
          </w:tcPr>
          <w:p w14:paraId="66043DF8" w14:textId="112048EE" w:rsidR="00B926DB" w:rsidRPr="00634980" w:rsidRDefault="00C84B88" w:rsidP="00B92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743E9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  <w:r w:rsidRPr="006349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743E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634980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</w:tr>
    </w:tbl>
    <w:p w14:paraId="3486AA62" w14:textId="77777777" w:rsidR="00B926DB" w:rsidRPr="00491362" w:rsidRDefault="00B926DB" w:rsidP="006E7C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19F21C5C" w14:textId="77777777" w:rsidR="00457C4C" w:rsidRPr="00283B03" w:rsidRDefault="00457C4C" w:rsidP="00283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  <w:sectPr w:rsidR="00457C4C" w:rsidRPr="00283B03" w:rsidSect="003E061E">
          <w:headerReference w:type="default" r:id="rId12"/>
          <w:footerReference w:type="default" r:id="rId13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7836C48B" w14:textId="77777777" w:rsidR="00BF3DAB" w:rsidRPr="00826626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681F0181" w14:textId="4BEF2873" w:rsidR="0065124E" w:rsidRPr="00FF662A" w:rsidRDefault="0065124E" w:rsidP="00DD6E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9"/>
          <w:szCs w:val="29"/>
        </w:rPr>
      </w:pPr>
      <w:r w:rsidRPr="00FF662A">
        <w:rPr>
          <w:rFonts w:ascii="Angsana New" w:hAnsi="Angsana New"/>
          <w:sz w:val="29"/>
          <w:szCs w:val="29"/>
          <w:cs/>
        </w:rPr>
        <w:t xml:space="preserve">เงินลงทุนในบริษัทย่อย ณ วันที่ </w:t>
      </w:r>
      <w:r w:rsidR="008620B8" w:rsidRPr="00FF662A">
        <w:rPr>
          <w:rFonts w:ascii="Angsana New" w:hAnsi="Angsana New"/>
          <w:sz w:val="29"/>
          <w:szCs w:val="29"/>
        </w:rPr>
        <w:t>3</w:t>
      </w:r>
      <w:r w:rsidR="00B926DB">
        <w:rPr>
          <w:rFonts w:ascii="Angsana New" w:hAnsi="Angsana New"/>
          <w:sz w:val="29"/>
          <w:szCs w:val="29"/>
        </w:rPr>
        <w:t>0</w:t>
      </w:r>
      <w:r w:rsidR="00D73AD4">
        <w:rPr>
          <w:rFonts w:ascii="Angsana New" w:hAnsi="Angsana New"/>
          <w:sz w:val="29"/>
          <w:szCs w:val="29"/>
          <w:cs/>
        </w:rPr>
        <w:t xml:space="preserve"> </w:t>
      </w:r>
      <w:r w:rsidR="00820A3F">
        <w:rPr>
          <w:rFonts w:ascii="Angsana New" w:hAnsi="Angsana New" w:hint="cs"/>
          <w:sz w:val="29"/>
          <w:szCs w:val="29"/>
          <w:cs/>
        </w:rPr>
        <w:t>กันยายน</w:t>
      </w:r>
      <w:r w:rsidR="00B926DB">
        <w:rPr>
          <w:rFonts w:ascii="Angsana New" w:hAnsi="Angsana New" w:hint="cs"/>
          <w:sz w:val="29"/>
          <w:szCs w:val="29"/>
          <w:cs/>
        </w:rPr>
        <w:t xml:space="preserve"> </w:t>
      </w:r>
      <w:r w:rsidR="008620B8" w:rsidRPr="00FF662A">
        <w:rPr>
          <w:rFonts w:ascii="Angsana New" w:hAnsi="Angsana New"/>
          <w:sz w:val="29"/>
          <w:szCs w:val="29"/>
        </w:rPr>
        <w:t>256</w:t>
      </w:r>
      <w:r w:rsidR="008A50D5">
        <w:rPr>
          <w:rFonts w:ascii="Angsana New" w:hAnsi="Angsana New"/>
          <w:sz w:val="29"/>
          <w:szCs w:val="29"/>
        </w:rPr>
        <w:t>3</w:t>
      </w:r>
      <w:r w:rsidR="00503B4C" w:rsidRPr="00503B4C">
        <w:rPr>
          <w:rFonts w:ascii="Angsana New" w:hAnsi="Angsana New"/>
          <w:sz w:val="29"/>
          <w:szCs w:val="29"/>
          <w:cs/>
        </w:rPr>
        <w:t xml:space="preserve"> </w:t>
      </w:r>
      <w:r w:rsidRPr="00FF662A">
        <w:rPr>
          <w:rFonts w:ascii="Angsana New" w:hAnsi="Angsana New"/>
          <w:sz w:val="29"/>
          <w:szCs w:val="29"/>
          <w:cs/>
        </w:rPr>
        <w:t>และ</w:t>
      </w:r>
      <w:r w:rsidR="00503B4C" w:rsidRPr="00503B4C">
        <w:rPr>
          <w:rFonts w:ascii="Angsana New" w:hAnsi="Angsana New"/>
          <w:sz w:val="29"/>
          <w:szCs w:val="29"/>
          <w:cs/>
        </w:rPr>
        <w:t xml:space="preserve"> </w:t>
      </w:r>
      <w:r w:rsidR="000C037D" w:rsidRPr="00FF662A">
        <w:rPr>
          <w:rFonts w:ascii="Angsana New" w:hAnsi="Angsana New"/>
          <w:sz w:val="29"/>
          <w:szCs w:val="29"/>
        </w:rPr>
        <w:t>31</w:t>
      </w:r>
      <w:r w:rsidR="00503B4C" w:rsidRPr="00503B4C">
        <w:rPr>
          <w:rFonts w:ascii="Angsana New" w:hAnsi="Angsana New"/>
          <w:sz w:val="29"/>
          <w:szCs w:val="29"/>
          <w:cs/>
        </w:rPr>
        <w:t xml:space="preserve"> </w:t>
      </w:r>
      <w:r w:rsidR="000C037D" w:rsidRPr="00FF662A">
        <w:rPr>
          <w:rFonts w:ascii="Angsana New" w:hAnsi="Angsana New" w:hint="cs"/>
          <w:sz w:val="29"/>
          <w:szCs w:val="29"/>
          <w:cs/>
        </w:rPr>
        <w:t>ธันวาคม</w:t>
      </w:r>
      <w:r w:rsidRPr="00FF662A">
        <w:rPr>
          <w:rFonts w:ascii="Angsana New" w:hAnsi="Angsana New"/>
          <w:sz w:val="29"/>
          <w:szCs w:val="29"/>
          <w:cs/>
        </w:rPr>
        <w:t xml:space="preserve"> </w:t>
      </w:r>
      <w:r w:rsidR="008620B8" w:rsidRPr="00FF662A">
        <w:rPr>
          <w:rFonts w:ascii="Angsana New" w:hAnsi="Angsana New"/>
          <w:sz w:val="29"/>
          <w:szCs w:val="29"/>
        </w:rPr>
        <w:t>25</w:t>
      </w:r>
      <w:r w:rsidR="008A50D5">
        <w:rPr>
          <w:rFonts w:ascii="Angsana New" w:hAnsi="Angsana New"/>
          <w:sz w:val="29"/>
          <w:szCs w:val="29"/>
        </w:rPr>
        <w:t>62</w:t>
      </w:r>
      <w:r w:rsidR="00503B4C" w:rsidRPr="00503B4C">
        <w:rPr>
          <w:rFonts w:ascii="Angsana New" w:hAnsi="Angsana New"/>
          <w:sz w:val="29"/>
          <w:szCs w:val="29"/>
          <w:cs/>
        </w:rPr>
        <w:t xml:space="preserve"> </w:t>
      </w:r>
      <w:r w:rsidRPr="00FF662A">
        <w:rPr>
          <w:rFonts w:ascii="Angsana New" w:hAnsi="Angsana New"/>
          <w:sz w:val="29"/>
          <w:szCs w:val="29"/>
          <w:cs/>
        </w:rPr>
        <w:t>และเงินปันผลรับ</w:t>
      </w:r>
      <w:r w:rsidR="00D85EBF" w:rsidRPr="00FF662A">
        <w:rPr>
          <w:rFonts w:ascii="Angsana New" w:hAnsi="Angsana New" w:hint="cs"/>
          <w:sz w:val="29"/>
          <w:szCs w:val="29"/>
          <w:cs/>
        </w:rPr>
        <w:t>จากเงินลงทุนสำหรับ</w:t>
      </w:r>
      <w:r w:rsidR="00361715" w:rsidRPr="00FF662A">
        <w:rPr>
          <w:rFonts w:ascii="Angsana New" w:hAnsi="Angsana New" w:hint="cs"/>
          <w:sz w:val="29"/>
          <w:szCs w:val="29"/>
          <w:cs/>
        </w:rPr>
        <w:t>งวด</w:t>
      </w:r>
      <w:r w:rsidR="006F2941">
        <w:rPr>
          <w:rFonts w:ascii="Angsana New" w:hAnsi="Angsana New" w:hint="cs"/>
          <w:sz w:val="29"/>
          <w:szCs w:val="29"/>
          <w:cs/>
        </w:rPr>
        <w:t>เก้า</w:t>
      </w:r>
      <w:r w:rsidR="00361715" w:rsidRPr="00FF662A">
        <w:rPr>
          <w:rFonts w:ascii="Angsana New" w:hAnsi="Angsana New" w:hint="cs"/>
          <w:sz w:val="29"/>
          <w:szCs w:val="29"/>
          <w:cs/>
        </w:rPr>
        <w:t>เดือน</w:t>
      </w:r>
      <w:r w:rsidRPr="00FF662A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 w:rsidR="008620B8" w:rsidRPr="00FF662A">
        <w:rPr>
          <w:rFonts w:ascii="Angsana New" w:hAnsi="Angsana New"/>
          <w:sz w:val="29"/>
          <w:szCs w:val="29"/>
        </w:rPr>
        <w:t>3</w:t>
      </w:r>
      <w:r w:rsidR="00B926DB">
        <w:rPr>
          <w:rFonts w:ascii="Angsana New" w:hAnsi="Angsana New"/>
          <w:sz w:val="29"/>
          <w:szCs w:val="29"/>
        </w:rPr>
        <w:t>0</w:t>
      </w:r>
      <w:r w:rsidR="00D73AD4">
        <w:rPr>
          <w:rFonts w:ascii="Angsana New" w:hAnsi="Angsana New"/>
          <w:sz w:val="29"/>
          <w:szCs w:val="29"/>
          <w:cs/>
        </w:rPr>
        <w:t xml:space="preserve"> </w:t>
      </w:r>
      <w:r w:rsidR="006F2941">
        <w:rPr>
          <w:rFonts w:ascii="Angsana New" w:hAnsi="Angsana New" w:hint="cs"/>
          <w:sz w:val="29"/>
          <w:szCs w:val="29"/>
          <w:cs/>
        </w:rPr>
        <w:t>กันยายน</w:t>
      </w:r>
      <w:r w:rsidR="00B926DB">
        <w:rPr>
          <w:rFonts w:ascii="Angsana New" w:hAnsi="Angsana New" w:hint="cs"/>
          <w:sz w:val="29"/>
          <w:szCs w:val="29"/>
          <w:cs/>
        </w:rPr>
        <w:t xml:space="preserve"> </w:t>
      </w:r>
      <w:r w:rsidRPr="00FF662A">
        <w:rPr>
          <w:rFonts w:ascii="Angsana New" w:hAnsi="Angsana New"/>
          <w:sz w:val="29"/>
          <w:szCs w:val="29"/>
          <w:cs/>
        </w:rPr>
        <w:t>มีดังนี้</w:t>
      </w:r>
    </w:p>
    <w:p w14:paraId="08899931" w14:textId="77777777" w:rsidR="00BF3DAB" w:rsidRPr="00145ECD" w:rsidRDefault="00BF3DAB" w:rsidP="000C037D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BF3DAB" w:rsidRPr="00DD7A29" w14:paraId="5D05FA9D" w14:textId="77777777" w:rsidTr="000554FF">
        <w:trPr>
          <w:cantSplit/>
          <w:trHeight w:val="389"/>
          <w:tblHeader/>
        </w:trPr>
        <w:tc>
          <w:tcPr>
            <w:tcW w:w="4476" w:type="dxa"/>
          </w:tcPr>
          <w:p w14:paraId="21C6B2C9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5EC59585" w14:textId="45002CE7" w:rsidR="00BF3DAB" w:rsidRPr="00DD7A29" w:rsidRDefault="00BF3DAB" w:rsidP="00BF3DAB">
            <w:pPr>
              <w:pStyle w:val="BodyText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503B4C" w:rsidRPr="00503B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BF3DAB" w:rsidRPr="00DD7A29" w14:paraId="0D82582F" w14:textId="77777777" w:rsidTr="006C4D90">
        <w:trPr>
          <w:cantSplit/>
          <w:tblHeader/>
        </w:trPr>
        <w:tc>
          <w:tcPr>
            <w:tcW w:w="4476" w:type="dxa"/>
          </w:tcPr>
          <w:p w14:paraId="496C3712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78985CE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สัดส่วนการถือหุ้น</w:t>
            </w:r>
          </w:p>
        </w:tc>
        <w:tc>
          <w:tcPr>
            <w:tcW w:w="180" w:type="dxa"/>
          </w:tcPr>
          <w:p w14:paraId="51DF08A0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745AC554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51143C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6823138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BA6E8A5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6D37B75D" w14:textId="39CED61F" w:rsidR="00BF3DAB" w:rsidRPr="00DD7A29" w:rsidRDefault="00217CE1" w:rsidP="00B02D93">
            <w:pPr>
              <w:pStyle w:val="acctfourfigures"/>
              <w:tabs>
                <w:tab w:val="clear" w:pos="765"/>
                <w:tab w:val="left" w:pos="21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รับสำหรับ</w:t>
            </w:r>
          </w:p>
        </w:tc>
      </w:tr>
      <w:tr w:rsidR="00BF3DAB" w:rsidRPr="00DD7A29" w14:paraId="39732EC1" w14:textId="77777777" w:rsidTr="006C4D90">
        <w:trPr>
          <w:cantSplit/>
          <w:tblHeader/>
        </w:trPr>
        <w:tc>
          <w:tcPr>
            <w:tcW w:w="4476" w:type="dxa"/>
          </w:tcPr>
          <w:p w14:paraId="5C7DBE0B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5EF083F6" w14:textId="11837C28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โดยตรง</w:t>
            </w: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และโดย</w:t>
            </w: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อ้อม</w:t>
            </w:r>
          </w:p>
        </w:tc>
        <w:tc>
          <w:tcPr>
            <w:tcW w:w="180" w:type="dxa"/>
          </w:tcPr>
          <w:p w14:paraId="4C0357A6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374648A2" w14:textId="3B96F841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E5D33B7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895A42E" w14:textId="2ED8A63B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1FC87B77" w14:textId="77777777" w:rsidR="00BF3DAB" w:rsidRPr="00DD7A29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6935365B" w14:textId="4B5254BA" w:rsidR="00217CE1" w:rsidRPr="00DD7A29" w:rsidRDefault="00217CE1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</w:t>
            </w:r>
            <w:r w:rsidR="006F294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B926DB" w:rsidRPr="00DD7A29" w14:paraId="5C8DE1C7" w14:textId="77777777" w:rsidTr="006C4D90">
        <w:trPr>
          <w:cantSplit/>
          <w:tblHeader/>
        </w:trPr>
        <w:tc>
          <w:tcPr>
            <w:tcW w:w="4476" w:type="dxa"/>
          </w:tcPr>
          <w:p w14:paraId="12D578F5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8E167D" w14:textId="76AEE35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6F294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00177D3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5EBF42" w14:textId="1D0E1E8A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503B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D7A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DC0624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7E471A2" w14:textId="77E1B958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6F294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11E85CE6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09F93" w14:textId="519220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503B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D7A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C3690D6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5F31B2" w14:textId="220D8B9A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6F294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30225E0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73BC4C" w14:textId="59519D41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503B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DD7A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70B72C0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3DD9A2" w14:textId="38408AE6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6F294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28D30A4C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33ED568" w14:textId="45EC91DE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D73A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6F294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ยน</w:t>
            </w:r>
          </w:p>
        </w:tc>
      </w:tr>
      <w:tr w:rsidR="00B926DB" w:rsidRPr="00DD7A29" w14:paraId="2BF97738" w14:textId="77777777" w:rsidTr="006C4D90">
        <w:trPr>
          <w:cantSplit/>
          <w:tblHeader/>
        </w:trPr>
        <w:tc>
          <w:tcPr>
            <w:tcW w:w="4476" w:type="dxa"/>
          </w:tcPr>
          <w:p w14:paraId="4A1B77D1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D075AE" w14:textId="1E63938E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A3F4524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4C4101" w14:textId="10FF733A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066B5C8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F587B39" w14:textId="5B5CF55C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07BEAB6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E81A03" w14:textId="10B3A5ED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F3AD361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CC3ED5" w14:textId="002F38BB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C9317F7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0B4D7A" w14:textId="4AC09DBC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6A806A1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132901" w14:textId="1A1DEB13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518CF05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3CAF3D8" w14:textId="3014C568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3B4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B926DB" w:rsidRPr="00DD7A29" w14:paraId="58629B3F" w14:textId="77777777" w:rsidTr="006C4D90">
        <w:trPr>
          <w:cantSplit/>
        </w:trPr>
        <w:tc>
          <w:tcPr>
            <w:tcW w:w="4476" w:type="dxa"/>
          </w:tcPr>
          <w:p w14:paraId="1C5F5957" w14:textId="77777777" w:rsidR="00B926DB" w:rsidRPr="00DD7A29" w:rsidRDefault="00B926DB" w:rsidP="00B926DB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</w:t>
            </w:r>
            <w:r w:rsidRPr="00DD7A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</w:t>
            </w:r>
          </w:p>
        </w:tc>
        <w:tc>
          <w:tcPr>
            <w:tcW w:w="2340" w:type="dxa"/>
            <w:gridSpan w:val="3"/>
          </w:tcPr>
          <w:p w14:paraId="10F328B6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B6D9A3E" w14:textId="77777777" w:rsidR="00B926DB" w:rsidRPr="00DD7A29" w:rsidRDefault="00B926DB" w:rsidP="00B926D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16C32B58" w14:textId="77777777" w:rsidR="00B926DB" w:rsidRPr="00DD7A29" w:rsidRDefault="00B926DB" w:rsidP="00B926D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926DB" w:rsidRPr="00DD7A29" w14:paraId="0CD5A2D3" w14:textId="77777777" w:rsidTr="006C4D90">
        <w:trPr>
          <w:cantSplit/>
        </w:trPr>
        <w:tc>
          <w:tcPr>
            <w:tcW w:w="4476" w:type="dxa"/>
          </w:tcPr>
          <w:p w14:paraId="59EA9647" w14:textId="77777777" w:rsidR="00B926DB" w:rsidRPr="00DD7A29" w:rsidRDefault="00B926DB" w:rsidP="00B926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17940C32" w14:textId="4178F5DA" w:rsidR="00B926DB" w:rsidRPr="00DD7A29" w:rsidRDefault="008B3C8C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100.00</w:t>
            </w:r>
          </w:p>
        </w:tc>
        <w:tc>
          <w:tcPr>
            <w:tcW w:w="180" w:type="dxa"/>
          </w:tcPr>
          <w:p w14:paraId="25A48AF2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47322E8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100.00</w:t>
            </w:r>
          </w:p>
        </w:tc>
        <w:tc>
          <w:tcPr>
            <w:tcW w:w="180" w:type="dxa"/>
          </w:tcPr>
          <w:p w14:paraId="400EF293" w14:textId="77777777" w:rsidR="00B926DB" w:rsidRPr="00DD7A29" w:rsidRDefault="00B926DB" w:rsidP="00B926D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7CD882" w14:textId="659C0FD4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088AA44F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CE1D33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034317B4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F116A1" w14:textId="1D689879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1EFDE7D9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DB433A5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552E032D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CC510" w14:textId="244A9AC0" w:rsidR="00B926DB" w:rsidRPr="00DD7A29" w:rsidRDefault="008B3C8C" w:rsidP="00B926D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60F058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68F151A2" w14:textId="5D1F6CF3" w:rsidR="00B926DB" w:rsidRPr="00DD7A29" w:rsidRDefault="008B3C8C" w:rsidP="00B926D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926DB" w:rsidRPr="00DD7A29" w14:paraId="4E4DB616" w14:textId="77777777" w:rsidTr="006C4D90">
        <w:trPr>
          <w:cantSplit/>
        </w:trPr>
        <w:tc>
          <w:tcPr>
            <w:tcW w:w="4476" w:type="dxa"/>
          </w:tcPr>
          <w:p w14:paraId="7AD42C80" w14:textId="77777777" w:rsidR="00B926DB" w:rsidRPr="00DD7A29" w:rsidRDefault="00B926DB" w:rsidP="00B926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 xml:space="preserve"> คอนโทร์โน จ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38BC1F04" w14:textId="30156FC6" w:rsidR="00B926DB" w:rsidRPr="00DD7A29" w:rsidRDefault="008B3C8C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23FEA150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A7F5120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1583B61" w14:textId="77777777" w:rsidR="00B926DB" w:rsidRPr="00DD7A29" w:rsidRDefault="00B926DB" w:rsidP="00B926D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0EAAA5E" w14:textId="40E2E1EF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103,250</w:t>
            </w:r>
          </w:p>
        </w:tc>
        <w:tc>
          <w:tcPr>
            <w:tcW w:w="180" w:type="dxa"/>
          </w:tcPr>
          <w:p w14:paraId="35969F7B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711406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103,250</w:t>
            </w:r>
          </w:p>
        </w:tc>
        <w:tc>
          <w:tcPr>
            <w:tcW w:w="180" w:type="dxa"/>
          </w:tcPr>
          <w:p w14:paraId="031A26B7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4BE9C3" w14:textId="229D3269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0453A8ED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84305E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22403654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71067D" w14:textId="19A37EC5" w:rsidR="00B926DB" w:rsidRPr="00DD7A29" w:rsidRDefault="008B3C8C" w:rsidP="00B926D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F12B84F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C3592CE" w14:textId="55036865" w:rsidR="00B926DB" w:rsidRPr="00DD7A29" w:rsidRDefault="008B3C8C" w:rsidP="00B926D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926DB" w:rsidRPr="00DD7A29" w14:paraId="42B48D2E" w14:textId="77777777" w:rsidTr="00900841">
        <w:trPr>
          <w:cantSplit/>
        </w:trPr>
        <w:tc>
          <w:tcPr>
            <w:tcW w:w="4476" w:type="dxa"/>
          </w:tcPr>
          <w:p w14:paraId="0486A930" w14:textId="778AEFC0" w:rsidR="00B926DB" w:rsidRPr="00DD7A29" w:rsidRDefault="00B926DB" w:rsidP="00B926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503B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สแกน อินเตอร์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 xml:space="preserve"> โลจิสติกส์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3D153F80" w14:textId="2485B804" w:rsidR="00B926DB" w:rsidRPr="00DD7A29" w:rsidRDefault="008B3C8C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331D9A7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A77D8CC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42C4F123" w14:textId="77777777" w:rsidR="00B926DB" w:rsidRPr="00DD7A29" w:rsidRDefault="00B926DB" w:rsidP="00B926D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639C31" w14:textId="2927E9CE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406BBA6C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DBAB08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293D3E08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817094" w14:textId="4E9A4DC0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59C8B608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FC29B3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7BD874DE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08555F" w14:textId="1838D866" w:rsidR="00B926DB" w:rsidRPr="00DD7A29" w:rsidRDefault="008B3C8C" w:rsidP="00B926D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CBFE690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8FD2657" w14:textId="77DD7EED" w:rsidR="00B926DB" w:rsidRPr="00DD7A29" w:rsidRDefault="008B3C8C" w:rsidP="00B926D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926DB" w:rsidRPr="00DD7A29" w14:paraId="5D13D936" w14:textId="77777777" w:rsidTr="00F22D0C">
        <w:trPr>
          <w:cantSplit/>
        </w:trPr>
        <w:tc>
          <w:tcPr>
            <w:tcW w:w="4476" w:type="dxa"/>
          </w:tcPr>
          <w:p w14:paraId="2398F2AF" w14:textId="3760E11A" w:rsidR="00B926DB" w:rsidRPr="00DD7A29" w:rsidRDefault="00B926DB" w:rsidP="00B926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ซี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>ย จำกัด</w:t>
            </w:r>
          </w:p>
        </w:tc>
        <w:tc>
          <w:tcPr>
            <w:tcW w:w="1080" w:type="dxa"/>
          </w:tcPr>
          <w:p w14:paraId="3DA2D64D" w14:textId="02A4B6DD" w:rsidR="00B926DB" w:rsidRPr="00DD7A29" w:rsidRDefault="008B3C8C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2B0420B0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866DC2C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D1974D3" w14:textId="77777777" w:rsidR="00B926DB" w:rsidRPr="00DD7A29" w:rsidRDefault="00B926DB" w:rsidP="00B926D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4A3B19F" w14:textId="1661094F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0" w:type="dxa"/>
          </w:tcPr>
          <w:p w14:paraId="26E1FB0D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68F6D7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0" w:type="dxa"/>
          </w:tcPr>
          <w:p w14:paraId="43D27D22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751D2" w14:textId="3D0D4AD6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22,103</w:t>
            </w:r>
          </w:p>
        </w:tc>
        <w:tc>
          <w:tcPr>
            <w:tcW w:w="180" w:type="dxa"/>
          </w:tcPr>
          <w:p w14:paraId="02AAE8A4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AB9F16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22,103</w:t>
            </w:r>
          </w:p>
        </w:tc>
        <w:tc>
          <w:tcPr>
            <w:tcW w:w="180" w:type="dxa"/>
          </w:tcPr>
          <w:p w14:paraId="60030215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73D08B" w14:textId="57D28889" w:rsidR="00B926DB" w:rsidRPr="00DD7A29" w:rsidRDefault="008B3C8C" w:rsidP="00B926D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C145A6E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63DE2A91" w14:textId="075B52D8" w:rsidR="00B926DB" w:rsidRPr="00DD7A29" w:rsidRDefault="008B3C8C" w:rsidP="00B926D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926DB" w:rsidRPr="00DD7A29" w14:paraId="60CE118B" w14:textId="77777777" w:rsidTr="00F22D0C">
        <w:trPr>
          <w:cantSplit/>
        </w:trPr>
        <w:tc>
          <w:tcPr>
            <w:tcW w:w="4476" w:type="dxa"/>
          </w:tcPr>
          <w:p w14:paraId="5D80D2F8" w14:textId="310F4408" w:rsidR="00B926DB" w:rsidRPr="00DD7A29" w:rsidRDefault="00B926DB" w:rsidP="00B926DB">
            <w:pPr>
              <w:rPr>
                <w:rFonts w:ascii="Angsana New" w:hAnsi="Angsana New"/>
                <w:sz w:val="28"/>
                <w:szCs w:val="28"/>
              </w:rPr>
            </w:pP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322A5294" w14:textId="2502C548" w:rsidR="00B926DB" w:rsidRPr="00DD7A29" w:rsidRDefault="008B3C8C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CAED37B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9F3D5BE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1A5BE5D8" w14:textId="77777777" w:rsidR="00B926DB" w:rsidRPr="00DD7A29" w:rsidRDefault="00B926DB" w:rsidP="00B926D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28D40D8" w14:textId="643FA779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13,750</w:t>
            </w:r>
          </w:p>
        </w:tc>
        <w:tc>
          <w:tcPr>
            <w:tcW w:w="180" w:type="dxa"/>
          </w:tcPr>
          <w:p w14:paraId="0FFD9336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0531F2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13,750</w:t>
            </w:r>
          </w:p>
        </w:tc>
        <w:tc>
          <w:tcPr>
            <w:tcW w:w="180" w:type="dxa"/>
          </w:tcPr>
          <w:p w14:paraId="7859D4A5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3FC5F0" w14:textId="415EA317" w:rsidR="00B926DB" w:rsidRPr="00DD7A29" w:rsidRDefault="008B3C8C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13,750</w:t>
            </w:r>
          </w:p>
        </w:tc>
        <w:tc>
          <w:tcPr>
            <w:tcW w:w="180" w:type="dxa"/>
          </w:tcPr>
          <w:p w14:paraId="0E9955BE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7B0D6D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13,750</w:t>
            </w:r>
          </w:p>
        </w:tc>
        <w:tc>
          <w:tcPr>
            <w:tcW w:w="180" w:type="dxa"/>
          </w:tcPr>
          <w:p w14:paraId="2ABED94E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A33C7B" w14:textId="42CCD48C" w:rsidR="00B926DB" w:rsidRPr="00DD7A29" w:rsidRDefault="008B3C8C" w:rsidP="00B926D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542EE5" w14:textId="77777777" w:rsidR="00B926DB" w:rsidRPr="00DD7A29" w:rsidRDefault="00B926DB" w:rsidP="00B926DB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0B97FCE8" w14:textId="5585EEFA" w:rsidR="00B926DB" w:rsidRPr="00DD7A29" w:rsidRDefault="008B3C8C" w:rsidP="00B926D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06644" w:rsidRPr="00602AEC" w14:paraId="2E5C794A" w14:textId="77777777" w:rsidTr="00F22D0C">
        <w:trPr>
          <w:cantSplit/>
        </w:trPr>
        <w:tc>
          <w:tcPr>
            <w:tcW w:w="4476" w:type="dxa"/>
          </w:tcPr>
          <w:p w14:paraId="06764B1C" w14:textId="77178DDD" w:rsidR="00006644" w:rsidRPr="00602AEC" w:rsidRDefault="00006644" w:rsidP="0000664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02AEC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สแกน เอิร์ธ พาวเวอร์ จำกัด </w:t>
            </w:r>
            <w:r w:rsidR="004D2E29" w:rsidRPr="00602AEC">
              <w:rPr>
                <w:rFonts w:ascii="Angsana New" w:hAnsi="Angsana New"/>
                <w:sz w:val="28"/>
                <w:szCs w:val="28"/>
                <w:cs/>
              </w:rPr>
              <w:t>(*)</w:t>
            </w:r>
          </w:p>
        </w:tc>
        <w:tc>
          <w:tcPr>
            <w:tcW w:w="1080" w:type="dxa"/>
          </w:tcPr>
          <w:p w14:paraId="032C1691" w14:textId="2A603F3A" w:rsidR="00006644" w:rsidRPr="00602AEC" w:rsidRDefault="00006644" w:rsidP="000066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2A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</w:t>
            </w:r>
            <w:r w:rsidR="00602AEC" w:rsidRPr="00602A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D6A5E4A" w14:textId="77777777" w:rsidR="00006644" w:rsidRPr="00602AEC" w:rsidRDefault="00006644" w:rsidP="000066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4B01DC5" w14:textId="74DEEB80" w:rsidR="00006644" w:rsidRPr="00602AEC" w:rsidRDefault="00602AEC" w:rsidP="000066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2A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72D3B9" w14:textId="77777777" w:rsidR="00006644" w:rsidRPr="00602AEC" w:rsidRDefault="00006644" w:rsidP="0000664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7315326" w14:textId="735EA058" w:rsidR="00006644" w:rsidRPr="00602AEC" w:rsidRDefault="00602AEC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2A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0" w:type="dxa"/>
          </w:tcPr>
          <w:p w14:paraId="5A4FA4DB" w14:textId="77777777" w:rsidR="00006644" w:rsidRPr="00602AEC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744D69" w14:textId="27DD7CD6" w:rsidR="00006644" w:rsidRPr="00602AEC" w:rsidRDefault="00602AEC" w:rsidP="00602AE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2A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CA858B" w14:textId="77777777" w:rsidR="00006644" w:rsidRPr="00602AEC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71FB83" w14:textId="4E695716" w:rsidR="00006644" w:rsidRPr="00602AEC" w:rsidRDefault="00602AEC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2A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0" w:type="dxa"/>
          </w:tcPr>
          <w:p w14:paraId="47CABE82" w14:textId="77777777" w:rsidR="00006644" w:rsidRPr="00602AEC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B6D0C" w14:textId="14338028" w:rsidR="00006644" w:rsidRPr="00602AEC" w:rsidRDefault="00602AEC" w:rsidP="00602AE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2A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3934DD0" w14:textId="77777777" w:rsidR="00006644" w:rsidRPr="00602AEC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1CDFFC" w14:textId="6DA26907" w:rsidR="00006644" w:rsidRPr="00602AEC" w:rsidRDefault="00006644" w:rsidP="0000664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2A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FC97B99" w14:textId="77777777" w:rsidR="00006644" w:rsidRPr="00602AEC" w:rsidRDefault="00006644" w:rsidP="00006644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3F976723" w14:textId="0AA43160" w:rsidR="00006644" w:rsidRPr="00602AEC" w:rsidRDefault="00006644" w:rsidP="0000664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2A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06644" w:rsidRPr="00DD7A29" w14:paraId="4ED16044" w14:textId="77777777" w:rsidTr="00F22D0C">
        <w:trPr>
          <w:cantSplit/>
        </w:trPr>
        <w:tc>
          <w:tcPr>
            <w:tcW w:w="4476" w:type="dxa"/>
          </w:tcPr>
          <w:p w14:paraId="4DB7D285" w14:textId="38DA6DDD" w:rsidR="00006644" w:rsidRPr="00DD7A29" w:rsidRDefault="00006644" w:rsidP="0000664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เก้าก้อง </w:t>
            </w:r>
            <w:r w:rsidRPr="00DD7A29">
              <w:rPr>
                <w:rFonts w:ascii="Angsana New" w:hAnsi="Angsana New"/>
                <w:sz w:val="28"/>
                <w:szCs w:val="28"/>
                <w:cs/>
              </w:rPr>
              <w:t>ปิโตรเลียม จ</w:t>
            </w:r>
            <w:r w:rsidRPr="00DD7A29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20142929" w14:textId="2EB58AAF" w:rsidR="00006644" w:rsidRDefault="00006644" w:rsidP="000066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407BD280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94752B6" w14:textId="0596156C" w:rsidR="00006644" w:rsidRPr="00DD7A29" w:rsidRDefault="00006644" w:rsidP="000066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03D04A1" w14:textId="77777777" w:rsidR="00006644" w:rsidRPr="00DD7A29" w:rsidRDefault="00006644" w:rsidP="0000664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FE77FA2" w14:textId="69C08C66" w:rsidR="00006644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1F186077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397D64" w14:textId="1AD71FCA" w:rsidR="00006644" w:rsidRPr="00DD7A29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098C15BC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2A8DCF" w14:textId="49EB5017" w:rsidR="00006644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218F271A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DBCF50" w14:textId="636C55AD" w:rsidR="00006644" w:rsidRPr="00DD7A29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0AACF2C1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E97C8E" w14:textId="4E1FA716" w:rsidR="00006644" w:rsidRDefault="00006644" w:rsidP="0000664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35C0E08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3D931675" w14:textId="2F59DDA5" w:rsidR="00006644" w:rsidRDefault="00006644" w:rsidP="0000664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06644" w:rsidRPr="00DD7A29" w14:paraId="6C2691B2" w14:textId="77777777" w:rsidTr="006C4D90">
        <w:trPr>
          <w:cantSplit/>
        </w:trPr>
        <w:tc>
          <w:tcPr>
            <w:tcW w:w="4476" w:type="dxa"/>
          </w:tcPr>
          <w:p w14:paraId="5C83E35A" w14:textId="77777777" w:rsidR="00006644" w:rsidRPr="00DD7A29" w:rsidRDefault="00006644" w:rsidP="0000664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7A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4AB5D613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E283B3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8E339FA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033FE65" w14:textId="77777777" w:rsidR="00006644" w:rsidRPr="00DD7A29" w:rsidRDefault="00006644" w:rsidP="0000664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5B3229D" w14:textId="1D2DEF4D" w:rsidR="00006644" w:rsidRPr="00DD7A29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  <w:r w:rsidR="00602A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,250</w:t>
            </w:r>
          </w:p>
        </w:tc>
        <w:tc>
          <w:tcPr>
            <w:tcW w:w="180" w:type="dxa"/>
          </w:tcPr>
          <w:p w14:paraId="4443A42C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FDFC3B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D7A2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427,250</w:t>
            </w:r>
          </w:p>
        </w:tc>
        <w:tc>
          <w:tcPr>
            <w:tcW w:w="180" w:type="dxa"/>
          </w:tcPr>
          <w:p w14:paraId="37C251E1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CBF4B0" w14:textId="21F4A0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</w:t>
            </w:r>
            <w:r w:rsidR="0080391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,808</w:t>
            </w:r>
          </w:p>
        </w:tc>
        <w:tc>
          <w:tcPr>
            <w:tcW w:w="180" w:type="dxa"/>
          </w:tcPr>
          <w:p w14:paraId="0F76D683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101982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D7A2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681,808</w:t>
            </w:r>
          </w:p>
        </w:tc>
        <w:tc>
          <w:tcPr>
            <w:tcW w:w="180" w:type="dxa"/>
          </w:tcPr>
          <w:p w14:paraId="4DAF79BA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DA4D1" w14:textId="4702E476" w:rsidR="00006644" w:rsidRPr="00DD7A29" w:rsidRDefault="00006644" w:rsidP="00006644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508D45E" w14:textId="77777777" w:rsidR="00006644" w:rsidRPr="00DD7A29" w:rsidRDefault="00006644" w:rsidP="00006644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EC8104F" w14:textId="0E2DC3BE" w:rsidR="00006644" w:rsidRPr="00DD7A29" w:rsidRDefault="00006644" w:rsidP="0000664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EB04231" w14:textId="77777777" w:rsidR="009F46D6" w:rsidRPr="000554FF" w:rsidRDefault="009F46D6" w:rsidP="004D64D4">
      <w:pPr>
        <w:rPr>
          <w:rFonts w:ascii="Angsana New" w:eastAsia="Calibri" w:hAnsi="Angsana New"/>
          <w:spacing w:val="-12"/>
        </w:rPr>
      </w:pPr>
    </w:p>
    <w:p w14:paraId="3F7E2075" w14:textId="29531625" w:rsidR="00006644" w:rsidRPr="00006644" w:rsidRDefault="00006644" w:rsidP="000066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9"/>
          <w:szCs w:val="29"/>
        </w:rPr>
      </w:pPr>
      <w:r w:rsidRPr="00006644">
        <w:rPr>
          <w:rFonts w:ascii="Angsana New" w:hAnsi="Angsana New" w:hint="cs"/>
          <w:sz w:val="29"/>
          <w:szCs w:val="29"/>
        </w:rPr>
        <w:t xml:space="preserve">(*) </w:t>
      </w:r>
      <w:r w:rsidRPr="00006644">
        <w:rPr>
          <w:rFonts w:ascii="Angsana New" w:hAnsi="Angsana New" w:hint="cs"/>
          <w:sz w:val="29"/>
          <w:szCs w:val="29"/>
          <w:cs/>
        </w:rPr>
        <w:t xml:space="preserve">ในไตรมาส </w:t>
      </w:r>
      <w:r w:rsidRPr="00006644">
        <w:rPr>
          <w:rFonts w:ascii="Angsana New" w:hAnsi="Angsana New" w:hint="cs"/>
          <w:sz w:val="29"/>
          <w:szCs w:val="29"/>
        </w:rPr>
        <w:t xml:space="preserve">3 </w:t>
      </w:r>
      <w:r w:rsidRPr="00006644">
        <w:rPr>
          <w:rFonts w:ascii="Angsana New" w:hAnsi="Angsana New" w:hint="cs"/>
          <w:sz w:val="29"/>
          <w:szCs w:val="29"/>
          <w:cs/>
        </w:rPr>
        <w:t xml:space="preserve">ปี </w:t>
      </w:r>
      <w:r w:rsidRPr="00006644">
        <w:rPr>
          <w:rFonts w:ascii="Angsana New" w:hAnsi="Angsana New" w:hint="cs"/>
          <w:sz w:val="29"/>
          <w:szCs w:val="29"/>
        </w:rPr>
        <w:t xml:space="preserve">2563 </w:t>
      </w:r>
      <w:r w:rsidRPr="00006644">
        <w:rPr>
          <w:rFonts w:ascii="Angsana New" w:hAnsi="Angsana New" w:hint="cs"/>
          <w:sz w:val="29"/>
          <w:szCs w:val="29"/>
          <w:cs/>
        </w:rPr>
        <w:t xml:space="preserve">ที่ประชุมคณะกรรมการของบริษัทมีมติให้ลงทุนในบริษัท สแกน เอิร์ธ พาวเวอร์ จำกัด โดยบริษัทถือหุ้นสามัญของบริษัทดังกล่าวเป็นจำนวน </w:t>
      </w:r>
      <w:r w:rsidRPr="00006644">
        <w:rPr>
          <w:rFonts w:ascii="Angsana New" w:hAnsi="Angsana New" w:hint="cs"/>
          <w:sz w:val="29"/>
          <w:szCs w:val="29"/>
        </w:rPr>
        <w:t xml:space="preserve">9,997 </w:t>
      </w:r>
      <w:r w:rsidRPr="00006644">
        <w:rPr>
          <w:rFonts w:ascii="Angsana New" w:hAnsi="Angsana New" w:hint="cs"/>
          <w:sz w:val="29"/>
          <w:szCs w:val="29"/>
          <w:cs/>
        </w:rPr>
        <w:t>หุ้น</w:t>
      </w:r>
      <w:r>
        <w:rPr>
          <w:rFonts w:ascii="Angsana New" w:hAnsi="Angsana New"/>
          <w:sz w:val="29"/>
          <w:szCs w:val="29"/>
        </w:rPr>
        <w:t xml:space="preserve"> </w:t>
      </w:r>
      <w:r w:rsidR="00847C1C">
        <w:rPr>
          <w:rFonts w:ascii="Angsana New" w:hAnsi="Angsana New"/>
          <w:sz w:val="29"/>
          <w:szCs w:val="29"/>
        </w:rPr>
        <w:t xml:space="preserve">        </w:t>
      </w:r>
      <w:r w:rsidRPr="00006644">
        <w:rPr>
          <w:rFonts w:ascii="Angsana New" w:hAnsi="Angsana New" w:hint="cs"/>
          <w:sz w:val="29"/>
          <w:szCs w:val="29"/>
          <w:cs/>
        </w:rPr>
        <w:t xml:space="preserve">จาก </w:t>
      </w:r>
      <w:r w:rsidRPr="00006644">
        <w:rPr>
          <w:rFonts w:ascii="Angsana New" w:hAnsi="Angsana New" w:hint="cs"/>
          <w:sz w:val="29"/>
          <w:szCs w:val="29"/>
        </w:rPr>
        <w:t xml:space="preserve">10,000 </w:t>
      </w:r>
      <w:r w:rsidRPr="00006644">
        <w:rPr>
          <w:rFonts w:ascii="Angsana New" w:hAnsi="Angsana New" w:hint="cs"/>
          <w:sz w:val="29"/>
          <w:szCs w:val="29"/>
          <w:cs/>
        </w:rPr>
        <w:t xml:space="preserve">หุ้น มูลค่าหุ้นละ </w:t>
      </w:r>
      <w:r w:rsidRPr="00006644">
        <w:rPr>
          <w:rFonts w:ascii="Angsana New" w:hAnsi="Angsana New" w:hint="cs"/>
          <w:sz w:val="29"/>
          <w:szCs w:val="29"/>
        </w:rPr>
        <w:t xml:space="preserve">100 </w:t>
      </w:r>
      <w:r w:rsidRPr="00006644">
        <w:rPr>
          <w:rFonts w:ascii="Angsana New" w:hAnsi="Angsana New" w:hint="cs"/>
          <w:sz w:val="29"/>
          <w:szCs w:val="29"/>
          <w:cs/>
        </w:rPr>
        <w:t xml:space="preserve">บาท ต่อมาบริษัทมีการเรียกชำระค่าหุ้นจากผู้ถือหุ้น จำนวนเงิน </w:t>
      </w:r>
      <w:r w:rsidRPr="00006644">
        <w:rPr>
          <w:rFonts w:ascii="Angsana New" w:hAnsi="Angsana New" w:hint="cs"/>
          <w:sz w:val="29"/>
          <w:szCs w:val="29"/>
        </w:rPr>
        <w:t xml:space="preserve">999,700 </w:t>
      </w:r>
      <w:r w:rsidRPr="00006644">
        <w:rPr>
          <w:rFonts w:ascii="Angsana New" w:hAnsi="Angsana New" w:hint="cs"/>
          <w:sz w:val="29"/>
          <w:szCs w:val="29"/>
          <w:cs/>
        </w:rPr>
        <w:t>บาท โดยบริษัทสแกน เอิร์ธ พาวเวอร์</w:t>
      </w:r>
      <w:r w:rsidRPr="00006644">
        <w:rPr>
          <w:rFonts w:ascii="Angsana New" w:hAnsi="Angsana New" w:hint="cs"/>
          <w:sz w:val="29"/>
          <w:szCs w:val="29"/>
        </w:rPr>
        <w:t xml:space="preserve"> </w:t>
      </w:r>
      <w:r w:rsidRPr="00006644">
        <w:rPr>
          <w:rFonts w:ascii="Angsana New" w:hAnsi="Angsana New" w:hint="cs"/>
          <w:sz w:val="29"/>
          <w:szCs w:val="29"/>
          <w:cs/>
        </w:rPr>
        <w:t>จำกัด</w:t>
      </w:r>
      <w:r w:rsidRPr="00006644">
        <w:rPr>
          <w:rFonts w:ascii="Angsana New" w:hAnsi="Angsana New" w:hint="cs"/>
          <w:sz w:val="29"/>
          <w:szCs w:val="29"/>
        </w:rPr>
        <w:t xml:space="preserve"> </w:t>
      </w:r>
      <w:r w:rsidRPr="00006644">
        <w:rPr>
          <w:rFonts w:ascii="Angsana New" w:hAnsi="Angsana New" w:hint="cs"/>
          <w:sz w:val="29"/>
          <w:szCs w:val="29"/>
          <w:cs/>
        </w:rPr>
        <w:t>จดทะเบียนจัดตั้งกับ</w:t>
      </w:r>
      <w:r w:rsidR="00F03355">
        <w:rPr>
          <w:rFonts w:ascii="Angsana New" w:hAnsi="Angsana New" w:hint="cs"/>
          <w:sz w:val="29"/>
          <w:szCs w:val="29"/>
          <w:cs/>
        </w:rPr>
        <w:t xml:space="preserve">          </w:t>
      </w:r>
      <w:r w:rsidRPr="00006644">
        <w:rPr>
          <w:rFonts w:ascii="Angsana New" w:hAnsi="Angsana New" w:hint="cs"/>
          <w:sz w:val="29"/>
          <w:szCs w:val="29"/>
          <w:cs/>
        </w:rPr>
        <w:t xml:space="preserve">กระทรวงพาณิชย์เมื่อวันที่ </w:t>
      </w:r>
      <w:r w:rsidRPr="00006644">
        <w:rPr>
          <w:rFonts w:ascii="Angsana New" w:hAnsi="Angsana New" w:hint="cs"/>
          <w:sz w:val="29"/>
          <w:szCs w:val="29"/>
        </w:rPr>
        <w:t xml:space="preserve">28 </w:t>
      </w:r>
      <w:r w:rsidRPr="00006644">
        <w:rPr>
          <w:rFonts w:ascii="Angsana New" w:hAnsi="Angsana New" w:hint="cs"/>
          <w:sz w:val="29"/>
          <w:szCs w:val="29"/>
          <w:cs/>
        </w:rPr>
        <w:t xml:space="preserve">สิงหาคม </w:t>
      </w:r>
      <w:r w:rsidRPr="00006644">
        <w:rPr>
          <w:rFonts w:ascii="Angsana New" w:hAnsi="Angsana New" w:hint="cs"/>
          <w:sz w:val="29"/>
          <w:szCs w:val="29"/>
        </w:rPr>
        <w:t>2563</w:t>
      </w:r>
    </w:p>
    <w:p w14:paraId="645E2C99" w14:textId="55987964" w:rsidR="00006644" w:rsidRPr="00B02D93" w:rsidRDefault="00006644" w:rsidP="00C655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24"/>
        <w:jc w:val="thaiDistribute"/>
        <w:rPr>
          <w:rFonts w:ascii="Angsana New" w:hAnsi="Angsana New"/>
          <w:sz w:val="29"/>
          <w:szCs w:val="29"/>
          <w:cs/>
        </w:rPr>
        <w:sectPr w:rsidR="00006644" w:rsidRPr="00B02D93" w:rsidSect="003E061E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BE1D6E8" w14:textId="501B2BC0" w:rsidR="00297A37" w:rsidRPr="00111416" w:rsidRDefault="00297A37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1" w:name="OLE_LINK1"/>
      <w:r w:rsidRPr="00111416">
        <w:rPr>
          <w:rFonts w:ascii="Angsana New" w:hAnsi="Angsana New"/>
          <w:bCs/>
          <w:sz w:val="30"/>
          <w:szCs w:val="30"/>
          <w:cs/>
        </w:rPr>
        <w:t>ที่ดิน อาคารและอุปกรณ์</w:t>
      </w:r>
      <w:r w:rsidR="00961FD9">
        <w:rPr>
          <w:rFonts w:ascii="Angsana New" w:hAnsi="Angsana New" w:hint="cs"/>
          <w:bCs/>
          <w:sz w:val="30"/>
          <w:szCs w:val="30"/>
          <w:cs/>
        </w:rPr>
        <w:t>และ</w:t>
      </w:r>
      <w:r w:rsidR="0012147B">
        <w:rPr>
          <w:rFonts w:ascii="Angsana New" w:hAnsi="Angsana New" w:hint="cs"/>
          <w:bCs/>
          <w:sz w:val="30"/>
          <w:szCs w:val="30"/>
          <w:cs/>
        </w:rPr>
        <w:t>สินทรัพย์</w:t>
      </w:r>
      <w:r w:rsidR="00961FD9">
        <w:rPr>
          <w:rFonts w:ascii="Angsana New" w:hAnsi="Angsana New" w:hint="cs"/>
          <w:bCs/>
          <w:sz w:val="30"/>
          <w:szCs w:val="30"/>
          <w:cs/>
        </w:rPr>
        <w:t>สิทธิการใช้</w:t>
      </w:r>
    </w:p>
    <w:p w14:paraId="71FE3647" w14:textId="77777777" w:rsidR="00C2043A" w:rsidRPr="006C49ED" w:rsidRDefault="00C2043A" w:rsidP="00297A37">
      <w:pPr>
        <w:ind w:left="540"/>
        <w:rPr>
          <w:rFonts w:ascii="Angsana New" w:hAnsi="Angsana New"/>
          <w:bCs/>
          <w:sz w:val="24"/>
          <w:szCs w:val="24"/>
        </w:rPr>
      </w:pPr>
    </w:p>
    <w:p w14:paraId="4075443E" w14:textId="58CF4712" w:rsidR="00297A37" w:rsidRPr="002E3A40" w:rsidRDefault="00297A37" w:rsidP="00297A37">
      <w:pPr>
        <w:ind w:left="540"/>
        <w:rPr>
          <w:rFonts w:ascii="Angsana New" w:hAnsi="Angsana New"/>
          <w:sz w:val="30"/>
          <w:szCs w:val="30"/>
        </w:rPr>
      </w:pPr>
      <w:r w:rsidRPr="002E3A40">
        <w:rPr>
          <w:rFonts w:ascii="Angsana New" w:hAnsi="Angsana New"/>
          <w:b/>
          <w:sz w:val="30"/>
          <w:szCs w:val="30"/>
          <w:cs/>
        </w:rPr>
        <w:t>ก</w:t>
      </w:r>
      <w:r w:rsidRPr="002E3A40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</w:t>
      </w:r>
      <w:r w:rsidR="00361715" w:rsidRPr="002E3A40">
        <w:rPr>
          <w:rFonts w:ascii="Angsana New" w:hAnsi="Angsana New" w:hint="cs"/>
          <w:sz w:val="30"/>
          <w:szCs w:val="30"/>
          <w:cs/>
        </w:rPr>
        <w:t>งวด</w:t>
      </w:r>
      <w:r w:rsidR="00091852">
        <w:rPr>
          <w:rFonts w:ascii="Angsana New" w:hAnsi="Angsana New" w:hint="cs"/>
          <w:sz w:val="30"/>
          <w:szCs w:val="30"/>
          <w:cs/>
        </w:rPr>
        <w:t>เก้า</w:t>
      </w:r>
      <w:r w:rsidR="00361715" w:rsidRPr="002E3A40">
        <w:rPr>
          <w:rFonts w:ascii="Angsana New" w:hAnsi="Angsana New" w:hint="cs"/>
          <w:sz w:val="30"/>
          <w:szCs w:val="30"/>
          <w:cs/>
        </w:rPr>
        <w:t>เดือน</w:t>
      </w:r>
      <w:r w:rsidRPr="002E3A4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620B8" w:rsidRPr="002E3A40">
        <w:rPr>
          <w:rFonts w:ascii="Angsana New" w:hAnsi="Angsana New"/>
          <w:sz w:val="30"/>
          <w:szCs w:val="30"/>
        </w:rPr>
        <w:t>3</w:t>
      </w:r>
      <w:r w:rsidR="00B926DB" w:rsidRPr="002E3A40">
        <w:rPr>
          <w:rFonts w:ascii="Angsana New" w:hAnsi="Angsana New"/>
          <w:sz w:val="30"/>
          <w:szCs w:val="30"/>
        </w:rPr>
        <w:t>0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091852">
        <w:rPr>
          <w:rFonts w:ascii="Angsana New" w:hAnsi="Angsana New" w:hint="cs"/>
          <w:sz w:val="30"/>
          <w:szCs w:val="30"/>
          <w:cs/>
        </w:rPr>
        <w:t>กันยายน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E21293">
        <w:rPr>
          <w:rFonts w:ascii="Angsana New" w:hAnsi="Angsana New"/>
          <w:sz w:val="30"/>
          <w:szCs w:val="30"/>
        </w:rPr>
        <w:t>2563</w:t>
      </w:r>
      <w:r w:rsidR="00B926DB" w:rsidRPr="002E3A40">
        <w:rPr>
          <w:rFonts w:ascii="Angsana New" w:hAnsi="Angsana New" w:hint="cs"/>
          <w:sz w:val="30"/>
          <w:szCs w:val="30"/>
          <w:cs/>
        </w:rPr>
        <w:t xml:space="preserve"> </w:t>
      </w:r>
      <w:r w:rsidRPr="002E3A40">
        <w:rPr>
          <w:rFonts w:ascii="Angsana New" w:hAnsi="Angsana New"/>
          <w:sz w:val="30"/>
          <w:szCs w:val="30"/>
          <w:cs/>
        </w:rPr>
        <w:t>มีดังนี้</w:t>
      </w:r>
    </w:p>
    <w:p w14:paraId="6DC7E180" w14:textId="7B8E49F3" w:rsidR="00297A37" w:rsidRPr="006C49ED" w:rsidRDefault="00297A37" w:rsidP="00297A37">
      <w:pPr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9"/>
        <w:gridCol w:w="1090"/>
        <w:gridCol w:w="238"/>
        <w:gridCol w:w="1061"/>
        <w:gridCol w:w="7"/>
        <w:gridCol w:w="230"/>
        <w:gridCol w:w="7"/>
        <w:gridCol w:w="923"/>
        <w:gridCol w:w="13"/>
        <w:gridCol w:w="10"/>
        <w:gridCol w:w="219"/>
        <w:gridCol w:w="11"/>
        <w:gridCol w:w="7"/>
        <w:gridCol w:w="1045"/>
      </w:tblGrid>
      <w:tr w:rsidR="00612DBF" w:rsidRPr="00ED3882" w14:paraId="4BD60043" w14:textId="77777777" w:rsidTr="003E061E">
        <w:trPr>
          <w:tblHeader/>
        </w:trPr>
        <w:tc>
          <w:tcPr>
            <w:tcW w:w="2403" w:type="pct"/>
          </w:tcPr>
          <w:p w14:paraId="67A19EBA" w14:textId="77777777" w:rsidR="00612DBF" w:rsidRPr="00ED3882" w:rsidRDefault="00612DBF" w:rsidP="003E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9" w:type="pct"/>
            <w:gridSpan w:val="4"/>
          </w:tcPr>
          <w:p w14:paraId="3E53252E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16C626DC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pct"/>
            <w:gridSpan w:val="7"/>
          </w:tcPr>
          <w:p w14:paraId="4ACD94E5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2DBF" w:rsidRPr="00ED3882" w14:paraId="079B9163" w14:textId="77777777" w:rsidTr="003E061E">
        <w:trPr>
          <w:trHeight w:val="1109"/>
          <w:tblHeader/>
        </w:trPr>
        <w:tc>
          <w:tcPr>
            <w:tcW w:w="2403" w:type="pct"/>
          </w:tcPr>
          <w:p w14:paraId="6BD4F9D5" w14:textId="77777777" w:rsidR="00612DBF" w:rsidRPr="00ED3882" w:rsidRDefault="00612DBF" w:rsidP="003E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4814501" w14:textId="77777777" w:rsidR="00612DBF" w:rsidRPr="00ED3882" w:rsidRDefault="00612DBF" w:rsidP="003E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E413578" w14:textId="77777777" w:rsidR="00612DBF" w:rsidRPr="00ED3882" w:rsidRDefault="00612DBF" w:rsidP="003E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vAlign w:val="bottom"/>
          </w:tcPr>
          <w:p w14:paraId="36AD0AF8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278AA5C9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การโอนเข้า </w:t>
            </w:r>
          </w:p>
          <w:p w14:paraId="0D06D3C2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27" w:type="pct"/>
          </w:tcPr>
          <w:p w14:paraId="59F674BE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5EE990DC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41674115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และการโอนออก </w:t>
            </w:r>
            <w:r w:rsidRPr="00ED38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</w:t>
            </w:r>
          </w:p>
          <w:p w14:paraId="31389174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27" w:type="pct"/>
            <w:gridSpan w:val="2"/>
          </w:tcPr>
          <w:p w14:paraId="6230EC46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09E5312B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389BFC23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การโอนเข้า </w:t>
            </w:r>
          </w:p>
          <w:p w14:paraId="5324A96C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29" w:type="pct"/>
            <w:gridSpan w:val="3"/>
          </w:tcPr>
          <w:p w14:paraId="408484DA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gridSpan w:val="3"/>
          </w:tcPr>
          <w:p w14:paraId="36E97943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35DDBF8E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และการโอนออก </w:t>
            </w:r>
            <w:r w:rsidRPr="00ED38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</w:t>
            </w:r>
          </w:p>
          <w:p w14:paraId="170A779D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ตามบัญชีสุทธิ</w:t>
            </w:r>
          </w:p>
        </w:tc>
      </w:tr>
      <w:tr w:rsidR="00612DBF" w:rsidRPr="00ED3882" w14:paraId="39E26AAA" w14:textId="77777777" w:rsidTr="003E061E">
        <w:trPr>
          <w:trHeight w:val="80"/>
          <w:tblHeader/>
        </w:trPr>
        <w:tc>
          <w:tcPr>
            <w:tcW w:w="2403" w:type="pct"/>
          </w:tcPr>
          <w:p w14:paraId="76254426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7" w:type="pct"/>
            <w:gridSpan w:val="13"/>
          </w:tcPr>
          <w:p w14:paraId="0EB4670F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ED388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ED388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12DBF" w:rsidRPr="00ED3882" w14:paraId="694FB237" w14:textId="77777777" w:rsidTr="003E061E">
        <w:trPr>
          <w:trHeight w:val="80"/>
          <w:tblHeader/>
        </w:trPr>
        <w:tc>
          <w:tcPr>
            <w:tcW w:w="2403" w:type="pct"/>
            <w:vAlign w:val="bottom"/>
          </w:tcPr>
          <w:p w14:paraId="3E22C8C9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582" w:type="pct"/>
          </w:tcPr>
          <w:p w14:paraId="577D965E" w14:textId="15BAC1E1" w:rsidR="00612DBF" w:rsidRPr="00ED3882" w:rsidRDefault="00DA2F4B" w:rsidP="003B0B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07FE7BB4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48DC5CEA" w14:textId="1A92DC0D" w:rsidR="00612DBF" w:rsidRPr="00ED3882" w:rsidRDefault="00DA2F4B" w:rsidP="00062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(4,000)</w:t>
            </w:r>
          </w:p>
        </w:tc>
        <w:tc>
          <w:tcPr>
            <w:tcW w:w="127" w:type="pct"/>
            <w:gridSpan w:val="2"/>
          </w:tcPr>
          <w:p w14:paraId="48E56382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" w:type="pct"/>
            <w:gridSpan w:val="3"/>
          </w:tcPr>
          <w:p w14:paraId="23275EA6" w14:textId="344E4915" w:rsidR="00612DBF" w:rsidRPr="00ED3882" w:rsidRDefault="00C2563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3"/>
          </w:tcPr>
          <w:p w14:paraId="3866D9C7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gridSpan w:val="2"/>
          </w:tcPr>
          <w:p w14:paraId="5CBD681B" w14:textId="0AD3C926" w:rsidR="00612DBF" w:rsidRPr="00ED3882" w:rsidRDefault="00C2563C" w:rsidP="006F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2DBF" w:rsidRPr="00ED3882" w14:paraId="658E6A60" w14:textId="77777777" w:rsidTr="003E061E">
        <w:trPr>
          <w:trHeight w:val="80"/>
          <w:tblHeader/>
        </w:trPr>
        <w:tc>
          <w:tcPr>
            <w:tcW w:w="2403" w:type="pct"/>
            <w:vAlign w:val="bottom"/>
          </w:tcPr>
          <w:p w14:paraId="3174E317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582" w:type="pct"/>
          </w:tcPr>
          <w:p w14:paraId="6C38AD8A" w14:textId="32F4F31C" w:rsidR="00612DBF" w:rsidRPr="00ED3882" w:rsidRDefault="00DA2F4B" w:rsidP="00DF4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2,246</w:t>
            </w:r>
          </w:p>
        </w:tc>
        <w:tc>
          <w:tcPr>
            <w:tcW w:w="127" w:type="pct"/>
          </w:tcPr>
          <w:p w14:paraId="55666C36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55522ECE" w14:textId="13F0EB3E" w:rsidR="00612DBF" w:rsidRPr="00ED3882" w:rsidRDefault="00DA2F4B" w:rsidP="00683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14:paraId="4CDA70D9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" w:type="pct"/>
            <w:gridSpan w:val="3"/>
          </w:tcPr>
          <w:p w14:paraId="732810C4" w14:textId="3A5681C5" w:rsidR="00612DBF" w:rsidRPr="00ED3882" w:rsidRDefault="00C2563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3"/>
          </w:tcPr>
          <w:p w14:paraId="63182A89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gridSpan w:val="2"/>
          </w:tcPr>
          <w:p w14:paraId="3124A303" w14:textId="79D869C1" w:rsidR="00612DBF" w:rsidRPr="00ED3882" w:rsidRDefault="00C2563C" w:rsidP="006F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2DBF" w:rsidRPr="00ED3882" w14:paraId="0362F4AF" w14:textId="77777777" w:rsidTr="003E061E">
        <w:trPr>
          <w:tblHeader/>
        </w:trPr>
        <w:tc>
          <w:tcPr>
            <w:tcW w:w="2403" w:type="pct"/>
            <w:vAlign w:val="bottom"/>
          </w:tcPr>
          <w:p w14:paraId="2393DF3C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582" w:type="pct"/>
          </w:tcPr>
          <w:p w14:paraId="7AE7CC06" w14:textId="293E84ED" w:rsidR="00612DBF" w:rsidRPr="00ED3882" w:rsidRDefault="00DA2F4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7,957</w:t>
            </w:r>
          </w:p>
        </w:tc>
        <w:tc>
          <w:tcPr>
            <w:tcW w:w="127" w:type="pct"/>
          </w:tcPr>
          <w:p w14:paraId="298AEA1B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5143E540" w14:textId="1C7D6013" w:rsidR="00612DBF" w:rsidRPr="00ED3882" w:rsidRDefault="00DA2F4B" w:rsidP="006F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14:paraId="34BEA11E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" w:type="pct"/>
            <w:gridSpan w:val="3"/>
          </w:tcPr>
          <w:p w14:paraId="1037BFB6" w14:textId="3BB5C205" w:rsidR="00612DBF" w:rsidRPr="00ED3882" w:rsidRDefault="00C2563C" w:rsidP="00DF4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7,957</w:t>
            </w:r>
          </w:p>
        </w:tc>
        <w:tc>
          <w:tcPr>
            <w:tcW w:w="128" w:type="pct"/>
            <w:gridSpan w:val="3"/>
          </w:tcPr>
          <w:p w14:paraId="45C26B5B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gridSpan w:val="2"/>
          </w:tcPr>
          <w:p w14:paraId="4E9D4B6A" w14:textId="7E5DFEBB" w:rsidR="00612DBF" w:rsidRPr="00ED3882" w:rsidRDefault="00C2563C" w:rsidP="006F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2DBF" w:rsidRPr="00ED3882" w14:paraId="07739CB8" w14:textId="77777777" w:rsidTr="003E061E">
        <w:trPr>
          <w:tblHeader/>
        </w:trPr>
        <w:tc>
          <w:tcPr>
            <w:tcW w:w="2403" w:type="pct"/>
          </w:tcPr>
          <w:p w14:paraId="06518285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</w:t>
            </w: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  <w:r w:rsidRPr="00ED388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โรงงาน</w:t>
            </w:r>
          </w:p>
        </w:tc>
        <w:tc>
          <w:tcPr>
            <w:tcW w:w="582" w:type="pct"/>
          </w:tcPr>
          <w:p w14:paraId="0008CA7D" w14:textId="430200EE" w:rsidR="00612DBF" w:rsidRPr="00ED3882" w:rsidRDefault="00DA2F4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1,267</w:t>
            </w:r>
          </w:p>
        </w:tc>
        <w:tc>
          <w:tcPr>
            <w:tcW w:w="127" w:type="pct"/>
          </w:tcPr>
          <w:p w14:paraId="6C4CCA4A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58F97184" w14:textId="02DAB9D5" w:rsidR="00612DBF" w:rsidRPr="00ED3882" w:rsidRDefault="00DA2F4B" w:rsidP="0010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(76)</w:t>
            </w:r>
          </w:p>
        </w:tc>
        <w:tc>
          <w:tcPr>
            <w:tcW w:w="127" w:type="pct"/>
            <w:gridSpan w:val="2"/>
          </w:tcPr>
          <w:p w14:paraId="7484CD83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" w:type="pct"/>
            <w:gridSpan w:val="3"/>
          </w:tcPr>
          <w:p w14:paraId="25CCFE65" w14:textId="63C4DDAC" w:rsidR="00612DBF" w:rsidRPr="00ED3882" w:rsidRDefault="00C2563C" w:rsidP="002A7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1,188</w:t>
            </w:r>
          </w:p>
        </w:tc>
        <w:tc>
          <w:tcPr>
            <w:tcW w:w="128" w:type="pct"/>
            <w:gridSpan w:val="3"/>
          </w:tcPr>
          <w:p w14:paraId="4448406F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gridSpan w:val="2"/>
          </w:tcPr>
          <w:p w14:paraId="22DCB0B4" w14:textId="7702423E" w:rsidR="00612DBF" w:rsidRPr="00ED3882" w:rsidRDefault="00C2563C" w:rsidP="006F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2DBF" w:rsidRPr="00ED3882" w14:paraId="095E9305" w14:textId="77777777" w:rsidTr="003E061E">
        <w:trPr>
          <w:tblHeader/>
        </w:trPr>
        <w:tc>
          <w:tcPr>
            <w:tcW w:w="2403" w:type="pct"/>
          </w:tcPr>
          <w:p w14:paraId="79500293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2" w:type="pct"/>
          </w:tcPr>
          <w:p w14:paraId="0D7FC967" w14:textId="1D92B97B" w:rsidR="00612DBF" w:rsidRPr="00ED3882" w:rsidRDefault="00DA2F4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127" w:type="pct"/>
          </w:tcPr>
          <w:p w14:paraId="7A5E1B9A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0755E314" w14:textId="656E9741" w:rsidR="00612DBF" w:rsidRPr="00ED3882" w:rsidRDefault="00DA2F4B" w:rsidP="00DA2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27" w:type="pct"/>
            <w:gridSpan w:val="2"/>
          </w:tcPr>
          <w:p w14:paraId="04F51AC2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gridSpan w:val="3"/>
          </w:tcPr>
          <w:p w14:paraId="4A10498F" w14:textId="59FF071A" w:rsidR="00612DBF" w:rsidRPr="00ED3882" w:rsidRDefault="00C2563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127" w:type="pct"/>
            <w:gridSpan w:val="3"/>
          </w:tcPr>
          <w:p w14:paraId="6DE2DEEB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338ED3C2" w14:textId="2CB43D89" w:rsidR="00612DBF" w:rsidRPr="00ED3882" w:rsidRDefault="00C2563C" w:rsidP="006F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2DBF" w:rsidRPr="00ED3882" w14:paraId="33902953" w14:textId="77777777" w:rsidTr="003E061E">
        <w:trPr>
          <w:trHeight w:val="137"/>
          <w:tblHeader/>
        </w:trPr>
        <w:tc>
          <w:tcPr>
            <w:tcW w:w="2403" w:type="pct"/>
          </w:tcPr>
          <w:p w14:paraId="0C3ADC9E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82" w:type="pct"/>
          </w:tcPr>
          <w:p w14:paraId="492E5CE9" w14:textId="254CF7A7" w:rsidR="00612DBF" w:rsidRPr="00ED3882" w:rsidRDefault="00DA2F4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9,656</w:t>
            </w:r>
          </w:p>
        </w:tc>
        <w:tc>
          <w:tcPr>
            <w:tcW w:w="127" w:type="pct"/>
          </w:tcPr>
          <w:p w14:paraId="12AF2360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63ECCD59" w14:textId="1674B223" w:rsidR="00612DBF" w:rsidRPr="00ED3882" w:rsidRDefault="00DA2F4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(3,619)</w:t>
            </w:r>
          </w:p>
        </w:tc>
        <w:tc>
          <w:tcPr>
            <w:tcW w:w="127" w:type="pct"/>
            <w:gridSpan w:val="2"/>
          </w:tcPr>
          <w:p w14:paraId="0E8EC75F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gridSpan w:val="3"/>
          </w:tcPr>
          <w:p w14:paraId="16833A8A" w14:textId="24868D9D" w:rsidR="00612DBF" w:rsidRPr="00ED3882" w:rsidRDefault="00C2563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9,656</w:t>
            </w:r>
          </w:p>
        </w:tc>
        <w:tc>
          <w:tcPr>
            <w:tcW w:w="127" w:type="pct"/>
            <w:gridSpan w:val="3"/>
          </w:tcPr>
          <w:p w14:paraId="43698E5C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</w:tcPr>
          <w:p w14:paraId="43872B2D" w14:textId="76ED5F6F" w:rsidR="00612DBF" w:rsidRPr="00ED3882" w:rsidRDefault="00C2563C" w:rsidP="002A7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(1,018)</w:t>
            </w:r>
          </w:p>
        </w:tc>
      </w:tr>
      <w:tr w:rsidR="00612DBF" w:rsidRPr="00ED3882" w14:paraId="08D3535E" w14:textId="77777777" w:rsidTr="003E061E">
        <w:trPr>
          <w:trHeight w:val="370"/>
          <w:tblHeader/>
        </w:trPr>
        <w:tc>
          <w:tcPr>
            <w:tcW w:w="2403" w:type="pct"/>
          </w:tcPr>
          <w:p w14:paraId="3C8E3609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D38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6BBCBCA" w14:textId="5815DEA4" w:rsidR="00612DBF" w:rsidRPr="00ED3882" w:rsidRDefault="00DA2F4B" w:rsidP="00DF4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2,875</w:t>
            </w:r>
          </w:p>
        </w:tc>
        <w:tc>
          <w:tcPr>
            <w:tcW w:w="127" w:type="pct"/>
          </w:tcPr>
          <w:p w14:paraId="5D85DA06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730A099E" w14:textId="484D0E26" w:rsidR="00612DBF" w:rsidRPr="00ED3882" w:rsidRDefault="00DA2F4B" w:rsidP="00DF4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(10,753)</w:t>
            </w:r>
          </w:p>
        </w:tc>
        <w:tc>
          <w:tcPr>
            <w:tcW w:w="127" w:type="pct"/>
            <w:gridSpan w:val="2"/>
          </w:tcPr>
          <w:p w14:paraId="631FF2C0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" w:type="pct"/>
            <w:gridSpan w:val="3"/>
            <w:tcBorders>
              <w:bottom w:val="single" w:sz="4" w:space="0" w:color="auto"/>
            </w:tcBorders>
          </w:tcPr>
          <w:p w14:paraId="5BB08F6F" w14:textId="6887AF5E" w:rsidR="00612DBF" w:rsidRPr="00ED3882" w:rsidRDefault="00C2563C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2,117</w:t>
            </w:r>
          </w:p>
        </w:tc>
        <w:tc>
          <w:tcPr>
            <w:tcW w:w="127" w:type="pct"/>
            <w:gridSpan w:val="3"/>
          </w:tcPr>
          <w:p w14:paraId="1F7B6D71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5D2252E7" w14:textId="0D45183A" w:rsidR="00612DBF" w:rsidRPr="00ED3882" w:rsidRDefault="00C2563C" w:rsidP="00CF5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(7,285)</w:t>
            </w:r>
          </w:p>
        </w:tc>
      </w:tr>
      <w:tr w:rsidR="00612DBF" w:rsidRPr="00ED3882" w14:paraId="2DEE33FF" w14:textId="77777777" w:rsidTr="003E061E">
        <w:trPr>
          <w:trHeight w:val="370"/>
          <w:tblHeader/>
        </w:trPr>
        <w:tc>
          <w:tcPr>
            <w:tcW w:w="2403" w:type="pct"/>
          </w:tcPr>
          <w:p w14:paraId="2E3202C2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38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FA09C80" w14:textId="1F1BB8E8" w:rsidR="00612DBF" w:rsidRPr="00ED3882" w:rsidRDefault="00DA2F4B" w:rsidP="0046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24,973</w:t>
            </w:r>
          </w:p>
        </w:tc>
        <w:tc>
          <w:tcPr>
            <w:tcW w:w="127" w:type="pct"/>
          </w:tcPr>
          <w:p w14:paraId="5FA0B40A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27BFCC" w14:textId="295600B6" w:rsidR="00612DBF" w:rsidRPr="00ED3882" w:rsidRDefault="00DA2F4B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(18,449)</w:t>
            </w:r>
          </w:p>
        </w:tc>
        <w:tc>
          <w:tcPr>
            <w:tcW w:w="127" w:type="pct"/>
            <w:gridSpan w:val="2"/>
          </w:tcPr>
          <w:p w14:paraId="16F5B89F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B8787C" w14:textId="7D27D5CA" w:rsidR="00612DBF" w:rsidRPr="00ED3882" w:rsidRDefault="00C2563C" w:rsidP="000268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21,882</w:t>
            </w:r>
          </w:p>
        </w:tc>
        <w:tc>
          <w:tcPr>
            <w:tcW w:w="127" w:type="pct"/>
            <w:gridSpan w:val="3"/>
          </w:tcPr>
          <w:p w14:paraId="1EF32D40" w14:textId="77777777" w:rsidR="00612DBF" w:rsidRPr="00ED3882" w:rsidRDefault="00612DBF" w:rsidP="003E0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721BC1FE" w14:textId="0F1BB07C" w:rsidR="00612DBF" w:rsidRPr="00ED3882" w:rsidRDefault="00C2563C" w:rsidP="00DF4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(8,303)</w:t>
            </w:r>
          </w:p>
        </w:tc>
      </w:tr>
    </w:tbl>
    <w:p w14:paraId="4BDF51AC" w14:textId="77777777" w:rsidR="00297A37" w:rsidRPr="006C49ED" w:rsidRDefault="00297A37" w:rsidP="00297A37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09060C0A" w14:textId="6DABC23B" w:rsidR="002430EB" w:rsidRPr="00D73E5F" w:rsidRDefault="002430EB" w:rsidP="0024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D73E5F">
        <w:rPr>
          <w:rFonts w:asciiTheme="majorBidi" w:hAnsiTheme="majorBidi" w:cstheme="majorBidi" w:hint="cs"/>
          <w:spacing w:val="-2"/>
          <w:sz w:val="30"/>
          <w:szCs w:val="30"/>
          <w:cs/>
        </w:rPr>
        <w:t>ณ</w:t>
      </w:r>
      <w:r w:rsidRPr="00D73E5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73E5F">
        <w:rPr>
          <w:rFonts w:asciiTheme="majorBidi" w:hAnsiTheme="majorBidi" w:cstheme="majorBidi" w:hint="cs"/>
          <w:spacing w:val="-2"/>
          <w:sz w:val="30"/>
          <w:szCs w:val="30"/>
          <w:cs/>
        </w:rPr>
        <w:t>วันที่</w:t>
      </w:r>
      <w:r w:rsidRPr="00D73E5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73E5F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612DBF" w:rsidRPr="00D73E5F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D73AD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91852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</w:t>
      </w:r>
      <w:r w:rsidR="00612DBF" w:rsidRPr="00D73E5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น </w:t>
      </w:r>
      <w:r w:rsidRPr="00D73E5F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D73E5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ที่ดิน อาคารและอุปกรณ์ของกลุ่มบริษัทมูลค่าสุทธิตามบัญชีจำนวน</w:t>
      </w:r>
      <w:r w:rsidR="00D73AD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73B17">
        <w:rPr>
          <w:rFonts w:asciiTheme="majorBidi" w:hAnsiTheme="majorBidi" w:cstheme="majorBidi"/>
          <w:spacing w:val="-2"/>
          <w:sz w:val="30"/>
          <w:szCs w:val="30"/>
        </w:rPr>
        <w:t>971</w:t>
      </w:r>
      <w:r w:rsidR="00D73AD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73E5F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D73AD4">
        <w:rPr>
          <w:rFonts w:asciiTheme="majorBidi" w:hAnsiTheme="majorBidi" w:cstheme="majorBidi"/>
          <w:spacing w:val="-2"/>
          <w:sz w:val="30"/>
          <w:szCs w:val="30"/>
          <w:cs/>
        </w:rPr>
        <w:t xml:space="preserve">             </w:t>
      </w:r>
      <w:r w:rsidRPr="00D73E5F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Pr="00D73E5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D73E5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D73E5F">
        <w:rPr>
          <w:rFonts w:asciiTheme="majorBidi" w:hAnsiTheme="majorBidi" w:cstheme="majorBidi" w:hint="cs"/>
          <w:i/>
          <w:iCs/>
          <w:spacing w:val="-2"/>
          <w:sz w:val="30"/>
          <w:szCs w:val="30"/>
        </w:rPr>
        <w:t>256</w:t>
      </w:r>
      <w:r w:rsidRPr="00D73E5F">
        <w:rPr>
          <w:rFonts w:asciiTheme="majorBidi" w:hAnsiTheme="majorBidi" w:cstheme="majorBidi"/>
          <w:i/>
          <w:iCs/>
          <w:spacing w:val="-2"/>
          <w:sz w:val="30"/>
          <w:szCs w:val="30"/>
        </w:rPr>
        <w:t>2:</w:t>
      </w:r>
      <w:r w:rsidRPr="00D73E5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D73E5F">
        <w:rPr>
          <w:rFonts w:asciiTheme="majorBidi" w:hAnsiTheme="majorBidi" w:cstheme="majorBidi"/>
          <w:i/>
          <w:iCs/>
          <w:spacing w:val="-2"/>
          <w:sz w:val="30"/>
          <w:szCs w:val="30"/>
        </w:rPr>
        <w:t>1,001</w:t>
      </w:r>
      <w:r w:rsidRPr="00D73E5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ล้านบาท</w:t>
      </w:r>
      <w:r w:rsidRPr="00D73E5F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D73E5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A3223D" w:rsidRPr="00A3223D">
        <w:rPr>
          <w:rFonts w:asciiTheme="majorBidi" w:hAnsiTheme="majorBidi" w:cstheme="majorBidi" w:hint="cs"/>
          <w:spacing w:val="-2"/>
          <w:sz w:val="30"/>
          <w:szCs w:val="30"/>
          <w:cs/>
        </w:rPr>
        <w:t>ได้ถูกนำ</w:t>
      </w:r>
      <w:r w:rsidRPr="00A3223D">
        <w:rPr>
          <w:rFonts w:asciiTheme="majorBidi" w:hAnsiTheme="majorBidi" w:cstheme="majorBidi" w:hint="cs"/>
          <w:spacing w:val="-2"/>
          <w:sz w:val="30"/>
          <w:szCs w:val="30"/>
          <w:cs/>
        </w:rPr>
        <w:t>ไปค้ำ</w:t>
      </w:r>
      <w:r w:rsidRPr="00D73E5F">
        <w:rPr>
          <w:rFonts w:asciiTheme="majorBidi" w:hAnsiTheme="majorBidi" w:cstheme="majorBidi" w:hint="cs"/>
          <w:spacing w:val="-2"/>
          <w:sz w:val="30"/>
          <w:szCs w:val="30"/>
          <w:cs/>
        </w:rPr>
        <w:t>ประกันวงเงินสินเชื่อ วงเงินเบิกเกินบัญชีและวงเงินกู้ยืมของกลุ่มบริษัทกับสถาบันการเงินในประเทศหลายแห่ง</w:t>
      </w:r>
    </w:p>
    <w:p w14:paraId="68EA8BE7" w14:textId="77777777" w:rsidR="002430EB" w:rsidRPr="006C49ED" w:rsidRDefault="002430EB" w:rsidP="0036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F150705" w14:textId="139D48A4" w:rsidR="00365E58" w:rsidRPr="002E3A40" w:rsidRDefault="00365E58" w:rsidP="00365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3A40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5ACBFF7B" w14:textId="4E50312D" w:rsidR="00365E58" w:rsidRPr="006C49ED" w:rsidRDefault="00365E58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270"/>
        <w:gridCol w:w="1080"/>
        <w:gridCol w:w="270"/>
        <w:gridCol w:w="1080"/>
        <w:gridCol w:w="180"/>
        <w:gridCol w:w="990"/>
        <w:gridCol w:w="270"/>
        <w:gridCol w:w="992"/>
      </w:tblGrid>
      <w:tr w:rsidR="00CE3BAC" w:rsidRPr="00DF4288" w14:paraId="738706C1" w14:textId="77777777" w:rsidTr="00DF4288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1944BB5B" w14:textId="5EEA67A9" w:rsidR="00CE3BAC" w:rsidRPr="00DF4288" w:rsidRDefault="00CE3BAC" w:rsidP="00926C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87E9EC" w14:textId="77777777" w:rsidR="00CE3BAC" w:rsidRPr="00DF4288" w:rsidRDefault="00CE3BAC" w:rsidP="00926CFF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860" w:type="dxa"/>
            <w:gridSpan w:val="7"/>
          </w:tcPr>
          <w:p w14:paraId="5725F227" w14:textId="3919E160" w:rsidR="00CE3BAC" w:rsidRPr="00DF4288" w:rsidRDefault="00CE3BAC" w:rsidP="00926CFF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DF4288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E3BAC" w:rsidRPr="00DF4288" w14:paraId="5FD56BF8" w14:textId="77777777" w:rsidTr="00DF4288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1E1B222F" w14:textId="77777777" w:rsidR="00CE3BAC" w:rsidRPr="00DF4288" w:rsidRDefault="00CE3BAC" w:rsidP="00926C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DF428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DDA71FD" w14:textId="77777777" w:rsidR="00CE3BAC" w:rsidRPr="00DF4288" w:rsidRDefault="00CE3BAC" w:rsidP="00926CFF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195FA515" w14:textId="2A5627AC" w:rsidR="00CE3BAC" w:rsidRPr="00DF4288" w:rsidRDefault="00CE3BAC" w:rsidP="00926CFF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F42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270" w:type="dxa"/>
          </w:tcPr>
          <w:p w14:paraId="5E0EF06E" w14:textId="77777777" w:rsidR="00CE3BAC" w:rsidRPr="00DF4288" w:rsidRDefault="00CE3BAC" w:rsidP="00926CFF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7053EC78" w14:textId="37064EEA" w:rsidR="00CE3BAC" w:rsidRPr="00DF4288" w:rsidRDefault="00CE3BAC" w:rsidP="00CE3BAC">
            <w:pPr>
              <w:pStyle w:val="Pa47"/>
              <w:ind w:right="11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F42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เครื่องจักร</w:t>
            </w:r>
          </w:p>
        </w:tc>
        <w:tc>
          <w:tcPr>
            <w:tcW w:w="180" w:type="dxa"/>
          </w:tcPr>
          <w:p w14:paraId="5EA3B7A5" w14:textId="77777777" w:rsidR="00CE3BAC" w:rsidRPr="00DF4288" w:rsidRDefault="00CE3BAC" w:rsidP="00926CF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C91F1D" w14:textId="77777777" w:rsidR="00CE3BAC" w:rsidRPr="00DF4288" w:rsidRDefault="00CE3BAC" w:rsidP="00926CFF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F428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270" w:type="dxa"/>
          </w:tcPr>
          <w:p w14:paraId="43BB8423" w14:textId="77777777" w:rsidR="00CE3BAC" w:rsidRPr="00DF4288" w:rsidRDefault="00CE3BAC" w:rsidP="00926CF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BC8FC13" w14:textId="77777777" w:rsidR="00CE3BAC" w:rsidRPr="00DF4288" w:rsidRDefault="00CE3BAC" w:rsidP="00926CFF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F4288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E3BAC" w:rsidRPr="00DF4288" w14:paraId="6AF8F722" w14:textId="77777777" w:rsidTr="00DF4288">
        <w:trPr>
          <w:trHeight w:val="20"/>
        </w:trPr>
        <w:tc>
          <w:tcPr>
            <w:tcW w:w="4230" w:type="dxa"/>
          </w:tcPr>
          <w:p w14:paraId="199BFE36" w14:textId="77777777" w:rsidR="00CE3BAC" w:rsidRPr="00DF4288" w:rsidRDefault="00CE3BAC" w:rsidP="00926CFF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3BDBA" w14:textId="77777777" w:rsidR="00CE3BAC" w:rsidRPr="00DF4288" w:rsidRDefault="00CE3BAC" w:rsidP="00926CF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4DCEC006" w14:textId="74378092" w:rsidR="00CE3BAC" w:rsidRPr="00DF4288" w:rsidRDefault="00CE3BAC" w:rsidP="00926CFF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F428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F4288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E3BAC" w:rsidRPr="00DF4288" w14:paraId="2AB3209A" w14:textId="77777777" w:rsidTr="00DF4288">
        <w:trPr>
          <w:trHeight w:val="20"/>
        </w:trPr>
        <w:tc>
          <w:tcPr>
            <w:tcW w:w="4230" w:type="dxa"/>
          </w:tcPr>
          <w:p w14:paraId="6C2DB235" w14:textId="5A1D1419" w:rsidR="00CE3BAC" w:rsidRPr="00DF4288" w:rsidRDefault="00CE3BAC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F428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F4288">
              <w:rPr>
                <w:rFonts w:ascii="Angsana New" w:hAnsi="Angsana New" w:hint="cs"/>
                <w:sz w:val="28"/>
                <w:szCs w:val="28"/>
              </w:rPr>
              <w:t>1</w:t>
            </w:r>
            <w:r w:rsidR="00D73A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F428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DF428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F4288">
              <w:rPr>
                <w:rFonts w:ascii="Angsana New" w:hAnsi="Angsana New"/>
                <w:sz w:val="28"/>
                <w:szCs w:val="28"/>
              </w:rPr>
              <w:t>3</w:t>
            </w:r>
            <w:r w:rsidR="00D73AD4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07912BD7" w14:textId="77777777" w:rsidR="00CE3BAC" w:rsidRPr="00DF4288" w:rsidRDefault="00CE3BAC" w:rsidP="00926C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308499" w14:textId="1F23FF62" w:rsidR="00CE3BAC" w:rsidRPr="00DF4288" w:rsidRDefault="00DD2C7B" w:rsidP="00A23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4288">
              <w:rPr>
                <w:rFonts w:ascii="Angsana New" w:hAnsi="Angsana New"/>
                <w:sz w:val="28"/>
                <w:szCs w:val="28"/>
              </w:rPr>
              <w:t>6,619</w:t>
            </w:r>
          </w:p>
        </w:tc>
        <w:tc>
          <w:tcPr>
            <w:tcW w:w="270" w:type="dxa"/>
          </w:tcPr>
          <w:p w14:paraId="5F9EEFDD" w14:textId="77777777" w:rsidR="00CE3BAC" w:rsidRPr="00DF4288" w:rsidRDefault="00CE3BAC" w:rsidP="00926C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4B96CB" w14:textId="29EA67B7" w:rsidR="00CE3BAC" w:rsidRPr="00DF4288" w:rsidRDefault="00DD2C7B" w:rsidP="00A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ind w:left="-80" w:right="1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4288">
              <w:rPr>
                <w:rFonts w:ascii="Angsana New" w:hAnsi="Angsana New"/>
                <w:sz w:val="28"/>
                <w:szCs w:val="28"/>
              </w:rPr>
              <w:t>1,559</w:t>
            </w:r>
          </w:p>
        </w:tc>
        <w:tc>
          <w:tcPr>
            <w:tcW w:w="180" w:type="dxa"/>
          </w:tcPr>
          <w:p w14:paraId="59E4D2B8" w14:textId="77777777" w:rsidR="00CE3BAC" w:rsidRPr="00DF4288" w:rsidRDefault="00CE3BAC" w:rsidP="00926CF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A74C90A" w14:textId="32D1CCDF" w:rsidR="00CE3BAC" w:rsidRPr="00DF4288" w:rsidRDefault="00DD2C7B" w:rsidP="000268A2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F4288">
              <w:rPr>
                <w:rFonts w:ascii="Angsana New" w:hAnsi="Angsana New"/>
                <w:sz w:val="28"/>
                <w:szCs w:val="28"/>
              </w:rPr>
              <w:t>24</w:t>
            </w:r>
            <w:r w:rsidR="00CF3341" w:rsidRPr="00DF4288">
              <w:rPr>
                <w:rFonts w:ascii="Angsana New" w:hAnsi="Angsana New"/>
                <w:sz w:val="28"/>
                <w:szCs w:val="28"/>
              </w:rPr>
              <w:t>4</w:t>
            </w:r>
            <w:r w:rsidRPr="00DF4288">
              <w:rPr>
                <w:rFonts w:ascii="Angsana New" w:hAnsi="Angsana New"/>
                <w:sz w:val="28"/>
                <w:szCs w:val="28"/>
              </w:rPr>
              <w:t>,20</w:t>
            </w:r>
            <w:r w:rsidR="00CF3341" w:rsidRPr="00DF428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D516990" w14:textId="77777777" w:rsidR="00CE3BAC" w:rsidRPr="00DF4288" w:rsidRDefault="00CE3BAC" w:rsidP="00926CFF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74B867E" w14:textId="7E22832E" w:rsidR="00CE3BAC" w:rsidRPr="00DF4288" w:rsidRDefault="00DD2C7B" w:rsidP="00DF4288">
            <w:pPr>
              <w:pStyle w:val="acctfourfigures"/>
              <w:tabs>
                <w:tab w:val="clear" w:pos="765"/>
              </w:tabs>
              <w:spacing w:line="240" w:lineRule="atLeast"/>
              <w:ind w:left="-260"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4288">
              <w:rPr>
                <w:rFonts w:ascii="Angsana New" w:hAnsi="Angsana New"/>
                <w:sz w:val="28"/>
                <w:szCs w:val="28"/>
              </w:rPr>
              <w:t>25</w:t>
            </w:r>
            <w:r w:rsidR="00CF3341" w:rsidRPr="00DF4288">
              <w:rPr>
                <w:rFonts w:ascii="Angsana New" w:hAnsi="Angsana New"/>
                <w:sz w:val="28"/>
                <w:szCs w:val="28"/>
              </w:rPr>
              <w:t>2</w:t>
            </w:r>
            <w:r w:rsidRPr="00DF4288">
              <w:rPr>
                <w:rFonts w:ascii="Angsana New" w:hAnsi="Angsana New"/>
                <w:sz w:val="28"/>
                <w:szCs w:val="28"/>
              </w:rPr>
              <w:t>,</w:t>
            </w:r>
            <w:r w:rsidR="00CF3341" w:rsidRPr="00DF4288">
              <w:rPr>
                <w:rFonts w:ascii="Angsana New" w:hAnsi="Angsana New"/>
                <w:sz w:val="28"/>
                <w:szCs w:val="28"/>
              </w:rPr>
              <w:t>3</w:t>
            </w:r>
            <w:r w:rsidRPr="00DF4288">
              <w:rPr>
                <w:rFonts w:ascii="Angsana New" w:hAnsi="Angsana New"/>
                <w:sz w:val="28"/>
                <w:szCs w:val="28"/>
              </w:rPr>
              <w:t>8</w:t>
            </w:r>
            <w:r w:rsidR="00CF3341" w:rsidRPr="00DF428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62524" w:rsidRPr="00DF4288" w14:paraId="695B00BF" w14:textId="77777777" w:rsidTr="00DF4288">
        <w:trPr>
          <w:trHeight w:val="20"/>
        </w:trPr>
        <w:tc>
          <w:tcPr>
            <w:tcW w:w="4230" w:type="dxa"/>
          </w:tcPr>
          <w:p w14:paraId="0A251FE7" w14:textId="170C19A2" w:rsidR="00462524" w:rsidRPr="00DF4288" w:rsidRDefault="00462524" w:rsidP="0046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DF4288">
              <w:rPr>
                <w:rFonts w:ascii="Angsana New" w:hAnsi="Angsana New" w:hint="cs"/>
                <w:sz w:val="28"/>
                <w:szCs w:val="28"/>
                <w:cs/>
              </w:rPr>
              <w:t>การจำหน่ายและการโอนออก</w:t>
            </w:r>
            <w:r w:rsidR="00D73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4288">
              <w:rPr>
                <w:rFonts w:ascii="Angsana New" w:hAnsi="Angsana New"/>
                <w:sz w:val="28"/>
                <w:szCs w:val="28"/>
              </w:rPr>
              <w:t>-</w:t>
            </w:r>
            <w:r w:rsidR="00D73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4288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4D4597D7" w14:textId="77777777" w:rsidR="00462524" w:rsidRPr="00DF4288" w:rsidRDefault="00462524" w:rsidP="0046252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DEFDEB" w14:textId="79CDAEF6" w:rsidR="00462524" w:rsidRPr="00DF4288" w:rsidRDefault="00462524" w:rsidP="00DF4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42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BFE441" w14:textId="77777777" w:rsidR="00462524" w:rsidRPr="00DF4288" w:rsidRDefault="00462524" w:rsidP="0046252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A4812E" w14:textId="6301298B" w:rsidR="00462524" w:rsidRPr="00DF4288" w:rsidRDefault="00462524" w:rsidP="00462524">
            <w:pPr>
              <w:tabs>
                <w:tab w:val="clear" w:pos="680"/>
                <w:tab w:val="clear" w:pos="907"/>
                <w:tab w:val="left" w:pos="725"/>
                <w:tab w:val="decimal" w:pos="1181"/>
              </w:tabs>
              <w:ind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4288">
              <w:rPr>
                <w:rFonts w:ascii="Angsana New" w:hAnsi="Angsana New"/>
                <w:sz w:val="28"/>
                <w:szCs w:val="28"/>
              </w:rPr>
              <w:t>(1,559)</w:t>
            </w:r>
          </w:p>
        </w:tc>
        <w:tc>
          <w:tcPr>
            <w:tcW w:w="180" w:type="dxa"/>
          </w:tcPr>
          <w:p w14:paraId="1FFCC450" w14:textId="77777777" w:rsidR="00462524" w:rsidRPr="00DF4288" w:rsidRDefault="00462524" w:rsidP="0046252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F03FB9E" w14:textId="6B13AC0E" w:rsidR="00462524" w:rsidRPr="00DF4288" w:rsidRDefault="00462524" w:rsidP="00026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4288">
              <w:rPr>
                <w:rFonts w:ascii="Angsana New" w:hAnsi="Angsana New"/>
                <w:sz w:val="28"/>
                <w:szCs w:val="28"/>
              </w:rPr>
              <w:t>(1,700)</w:t>
            </w:r>
          </w:p>
        </w:tc>
        <w:tc>
          <w:tcPr>
            <w:tcW w:w="270" w:type="dxa"/>
          </w:tcPr>
          <w:p w14:paraId="16D8ABFA" w14:textId="77777777" w:rsidR="00462524" w:rsidRPr="00DF4288" w:rsidRDefault="00462524" w:rsidP="0046252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114A458E" w14:textId="1D2B4DC3" w:rsidR="00462524" w:rsidRPr="00DF4288" w:rsidRDefault="00462524" w:rsidP="00A23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4288">
              <w:rPr>
                <w:rFonts w:ascii="Angsana New" w:hAnsi="Angsana New"/>
                <w:sz w:val="28"/>
                <w:szCs w:val="28"/>
              </w:rPr>
              <w:t>(3,259)</w:t>
            </w:r>
          </w:p>
        </w:tc>
      </w:tr>
      <w:tr w:rsidR="00462524" w:rsidRPr="00DF4288" w14:paraId="3D3771BC" w14:textId="77777777" w:rsidTr="00DF4288">
        <w:trPr>
          <w:trHeight w:val="20"/>
        </w:trPr>
        <w:tc>
          <w:tcPr>
            <w:tcW w:w="4230" w:type="dxa"/>
          </w:tcPr>
          <w:p w14:paraId="02EB3ED5" w14:textId="77777777" w:rsidR="00462524" w:rsidRPr="00DF4288" w:rsidRDefault="00462524" w:rsidP="0046252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DF4288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DF428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DF4288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270" w:type="dxa"/>
          </w:tcPr>
          <w:p w14:paraId="537A655B" w14:textId="77777777" w:rsidR="00462524" w:rsidRPr="00DF4288" w:rsidRDefault="00462524" w:rsidP="0046252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CD7FDC" w14:textId="19BFED6A" w:rsidR="00462524" w:rsidRPr="00DF4288" w:rsidRDefault="00462524" w:rsidP="00A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right="-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4288">
              <w:rPr>
                <w:rFonts w:ascii="Angsana New" w:hAnsi="Angsana New"/>
                <w:sz w:val="28"/>
                <w:szCs w:val="28"/>
              </w:rPr>
              <w:t>(1,808)</w:t>
            </w:r>
          </w:p>
        </w:tc>
        <w:tc>
          <w:tcPr>
            <w:tcW w:w="270" w:type="dxa"/>
          </w:tcPr>
          <w:p w14:paraId="756EA65B" w14:textId="77777777" w:rsidR="00462524" w:rsidRPr="00DF4288" w:rsidRDefault="00462524" w:rsidP="0046252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8F423E" w14:textId="49739834" w:rsidR="00462524" w:rsidRPr="00DF4288" w:rsidRDefault="00462524" w:rsidP="006F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42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ED0F27" w14:textId="77777777" w:rsidR="00462524" w:rsidRPr="00DF4288" w:rsidRDefault="00462524" w:rsidP="0046252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6B21B6" w14:textId="5A41AC3E" w:rsidR="00462524" w:rsidRPr="00DF4288" w:rsidRDefault="00486F8B" w:rsidP="004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(27,367)</w:t>
            </w:r>
          </w:p>
        </w:tc>
        <w:tc>
          <w:tcPr>
            <w:tcW w:w="270" w:type="dxa"/>
          </w:tcPr>
          <w:p w14:paraId="44F91517" w14:textId="77777777" w:rsidR="00462524" w:rsidRPr="00DF4288" w:rsidRDefault="00462524" w:rsidP="00462524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AAE242" w14:textId="0A14F6F9" w:rsidR="00462524" w:rsidRPr="00DF4288" w:rsidRDefault="00462524" w:rsidP="00A23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F4288">
              <w:rPr>
                <w:rFonts w:ascii="Angsana New" w:hAnsi="Angsana New"/>
                <w:sz w:val="28"/>
                <w:szCs w:val="28"/>
              </w:rPr>
              <w:t>(</w:t>
            </w:r>
            <w:r w:rsidR="00672951">
              <w:rPr>
                <w:rFonts w:ascii="Angsana New" w:hAnsi="Angsana New"/>
                <w:sz w:val="28"/>
                <w:szCs w:val="28"/>
              </w:rPr>
              <w:t>29</w:t>
            </w:r>
            <w:r w:rsidRPr="00DF4288">
              <w:rPr>
                <w:rFonts w:ascii="Angsana New" w:hAnsi="Angsana New"/>
                <w:sz w:val="28"/>
                <w:szCs w:val="28"/>
              </w:rPr>
              <w:t>,</w:t>
            </w:r>
            <w:r w:rsidR="00672951">
              <w:rPr>
                <w:rFonts w:ascii="Angsana New" w:hAnsi="Angsana New"/>
                <w:sz w:val="28"/>
                <w:szCs w:val="28"/>
              </w:rPr>
              <w:t>175</w:t>
            </w:r>
            <w:r w:rsidRPr="00DF428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62524" w:rsidRPr="00DF4288" w14:paraId="01146447" w14:textId="77777777" w:rsidTr="00DF4288">
        <w:trPr>
          <w:trHeight w:val="20"/>
        </w:trPr>
        <w:tc>
          <w:tcPr>
            <w:tcW w:w="4230" w:type="dxa"/>
            <w:vAlign w:val="bottom"/>
          </w:tcPr>
          <w:p w14:paraId="20E9CD1A" w14:textId="23005689" w:rsidR="00462524" w:rsidRPr="00DF4288" w:rsidRDefault="00462524" w:rsidP="00462524">
            <w:pPr>
              <w:ind w:left="1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2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428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D73AD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F428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DF428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46E1106" w14:textId="77777777" w:rsidR="00462524" w:rsidRPr="00DF4288" w:rsidRDefault="00462524" w:rsidP="0046252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8FDDF5" w14:textId="6BBFDD89" w:rsidR="00462524" w:rsidRPr="00DF4288" w:rsidRDefault="00462524" w:rsidP="00DF4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288">
              <w:rPr>
                <w:rFonts w:ascii="Angsana New" w:hAnsi="Angsana New"/>
                <w:b/>
                <w:bCs/>
                <w:sz w:val="28"/>
                <w:szCs w:val="28"/>
              </w:rPr>
              <w:t>4,811</w:t>
            </w:r>
          </w:p>
        </w:tc>
        <w:tc>
          <w:tcPr>
            <w:tcW w:w="270" w:type="dxa"/>
          </w:tcPr>
          <w:p w14:paraId="2342E47C" w14:textId="77777777" w:rsidR="00462524" w:rsidRPr="00DF4288" w:rsidRDefault="00462524" w:rsidP="00462524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432C6" w14:textId="0F05FCF4" w:rsidR="00462524" w:rsidRPr="006F533F" w:rsidRDefault="00462524" w:rsidP="006F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533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5CCBF1" w14:textId="77777777" w:rsidR="00462524" w:rsidRPr="00DF4288" w:rsidRDefault="00462524" w:rsidP="00462524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8B99D" w14:textId="12EDCA3E" w:rsidR="00462524" w:rsidRPr="00DF4288" w:rsidRDefault="00462524" w:rsidP="00462524">
            <w:pPr>
              <w:tabs>
                <w:tab w:val="clear" w:pos="907"/>
                <w:tab w:val="left" w:pos="550"/>
                <w:tab w:val="decimal" w:pos="1181"/>
              </w:tabs>
              <w:ind w:right="8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288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 w:rsidR="00863FB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DF428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63FB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F428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63FB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3C58670" w14:textId="77777777" w:rsidR="00462524" w:rsidRPr="00DF4288" w:rsidRDefault="00462524" w:rsidP="00462524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35EB1" w14:textId="575E068A" w:rsidR="00462524" w:rsidRPr="00DF4288" w:rsidRDefault="00462524" w:rsidP="00DF4288">
            <w:pPr>
              <w:pStyle w:val="acctfourfigures"/>
              <w:tabs>
                <w:tab w:val="clear" w:pos="765"/>
              </w:tabs>
              <w:spacing w:line="240" w:lineRule="atLeast"/>
              <w:ind w:left="-260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4288">
              <w:rPr>
                <w:rFonts w:ascii="Angsana New" w:hAnsi="Angsana New"/>
                <w:b/>
                <w:bCs/>
                <w:sz w:val="28"/>
                <w:szCs w:val="28"/>
              </w:rPr>
              <w:t>219,9</w:t>
            </w:r>
            <w:r w:rsidR="00672951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</w:tr>
    </w:tbl>
    <w:p w14:paraId="4393BC1D" w14:textId="77777777" w:rsidR="00361A56" w:rsidRDefault="00361A56"/>
    <w:p w14:paraId="28C71CB4" w14:textId="77777777" w:rsidR="00462524" w:rsidRDefault="00462524">
      <w: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80"/>
        <w:gridCol w:w="1080"/>
        <w:gridCol w:w="184"/>
        <w:gridCol w:w="1076"/>
        <w:gridCol w:w="180"/>
        <w:gridCol w:w="1080"/>
        <w:gridCol w:w="178"/>
        <w:gridCol w:w="1172"/>
      </w:tblGrid>
      <w:tr w:rsidR="00CE3BAC" w:rsidRPr="00CE3BAC" w14:paraId="3D52FD4E" w14:textId="77777777" w:rsidTr="00CF5B55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46BF656A" w14:textId="453F4F04" w:rsidR="00CE3BAC" w:rsidRPr="00CE3BAC" w:rsidRDefault="00CE3BAC" w:rsidP="005334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7A27690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6EAB5118" w14:textId="151D8E04" w:rsidR="00CE3BAC" w:rsidRPr="00CE3BAC" w:rsidRDefault="00962286" w:rsidP="00533491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622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E3BAC" w:rsidRPr="00CE3BAC" w14:paraId="518C6C14" w14:textId="77777777" w:rsidTr="00CF5B55">
        <w:trPr>
          <w:trHeight w:val="20"/>
        </w:trPr>
        <w:tc>
          <w:tcPr>
            <w:tcW w:w="4230" w:type="dxa"/>
            <w:shd w:val="clear" w:color="auto" w:fill="auto"/>
            <w:vAlign w:val="bottom"/>
          </w:tcPr>
          <w:p w14:paraId="33CC6F48" w14:textId="77777777" w:rsidR="00CE3BAC" w:rsidRPr="00CE3BAC" w:rsidRDefault="00CE3BAC" w:rsidP="005334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CE3B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4D5DDBF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BA8B1E4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4" w:type="dxa"/>
          </w:tcPr>
          <w:p w14:paraId="71BD58EF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6" w:type="dxa"/>
          </w:tcPr>
          <w:p w14:paraId="0809B241" w14:textId="77777777" w:rsidR="00CE3BAC" w:rsidRPr="00CE3BAC" w:rsidRDefault="00CE3BAC" w:rsidP="00533491">
            <w:pPr>
              <w:pStyle w:val="Pa47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</w:tc>
        <w:tc>
          <w:tcPr>
            <w:tcW w:w="180" w:type="dxa"/>
          </w:tcPr>
          <w:p w14:paraId="77080A9A" w14:textId="77777777" w:rsidR="00CE3BAC" w:rsidRPr="00CE3BAC" w:rsidRDefault="00CE3BAC" w:rsidP="0053349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8BAF7C" w14:textId="77777777" w:rsidR="00CE3BAC" w:rsidRPr="00CE3BAC" w:rsidRDefault="00CE3BAC" w:rsidP="00533491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2BD7CD23" w14:textId="77777777" w:rsidR="00CE3BAC" w:rsidRPr="00CE3BAC" w:rsidRDefault="00CE3BAC" w:rsidP="0053349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0E58E2F" w14:textId="77777777" w:rsidR="00CE3BAC" w:rsidRPr="00CE3BAC" w:rsidRDefault="00CE3BAC" w:rsidP="00533491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CE3BAC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E3BAC" w:rsidRPr="00CE3BAC" w14:paraId="5B523AAD" w14:textId="77777777" w:rsidTr="00CF5B55">
        <w:trPr>
          <w:trHeight w:val="20"/>
        </w:trPr>
        <w:tc>
          <w:tcPr>
            <w:tcW w:w="4230" w:type="dxa"/>
          </w:tcPr>
          <w:p w14:paraId="131B0E4A" w14:textId="77777777" w:rsidR="00CE3BAC" w:rsidRPr="00CE3BAC" w:rsidRDefault="00CE3BAC" w:rsidP="0053349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FFEA41" w14:textId="77777777" w:rsidR="00CE3BAC" w:rsidRPr="00CE3BAC" w:rsidRDefault="00CE3BAC" w:rsidP="0053349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67CA6A05" w14:textId="77777777" w:rsidR="00CE3BAC" w:rsidRPr="00CE3BAC" w:rsidRDefault="00CE3BAC" w:rsidP="0053349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E3BA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E3BA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E3BAC" w:rsidRPr="00CE3BAC" w14:paraId="7C0B8F93" w14:textId="77777777" w:rsidTr="00CF5B55">
        <w:trPr>
          <w:trHeight w:val="20"/>
        </w:trPr>
        <w:tc>
          <w:tcPr>
            <w:tcW w:w="4230" w:type="dxa"/>
          </w:tcPr>
          <w:p w14:paraId="7CA1D829" w14:textId="5F653E67" w:rsidR="00CE3BAC" w:rsidRPr="00CE3BAC" w:rsidRDefault="00CE3BAC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3BA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E3BAC">
              <w:rPr>
                <w:rFonts w:ascii="Angsana New" w:hAnsi="Angsana New" w:hint="cs"/>
                <w:sz w:val="30"/>
                <w:szCs w:val="30"/>
              </w:rPr>
              <w:t>1</w:t>
            </w:r>
            <w:r w:rsidR="00D73A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E3BAC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E3BAC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E3BAC">
              <w:rPr>
                <w:rFonts w:ascii="Angsana New" w:hAnsi="Angsana New"/>
                <w:sz w:val="30"/>
                <w:szCs w:val="30"/>
              </w:rPr>
              <w:t>3</w:t>
            </w:r>
            <w:r w:rsidR="00D73A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67EE8A83" w14:textId="77777777" w:rsidR="00CE3BAC" w:rsidRPr="00CE3BAC" w:rsidRDefault="00CE3BAC" w:rsidP="0053349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44B9E7" w14:textId="7A6A1C39" w:rsidR="00CE3BAC" w:rsidRPr="00CE3BAC" w:rsidRDefault="00DD2C7B" w:rsidP="00134D43">
            <w:pPr>
              <w:tabs>
                <w:tab w:val="clear" w:pos="680"/>
                <w:tab w:val="clear" w:pos="907"/>
                <w:tab w:val="left" w:pos="640"/>
                <w:tab w:val="left" w:pos="730"/>
                <w:tab w:val="decimal" w:pos="1181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6,619</w:t>
            </w:r>
          </w:p>
        </w:tc>
        <w:tc>
          <w:tcPr>
            <w:tcW w:w="184" w:type="dxa"/>
          </w:tcPr>
          <w:p w14:paraId="789CA57C" w14:textId="77777777" w:rsidR="00CE3BAC" w:rsidRPr="00CE3BAC" w:rsidRDefault="00CE3BAC" w:rsidP="0053349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C858CB2" w14:textId="1AA50082" w:rsidR="00CE3BAC" w:rsidRPr="00CE3BAC" w:rsidRDefault="00DD2C7B" w:rsidP="001B17EF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  <w:tc>
          <w:tcPr>
            <w:tcW w:w="180" w:type="dxa"/>
          </w:tcPr>
          <w:p w14:paraId="1A734BE1" w14:textId="77777777" w:rsidR="00CE3BAC" w:rsidRPr="00CE3BAC" w:rsidRDefault="00CE3BAC" w:rsidP="0053349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2A797" w14:textId="439BE18B" w:rsidR="00CE3BAC" w:rsidRPr="00CE3BAC" w:rsidRDefault="007D6CA7" w:rsidP="00977585">
            <w:pPr>
              <w:tabs>
                <w:tab w:val="clear" w:pos="907"/>
                <w:tab w:val="left" w:pos="640"/>
                <w:tab w:val="decimal" w:pos="1181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136,722</w:t>
            </w:r>
          </w:p>
        </w:tc>
        <w:tc>
          <w:tcPr>
            <w:tcW w:w="178" w:type="dxa"/>
          </w:tcPr>
          <w:p w14:paraId="3654362E" w14:textId="77777777" w:rsidR="00CE3BAC" w:rsidRPr="00CE3BAC" w:rsidRDefault="00CE3BAC" w:rsidP="0053349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7AF52E2" w14:textId="646F3FCC" w:rsidR="00CE3BAC" w:rsidRPr="00CE3BAC" w:rsidRDefault="00DD2C7B" w:rsidP="00CF5B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7D6CA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,9</w:t>
            </w:r>
            <w:r w:rsidR="007D6CA7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CF5B55" w:rsidRPr="00CE3BAC" w14:paraId="09B6A461" w14:textId="77777777" w:rsidTr="00CF5B55">
        <w:trPr>
          <w:trHeight w:val="20"/>
        </w:trPr>
        <w:tc>
          <w:tcPr>
            <w:tcW w:w="4230" w:type="dxa"/>
          </w:tcPr>
          <w:p w14:paraId="4176C47F" w14:textId="6B0471CE" w:rsidR="00CF5B55" w:rsidRPr="00CE3BAC" w:rsidRDefault="00CF5B55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การจำหน่ายและการโอนออก</w:t>
            </w:r>
            <w:r w:rsidR="00D73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73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0" w:type="dxa"/>
          </w:tcPr>
          <w:p w14:paraId="045D1B73" w14:textId="77777777" w:rsidR="00CF5B55" w:rsidRPr="00CE3BAC" w:rsidRDefault="00CF5B55" w:rsidP="0053349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F2C00E" w14:textId="76F22F68" w:rsidR="00CF5B55" w:rsidRDefault="00B05CDF" w:rsidP="00B0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35BE922F" w14:textId="77777777" w:rsidR="00CF5B55" w:rsidRPr="00CE3BAC" w:rsidRDefault="00CF5B55" w:rsidP="0053349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AFAD849" w14:textId="5B821693" w:rsidR="00CF5B55" w:rsidRDefault="00B05CDF" w:rsidP="00B05CDF">
            <w:pPr>
              <w:tabs>
                <w:tab w:val="clear" w:pos="907"/>
                <w:tab w:val="left" w:pos="640"/>
                <w:tab w:val="decimal" w:pos="1181"/>
              </w:tabs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(1,559)</w:t>
            </w:r>
          </w:p>
        </w:tc>
        <w:tc>
          <w:tcPr>
            <w:tcW w:w="180" w:type="dxa"/>
          </w:tcPr>
          <w:p w14:paraId="344856BD" w14:textId="77777777" w:rsidR="00CF5B55" w:rsidRPr="00CE3BAC" w:rsidRDefault="00CF5B55" w:rsidP="0053349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3471FE" w14:textId="7C09C233" w:rsidR="00CF5B55" w:rsidRDefault="00B05CDF" w:rsidP="00B05CD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(1,700)</w:t>
            </w:r>
          </w:p>
        </w:tc>
        <w:tc>
          <w:tcPr>
            <w:tcW w:w="178" w:type="dxa"/>
          </w:tcPr>
          <w:p w14:paraId="3505F53E" w14:textId="77777777" w:rsidR="00CF5B55" w:rsidRPr="00CE3BAC" w:rsidRDefault="00CF5B55" w:rsidP="0053349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09E0871" w14:textId="13C94A25" w:rsidR="00CF5B55" w:rsidRDefault="00B05CDF" w:rsidP="00B05CDF">
            <w:pPr>
              <w:pStyle w:val="acctfourfigures"/>
              <w:tabs>
                <w:tab w:val="clear" w:pos="765"/>
                <w:tab w:val="decimal" w:pos="731"/>
                <w:tab w:val="left" w:pos="910"/>
                <w:tab w:val="decimal" w:pos="1642"/>
              </w:tabs>
              <w:spacing w:line="240" w:lineRule="atLeast"/>
              <w:ind w:right="1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3BAC" w:rsidRPr="00CE3BAC" w14:paraId="3EB8A373" w14:textId="77777777" w:rsidTr="00CF5B55">
        <w:trPr>
          <w:trHeight w:val="20"/>
        </w:trPr>
        <w:tc>
          <w:tcPr>
            <w:tcW w:w="4230" w:type="dxa"/>
          </w:tcPr>
          <w:p w14:paraId="628FF4AF" w14:textId="77777777" w:rsidR="00CE3BAC" w:rsidRPr="00CE3BAC" w:rsidRDefault="00CE3BAC" w:rsidP="0053349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E3BAC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E3BA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E3BAC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80" w:type="dxa"/>
          </w:tcPr>
          <w:p w14:paraId="47AAC832" w14:textId="77777777" w:rsidR="00CE3BAC" w:rsidRPr="00CE3BAC" w:rsidRDefault="00CE3BAC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CF1235" w14:textId="0894CB7B" w:rsidR="00CE3BAC" w:rsidRPr="00CE3BAC" w:rsidRDefault="00212A16" w:rsidP="00D10713">
            <w:pPr>
              <w:tabs>
                <w:tab w:val="clear" w:pos="907"/>
                <w:tab w:val="left" w:pos="640"/>
                <w:tab w:val="decimal" w:pos="1181"/>
              </w:tabs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B05CDF">
              <w:rPr>
                <w:rFonts w:ascii="Angsana New" w:hAnsi="Angsana New"/>
                <w:sz w:val="30"/>
                <w:szCs w:val="30"/>
              </w:rPr>
              <w:t>808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0BFA789D" w14:textId="77777777" w:rsidR="00CE3BAC" w:rsidRPr="00CE3BAC" w:rsidRDefault="00CE3BAC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2F1CE2B" w14:textId="571FB4B6" w:rsidR="00CE3BAC" w:rsidRPr="00CE3BAC" w:rsidRDefault="00B05CDF" w:rsidP="00B0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7F04C4" w14:textId="77777777" w:rsidR="00CE3BAC" w:rsidRPr="00CE3BAC" w:rsidRDefault="00CE3BAC" w:rsidP="0053349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E68F11" w14:textId="37D5B6C1" w:rsidR="00CE3BAC" w:rsidRPr="00CE3BAC" w:rsidRDefault="00212A16" w:rsidP="0097758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B05CDF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05CDF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580B8466" w14:textId="77777777" w:rsidR="00CE3BAC" w:rsidRPr="00CE3BAC" w:rsidRDefault="00CE3BAC" w:rsidP="00533491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CE31565" w14:textId="09BE5958" w:rsidR="00CE3BAC" w:rsidRPr="00CE3BAC" w:rsidRDefault="00212A16" w:rsidP="00CF5B55">
            <w:pPr>
              <w:pStyle w:val="acctfourfigures"/>
              <w:tabs>
                <w:tab w:val="clear" w:pos="765"/>
                <w:tab w:val="decimal" w:pos="731"/>
                <w:tab w:val="left" w:pos="910"/>
                <w:tab w:val="decimal" w:pos="1642"/>
              </w:tabs>
              <w:spacing w:line="240" w:lineRule="atLeast"/>
              <w:ind w:right="1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</w:t>
            </w:r>
            <w:r w:rsidR="00B05CDF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05CDF">
              <w:rPr>
                <w:rFonts w:ascii="Angsana New" w:hAnsi="Angsana New"/>
                <w:sz w:val="30"/>
                <w:szCs w:val="30"/>
                <w:lang w:bidi="th-TH"/>
              </w:rPr>
              <w:t>113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D50526" w:rsidRPr="00CE3BAC" w14:paraId="11C30649" w14:textId="77777777" w:rsidTr="00CF5B55">
        <w:trPr>
          <w:trHeight w:val="20"/>
        </w:trPr>
        <w:tc>
          <w:tcPr>
            <w:tcW w:w="4230" w:type="dxa"/>
            <w:vAlign w:val="bottom"/>
          </w:tcPr>
          <w:p w14:paraId="5D7A36CA" w14:textId="167B75FE" w:rsidR="00D50526" w:rsidRPr="00CE3BAC" w:rsidRDefault="00D50526" w:rsidP="00533491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3B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3BA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73A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918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E3BA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494D19A" w14:textId="77777777" w:rsidR="00D50526" w:rsidRPr="00CE3BAC" w:rsidRDefault="00D50526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39E234" w14:textId="3899032E" w:rsidR="00D50526" w:rsidRDefault="00212A16" w:rsidP="00D10713">
            <w:pPr>
              <w:tabs>
                <w:tab w:val="clear" w:pos="907"/>
                <w:tab w:val="left" w:pos="730"/>
                <w:tab w:val="decimal" w:pos="1181"/>
              </w:tabs>
              <w:ind w:right="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B05CDF">
              <w:rPr>
                <w:rFonts w:ascii="Angsana New" w:hAnsi="Angsana New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184" w:type="dxa"/>
          </w:tcPr>
          <w:p w14:paraId="63A7B5E3" w14:textId="77777777" w:rsidR="00D50526" w:rsidRPr="00CE3BAC" w:rsidRDefault="00D50526" w:rsidP="0053349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9ACDE" w14:textId="04BF69AF" w:rsidR="00D50526" w:rsidRDefault="00B05CDF" w:rsidP="00B0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698D9A" w14:textId="77777777" w:rsidR="00D50526" w:rsidRPr="00CE3BAC" w:rsidRDefault="00D50526" w:rsidP="0053349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A1553" w14:textId="0AF803BB" w:rsidR="00D50526" w:rsidRDefault="00212A16" w:rsidP="00977585">
            <w:pPr>
              <w:tabs>
                <w:tab w:val="clear" w:pos="907"/>
                <w:tab w:val="left" w:pos="640"/>
                <w:tab w:val="decimal" w:pos="1181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B05CD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05CDF">
              <w:rPr>
                <w:rFonts w:ascii="Angsana New" w:hAnsi="Angsana New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178" w:type="dxa"/>
          </w:tcPr>
          <w:p w14:paraId="28C0FCD3" w14:textId="77777777" w:rsidR="00D50526" w:rsidRPr="00CE3BAC" w:rsidRDefault="00D50526" w:rsidP="00533491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0052B" w14:textId="75F658D8" w:rsidR="00D50526" w:rsidRDefault="00212A16" w:rsidP="00FB375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119,52</w:t>
            </w:r>
            <w:r w:rsidR="00B05CD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58D48BF7" w14:textId="6D0A6748" w:rsidR="00CE3BAC" w:rsidRPr="002E3A40" w:rsidRDefault="00CE3BAC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bookmarkEnd w:id="1"/>
    <w:p w14:paraId="0759DBBC" w14:textId="651DBB95" w:rsidR="00016D17" w:rsidRPr="002E3A40" w:rsidRDefault="00016D17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E3A40">
        <w:rPr>
          <w:rFonts w:ascii="Angsana New" w:hAnsi="Angsana New"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6AC19335" w14:textId="37FD6422" w:rsidR="00016D17" w:rsidRPr="002E3A40" w:rsidRDefault="00016D17" w:rsidP="0001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0EF74598" w14:textId="4C6F68DF" w:rsidR="00016D17" w:rsidRPr="007B708F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ณ วันที่ </w:t>
      </w:r>
      <w:r w:rsidR="00D5638C" w:rsidRPr="007B708F">
        <w:rPr>
          <w:rFonts w:asciiTheme="majorBidi" w:hAnsiTheme="majorBidi" w:cstheme="majorBidi"/>
          <w:spacing w:val="4"/>
          <w:sz w:val="30"/>
          <w:szCs w:val="30"/>
        </w:rPr>
        <w:t>3</w:t>
      </w:r>
      <w:r w:rsidR="002012C2">
        <w:rPr>
          <w:rFonts w:asciiTheme="majorBidi" w:hAnsiTheme="majorBidi" w:cstheme="majorBidi"/>
          <w:spacing w:val="4"/>
          <w:sz w:val="30"/>
          <w:szCs w:val="30"/>
        </w:rPr>
        <w:t>0</w:t>
      </w:r>
      <w:r w:rsidR="00D73AD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091852">
        <w:rPr>
          <w:rFonts w:asciiTheme="majorBidi" w:hAnsiTheme="majorBidi" w:cstheme="majorBidi" w:hint="cs"/>
          <w:spacing w:val="4"/>
          <w:sz w:val="30"/>
          <w:szCs w:val="30"/>
          <w:cs/>
        </w:rPr>
        <w:t>กันยายน</w:t>
      </w:r>
      <w:r w:rsidR="002012C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5638C" w:rsidRPr="007B708F">
        <w:rPr>
          <w:rFonts w:asciiTheme="majorBidi" w:hAnsiTheme="majorBidi" w:cstheme="majorBidi"/>
          <w:spacing w:val="4"/>
          <w:sz w:val="30"/>
          <w:szCs w:val="30"/>
        </w:rPr>
        <w:t>2563</w:t>
      </w:r>
      <w:r w:rsidR="00D73AD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6F533F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บริษัท</w:t>
      </w:r>
      <w:r w:rsidR="001D25E4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มี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สัญญากู้ยืม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เงิน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ในประเทศหลายแห่งเป็น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จำนวน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รวม</w:t>
      </w:r>
      <w:r w:rsidR="001D25E4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8D766C">
        <w:rPr>
          <w:rFonts w:asciiTheme="majorBidi" w:hAnsiTheme="majorBidi" w:cstheme="majorBidi"/>
          <w:spacing w:val="4"/>
          <w:sz w:val="30"/>
          <w:szCs w:val="30"/>
        </w:rPr>
        <w:t>1,132</w:t>
      </w:r>
      <w:r w:rsidR="00D73AD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="00D73AD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D73AD4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2562:</w:t>
      </w:r>
      <w:r w:rsidR="00D73AD4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675</w:t>
      </w:r>
      <w:r w:rsidR="00D73AD4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เงินกู้ยืมดังกล่าวมีอัตราดอกเบี้ยร้อยละ </w:t>
      </w:r>
      <w:r w:rsidR="00E109D1" w:rsidRPr="00091852">
        <w:rPr>
          <w:rFonts w:asciiTheme="majorBidi" w:hAnsiTheme="majorBidi" w:cstheme="majorBidi"/>
          <w:spacing w:val="4"/>
          <w:sz w:val="30"/>
          <w:szCs w:val="30"/>
        </w:rPr>
        <w:t>2.</w:t>
      </w:r>
      <w:r w:rsidR="008E7597" w:rsidRPr="00091852">
        <w:rPr>
          <w:rFonts w:asciiTheme="majorBidi" w:hAnsiTheme="majorBidi" w:cstheme="majorBidi"/>
          <w:spacing w:val="4"/>
          <w:sz w:val="30"/>
          <w:szCs w:val="30"/>
        </w:rPr>
        <w:t>05</w:t>
      </w:r>
      <w:r w:rsidR="00E109D1" w:rsidRPr="0009185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63289D" w:rsidRPr="00091852">
        <w:rPr>
          <w:rFonts w:asciiTheme="majorBidi" w:hAnsiTheme="majorBidi" w:cstheme="majorBidi"/>
          <w:spacing w:val="4"/>
          <w:sz w:val="30"/>
          <w:szCs w:val="30"/>
        </w:rPr>
        <w:t>-</w:t>
      </w:r>
      <w:r w:rsidR="00D73AD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B04A71">
        <w:rPr>
          <w:rFonts w:asciiTheme="majorBidi" w:hAnsiTheme="majorBidi" w:cstheme="majorBidi"/>
          <w:spacing w:val="4"/>
          <w:sz w:val="30"/>
          <w:szCs w:val="30"/>
        </w:rPr>
        <w:t>3</w:t>
      </w:r>
      <w:r w:rsidR="0016581B" w:rsidRPr="00091852">
        <w:rPr>
          <w:rFonts w:asciiTheme="majorBidi" w:hAnsiTheme="majorBidi" w:cstheme="majorBidi"/>
          <w:spacing w:val="4"/>
          <w:sz w:val="30"/>
          <w:szCs w:val="30"/>
        </w:rPr>
        <w:t>.</w:t>
      </w:r>
      <w:r w:rsidR="00B04A71">
        <w:rPr>
          <w:rFonts w:asciiTheme="majorBidi" w:hAnsiTheme="majorBidi" w:cstheme="majorBidi"/>
          <w:spacing w:val="4"/>
          <w:sz w:val="30"/>
          <w:szCs w:val="30"/>
        </w:rPr>
        <w:t>2</w:t>
      </w:r>
      <w:r w:rsidR="00E109D1" w:rsidRPr="00091852">
        <w:rPr>
          <w:rFonts w:asciiTheme="majorBidi" w:hAnsiTheme="majorBidi" w:cstheme="majorBidi"/>
          <w:spacing w:val="4"/>
          <w:sz w:val="30"/>
          <w:szCs w:val="30"/>
        </w:rPr>
        <w:t>5</w:t>
      </w:r>
      <w:r w:rsidR="00D73AD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="00D73AD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D73AD4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2562: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ร้อยละ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2.4</w:t>
      </w:r>
      <w:r w:rsidR="007B5A64">
        <w:rPr>
          <w:rFonts w:asciiTheme="majorBidi" w:hAnsiTheme="majorBidi" w:cstheme="majorBidi"/>
          <w:i/>
          <w:iCs/>
          <w:spacing w:val="4"/>
          <w:sz w:val="30"/>
          <w:szCs w:val="30"/>
        </w:rPr>
        <w:t>0</w:t>
      </w:r>
      <w:r w:rsidR="00D73AD4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29358E">
        <w:rPr>
          <w:rFonts w:asciiTheme="majorBidi" w:hAnsiTheme="majorBidi" w:cstheme="majorBidi"/>
          <w:i/>
          <w:iCs/>
          <w:spacing w:val="4"/>
          <w:sz w:val="30"/>
          <w:szCs w:val="30"/>
        </w:rPr>
        <w:t>-</w:t>
      </w:r>
      <w:r w:rsidR="00D73AD4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4.95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ต่อปี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02A12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เงินกู้ยืมระยะสั้นนี้ไม่มีหลักประกัน</w:t>
      </w:r>
    </w:p>
    <w:p w14:paraId="12BAD94F" w14:textId="252F55A9" w:rsidR="0096075E" w:rsidRPr="001E0000" w:rsidRDefault="0096075E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7DB075B9" w14:textId="3E3DC33C" w:rsidR="0096075E" w:rsidRDefault="0096075E" w:rsidP="0096075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>3</w:t>
      </w:r>
      <w:r w:rsidR="002012C2">
        <w:rPr>
          <w:rFonts w:ascii="Angsana New" w:hAnsi="Angsana New"/>
          <w:spacing w:val="-4"/>
          <w:sz w:val="30"/>
          <w:szCs w:val="30"/>
        </w:rPr>
        <w:t>0</w:t>
      </w:r>
      <w:r w:rsidR="00D73AD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91852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2012C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กลุ่มบริษัทมีวงเงินสินเชื่อที่ยังไม่ได้</w:t>
      </w:r>
      <w:r w:rsidR="00D02A12">
        <w:rPr>
          <w:rFonts w:ascii="Angsana New" w:hAnsi="Angsana New" w:hint="cs"/>
          <w:spacing w:val="-4"/>
          <w:sz w:val="30"/>
          <w:szCs w:val="30"/>
          <w:cs/>
        </w:rPr>
        <w:t>ใช้จากสถาบันการเงินเป็น</w:t>
      </w:r>
      <w:r w:rsidRPr="00DF34C5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5E6638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0E108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D0CBF">
        <w:rPr>
          <w:rFonts w:ascii="Angsana New" w:hAnsi="Angsana New"/>
          <w:spacing w:val="-4"/>
          <w:sz w:val="30"/>
          <w:szCs w:val="30"/>
        </w:rPr>
        <w:t>1,</w:t>
      </w:r>
      <w:r w:rsidR="00887659">
        <w:rPr>
          <w:rFonts w:ascii="Angsana New" w:hAnsi="Angsana New"/>
          <w:spacing w:val="-4"/>
          <w:sz w:val="30"/>
          <w:szCs w:val="30"/>
        </w:rPr>
        <w:t>3</w:t>
      </w:r>
      <w:r w:rsidR="001D0CBF">
        <w:rPr>
          <w:rFonts w:ascii="Angsana New" w:hAnsi="Angsana New"/>
          <w:spacing w:val="-4"/>
          <w:sz w:val="30"/>
          <w:szCs w:val="30"/>
        </w:rPr>
        <w:t>73</w:t>
      </w:r>
      <w:r w:rsidR="00D73AD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-4"/>
          <w:sz w:val="30"/>
          <w:szCs w:val="30"/>
        </w:rPr>
        <w:t>31</w:t>
      </w:r>
      <w:r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256</w:t>
      </w:r>
      <w:r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D37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 w:rsidRPr="006114E5">
        <w:rPr>
          <w:rFonts w:ascii="Angsana New" w:hAnsi="Angsana New"/>
          <w:i/>
          <w:iCs/>
          <w:spacing w:val="-4"/>
          <w:sz w:val="30"/>
          <w:szCs w:val="30"/>
        </w:rPr>
        <w:t>2,204</w:t>
      </w:r>
      <w:r w:rsidR="00D73AD4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</w:p>
    <w:p w14:paraId="37C823B3" w14:textId="77777777" w:rsidR="002E3A40" w:rsidRDefault="002E3A40" w:rsidP="0096075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0A541CEC" w14:textId="04D02B8D" w:rsidR="00626AEE" w:rsidRPr="009306AD" w:rsidRDefault="002D4EF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ส่วนงานดำเนินงาน</w:t>
      </w:r>
      <w:r w:rsidR="002A559D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7777777" w:rsidR="00C70F92" w:rsidRPr="000D2F25" w:rsidRDefault="00C70F92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14AECC" w14:textId="28768E6E" w:rsidR="00AC014B" w:rsidRPr="00BA3B87" w:rsidRDefault="005C19D4" w:rsidP="00AC014B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ผู้บริหารพิจารณาว่า</w:t>
      </w:r>
      <w:r w:rsidR="00AC014B" w:rsidRPr="00973D9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AC014B" w:rsidRPr="00973D9F">
        <w:rPr>
          <w:rFonts w:ascii="Angsana New" w:hAnsi="Angsana New" w:hint="cs"/>
          <w:spacing w:val="-2"/>
          <w:sz w:val="30"/>
          <w:szCs w:val="30"/>
          <w:cs/>
        </w:rPr>
        <w:t xml:space="preserve">มี </w:t>
      </w:r>
      <w:r w:rsidR="00A81B7C">
        <w:rPr>
          <w:rFonts w:ascii="Angsana New" w:hAnsi="Angsana New"/>
          <w:spacing w:val="-2"/>
          <w:sz w:val="30"/>
          <w:szCs w:val="30"/>
        </w:rPr>
        <w:t>3</w:t>
      </w:r>
      <w:r w:rsidR="00AC014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C014B" w:rsidRPr="00973D9F">
        <w:rPr>
          <w:rFonts w:ascii="Angsana New" w:hAnsi="Angsana New" w:hint="cs"/>
          <w:spacing w:val="-2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หน่วยงานที่</w:t>
      </w:r>
      <w:r w:rsidR="00AC014B">
        <w:rPr>
          <w:rFonts w:ascii="Angsana New" w:hAnsi="Angsana New" w:hint="cs"/>
          <w:spacing w:val="-2"/>
          <w:sz w:val="30"/>
          <w:szCs w:val="30"/>
          <w:cs/>
        </w:rPr>
        <w:t>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31BEC870" w14:textId="77777777" w:rsidR="00A81B7C" w:rsidRDefault="00A81B7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279B9C" w14:textId="77777777" w:rsidR="003B28AC" w:rsidRDefault="003B28A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AED2D4" w14:textId="77777777" w:rsidR="003B28AC" w:rsidRDefault="003B28A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EFD87DB" w14:textId="77777777" w:rsidR="003B28AC" w:rsidRDefault="003B28A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2F1984" w14:textId="77777777" w:rsidR="003B28AC" w:rsidRDefault="003B28A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2FE8602" w14:textId="77777777" w:rsidR="003B28AC" w:rsidRDefault="003B28A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D27C94E" w14:textId="033D2C65" w:rsidR="00DA3B06" w:rsidRDefault="00DA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20D1321" w14:textId="3967C61B" w:rsidR="00B570DC" w:rsidRDefault="00CA391C" w:rsidP="007C4210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3B87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EAA0D0E" w14:textId="70D7F749" w:rsidR="00B570DC" w:rsidRPr="00AE14AF" w:rsidRDefault="00B570DC" w:rsidP="00DB0367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/>
          <w:bCs w:val="0"/>
          <w:i w:val="0"/>
          <w:iCs w:val="0"/>
          <w:szCs w:val="22"/>
          <w:cs/>
          <w:lang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7020"/>
      </w:tblGrid>
      <w:tr w:rsidR="00CA391C" w:rsidRPr="003021AC" w14:paraId="485E19C2" w14:textId="77777777" w:rsidTr="0018474C">
        <w:trPr>
          <w:cantSplit/>
          <w:trHeight w:val="2000"/>
        </w:trPr>
        <w:tc>
          <w:tcPr>
            <w:tcW w:w="2340" w:type="dxa"/>
          </w:tcPr>
          <w:p w14:paraId="45F35678" w14:textId="70D796B8" w:rsidR="00CA391C" w:rsidRPr="003021AC" w:rsidRDefault="002401AC" w:rsidP="008703BE">
            <w:pPr>
              <w:pStyle w:val="headingitalic"/>
              <w:spacing w:after="0" w:line="240" w:lineRule="atLeast"/>
              <w:jc w:val="both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3021AC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  <w:r w:rsidR="00503B4C" w:rsidRPr="003021AC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7020" w:type="dxa"/>
            <w:vAlign w:val="bottom"/>
          </w:tcPr>
          <w:p w14:paraId="234926B1" w14:textId="77777777" w:rsidR="008703BE" w:rsidRPr="003021AC" w:rsidRDefault="00AC014B" w:rsidP="00B430C3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>ธุรกิจที่เกี่ยวเนื่องก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ับผลิตภั</w:t>
            </w: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>ณฑ์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ก๊าซธรรมชาติ</w:t>
            </w: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 w:rsidRPr="003021A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ธุรกิจการค้าก๊าซทางสถานีบริการก๊าซธรรมชาติสำหรับยานยนต์ </w:t>
            </w:r>
            <w:r w:rsidRPr="003021AC">
              <w:rPr>
                <w:rFonts w:ascii="Angsana New" w:hAnsi="Angsana New"/>
                <w:sz w:val="30"/>
                <w:szCs w:val="30"/>
              </w:rPr>
              <w:t>(NGV)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ธุรกิจก๊าซธรรมชาติอัดสำหรับอุตสาหกรรม </w:t>
            </w:r>
            <w:r w:rsidRPr="003021AC">
              <w:rPr>
                <w:rFonts w:ascii="Angsana New" w:hAnsi="Angsana New"/>
                <w:sz w:val="30"/>
                <w:szCs w:val="30"/>
              </w:rPr>
              <w:t>(iCNG)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ธุรกิจบริการปรับปรุงคุณภาพก๊าซธรรมชาติ </w:t>
            </w:r>
            <w:r w:rsidRPr="003021AC">
              <w:rPr>
                <w:rFonts w:ascii="Angsana New" w:hAnsi="Angsana New"/>
                <w:sz w:val="30"/>
                <w:szCs w:val="30"/>
              </w:rPr>
              <w:t>(PMS)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ธุรกิจขนส่งก๊าซธรรมชาติ </w:t>
            </w:r>
            <w:r w:rsidRPr="003021AC">
              <w:rPr>
                <w:rFonts w:ascii="Angsana New" w:hAnsi="Angsana New"/>
                <w:sz w:val="30"/>
                <w:szCs w:val="30"/>
              </w:rPr>
              <w:t>(TPL)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ธุรกิจออกแบบ ผลิต ติดตั้ง รับเหมาและซ่อมบำรุงอุปกรณ์สถานีก๊าซธรรมชาติ </w:t>
            </w:r>
            <w:r w:rsidRPr="003021AC">
              <w:rPr>
                <w:rFonts w:ascii="Angsana New" w:hAnsi="Angsana New"/>
                <w:sz w:val="30"/>
                <w:szCs w:val="30"/>
              </w:rPr>
              <w:t>(EPC)</w:t>
            </w:r>
            <w:r w:rsidRPr="003021AC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323012" w:rsidRPr="003021AC" w14:paraId="0AA70B28" w14:textId="77777777" w:rsidTr="0018474C">
        <w:trPr>
          <w:cantSplit/>
          <w:trHeight w:val="931"/>
        </w:trPr>
        <w:tc>
          <w:tcPr>
            <w:tcW w:w="2340" w:type="dxa"/>
          </w:tcPr>
          <w:p w14:paraId="5D0F0FED" w14:textId="77777777" w:rsidR="00323012" w:rsidRPr="003021AC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3021AC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020" w:type="dxa"/>
          </w:tcPr>
          <w:p w14:paraId="25E2D8E2" w14:textId="5C5C3084" w:rsidR="00323012" w:rsidRPr="003021AC" w:rsidRDefault="00087421" w:rsidP="00B430C3">
            <w:pPr>
              <w:pStyle w:val="headingitalic"/>
              <w:spacing w:after="0" w:line="240" w:lineRule="atLeast"/>
              <w:jc w:val="thaiDistribute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ธุรกิจที่เกี่ยวเนื่องกับอะไห</w:t>
            </w:r>
            <w:r w:rsidR="00DB2C39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ล่</w:t>
            </w:r>
            <w:r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รถยนต์และยานพาหนะที่ใช้เชื้อเพลิงก๊าซธรรมชาติ ได้แก่ </w:t>
            </w:r>
            <w:r w:rsidR="00AC014B" w:rsidRPr="003021AC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</w:t>
            </w:r>
            <w:r w:rsidR="00AC014B"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การจำหน่</w:t>
            </w:r>
            <w:r w:rsidR="004F3019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าย</w:t>
            </w:r>
            <w:r w:rsidR="00AC014B"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อะไหล่รถยนต์ และรถโดยสารปรับอากาศใช้เชื้อเพลิงก๊าซธรรมชาติ</w:t>
            </w:r>
            <w:r w:rsidR="00AC014B" w:rsidRPr="003021AC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AC014B"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รวมถึงการให้บริการซ่อมแซมและบำรุงรักษา</w:t>
            </w:r>
            <w:r w:rsidR="002349A5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</w:t>
            </w:r>
            <w:r w:rsidR="00AC014B"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และรถโดยสาร</w:t>
            </w:r>
            <w:r w:rsidR="004F3019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</w:tr>
      <w:tr w:rsidR="00AC014B" w:rsidRPr="003021AC" w14:paraId="252A9FC0" w14:textId="77777777" w:rsidTr="002E3A40">
        <w:trPr>
          <w:cantSplit/>
        </w:trPr>
        <w:tc>
          <w:tcPr>
            <w:tcW w:w="2340" w:type="dxa"/>
          </w:tcPr>
          <w:p w14:paraId="4563A1B9" w14:textId="77777777" w:rsidR="00AC014B" w:rsidRPr="003021AC" w:rsidRDefault="00AC014B" w:rsidP="00AC014B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3021AC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020" w:type="dxa"/>
            <w:vAlign w:val="bottom"/>
          </w:tcPr>
          <w:p w14:paraId="1A4005C9" w14:textId="77777777" w:rsidR="00AC014B" w:rsidRPr="003021AC" w:rsidRDefault="00AC014B" w:rsidP="00AC014B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>ธุรกิจ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พลังงานหมุนเวียน</w:t>
            </w:r>
            <w:r w:rsidRPr="003021A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 w:rsidRPr="003021A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ธุรกิจโรงไฟฟ้าพลังงานแสงอาทิตย์</w:t>
            </w:r>
          </w:p>
        </w:tc>
      </w:tr>
      <w:tr w:rsidR="00AC014B" w:rsidRPr="003021AC" w14:paraId="7082FB04" w14:textId="77777777" w:rsidTr="00DA4E56">
        <w:trPr>
          <w:cantSplit/>
          <w:trHeight w:val="1145"/>
        </w:trPr>
        <w:tc>
          <w:tcPr>
            <w:tcW w:w="2340" w:type="dxa"/>
          </w:tcPr>
          <w:p w14:paraId="6F3F5746" w14:textId="7BDC8C3A" w:rsidR="00AC014B" w:rsidRPr="003021AC" w:rsidRDefault="00AC014B" w:rsidP="00AC014B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3021A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</w:t>
            </w:r>
            <w:r w:rsidR="00A81B7C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7020" w:type="dxa"/>
            <w:vAlign w:val="bottom"/>
          </w:tcPr>
          <w:p w14:paraId="6C04000E" w14:textId="44EFDAC4" w:rsidR="00AC014B" w:rsidRPr="003021AC" w:rsidRDefault="00AC014B" w:rsidP="00AC014B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ธุรกิจอื่น ๆ ได้แก่ ธุรกิจค้าก๊าซคาร์บอนไดออกไซด์ น้ำมันเครื่อง</w:t>
            </w:r>
            <w:r w:rsidR="00B643E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น้ำมันหล่อลื่น</w:t>
            </w:r>
            <w:r w:rsidR="00B643E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B643EA">
              <w:rPr>
                <w:rFonts w:ascii="Angsana New" w:hAnsi="Angsana New" w:hint="cs"/>
                <w:b/>
                <w:sz w:val="30"/>
                <w:szCs w:val="30"/>
                <w:cs/>
              </w:rPr>
              <w:t>และ</w:t>
            </w:r>
            <w:r w:rsidR="00B643EA" w:rsidRPr="00B643EA">
              <w:rPr>
                <w:rFonts w:ascii="Angsana New" w:hAnsi="Angsana New"/>
                <w:b/>
                <w:sz w:val="30"/>
                <w:szCs w:val="30"/>
                <w:cs/>
              </w:rPr>
              <w:t>แผงโซลาร์เซลล์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ธุรกิจให้บริการขนส่ง รับฝากและกระจายสินค้าทางบก และธุรกิจส่งออกกระจก ไม่มีส่วนงานใดที่เข้าเกณฑ์เชิงปริมาณ เพื่อกำหนดส่วนงานที่รายงานในปี </w:t>
            </w:r>
            <w:r w:rsidRPr="003021A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45092" w:rsidRPr="003021AC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503B4C" w:rsidRPr="003021A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 w:hint="cs"/>
                <w:b/>
                <w:sz w:val="30"/>
                <w:szCs w:val="30"/>
                <w:cs/>
              </w:rPr>
              <w:t>หรือ</w:t>
            </w:r>
            <w:r w:rsidRPr="003021AC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3021AC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45092" w:rsidRPr="003021AC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</w:tbl>
    <w:p w14:paraId="7BB5431E" w14:textId="77777777" w:rsidR="003021AC" w:rsidRPr="00AE14AF" w:rsidRDefault="003021AC" w:rsidP="00864441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pacing w:val="-2"/>
          <w:sz w:val="16"/>
          <w:szCs w:val="16"/>
          <w:lang w:val="en-US" w:bidi="th-TH"/>
        </w:rPr>
      </w:pPr>
    </w:p>
    <w:p w14:paraId="3F88CE18" w14:textId="7CBB076B" w:rsidR="00864441" w:rsidRPr="00BA3B87" w:rsidRDefault="00864441" w:rsidP="00864441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0"/>
          <w:szCs w:val="10"/>
          <w:cs/>
          <w:lang w:val="en-US" w:bidi="th-TH"/>
        </w:rPr>
      </w:pPr>
      <w:r w:rsidRPr="00B430C3">
        <w:rPr>
          <w:rFonts w:ascii="Angsana New" w:hAnsi="Angsana New"/>
          <w:bCs w:val="0"/>
          <w:i w:val="0"/>
          <w:iCs w:val="0"/>
          <w:spacing w:val="-2"/>
          <w:sz w:val="30"/>
          <w:szCs w:val="30"/>
          <w:cs/>
          <w:lang w:val="en-US" w:bidi="th-TH"/>
        </w:rPr>
        <w:t>ข้อมูลตามส่วนงานใช้สำหรับการประเมินผลการดำเนินงานและจัดสรรทรัพยากรสำหรับผู้บริหาร กลุ่มบริษัทประเมิน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>ความสามารถในการดำเนินงาน</w:t>
      </w:r>
      <w:r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>ของแต่ละส่วนงาน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>จากกำไรก่อนดอกเบี้ย ภาษีเงินได้ ค่าเสื่อมราคาและ</w:t>
      </w:r>
      <w:r w:rsidR="00D73AD4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 xml:space="preserve">     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 xml:space="preserve">ค่าตัดจำหน่าย 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>(EBITDA)</w:t>
      </w:r>
      <w:r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 xml:space="preserve"> ซึ่งสอดคล้องกับกิจการอื่นที่ดำเนินธุรกิจในอุตสาหกรรมเดียวกัน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ทั้งนี้การกำหนดราคาระหว่างส่วนงานเป็นไปตามการซื้อขายตามปกติของธุรกิจ</w:t>
      </w:r>
    </w:p>
    <w:p w14:paraId="03F81168" w14:textId="77777777" w:rsidR="002663AB" w:rsidRPr="00AE14AF" w:rsidRDefault="002663AB" w:rsidP="002663AB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20"/>
          <w:lang w:val="en-US" w:bidi="th-TH"/>
        </w:rPr>
      </w:pPr>
    </w:p>
    <w:p w14:paraId="468A19EB" w14:textId="38E216BE" w:rsidR="002F1AE0" w:rsidRPr="002F1AE0" w:rsidRDefault="002F1AE0" w:rsidP="002F1AE0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2F1AE0">
        <w:rPr>
          <w:rFonts w:ascii="Angsana New" w:hAnsi="Angsana New"/>
          <w:i w:val="0"/>
          <w:iCs w:val="0"/>
          <w:sz w:val="30"/>
          <w:szCs w:val="30"/>
          <w:cs/>
        </w:rPr>
        <w:t>ลูกค้ารายใหญ่</w:t>
      </w:r>
    </w:p>
    <w:p w14:paraId="548F3C55" w14:textId="77777777" w:rsidR="002F1AE0" w:rsidRPr="00AE14AF" w:rsidRDefault="002F1AE0" w:rsidP="002F1AE0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20"/>
        </w:rPr>
      </w:pPr>
    </w:p>
    <w:p w14:paraId="674A50A1" w14:textId="48A82273" w:rsidR="002F1AE0" w:rsidRDefault="002F1AE0" w:rsidP="002F1AE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EF1B11">
        <w:rPr>
          <w:rFonts w:ascii="Angsana New" w:hAnsi="Angsana New" w:hint="cs"/>
          <w:spacing w:val="-2"/>
          <w:sz w:val="30"/>
          <w:szCs w:val="30"/>
          <w:cs/>
        </w:rPr>
        <w:t>รายได้จากลูกค้ารายใหญ่จากส่วนงาน</w:t>
      </w:r>
      <w:r w:rsidRPr="00EF1B11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EF1B11">
        <w:rPr>
          <w:rFonts w:ascii="Angsana New" w:hAnsi="Angsana New"/>
          <w:spacing w:val="-2"/>
          <w:sz w:val="30"/>
          <w:szCs w:val="30"/>
        </w:rPr>
        <w:t>1</w:t>
      </w:r>
      <w:r w:rsidRPr="00EF1B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F1B11">
        <w:rPr>
          <w:rFonts w:ascii="Angsana New" w:hAnsi="Angsana New" w:hint="cs"/>
          <w:spacing w:val="-2"/>
          <w:sz w:val="30"/>
          <w:szCs w:val="30"/>
          <w:cs/>
        </w:rPr>
        <w:t>ของกลุ่มบริษัท</w:t>
      </w:r>
      <w:r w:rsidRPr="00EF1B11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EF1B11">
        <w:rPr>
          <w:rFonts w:ascii="Angsana New" w:hAnsi="Angsana New" w:hint="cs"/>
          <w:spacing w:val="-2"/>
          <w:sz w:val="30"/>
          <w:szCs w:val="30"/>
          <w:cs/>
        </w:rPr>
        <w:t>สามเดือนและ</w:t>
      </w:r>
      <w:r w:rsidR="00313423" w:rsidRPr="00EF1B11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EF1B11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EF1B11">
        <w:rPr>
          <w:rFonts w:ascii="Angsana New" w:hAnsi="Angsana New"/>
          <w:spacing w:val="-2"/>
          <w:sz w:val="30"/>
          <w:szCs w:val="30"/>
        </w:rPr>
        <w:t>30</w:t>
      </w:r>
      <w:r w:rsidR="00D73AD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13423" w:rsidRPr="004D3D1B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4D3D1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D3D1B">
        <w:rPr>
          <w:rFonts w:ascii="Angsana New" w:hAnsi="Angsana New"/>
          <w:spacing w:val="-4"/>
          <w:sz w:val="30"/>
          <w:szCs w:val="30"/>
        </w:rPr>
        <w:t>2563</w:t>
      </w:r>
      <w:r w:rsidR="00D73AD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D3D1B">
        <w:rPr>
          <w:rFonts w:ascii="Angsana New" w:hAnsi="Angsana New" w:hint="cs"/>
          <w:spacing w:val="-4"/>
          <w:sz w:val="30"/>
          <w:szCs w:val="30"/>
          <w:cs/>
        </w:rPr>
        <w:t>เป็นจำนวนประมาณ</w:t>
      </w:r>
      <w:r w:rsidR="00D73AD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8774C" w:rsidRPr="004D3D1B">
        <w:rPr>
          <w:rFonts w:ascii="Angsana New" w:hAnsi="Angsana New"/>
          <w:spacing w:val="-4"/>
          <w:sz w:val="30"/>
          <w:szCs w:val="30"/>
        </w:rPr>
        <w:t>96</w:t>
      </w:r>
      <w:r w:rsidR="00D73AD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D3D1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D73AD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D3D1B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28774C" w:rsidRPr="004D3D1B">
        <w:rPr>
          <w:rFonts w:ascii="Angsana New" w:hAnsi="Angsana New"/>
          <w:spacing w:val="-4"/>
          <w:sz w:val="30"/>
          <w:szCs w:val="30"/>
        </w:rPr>
        <w:t>313</w:t>
      </w:r>
      <w:r w:rsidR="00D73AD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D3D1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D73AD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D3D1B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Pr="004D3D1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D3D1B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4D3D1B">
        <w:rPr>
          <w:rFonts w:ascii="Angsana New" w:hAnsi="Angsana New"/>
          <w:i/>
          <w:iCs/>
          <w:spacing w:val="-4"/>
          <w:sz w:val="30"/>
          <w:szCs w:val="30"/>
        </w:rPr>
        <w:t>2562:</w:t>
      </w:r>
      <w:r w:rsidR="00D73AD4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313423" w:rsidRPr="004D3D1B">
        <w:rPr>
          <w:rFonts w:ascii="Angsana New" w:hAnsi="Angsana New"/>
          <w:i/>
          <w:iCs/>
          <w:spacing w:val="-4"/>
          <w:sz w:val="30"/>
          <w:szCs w:val="30"/>
        </w:rPr>
        <w:t>159</w:t>
      </w:r>
      <w:r w:rsidRPr="004D3D1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="00D73AD4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4D3D1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 w:rsidR="00313423" w:rsidRPr="004D3D1B">
        <w:rPr>
          <w:rFonts w:ascii="Angsana New" w:hAnsi="Angsana New"/>
          <w:i/>
          <w:iCs/>
          <w:spacing w:val="-4"/>
          <w:sz w:val="30"/>
          <w:szCs w:val="30"/>
        </w:rPr>
        <w:t>445</w:t>
      </w:r>
      <w:r w:rsidR="00D73AD4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4D3D1B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D73AD4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2F1AE0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ตามลำดับ) </w:t>
      </w:r>
      <w:r w:rsidRPr="002F1AE0">
        <w:rPr>
          <w:rFonts w:ascii="Angsana New" w:hAnsi="Angsana New" w:hint="cs"/>
          <w:spacing w:val="4"/>
          <w:sz w:val="30"/>
          <w:szCs w:val="30"/>
          <w:cs/>
        </w:rPr>
        <w:t>จากรายได้รวมของกลุ่มบริษั</w:t>
      </w:r>
      <w:r>
        <w:rPr>
          <w:rFonts w:ascii="Angsana New" w:hAnsi="Angsana New" w:hint="cs"/>
          <w:spacing w:val="4"/>
          <w:sz w:val="30"/>
          <w:szCs w:val="30"/>
          <w:cs/>
        </w:rPr>
        <w:t>ท</w:t>
      </w:r>
    </w:p>
    <w:p w14:paraId="1B880CD4" w14:textId="77777777" w:rsidR="00FB435C" w:rsidRPr="00AE14AF" w:rsidRDefault="00FB435C" w:rsidP="002F1AE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503660D7" w14:textId="77777777" w:rsidR="00FB435C" w:rsidRDefault="00FB435C" w:rsidP="00FB435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FB435C">
        <w:rPr>
          <w:rFonts w:ascii="Angsana New" w:hAnsi="Angsana New"/>
          <w:spacing w:val="4"/>
          <w:sz w:val="30"/>
          <w:szCs w:val="30"/>
          <w:cs/>
        </w:rPr>
        <w:t>การดำเนินงานและรายได้หลักของกลุ่มบริษัทและบริษัทได้เปิดเผยไว้ในงบการเงินประจำปีล่าสุด รายได้หลักของกลุ่มบริษัทและบริษัทได้มาจากสัญญาที่ทำกับลูกค้า</w:t>
      </w:r>
    </w:p>
    <w:p w14:paraId="6E64D785" w14:textId="77777777" w:rsidR="00FB435C" w:rsidRPr="00AE14AF" w:rsidRDefault="00FB435C" w:rsidP="00FB435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40A74C9F" w14:textId="77777777" w:rsidR="00FB435C" w:rsidRDefault="00FB435C" w:rsidP="00FB435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FB435C">
        <w:rPr>
          <w:rFonts w:ascii="Angsana New" w:hAnsi="Angsana New"/>
          <w:i/>
          <w:iCs/>
          <w:spacing w:val="4"/>
          <w:sz w:val="30"/>
          <w:szCs w:val="30"/>
          <w:cs/>
        </w:rPr>
        <w:t>การจำแนกรายได้</w:t>
      </w:r>
    </w:p>
    <w:p w14:paraId="62A155DE" w14:textId="77777777" w:rsidR="00FB435C" w:rsidRPr="00AE14AF" w:rsidRDefault="00FB435C" w:rsidP="00FB435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20"/>
          <w:szCs w:val="20"/>
        </w:rPr>
      </w:pPr>
    </w:p>
    <w:p w14:paraId="7E5741F6" w14:textId="64E34F43" w:rsidR="00FB435C" w:rsidRPr="00FB435C" w:rsidRDefault="00FB435C" w:rsidP="00FB435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  <w:sectPr w:rsidR="00FB435C" w:rsidRPr="00FB435C" w:rsidSect="003E061E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FB435C">
        <w:rPr>
          <w:rFonts w:ascii="Angsana New" w:hAnsi="Angsana New"/>
          <w:spacing w:val="4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 และจังหวะเวลาในการรับรู้รายได้</w:t>
      </w:r>
    </w:p>
    <w:tbl>
      <w:tblPr>
        <w:tblW w:w="1476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247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36"/>
        <w:gridCol w:w="844"/>
        <w:gridCol w:w="236"/>
        <w:gridCol w:w="844"/>
        <w:gridCol w:w="236"/>
        <w:gridCol w:w="754"/>
        <w:gridCol w:w="276"/>
        <w:gridCol w:w="804"/>
        <w:gridCol w:w="236"/>
        <w:gridCol w:w="844"/>
        <w:gridCol w:w="236"/>
        <w:gridCol w:w="35"/>
        <w:gridCol w:w="814"/>
      </w:tblGrid>
      <w:tr w:rsidR="00A420D3" w:rsidRPr="00650B17" w14:paraId="35108C8B" w14:textId="77777777" w:rsidTr="009F189F">
        <w:trPr>
          <w:tblHeader/>
        </w:trPr>
        <w:tc>
          <w:tcPr>
            <w:tcW w:w="2160" w:type="dxa"/>
            <w:vAlign w:val="bottom"/>
          </w:tcPr>
          <w:p w14:paraId="1F5D23C3" w14:textId="77777777" w:rsidR="00A420D3" w:rsidRPr="00650B17" w:rsidRDefault="00A420D3" w:rsidP="00D11D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04" w:type="dxa"/>
            <w:gridSpan w:val="24"/>
          </w:tcPr>
          <w:p w14:paraId="5331B599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งบการเงินรวม</w:t>
            </w:r>
          </w:p>
        </w:tc>
      </w:tr>
      <w:tr w:rsidR="00A420D3" w:rsidRPr="00650B17" w14:paraId="007D80DE" w14:textId="77777777" w:rsidTr="009F189F">
        <w:trPr>
          <w:tblHeader/>
        </w:trPr>
        <w:tc>
          <w:tcPr>
            <w:tcW w:w="2160" w:type="dxa"/>
            <w:vAlign w:val="bottom"/>
          </w:tcPr>
          <w:p w14:paraId="56EC81CB" w14:textId="77777777" w:rsidR="00A420D3" w:rsidRPr="00650B17" w:rsidRDefault="00A420D3" w:rsidP="00D11D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04" w:type="dxa"/>
            <w:gridSpan w:val="24"/>
          </w:tcPr>
          <w:p w14:paraId="4A3C25A8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A420D3" w:rsidRPr="00650B17" w14:paraId="2DC2C8D6" w14:textId="77777777" w:rsidTr="009F189F">
        <w:trPr>
          <w:tblHeader/>
        </w:trPr>
        <w:tc>
          <w:tcPr>
            <w:tcW w:w="2160" w:type="dxa"/>
            <w:vAlign w:val="bottom"/>
          </w:tcPr>
          <w:p w14:paraId="69C5682A" w14:textId="77777777" w:rsidR="00A420D3" w:rsidRPr="00650B17" w:rsidRDefault="00A420D3" w:rsidP="00D11D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9" w:type="dxa"/>
            <w:gridSpan w:val="3"/>
          </w:tcPr>
          <w:p w14:paraId="5539F0D8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7" w:type="dxa"/>
          </w:tcPr>
          <w:p w14:paraId="2AD96EC1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727AA53F" w14:textId="3745720D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ส่วนงานที่</w:t>
            </w:r>
            <w:r w:rsidR="00D73A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6622587F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4EA9EEA8" w14:textId="581F5F24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="00D73A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36" w:type="dxa"/>
          </w:tcPr>
          <w:p w14:paraId="683579CC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4" w:type="dxa"/>
            <w:gridSpan w:val="3"/>
          </w:tcPr>
          <w:p w14:paraId="668E6DFC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011E4573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015B0BA5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ส่วนงานอื่น</w:t>
            </w: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1CDA7BA2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9" w:type="dxa"/>
            <w:gridSpan w:val="4"/>
          </w:tcPr>
          <w:p w14:paraId="04C5A7CB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A420D3" w:rsidRPr="00650B17" w14:paraId="0253E089" w14:textId="77777777" w:rsidTr="009F189F">
        <w:trPr>
          <w:tblHeader/>
        </w:trPr>
        <w:tc>
          <w:tcPr>
            <w:tcW w:w="2160" w:type="dxa"/>
            <w:vAlign w:val="bottom"/>
            <w:hideMark/>
          </w:tcPr>
          <w:p w14:paraId="249F90C6" w14:textId="77777777" w:rsidR="00A420D3" w:rsidRPr="00650B17" w:rsidRDefault="00A420D3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สำหรับงวดสามเดือนสิ้นสุด</w:t>
            </w:r>
          </w:p>
          <w:p w14:paraId="1881C1A7" w14:textId="132CC016" w:rsidR="00A420D3" w:rsidRPr="00650B17" w:rsidRDefault="00A420D3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  วันที่ </w:t>
            </w:r>
            <w:r w:rsidRPr="00650B1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30</w:t>
            </w:r>
            <w:r w:rsidRPr="00650B1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</w:t>
            </w:r>
            <w:r w:rsidR="00100D43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กันยายน</w:t>
            </w:r>
          </w:p>
        </w:tc>
        <w:tc>
          <w:tcPr>
            <w:tcW w:w="810" w:type="dxa"/>
          </w:tcPr>
          <w:p w14:paraId="44EEEAF6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CB8C5E9" w14:textId="3E82FCC6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47" w:type="dxa"/>
          </w:tcPr>
          <w:p w14:paraId="778D320A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7EC5A4E3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7F539105" w14:textId="172FF961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67" w:type="dxa"/>
          </w:tcPr>
          <w:p w14:paraId="43EF770F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4B7593C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8E72406" w14:textId="6540CD7A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73" w:type="dxa"/>
          </w:tcPr>
          <w:p w14:paraId="765DA9C2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2465E6F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60A16B9D" w14:textId="63F50886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2BAA5515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08ED873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43129B1B" w14:textId="355A421C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42" w:type="dxa"/>
          </w:tcPr>
          <w:p w14:paraId="3BD520CB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A57D83F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70FD430" w14:textId="3D030E3C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554BED1C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CD42370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160587A" w14:textId="4C0AA8C1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36" w:type="dxa"/>
          </w:tcPr>
          <w:p w14:paraId="782F2386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372B867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2319107A" w14:textId="196BDF83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1399CF9F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EBEBC30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46464478" w14:textId="3C233CF6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76" w:type="dxa"/>
          </w:tcPr>
          <w:p w14:paraId="10BD90EE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36DAC10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316EC518" w14:textId="5BAC00C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018BF70D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1914C37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6E25D769" w14:textId="491198E3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36" w:type="dxa"/>
          </w:tcPr>
          <w:p w14:paraId="3CC5BF12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093FECFC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7473320C" w14:textId="36FB5EE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</w:t>
            </w:r>
            <w:r w:rsidR="00D11D84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</w:tr>
      <w:tr w:rsidR="00A420D3" w:rsidRPr="00650B17" w14:paraId="17C3F1B2" w14:textId="77777777" w:rsidTr="009F189F">
        <w:trPr>
          <w:tblHeader/>
        </w:trPr>
        <w:tc>
          <w:tcPr>
            <w:tcW w:w="2160" w:type="dxa"/>
            <w:vAlign w:val="bottom"/>
          </w:tcPr>
          <w:p w14:paraId="66D9AA14" w14:textId="77777777" w:rsidR="00A420D3" w:rsidRPr="00650B17" w:rsidRDefault="00A420D3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04" w:type="dxa"/>
            <w:gridSpan w:val="24"/>
          </w:tcPr>
          <w:p w14:paraId="475EB7F4" w14:textId="77777777" w:rsidR="00A420D3" w:rsidRPr="00650B17" w:rsidRDefault="00A420D3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(</w:t>
            </w:r>
            <w:r w:rsidRPr="00650B17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650B17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9E0998" w:rsidRPr="00650B17" w14:paraId="55A08A83" w14:textId="77777777" w:rsidTr="00FB435C">
        <w:tc>
          <w:tcPr>
            <w:tcW w:w="2160" w:type="dxa"/>
          </w:tcPr>
          <w:p w14:paraId="531BFC46" w14:textId="3F70B76E" w:rsidR="009E0998" w:rsidRPr="00650B17" w:rsidRDefault="009E0998" w:rsidP="009E0998">
            <w:pPr>
              <w:tabs>
                <w:tab w:val="clear" w:pos="1871"/>
                <w:tab w:val="left" w:pos="1870"/>
              </w:tabs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650B1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650B1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650B1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810" w:type="dxa"/>
          </w:tcPr>
          <w:p w14:paraId="73A9F5A0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5A40E00D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05E04657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07F73580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31CC2453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F9A6029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0680731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11E8DE36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DA17750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266B0CA9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73D165A4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33531E6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AC81EFE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A59D955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3F34A74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77BFCF0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AA350E3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4662FC2A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E70C015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685C3E4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4B8C8A2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FF5E1A4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46DE34E8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9E0998" w:rsidRPr="00650B17" w14:paraId="39C65EA6" w14:textId="77777777" w:rsidTr="00304CA7">
        <w:tc>
          <w:tcPr>
            <w:tcW w:w="2160" w:type="dxa"/>
          </w:tcPr>
          <w:p w14:paraId="7A06F306" w14:textId="2F1B02CE" w:rsidR="009E0998" w:rsidRPr="00650B17" w:rsidRDefault="009E0998" w:rsidP="009E09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77A6382B" w14:textId="58CE5E10" w:rsidR="009E0998" w:rsidRPr="00D14DFD" w:rsidRDefault="00D14DFD" w:rsidP="00B53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14D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258,842</w:t>
            </w:r>
          </w:p>
        </w:tc>
        <w:tc>
          <w:tcPr>
            <w:tcW w:w="247" w:type="dxa"/>
          </w:tcPr>
          <w:p w14:paraId="3EC5C7BA" w14:textId="77777777" w:rsidR="009E0998" w:rsidRPr="00D14DFD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448BF905" w14:textId="6A9A9AA0" w:rsidR="009E0998" w:rsidRPr="00650B17" w:rsidRDefault="00100D43" w:rsidP="00B53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34"/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00D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446,017</w:t>
            </w:r>
          </w:p>
        </w:tc>
        <w:tc>
          <w:tcPr>
            <w:tcW w:w="267" w:type="dxa"/>
          </w:tcPr>
          <w:p w14:paraId="48DD1579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648DA8EF" w14:textId="37DA9825" w:rsidR="009E0998" w:rsidRPr="00650B17" w:rsidRDefault="00D14DFD" w:rsidP="008B453B">
            <w:pPr>
              <w:pStyle w:val="BodyText"/>
              <w:tabs>
                <w:tab w:val="clear" w:pos="454"/>
                <w:tab w:val="clear" w:pos="680"/>
                <w:tab w:val="left" w:pos="524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19,561</w:t>
            </w:r>
          </w:p>
        </w:tc>
        <w:tc>
          <w:tcPr>
            <w:tcW w:w="273" w:type="dxa"/>
          </w:tcPr>
          <w:p w14:paraId="2996BAD5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68A4756" w14:textId="28F2800E" w:rsidR="009E0998" w:rsidRPr="00650B17" w:rsidRDefault="00100D43" w:rsidP="005C73BB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100D43">
              <w:rPr>
                <w:rFonts w:asciiTheme="majorBidi" w:hAnsiTheme="majorBidi"/>
                <w:sz w:val="20"/>
                <w:szCs w:val="20"/>
                <w:lang w:eastAsia="en-GB"/>
              </w:rPr>
              <w:t>155,410</w:t>
            </w:r>
          </w:p>
        </w:tc>
        <w:tc>
          <w:tcPr>
            <w:tcW w:w="270" w:type="dxa"/>
          </w:tcPr>
          <w:p w14:paraId="51DF6C6F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34FAF07" w14:textId="61B9533C" w:rsidR="009E0998" w:rsidRPr="00650B17" w:rsidRDefault="00D73AD4" w:rsidP="005C73BB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1</w:t>
            </w:r>
            <w:r w:rsidR="00AF5EF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="00D14D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AF5EF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482</w:t>
            </w:r>
          </w:p>
        </w:tc>
        <w:tc>
          <w:tcPr>
            <w:tcW w:w="242" w:type="dxa"/>
          </w:tcPr>
          <w:p w14:paraId="22FA44B6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62AB130" w14:textId="3C614B55" w:rsidR="009E0998" w:rsidRPr="00650B17" w:rsidRDefault="00100D43" w:rsidP="005C73BB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00D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14,210</w:t>
            </w:r>
          </w:p>
        </w:tc>
        <w:tc>
          <w:tcPr>
            <w:tcW w:w="236" w:type="dxa"/>
          </w:tcPr>
          <w:p w14:paraId="5EDC82AF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C8E6457" w14:textId="6EB4E727" w:rsidR="009E0998" w:rsidRPr="00650B17" w:rsidRDefault="00D73AD4" w:rsidP="005C73BB">
            <w:pPr>
              <w:pStyle w:val="BodyText"/>
              <w:tabs>
                <w:tab w:val="clear" w:pos="680"/>
                <w:tab w:val="left" w:pos="62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29</w:t>
            </w:r>
            <w:r w:rsidR="00B537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D14D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,8</w:t>
            </w:r>
            <w:r w:rsidR="00B537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236" w:type="dxa"/>
          </w:tcPr>
          <w:p w14:paraId="0DAC459C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4F729A5" w14:textId="0AAE55F8" w:rsidR="009E0998" w:rsidRPr="00650B17" w:rsidRDefault="00D73AD4" w:rsidP="00F34B3D">
            <w:pPr>
              <w:pStyle w:val="BodyText"/>
              <w:tabs>
                <w:tab w:val="clear" w:pos="680"/>
                <w:tab w:val="left" w:pos="64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  <w:r w:rsidR="009E0998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61</w:t>
            </w:r>
            <w:r w:rsidR="00100D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</w:t>
            </w:r>
            <w:r w:rsidR="009E0998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,63</w:t>
            </w:r>
            <w:r w:rsidR="00100D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36" w:type="dxa"/>
          </w:tcPr>
          <w:p w14:paraId="39056CB8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20289727" w14:textId="5E6E6846" w:rsidR="009E0998" w:rsidRPr="006722B6" w:rsidRDefault="00D14DFD" w:rsidP="00672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541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722B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68,17</w:t>
            </w:r>
            <w:r w:rsidR="00E1270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76" w:type="dxa"/>
          </w:tcPr>
          <w:p w14:paraId="503B7182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37E66DD" w14:textId="5CCD37F7" w:rsidR="009E0998" w:rsidRPr="00650B17" w:rsidRDefault="00D73AD4" w:rsidP="00672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86" w:right="-89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39</w:t>
            </w:r>
            <w:r w:rsidR="001F1318" w:rsidRPr="001F1318">
              <w:rPr>
                <w:rFonts w:asciiTheme="majorBidi" w:hAnsi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029</w:t>
            </w:r>
          </w:p>
        </w:tc>
        <w:tc>
          <w:tcPr>
            <w:tcW w:w="236" w:type="dxa"/>
          </w:tcPr>
          <w:p w14:paraId="733CEF91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3BF923A" w14:textId="56D47413" w:rsidR="009E0998" w:rsidRPr="00650B17" w:rsidRDefault="00D14DFD" w:rsidP="006722B6">
            <w:pPr>
              <w:pStyle w:val="BodyText"/>
              <w:tabs>
                <w:tab w:val="clear" w:pos="680"/>
                <w:tab w:val="clear" w:pos="907"/>
                <w:tab w:val="left" w:pos="633"/>
              </w:tabs>
              <w:spacing w:after="0" w:line="240" w:lineRule="auto"/>
              <w:ind w:left="-86" w:right="-233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="00B537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60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B537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05</w:t>
            </w:r>
            <w:r w:rsidR="00E1270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36" w:type="dxa"/>
          </w:tcPr>
          <w:p w14:paraId="67597AFB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6ECFED10" w14:textId="3867EDCF" w:rsidR="009E0998" w:rsidRPr="00650B17" w:rsidRDefault="00D73AD4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654</w:t>
            </w:r>
            <w:r w:rsidR="001F1318" w:rsidRPr="001F131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666</w:t>
            </w:r>
          </w:p>
        </w:tc>
      </w:tr>
      <w:tr w:rsidR="009E0998" w:rsidRPr="00650B17" w14:paraId="71E579E8" w14:textId="77777777" w:rsidTr="00304CA7">
        <w:tc>
          <w:tcPr>
            <w:tcW w:w="2160" w:type="dxa"/>
          </w:tcPr>
          <w:p w14:paraId="20FDD447" w14:textId="3A47784C" w:rsidR="009E0998" w:rsidRPr="00650B17" w:rsidRDefault="009E0998" w:rsidP="009E09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C563E3" w14:textId="718E8C39" w:rsidR="009E0998" w:rsidRPr="00D14DFD" w:rsidRDefault="00D73AD4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D14D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2,879</w:t>
            </w:r>
          </w:p>
        </w:tc>
        <w:tc>
          <w:tcPr>
            <w:tcW w:w="247" w:type="dxa"/>
          </w:tcPr>
          <w:p w14:paraId="6395C8DD" w14:textId="77777777" w:rsidR="009E0998" w:rsidRPr="00D14DFD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0447B87B" w14:textId="4F16192E" w:rsidR="009E0998" w:rsidRPr="00650B17" w:rsidRDefault="00100D43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3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 xml:space="preserve">    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8</w:t>
            </w:r>
            <w:r w:rsidRPr="00100D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096</w:t>
            </w:r>
          </w:p>
        </w:tc>
        <w:tc>
          <w:tcPr>
            <w:tcW w:w="267" w:type="dxa"/>
          </w:tcPr>
          <w:p w14:paraId="4E7CF344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A8D5477" w14:textId="580B84B4" w:rsidR="009E0998" w:rsidRPr="00650B17" w:rsidRDefault="00D14DFD" w:rsidP="008B453B">
            <w:pPr>
              <w:pStyle w:val="BodyText"/>
              <w:tabs>
                <w:tab w:val="clear" w:pos="454"/>
                <w:tab w:val="left" w:pos="344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AEE2E21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E6C53BE" w14:textId="09027C8E" w:rsidR="009E0998" w:rsidRPr="00650B17" w:rsidRDefault="009E0998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 xml:space="preserve">        </w:t>
            </w:r>
            <w:r w:rsidR="00D73AD4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</w:t>
            </w:r>
            <w:r w:rsidR="00100D43">
              <w:rPr>
                <w:rFonts w:asciiTheme="majorBidi" w:hAnsiTheme="majorBidi"/>
                <w:sz w:val="20"/>
                <w:szCs w:val="20"/>
                <w:lang w:eastAsia="en-GB"/>
              </w:rPr>
              <w:t>94</w:t>
            </w:r>
            <w:r w:rsidR="00D73AD4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4CD5A339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E39DA5" w14:textId="3A7F3A78" w:rsidR="009E0998" w:rsidRPr="00650B17" w:rsidRDefault="00D14DFD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242" w:type="dxa"/>
          </w:tcPr>
          <w:p w14:paraId="492397E9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75879EBB" w14:textId="1F07A92D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</w:p>
        </w:tc>
        <w:tc>
          <w:tcPr>
            <w:tcW w:w="236" w:type="dxa"/>
          </w:tcPr>
          <w:p w14:paraId="6EE16B02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8D32E53" w14:textId="065E491C" w:rsidR="009E0998" w:rsidRPr="00650B17" w:rsidRDefault="00D73AD4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D14D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2,879</w:t>
            </w:r>
          </w:p>
        </w:tc>
        <w:tc>
          <w:tcPr>
            <w:tcW w:w="236" w:type="dxa"/>
          </w:tcPr>
          <w:p w14:paraId="38A51712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072DD1D" w14:textId="07A8B7A8" w:rsidR="009E0998" w:rsidRPr="00650B17" w:rsidRDefault="00495F7D" w:rsidP="00F34B3D">
            <w:pPr>
              <w:pStyle w:val="BodyText"/>
              <w:tabs>
                <w:tab w:val="clear" w:pos="680"/>
                <w:tab w:val="left" w:pos="645"/>
              </w:tabs>
              <w:spacing w:after="0" w:line="240" w:lineRule="auto"/>
              <w:ind w:left="-86" w:right="-29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</w:t>
            </w:r>
            <w:r w:rsidR="009E0998"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190</w:t>
            </w:r>
          </w:p>
        </w:tc>
        <w:tc>
          <w:tcPr>
            <w:tcW w:w="236" w:type="dxa"/>
          </w:tcPr>
          <w:p w14:paraId="419977A1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378F2A04" w14:textId="6D743A26" w:rsidR="009E0998" w:rsidRPr="00304CA7" w:rsidRDefault="006642D4" w:rsidP="00672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541"/>
              </w:tabs>
              <w:spacing w:after="0" w:line="240" w:lineRule="auto"/>
              <w:ind w:left="-86" w:right="-29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</w:t>
            </w:r>
            <w:r w:rsidR="00D14D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007</w:t>
            </w:r>
          </w:p>
        </w:tc>
        <w:tc>
          <w:tcPr>
            <w:tcW w:w="276" w:type="dxa"/>
          </w:tcPr>
          <w:p w14:paraId="0A4B9CB8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1C7FA57" w14:textId="584D4428" w:rsidR="009E0998" w:rsidRPr="00650B17" w:rsidRDefault="00D73AD4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17</w:t>
            </w:r>
            <w:r w:rsidR="001F1318" w:rsidRPr="001F1318">
              <w:rPr>
                <w:rFonts w:asciiTheme="majorBidi" w:hAnsi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134</w:t>
            </w:r>
          </w:p>
        </w:tc>
        <w:tc>
          <w:tcPr>
            <w:tcW w:w="236" w:type="dxa"/>
          </w:tcPr>
          <w:p w14:paraId="3FDB97A0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6549B8E" w14:textId="5BCA6562" w:rsidR="009E0998" w:rsidRPr="00650B17" w:rsidRDefault="006722B6" w:rsidP="006722B6">
            <w:pPr>
              <w:pStyle w:val="BodyText"/>
              <w:tabs>
                <w:tab w:val="clear" w:pos="680"/>
                <w:tab w:val="clear" w:pos="907"/>
                <w:tab w:val="left" w:pos="633"/>
              </w:tabs>
              <w:spacing w:after="0" w:line="240" w:lineRule="auto"/>
              <w:ind w:left="-86" w:right="-233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</w:t>
            </w:r>
            <w:r w:rsidR="00D14D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88</w:t>
            </w:r>
            <w:r w:rsidR="00D14D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36" w:type="dxa"/>
          </w:tcPr>
          <w:p w14:paraId="56E08CE6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14:paraId="7F8A261F" w14:textId="22DB5AA9" w:rsidR="009E0998" w:rsidRPr="00650B17" w:rsidRDefault="006F5977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 xml:space="preserve">  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25</w:t>
            </w:r>
            <w:r w:rsidR="001F1318" w:rsidRPr="001F131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324</w:t>
            </w:r>
          </w:p>
        </w:tc>
      </w:tr>
      <w:tr w:rsidR="009E0998" w:rsidRPr="00650B17" w14:paraId="5C99AFA1" w14:textId="77777777" w:rsidTr="00304CA7">
        <w:trPr>
          <w:trHeight w:val="128"/>
        </w:trPr>
        <w:tc>
          <w:tcPr>
            <w:tcW w:w="2160" w:type="dxa"/>
          </w:tcPr>
          <w:p w14:paraId="5F9DE518" w14:textId="436C91CE" w:rsidR="009E0998" w:rsidRPr="00650B17" w:rsidRDefault="009E0998" w:rsidP="009E0998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76AC43A" w14:textId="5ADD38FD" w:rsidR="009E0998" w:rsidRPr="00D14DFD" w:rsidRDefault="00D14DFD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261,72</w:t>
            </w:r>
            <w:r w:rsidR="00ED7D89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47" w:type="dxa"/>
          </w:tcPr>
          <w:p w14:paraId="65F6BE3C" w14:textId="77777777" w:rsidR="009E0998" w:rsidRPr="00D14DFD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45ECE37B" w14:textId="289E68D4" w:rsidR="009E0998" w:rsidRPr="00650B17" w:rsidRDefault="00100D43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100D4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454,113</w:t>
            </w:r>
          </w:p>
        </w:tc>
        <w:tc>
          <w:tcPr>
            <w:tcW w:w="267" w:type="dxa"/>
          </w:tcPr>
          <w:p w14:paraId="2BDFBDCD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41812C54" w14:textId="1A497DD5" w:rsidR="009E0998" w:rsidRPr="00650B17" w:rsidRDefault="00D14DFD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19,561</w:t>
            </w:r>
          </w:p>
        </w:tc>
        <w:tc>
          <w:tcPr>
            <w:tcW w:w="273" w:type="dxa"/>
          </w:tcPr>
          <w:p w14:paraId="138E579A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56C3748D" w14:textId="2E547648" w:rsidR="009E0998" w:rsidRPr="00650B17" w:rsidRDefault="00100D43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</w:pPr>
            <w:r w:rsidRPr="00100D43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155,504</w:t>
            </w:r>
          </w:p>
        </w:tc>
        <w:tc>
          <w:tcPr>
            <w:tcW w:w="270" w:type="dxa"/>
          </w:tcPr>
          <w:p w14:paraId="235B3B9D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0AA935" w14:textId="77EC4F2C" w:rsidR="009E0998" w:rsidRPr="00650B17" w:rsidRDefault="00D14DFD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  <w:r w:rsidR="00AF5EF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AF5EF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482</w:t>
            </w:r>
          </w:p>
        </w:tc>
        <w:tc>
          <w:tcPr>
            <w:tcW w:w="242" w:type="dxa"/>
          </w:tcPr>
          <w:p w14:paraId="7A0A58C7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79FCB450" w14:textId="3976D5C3" w:rsidR="009E0998" w:rsidRPr="00650B17" w:rsidRDefault="00100D43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100D4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14,210</w:t>
            </w:r>
          </w:p>
        </w:tc>
        <w:tc>
          <w:tcPr>
            <w:tcW w:w="236" w:type="dxa"/>
          </w:tcPr>
          <w:p w14:paraId="6E9E6229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D28BDE6" w14:textId="56D877E4" w:rsidR="009E0998" w:rsidRPr="00650B17" w:rsidRDefault="00D14DFD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29</w:t>
            </w:r>
            <w:r w:rsidR="00E85EF5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B5374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</w:t>
            </w:r>
            <w:r w:rsidR="00B5374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236" w:type="dxa"/>
          </w:tcPr>
          <w:p w14:paraId="2F09F5E6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C2B4E20" w14:textId="5579EC7D" w:rsidR="009E0998" w:rsidRPr="00650B17" w:rsidRDefault="00D73AD4" w:rsidP="009E0998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="009E0998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</w:t>
            </w:r>
            <w:r w:rsidR="00ED7D89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23</w:t>
            </w:r>
            <w:r w:rsidR="009E0998" w:rsidRPr="00650B1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ED7D89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827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36" w:type="dxa"/>
          </w:tcPr>
          <w:p w14:paraId="1460E5BD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A3B68" w14:textId="2FACBF4D" w:rsidR="009E0998" w:rsidRPr="00304CA7" w:rsidRDefault="00D14DFD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47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</w:t>
            </w:r>
            <w:r w:rsidR="00E1270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E1270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177</w:t>
            </w:r>
          </w:p>
        </w:tc>
        <w:tc>
          <w:tcPr>
            <w:tcW w:w="276" w:type="dxa"/>
          </w:tcPr>
          <w:p w14:paraId="74A5E403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1B294220" w14:textId="59B63440" w:rsidR="009E0998" w:rsidRPr="00650B17" w:rsidRDefault="00D73AD4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56</w:t>
            </w:r>
            <w:r w:rsidR="001F1318" w:rsidRPr="001F1318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163</w:t>
            </w:r>
          </w:p>
        </w:tc>
        <w:tc>
          <w:tcPr>
            <w:tcW w:w="236" w:type="dxa"/>
          </w:tcPr>
          <w:p w14:paraId="18DA82FE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1E01B0D" w14:textId="593D0BDB" w:rsidR="009E0998" w:rsidRPr="00650B17" w:rsidRDefault="00D14DFD" w:rsidP="009E0998">
            <w:pPr>
              <w:pStyle w:val="BodyText"/>
              <w:tabs>
                <w:tab w:val="clear" w:pos="680"/>
                <w:tab w:val="clear" w:pos="907"/>
                <w:tab w:val="left" w:pos="633"/>
              </w:tabs>
              <w:spacing w:after="0" w:line="240" w:lineRule="auto"/>
              <w:ind w:left="-86" w:right="-23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 w:rsidR="00ED7D89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</w:t>
            </w:r>
            <w:r w:rsidR="00B5374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B5374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94</w:t>
            </w:r>
            <w:r w:rsidR="00E1270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36" w:type="dxa"/>
          </w:tcPr>
          <w:p w14:paraId="5D7A6DDB" w14:textId="77777777" w:rsidR="009E0998" w:rsidRPr="00650B17" w:rsidRDefault="009E0998" w:rsidP="009E09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D543E0" w14:textId="6EE26895" w:rsidR="009E0998" w:rsidRPr="00650B17" w:rsidRDefault="00D73AD4" w:rsidP="00FB43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679</w:t>
            </w:r>
            <w:r w:rsidR="001F1318" w:rsidRPr="001F131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990</w:t>
            </w:r>
          </w:p>
        </w:tc>
      </w:tr>
      <w:tr w:rsidR="009E0998" w:rsidRPr="00650B17" w14:paraId="6BA526DB" w14:textId="77777777" w:rsidTr="00FB435C">
        <w:tc>
          <w:tcPr>
            <w:tcW w:w="2160" w:type="dxa"/>
          </w:tcPr>
          <w:p w14:paraId="00807F92" w14:textId="77777777" w:rsidR="009E0998" w:rsidRPr="00650B17" w:rsidRDefault="009E0998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CAAAD40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47" w:type="dxa"/>
          </w:tcPr>
          <w:p w14:paraId="1AC54659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1D2877F6" w14:textId="77777777" w:rsidR="009E0998" w:rsidRPr="00650B17" w:rsidRDefault="009E0998" w:rsidP="009E0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14:paraId="348ED19D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660C452E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14:paraId="7FC6EB0C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0D34166F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224D698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ED64BA5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14:paraId="4E20A61F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5591E16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58812D12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EAAE0A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2C79740F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A6633FF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4DE5A197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D75038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14:paraId="0D1564E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08CCCC5C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33C8A21D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3001152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24A54803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top w:val="double" w:sz="4" w:space="0" w:color="auto"/>
            </w:tcBorders>
          </w:tcPr>
          <w:p w14:paraId="73C8710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</w:tr>
      <w:tr w:rsidR="009E0998" w:rsidRPr="00650B17" w14:paraId="53C3E46F" w14:textId="77777777" w:rsidTr="00FB435C">
        <w:tc>
          <w:tcPr>
            <w:tcW w:w="2160" w:type="dxa"/>
          </w:tcPr>
          <w:p w14:paraId="06CA445D" w14:textId="76BD47FA" w:rsidR="009E0998" w:rsidRPr="00650B17" w:rsidRDefault="009E0998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810" w:type="dxa"/>
          </w:tcPr>
          <w:p w14:paraId="18AD69B2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4FBC9732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1014896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794A59C9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3463762C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66B93D17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B6983A7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9EC97E0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48B501C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F8CEC95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1C5CE2A1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26EED71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497CF4E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EF8D993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BBFA802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29D12C5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EE5D253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51C2B449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58B315B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7F14BEC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EFA6ABC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7DD8B82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793DD290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9E0998" w:rsidRPr="00650B17" w14:paraId="0DE06C06" w14:textId="77777777" w:rsidTr="00FB435C">
        <w:tc>
          <w:tcPr>
            <w:tcW w:w="2160" w:type="dxa"/>
          </w:tcPr>
          <w:p w14:paraId="0AD3C225" w14:textId="4813E8F9" w:rsidR="009E0998" w:rsidRPr="00650B17" w:rsidRDefault="009E0998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810" w:type="dxa"/>
          </w:tcPr>
          <w:p w14:paraId="78CBB1B9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396DED75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493B870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0BB81C7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3128E3EA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8BC43F4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987A71B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24228AE1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C36ABEF" w14:textId="77777777" w:rsidR="009E0998" w:rsidRPr="00650B17" w:rsidRDefault="009E0998" w:rsidP="00E065D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86ED3A1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0EB99F3C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21E68D0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3A7A6E3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1BA3C91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0B258F2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50B26AF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7D8018E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34C099B3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BD53E45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EC2B988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F544F6E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077EB34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2387053B" w14:textId="77777777" w:rsidR="009E0998" w:rsidRPr="00650B17" w:rsidRDefault="009E099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D11D84" w:rsidRPr="00650B17" w14:paraId="458D88B0" w14:textId="77777777" w:rsidTr="00FB435C">
        <w:tc>
          <w:tcPr>
            <w:tcW w:w="2160" w:type="dxa"/>
          </w:tcPr>
          <w:p w14:paraId="0AEEA274" w14:textId="77777777" w:rsidR="00D11D84" w:rsidRPr="00650B17" w:rsidRDefault="00D11D84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ไทย</w:t>
            </w:r>
          </w:p>
        </w:tc>
        <w:tc>
          <w:tcPr>
            <w:tcW w:w="810" w:type="dxa"/>
          </w:tcPr>
          <w:p w14:paraId="7FDAEDF7" w14:textId="47C1BCF8" w:rsidR="00D11D84" w:rsidRPr="00D14DFD" w:rsidRDefault="00D14DFD" w:rsidP="0027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93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14D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258,842</w:t>
            </w:r>
          </w:p>
        </w:tc>
        <w:tc>
          <w:tcPr>
            <w:tcW w:w="247" w:type="dxa"/>
          </w:tcPr>
          <w:p w14:paraId="0CE814EB" w14:textId="77777777" w:rsidR="00D11D84" w:rsidRPr="00D14DFD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3E773C56" w14:textId="044B5C6C" w:rsidR="00D11D84" w:rsidRPr="00650B17" w:rsidRDefault="002A22E8" w:rsidP="00B53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34"/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00D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446,017</w:t>
            </w:r>
          </w:p>
        </w:tc>
        <w:tc>
          <w:tcPr>
            <w:tcW w:w="267" w:type="dxa"/>
          </w:tcPr>
          <w:p w14:paraId="7F527539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1967FE93" w14:textId="436806F9" w:rsidR="00D11D84" w:rsidRPr="00650B17" w:rsidRDefault="00D14DFD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19,561</w:t>
            </w:r>
          </w:p>
        </w:tc>
        <w:tc>
          <w:tcPr>
            <w:tcW w:w="273" w:type="dxa"/>
          </w:tcPr>
          <w:p w14:paraId="459E1269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C352B25" w14:textId="06EE43E9" w:rsidR="00D11D84" w:rsidRPr="00650B17" w:rsidRDefault="002A22E8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155,410</w:t>
            </w:r>
          </w:p>
        </w:tc>
        <w:tc>
          <w:tcPr>
            <w:tcW w:w="270" w:type="dxa"/>
          </w:tcPr>
          <w:p w14:paraId="7EC524F2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C275771" w14:textId="4920867E" w:rsidR="00D11D84" w:rsidRPr="00650B17" w:rsidRDefault="00D14DFD" w:rsidP="00A071C0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AF5EF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AF5EF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482</w:t>
            </w:r>
          </w:p>
        </w:tc>
        <w:tc>
          <w:tcPr>
            <w:tcW w:w="242" w:type="dxa"/>
          </w:tcPr>
          <w:p w14:paraId="3C5269E2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0B4E93B" w14:textId="7C002618" w:rsidR="00D11D84" w:rsidRPr="00650B17" w:rsidRDefault="002A22E8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14,210</w:t>
            </w:r>
          </w:p>
        </w:tc>
        <w:tc>
          <w:tcPr>
            <w:tcW w:w="236" w:type="dxa"/>
          </w:tcPr>
          <w:p w14:paraId="77644603" w14:textId="77777777" w:rsidR="00D11D84" w:rsidRPr="00650B17" w:rsidRDefault="00D11D84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CDEC92A" w14:textId="464E8BE5" w:rsidR="00D11D84" w:rsidRPr="00780405" w:rsidRDefault="00D14DFD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B537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91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,8</w:t>
            </w:r>
            <w:r w:rsidR="00B537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236" w:type="dxa"/>
          </w:tcPr>
          <w:p w14:paraId="69D835A2" w14:textId="77777777" w:rsidR="00D11D84" w:rsidRPr="00650B17" w:rsidRDefault="00D11D84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68E7ED7" w14:textId="577F1D82" w:rsidR="00D11D84" w:rsidRPr="00650B17" w:rsidRDefault="002A22E8" w:rsidP="00F34B3D">
            <w:pPr>
              <w:pStyle w:val="BodyText"/>
              <w:tabs>
                <w:tab w:val="clear" w:pos="680"/>
                <w:tab w:val="left" w:pos="62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615,637</w:t>
            </w:r>
          </w:p>
        </w:tc>
        <w:tc>
          <w:tcPr>
            <w:tcW w:w="236" w:type="dxa"/>
          </w:tcPr>
          <w:p w14:paraId="43A4C2AA" w14:textId="197189DB" w:rsidR="00D11D84" w:rsidRPr="00650B17" w:rsidRDefault="00D11D84" w:rsidP="00D04FAE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2CCD551" w14:textId="0A87296D" w:rsidR="00D11D84" w:rsidRPr="00943F51" w:rsidRDefault="00D14DFD" w:rsidP="00672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541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64,72</w:t>
            </w:r>
            <w:r w:rsidR="00E1270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76" w:type="dxa"/>
          </w:tcPr>
          <w:p w14:paraId="27204AEF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CE789BE" w14:textId="643A033A" w:rsidR="00D11D84" w:rsidRPr="00650B17" w:rsidRDefault="002A22E8" w:rsidP="001E6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35,600</w:t>
            </w:r>
          </w:p>
        </w:tc>
        <w:tc>
          <w:tcPr>
            <w:tcW w:w="236" w:type="dxa"/>
          </w:tcPr>
          <w:p w14:paraId="799C0C78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2975E9D" w14:textId="1952BA88" w:rsidR="00D11D84" w:rsidRPr="006722B6" w:rsidRDefault="00D14DFD" w:rsidP="006722B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722B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35</w:t>
            </w:r>
            <w:r w:rsidR="00B53743" w:rsidRPr="006722B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</w:t>
            </w:r>
            <w:r w:rsidRPr="006722B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B53743" w:rsidRPr="006722B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61</w:t>
            </w:r>
            <w:r w:rsidR="00E1270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36" w:type="dxa"/>
          </w:tcPr>
          <w:p w14:paraId="3415932A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3ABB7BEA" w14:textId="7D28DA20" w:rsidR="00D11D84" w:rsidRPr="00650B17" w:rsidRDefault="002A22E8" w:rsidP="00672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86" w:right="-195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651,237</w:t>
            </w:r>
          </w:p>
        </w:tc>
      </w:tr>
      <w:tr w:rsidR="00D11D84" w:rsidRPr="00650B17" w14:paraId="59FFE7A9" w14:textId="77777777" w:rsidTr="00FB435C">
        <w:tc>
          <w:tcPr>
            <w:tcW w:w="2160" w:type="dxa"/>
          </w:tcPr>
          <w:p w14:paraId="61C1A91E" w14:textId="77777777" w:rsidR="00D11D84" w:rsidRPr="00650B17" w:rsidRDefault="00D11D84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81D44A" w14:textId="1187099B" w:rsidR="00D11D84" w:rsidRPr="00D14DFD" w:rsidRDefault="00D14DFD" w:rsidP="00B53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14D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58BA0667" w14:textId="77777777" w:rsidR="00D11D84" w:rsidRPr="00D14DFD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7394905B" w14:textId="060AE276" w:rsidR="00D11D84" w:rsidRPr="00650B17" w:rsidRDefault="002A22E8" w:rsidP="008B4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2"/>
                <w:tab w:val="center" w:pos="6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7" w:type="dxa"/>
          </w:tcPr>
          <w:p w14:paraId="2572E554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43D47B24" w14:textId="08E05E98" w:rsidR="00D11D84" w:rsidRPr="00650B17" w:rsidRDefault="00D14DFD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4984F3B0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C857817" w14:textId="7DAFED53" w:rsidR="00D11D84" w:rsidRPr="00650B17" w:rsidRDefault="002A22E8" w:rsidP="005C73BB">
            <w:pPr>
              <w:pStyle w:val="BodyText"/>
              <w:tabs>
                <w:tab w:val="clear" w:pos="454"/>
                <w:tab w:val="left" w:pos="341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775CB2F7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4A98CE" w14:textId="50E26DD6" w:rsidR="00D11D84" w:rsidRPr="00650B17" w:rsidRDefault="00D14DFD" w:rsidP="005C73BB">
            <w:pPr>
              <w:pStyle w:val="BodyText"/>
              <w:tabs>
                <w:tab w:val="left" w:pos="357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5AD4E00A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33A3CB3B" w14:textId="2CC267F9" w:rsidR="00D11D84" w:rsidRPr="00650B17" w:rsidRDefault="002A22E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DB869FB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6C689F8" w14:textId="6E6F2C96" w:rsidR="00D11D84" w:rsidRPr="00650B17" w:rsidRDefault="00D14DFD" w:rsidP="005C73BB">
            <w:pPr>
              <w:pStyle w:val="BodyText"/>
              <w:tabs>
                <w:tab w:val="clear" w:pos="454"/>
                <w:tab w:val="left" w:pos="377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9A7A305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F25CBF0" w14:textId="429BE615" w:rsidR="00D11D84" w:rsidRPr="00650B17" w:rsidRDefault="002A22E8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80D76DA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79559AA" w14:textId="2106C8A0" w:rsidR="00D11D84" w:rsidRPr="00943F51" w:rsidRDefault="00D14DFD" w:rsidP="00672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471"/>
              </w:tabs>
              <w:spacing w:after="0" w:line="240" w:lineRule="auto"/>
              <w:ind w:left="-86" w:right="-263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3,442</w:t>
            </w:r>
          </w:p>
        </w:tc>
        <w:tc>
          <w:tcPr>
            <w:tcW w:w="276" w:type="dxa"/>
          </w:tcPr>
          <w:p w14:paraId="379DD21C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3C923FAF" w14:textId="10C6AD39" w:rsidR="00D11D84" w:rsidRPr="00650B17" w:rsidRDefault="00D73AD4" w:rsidP="00143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  </w:t>
            </w:r>
            <w:r w:rsidR="002A22E8"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3,429</w:t>
            </w:r>
          </w:p>
        </w:tc>
        <w:tc>
          <w:tcPr>
            <w:tcW w:w="236" w:type="dxa"/>
          </w:tcPr>
          <w:p w14:paraId="51A1E94D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B8008D0" w14:textId="718CBCAE" w:rsidR="00D11D84" w:rsidRPr="00650B17" w:rsidRDefault="00D14DFD" w:rsidP="006722B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3,442</w:t>
            </w:r>
          </w:p>
        </w:tc>
        <w:tc>
          <w:tcPr>
            <w:tcW w:w="236" w:type="dxa"/>
          </w:tcPr>
          <w:p w14:paraId="09DEE53D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14:paraId="470D0830" w14:textId="75DA61DF" w:rsidR="00D11D84" w:rsidRPr="00650B17" w:rsidRDefault="00D73AD4" w:rsidP="00867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86" w:right="-19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    </w:t>
            </w:r>
            <w:r w:rsidR="002A22E8"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3,429</w:t>
            </w:r>
          </w:p>
        </w:tc>
      </w:tr>
      <w:tr w:rsidR="00D11D84" w:rsidRPr="00650B17" w14:paraId="49B545D4" w14:textId="77777777" w:rsidTr="00FB435C">
        <w:tc>
          <w:tcPr>
            <w:tcW w:w="2160" w:type="dxa"/>
          </w:tcPr>
          <w:p w14:paraId="49673083" w14:textId="77777777" w:rsidR="00D11D84" w:rsidRPr="00650B17" w:rsidRDefault="00D11D84" w:rsidP="00D11D8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CDD92" w14:textId="752FD9C1" w:rsidR="00D11D84" w:rsidRPr="00D14DFD" w:rsidRDefault="00D14DFD" w:rsidP="00A07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93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14DF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258,842</w:t>
            </w:r>
          </w:p>
        </w:tc>
        <w:tc>
          <w:tcPr>
            <w:tcW w:w="247" w:type="dxa"/>
            <w:vAlign w:val="bottom"/>
          </w:tcPr>
          <w:p w14:paraId="668CE48E" w14:textId="77777777" w:rsidR="00D11D84" w:rsidRPr="00D14DFD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91678" w14:textId="12EF73FD" w:rsidR="00D11D84" w:rsidRPr="00650B17" w:rsidRDefault="002A22E8" w:rsidP="00D11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446,017</w:t>
            </w:r>
          </w:p>
        </w:tc>
        <w:tc>
          <w:tcPr>
            <w:tcW w:w="267" w:type="dxa"/>
            <w:vAlign w:val="bottom"/>
          </w:tcPr>
          <w:p w14:paraId="314FCF3D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E223D" w14:textId="23C474A5" w:rsidR="00D11D84" w:rsidRPr="00650B17" w:rsidRDefault="00D14DFD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19,561</w:t>
            </w:r>
          </w:p>
        </w:tc>
        <w:tc>
          <w:tcPr>
            <w:tcW w:w="273" w:type="dxa"/>
            <w:vAlign w:val="bottom"/>
          </w:tcPr>
          <w:p w14:paraId="48045826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68969" w14:textId="6A335CE1" w:rsidR="00D11D84" w:rsidRPr="00650B17" w:rsidRDefault="002A22E8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155,410</w:t>
            </w:r>
          </w:p>
        </w:tc>
        <w:tc>
          <w:tcPr>
            <w:tcW w:w="270" w:type="dxa"/>
            <w:vAlign w:val="bottom"/>
          </w:tcPr>
          <w:p w14:paraId="1AC278A8" w14:textId="77777777" w:rsidR="00D11D84" w:rsidRPr="00650B17" w:rsidRDefault="00D11D84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B9402" w14:textId="3A912B58" w:rsidR="00D11D84" w:rsidRPr="00650B17" w:rsidRDefault="00D14DFD" w:rsidP="00A071C0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  <w:r w:rsidR="00AF5EF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AF5EF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482</w:t>
            </w:r>
          </w:p>
        </w:tc>
        <w:tc>
          <w:tcPr>
            <w:tcW w:w="242" w:type="dxa"/>
            <w:vAlign w:val="bottom"/>
          </w:tcPr>
          <w:p w14:paraId="3889D570" w14:textId="77777777" w:rsidR="00D11D84" w:rsidRPr="00650B17" w:rsidRDefault="00D11D84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DF2D2" w14:textId="1DF89442" w:rsidR="00D11D84" w:rsidRPr="00650B17" w:rsidRDefault="002A22E8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14,210</w:t>
            </w:r>
          </w:p>
        </w:tc>
        <w:tc>
          <w:tcPr>
            <w:tcW w:w="236" w:type="dxa"/>
            <w:vAlign w:val="bottom"/>
          </w:tcPr>
          <w:p w14:paraId="69E9208D" w14:textId="77777777" w:rsidR="00D11D84" w:rsidRPr="00650B17" w:rsidRDefault="00D11D84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2BF41" w14:textId="672FE9DA" w:rsidR="00D11D84" w:rsidRPr="00650B17" w:rsidRDefault="00D14DFD" w:rsidP="005C73BB">
            <w:pPr>
              <w:pStyle w:val="BodyText"/>
              <w:tabs>
                <w:tab w:val="clear" w:pos="680"/>
                <w:tab w:val="left" w:pos="255"/>
                <w:tab w:val="left" w:pos="62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</w:t>
            </w:r>
            <w:r w:rsidR="00B5374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,8</w:t>
            </w:r>
            <w:r w:rsidR="00B5374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236" w:type="dxa"/>
            <w:vAlign w:val="bottom"/>
          </w:tcPr>
          <w:p w14:paraId="2BBFE806" w14:textId="77777777" w:rsidR="00D11D84" w:rsidRPr="00650B17" w:rsidRDefault="00D11D84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4E5A0" w14:textId="472CE87C" w:rsidR="00D11D84" w:rsidRPr="00650B17" w:rsidRDefault="002A22E8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615,637</w:t>
            </w:r>
          </w:p>
        </w:tc>
        <w:tc>
          <w:tcPr>
            <w:tcW w:w="236" w:type="dxa"/>
            <w:vAlign w:val="bottom"/>
          </w:tcPr>
          <w:p w14:paraId="145A14DA" w14:textId="77777777" w:rsidR="00D11D84" w:rsidRPr="00650B17" w:rsidRDefault="00D11D84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EDEAE0F" w14:textId="6B1F0080" w:rsidR="00D11D84" w:rsidRPr="00D14DFD" w:rsidRDefault="00D14DFD" w:rsidP="00D04FAE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14DF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68,17</w:t>
            </w:r>
            <w:r w:rsidR="00E1270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76" w:type="dxa"/>
            <w:vAlign w:val="bottom"/>
          </w:tcPr>
          <w:p w14:paraId="1FC85E80" w14:textId="77777777" w:rsidR="00D11D84" w:rsidRPr="00D14DFD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64DE214D" w14:textId="4E1E9032" w:rsidR="00D11D84" w:rsidRPr="00D14DFD" w:rsidRDefault="002A22E8" w:rsidP="001E6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14DF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39,029</w:t>
            </w:r>
          </w:p>
        </w:tc>
        <w:tc>
          <w:tcPr>
            <w:tcW w:w="236" w:type="dxa"/>
            <w:vAlign w:val="bottom"/>
          </w:tcPr>
          <w:p w14:paraId="38B067C8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28A3135" w14:textId="54EDB737" w:rsidR="00D11D84" w:rsidRPr="00650B17" w:rsidRDefault="00D14DFD" w:rsidP="006722B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 w:rsidR="00B5374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B5374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05</w:t>
            </w:r>
            <w:r w:rsidR="00F8281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6A8E9804" w14:textId="77777777" w:rsidR="00D11D84" w:rsidRPr="00650B17" w:rsidRDefault="00D11D84" w:rsidP="00D11D8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6AC284" w14:textId="799DC0BB" w:rsidR="00D11D84" w:rsidRPr="00650B17" w:rsidRDefault="002A22E8" w:rsidP="00867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654,666</w:t>
            </w:r>
          </w:p>
        </w:tc>
      </w:tr>
      <w:tr w:rsidR="001242AE" w:rsidRPr="00650B17" w14:paraId="48215B6A" w14:textId="77777777" w:rsidTr="00FB435C">
        <w:tc>
          <w:tcPr>
            <w:tcW w:w="2160" w:type="dxa"/>
            <w:vAlign w:val="bottom"/>
          </w:tcPr>
          <w:p w14:paraId="773CD54B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810" w:type="dxa"/>
          </w:tcPr>
          <w:p w14:paraId="73CFA45D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47" w:type="dxa"/>
          </w:tcPr>
          <w:p w14:paraId="7FE18961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</w:tcPr>
          <w:p w14:paraId="0A604959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14:paraId="2AEA9F98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</w:tcPr>
          <w:p w14:paraId="05F94FE8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14:paraId="487B27E9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</w:tcPr>
          <w:p w14:paraId="37B6EB10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7F64A158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</w:tcPr>
          <w:p w14:paraId="528EB9AF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14:paraId="48764D35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</w:tcPr>
          <w:p w14:paraId="7D7CD3E6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38DA231B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238182B9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3A80CAB9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79EDFB09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39C494B0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</w:tcPr>
          <w:p w14:paraId="4588E6B3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14:paraId="300734CC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04" w:type="dxa"/>
          </w:tcPr>
          <w:p w14:paraId="1F8152CC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3F522A09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4E237183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40C68B0D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1BD1511C" w14:textId="77777777" w:rsidR="001242AE" w:rsidRPr="00650B17" w:rsidRDefault="001242AE" w:rsidP="00650B1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7C12BF" w:rsidRPr="00650B17" w14:paraId="6ECFAD62" w14:textId="77777777" w:rsidTr="00FB435C">
        <w:tc>
          <w:tcPr>
            <w:tcW w:w="2160" w:type="dxa"/>
          </w:tcPr>
          <w:p w14:paraId="24617504" w14:textId="462BE66B" w:rsidR="007C12BF" w:rsidRPr="00650B17" w:rsidRDefault="007C12BF" w:rsidP="007C12BF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  <w:vAlign w:val="bottom"/>
          </w:tcPr>
          <w:p w14:paraId="49D2D0C7" w14:textId="77777777" w:rsidR="007C12BF" w:rsidRPr="00650B17" w:rsidRDefault="007C12BF" w:rsidP="007C12BF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37A03038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1766AA97" w14:textId="77777777" w:rsidR="007C12BF" w:rsidRPr="00650B17" w:rsidRDefault="007C12BF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Theme="majorBidi" w:hAnsi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58AB18F4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36E92806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29B150C9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12750A5C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F1B2F02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0E7336C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0AC8BF5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7681E1AF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FBBF2CE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185EB45C" w14:textId="77777777" w:rsidR="007C12BF" w:rsidRPr="00650B17" w:rsidRDefault="007C12BF" w:rsidP="007C12BF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439FA14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3F3B7DC6" w14:textId="77777777" w:rsidR="007C12BF" w:rsidRPr="00650B17" w:rsidRDefault="007C12BF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54EAB8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CBD9439" w14:textId="77777777" w:rsidR="007C12BF" w:rsidRPr="00650B17" w:rsidRDefault="007C12BF" w:rsidP="00571038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2FEC2075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10A5E280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6EF129B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5CA9906F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016E124" w14:textId="77777777" w:rsidR="007C12BF" w:rsidRPr="00650B17" w:rsidRDefault="007C12BF" w:rsidP="007C12BF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vAlign w:val="bottom"/>
          </w:tcPr>
          <w:p w14:paraId="38C814B8" w14:textId="77777777" w:rsidR="007C12BF" w:rsidRPr="00650B17" w:rsidRDefault="007C12BF" w:rsidP="007C12B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EE219D" w:rsidRPr="00650B17" w14:paraId="77F102E1" w14:textId="77777777" w:rsidTr="00FB435C">
        <w:tc>
          <w:tcPr>
            <w:tcW w:w="2160" w:type="dxa"/>
          </w:tcPr>
          <w:p w14:paraId="1FEB1747" w14:textId="14B9AB38" w:rsidR="00EE219D" w:rsidRPr="00650B17" w:rsidRDefault="00EE219D" w:rsidP="00EE219D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10" w:type="dxa"/>
          </w:tcPr>
          <w:p w14:paraId="18E8B352" w14:textId="036A8BF4" w:rsidR="00EE219D" w:rsidRPr="00650B17" w:rsidRDefault="00D73AD4" w:rsidP="00A07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19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282611">
              <w:rPr>
                <w:rFonts w:asciiTheme="majorBidi" w:hAnsiTheme="majorBidi"/>
                <w:sz w:val="20"/>
                <w:szCs w:val="20"/>
                <w:lang w:eastAsia="en-GB"/>
              </w:rPr>
              <w:t>7</w:t>
            </w:r>
            <w:r w:rsidR="00ED7D89">
              <w:rPr>
                <w:rFonts w:asciiTheme="majorBidi" w:hAnsiTheme="majorBidi"/>
                <w:sz w:val="20"/>
                <w:szCs w:val="20"/>
                <w:lang w:eastAsia="en-GB"/>
              </w:rPr>
              <w:t>2</w:t>
            </w:r>
            <w:r w:rsidR="00A07E23">
              <w:rPr>
                <w:rFonts w:asciiTheme="majorBidi" w:hAnsiTheme="majorBidi"/>
                <w:sz w:val="20"/>
                <w:szCs w:val="20"/>
                <w:lang w:eastAsia="en-GB"/>
              </w:rPr>
              <w:t>,</w:t>
            </w:r>
            <w:r w:rsidR="00282611">
              <w:rPr>
                <w:rFonts w:asciiTheme="majorBidi" w:hAnsiTheme="majorBidi"/>
                <w:sz w:val="20"/>
                <w:szCs w:val="20"/>
                <w:lang w:eastAsia="en-GB"/>
              </w:rPr>
              <w:t>2</w:t>
            </w:r>
            <w:r w:rsidR="00ED7D89">
              <w:rPr>
                <w:rFonts w:asciiTheme="majorBidi" w:hAnsiTheme="majorBidi"/>
                <w:sz w:val="20"/>
                <w:szCs w:val="20"/>
                <w:lang w:eastAsia="en-GB"/>
              </w:rPr>
              <w:t>6</w:t>
            </w:r>
            <w:r w:rsidR="00282611">
              <w:rPr>
                <w:rFonts w:asciiTheme="majorBidi" w:hAnsiTheme="majorBidi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47" w:type="dxa"/>
          </w:tcPr>
          <w:p w14:paraId="323410EE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27A4086" w14:textId="18A9C2B5" w:rsidR="00EE219D" w:rsidRPr="00B539D2" w:rsidRDefault="00EE219D" w:rsidP="00B53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34"/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B539D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89,462</w:t>
            </w:r>
          </w:p>
        </w:tc>
        <w:tc>
          <w:tcPr>
            <w:tcW w:w="267" w:type="dxa"/>
          </w:tcPr>
          <w:p w14:paraId="770A01C9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5F36332" w14:textId="1C6502EA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753153A5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062E305" w14:textId="2DECEC69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CABF6E1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C2AFB32" w14:textId="4BEACAA9" w:rsidR="00EE219D" w:rsidRPr="00650B17" w:rsidRDefault="00282611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37F36CC7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0A0F04D" w14:textId="6D0AADB1" w:rsidR="00EE219D" w:rsidRPr="00650B17" w:rsidRDefault="00EE219D" w:rsidP="005C73BB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92F83EE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EE4FFA6" w14:textId="31EBB82C" w:rsidR="00EE219D" w:rsidRPr="00650B17" w:rsidRDefault="00282611" w:rsidP="005C73BB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467"/>
                <w:tab w:val="left" w:pos="557"/>
              </w:tabs>
              <w:spacing w:after="0" w:line="240" w:lineRule="auto"/>
              <w:ind w:left="-86" w:right="-292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2,268</w:t>
            </w:r>
          </w:p>
        </w:tc>
        <w:tc>
          <w:tcPr>
            <w:tcW w:w="236" w:type="dxa"/>
          </w:tcPr>
          <w:p w14:paraId="32307A5E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D333C1" w14:textId="217B92F3" w:rsidR="00EE219D" w:rsidRPr="00650B17" w:rsidRDefault="00ED7D89" w:rsidP="00F34B3D">
            <w:pPr>
              <w:pStyle w:val="BodyText"/>
              <w:tabs>
                <w:tab w:val="clear" w:pos="680"/>
                <w:tab w:val="left" w:pos="645"/>
              </w:tabs>
              <w:spacing w:after="0" w:line="240" w:lineRule="auto"/>
              <w:ind w:left="-86" w:right="-29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89,462</w:t>
            </w:r>
          </w:p>
        </w:tc>
        <w:tc>
          <w:tcPr>
            <w:tcW w:w="236" w:type="dxa"/>
          </w:tcPr>
          <w:p w14:paraId="29753128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FEB8E4C" w14:textId="50B98E41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5ABEA704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F1A2123" w14:textId="78AF150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8763002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91C6C9B" w14:textId="21F82065" w:rsidR="00EE219D" w:rsidRPr="00650B17" w:rsidRDefault="00D73AD4" w:rsidP="002A7D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</w:t>
            </w:r>
            <w:r w:rsidR="0028261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2,</w:t>
            </w:r>
            <w:r w:rsidR="0028261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</w:t>
            </w:r>
            <w:r w:rsidR="0028261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71" w:type="dxa"/>
            <w:gridSpan w:val="2"/>
          </w:tcPr>
          <w:p w14:paraId="127F52C6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39972EF3" w14:textId="699AB4BE" w:rsidR="00EE219D" w:rsidRPr="00650B17" w:rsidRDefault="00EE219D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89,462</w:t>
            </w:r>
          </w:p>
        </w:tc>
      </w:tr>
      <w:tr w:rsidR="00EE219D" w:rsidRPr="00650B17" w14:paraId="381BD3E0" w14:textId="77777777" w:rsidTr="00FB435C">
        <w:tc>
          <w:tcPr>
            <w:tcW w:w="2160" w:type="dxa"/>
          </w:tcPr>
          <w:p w14:paraId="23ED12A4" w14:textId="51D53C40" w:rsidR="00EE219D" w:rsidRPr="00650B17" w:rsidRDefault="00EE219D" w:rsidP="00EE219D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บริการอัด</w:t>
            </w:r>
            <w:r w:rsidRPr="00650B17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ก๊าซธรรมชาติ</w:t>
            </w:r>
            <w:r w:rsidR="00D73AD4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</w:t>
            </w:r>
            <w:r w:rsidRPr="00650B17">
              <w:rPr>
                <w:rFonts w:asciiTheme="majorBidi" w:hAnsiTheme="majorBidi"/>
                <w:sz w:val="20"/>
                <w:szCs w:val="20"/>
                <w:lang w:eastAsia="en-GB"/>
              </w:rPr>
              <w:t>(PMS)</w:t>
            </w:r>
          </w:p>
        </w:tc>
        <w:tc>
          <w:tcPr>
            <w:tcW w:w="810" w:type="dxa"/>
          </w:tcPr>
          <w:p w14:paraId="58F0DAF1" w14:textId="76750008" w:rsidR="00EE219D" w:rsidRPr="00650B17" w:rsidRDefault="00D73AD4" w:rsidP="00EE219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282611">
              <w:rPr>
                <w:rFonts w:asciiTheme="majorBidi" w:hAnsiTheme="majorBidi"/>
                <w:sz w:val="20"/>
                <w:szCs w:val="20"/>
                <w:lang w:eastAsia="en-GB"/>
              </w:rPr>
              <w:t>58</w:t>
            </w:r>
            <w:r w:rsidR="00A07E23">
              <w:rPr>
                <w:rFonts w:asciiTheme="majorBidi" w:hAnsiTheme="majorBidi"/>
                <w:sz w:val="20"/>
                <w:szCs w:val="20"/>
                <w:lang w:eastAsia="en-GB"/>
              </w:rPr>
              <w:t>,</w:t>
            </w:r>
            <w:r w:rsidR="00282611">
              <w:rPr>
                <w:rFonts w:asciiTheme="majorBidi" w:hAnsiTheme="majorBidi"/>
                <w:sz w:val="20"/>
                <w:szCs w:val="20"/>
                <w:lang w:eastAsia="en-GB"/>
              </w:rPr>
              <w:t>139</w:t>
            </w:r>
          </w:p>
        </w:tc>
        <w:tc>
          <w:tcPr>
            <w:tcW w:w="247" w:type="dxa"/>
          </w:tcPr>
          <w:p w14:paraId="2B0C46B0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100A070" w14:textId="21956506" w:rsidR="00EE219D" w:rsidRPr="00B539D2" w:rsidRDefault="00EE219D" w:rsidP="00B539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34"/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B539D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64,029</w:t>
            </w:r>
          </w:p>
        </w:tc>
        <w:tc>
          <w:tcPr>
            <w:tcW w:w="267" w:type="dxa"/>
          </w:tcPr>
          <w:p w14:paraId="60179BA3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04BAA9D7" w14:textId="6A2D86CC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812469F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02BE700" w14:textId="10EC0496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F49CF67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DA68B8A" w14:textId="096D98C1" w:rsidR="00EE219D" w:rsidRPr="00650B17" w:rsidRDefault="00282611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9442756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6A61856" w14:textId="4DB6444E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D006C16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43F87D2" w14:textId="535007F2" w:rsidR="00EE219D" w:rsidRPr="00650B17" w:rsidRDefault="00282611" w:rsidP="005C73BB">
            <w:pPr>
              <w:pStyle w:val="BodyText"/>
              <w:tabs>
                <w:tab w:val="clear" w:pos="680"/>
                <w:tab w:val="clear" w:pos="907"/>
                <w:tab w:val="left" w:pos="557"/>
              </w:tabs>
              <w:spacing w:after="0" w:line="240" w:lineRule="auto"/>
              <w:ind w:left="-86" w:right="-292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58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139</w:t>
            </w:r>
          </w:p>
        </w:tc>
        <w:tc>
          <w:tcPr>
            <w:tcW w:w="236" w:type="dxa"/>
          </w:tcPr>
          <w:p w14:paraId="544A58A2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337146B" w14:textId="5882FC05" w:rsidR="00EE219D" w:rsidRPr="00650B17" w:rsidRDefault="00EE219D" w:rsidP="00F34B3D">
            <w:pPr>
              <w:pStyle w:val="BodyText"/>
              <w:tabs>
                <w:tab w:val="clear" w:pos="680"/>
                <w:tab w:val="left" w:pos="645"/>
              </w:tabs>
              <w:spacing w:after="0" w:line="240" w:lineRule="auto"/>
              <w:ind w:left="-86" w:right="-29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F34B3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64,029</w:t>
            </w:r>
          </w:p>
        </w:tc>
        <w:tc>
          <w:tcPr>
            <w:tcW w:w="236" w:type="dxa"/>
          </w:tcPr>
          <w:p w14:paraId="33173758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CB30915" w14:textId="7993364A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1B702381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80EBA2B" w14:textId="6FC69F48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808E734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89A78B9" w14:textId="3EAE9074" w:rsidR="00EE219D" w:rsidRPr="00650B17" w:rsidRDefault="00D73AD4" w:rsidP="002A7D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28261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58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28261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139</w:t>
            </w:r>
          </w:p>
        </w:tc>
        <w:tc>
          <w:tcPr>
            <w:tcW w:w="271" w:type="dxa"/>
            <w:gridSpan w:val="2"/>
          </w:tcPr>
          <w:p w14:paraId="5916524F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48607957" w14:textId="6F14DEDF" w:rsidR="00EE219D" w:rsidRPr="00650B17" w:rsidRDefault="00EE219D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E219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64,029</w:t>
            </w:r>
          </w:p>
        </w:tc>
      </w:tr>
      <w:tr w:rsidR="00EE219D" w:rsidRPr="00650B17" w14:paraId="45257B9E" w14:textId="77777777" w:rsidTr="00FB435C">
        <w:tc>
          <w:tcPr>
            <w:tcW w:w="2160" w:type="dxa"/>
          </w:tcPr>
          <w:p w14:paraId="0C2E40E0" w14:textId="76DC4A0C" w:rsidR="00EE219D" w:rsidRPr="00650B17" w:rsidRDefault="00EE219D" w:rsidP="00EE219D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ก๊าซธรรมชาติอัดสำหรั</w:t>
            </w:r>
            <w:r w:rsidRPr="00650B17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บ</w:t>
            </w:r>
            <w:r w:rsidRPr="00650B17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อุตสาหกรรม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  <w:r w:rsidRPr="00650B1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(iCNG)</w:t>
            </w:r>
          </w:p>
        </w:tc>
        <w:tc>
          <w:tcPr>
            <w:tcW w:w="810" w:type="dxa"/>
            <w:vAlign w:val="bottom"/>
          </w:tcPr>
          <w:p w14:paraId="657B84C6" w14:textId="37403089" w:rsidR="00EE219D" w:rsidRPr="00650B17" w:rsidRDefault="00D73AD4" w:rsidP="00A07E2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282611">
              <w:rPr>
                <w:rFonts w:asciiTheme="majorBidi" w:hAnsiTheme="majorBidi"/>
                <w:sz w:val="20"/>
                <w:szCs w:val="20"/>
                <w:lang w:eastAsia="en-GB"/>
              </w:rPr>
              <w:t>39</w:t>
            </w:r>
            <w:r w:rsidR="00ED7D89">
              <w:rPr>
                <w:rFonts w:asciiTheme="majorBidi" w:hAnsiTheme="majorBidi"/>
                <w:sz w:val="20"/>
                <w:szCs w:val="20"/>
                <w:lang w:eastAsia="en-GB"/>
              </w:rPr>
              <w:t>,</w:t>
            </w:r>
            <w:r w:rsidR="00282611">
              <w:rPr>
                <w:rFonts w:asciiTheme="majorBidi" w:hAnsiTheme="majorBidi"/>
                <w:sz w:val="20"/>
                <w:szCs w:val="20"/>
                <w:lang w:eastAsia="en-GB"/>
              </w:rPr>
              <w:t>748</w:t>
            </w:r>
          </w:p>
        </w:tc>
        <w:tc>
          <w:tcPr>
            <w:tcW w:w="247" w:type="dxa"/>
            <w:vAlign w:val="bottom"/>
          </w:tcPr>
          <w:p w14:paraId="4EA190FF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27446426" w14:textId="1D17DB03" w:rsidR="00EE219D" w:rsidRPr="00650B17" w:rsidRDefault="00EE219D" w:rsidP="0027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34"/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06</w:t>
            </w: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,2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09</w:t>
            </w:r>
          </w:p>
        </w:tc>
        <w:tc>
          <w:tcPr>
            <w:tcW w:w="267" w:type="dxa"/>
            <w:vAlign w:val="bottom"/>
          </w:tcPr>
          <w:p w14:paraId="05C2D3A9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1E3EA34F" w14:textId="6F993E5C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640BC7EB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33016162" w14:textId="078DB139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701AC5D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63E5BBA" w14:textId="4C89D20B" w:rsidR="00EE219D" w:rsidRPr="00650B17" w:rsidRDefault="00282611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5151D6A5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4BA45D52" w14:textId="6467387A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B9CE369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4CCD1E11" w14:textId="00F06787" w:rsidR="00EE219D" w:rsidRPr="00650B17" w:rsidRDefault="00282611" w:rsidP="005C73BB">
            <w:pPr>
              <w:pStyle w:val="BodyText"/>
              <w:tabs>
                <w:tab w:val="clear" w:pos="680"/>
                <w:tab w:val="clear" w:pos="907"/>
                <w:tab w:val="left" w:pos="557"/>
              </w:tabs>
              <w:spacing w:after="0" w:line="240" w:lineRule="auto"/>
              <w:ind w:left="-86" w:right="-292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748</w:t>
            </w:r>
          </w:p>
        </w:tc>
        <w:tc>
          <w:tcPr>
            <w:tcW w:w="236" w:type="dxa"/>
            <w:vAlign w:val="bottom"/>
          </w:tcPr>
          <w:p w14:paraId="740753CE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5826F9AD" w14:textId="6FEF5FAB" w:rsidR="00EE219D" w:rsidRPr="00650B17" w:rsidRDefault="00EE219D" w:rsidP="00F34B3D">
            <w:pPr>
              <w:pStyle w:val="BodyText"/>
              <w:tabs>
                <w:tab w:val="clear" w:pos="680"/>
                <w:tab w:val="left" w:pos="64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06</w:t>
            </w: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,2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09</w:t>
            </w:r>
          </w:p>
        </w:tc>
        <w:tc>
          <w:tcPr>
            <w:tcW w:w="236" w:type="dxa"/>
            <w:vAlign w:val="bottom"/>
          </w:tcPr>
          <w:p w14:paraId="6A4534CB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7C072C81" w14:textId="1F96BD8E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3A434C1F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2CC1375" w14:textId="31D9832B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A13534F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426FD571" w14:textId="6431EE64" w:rsidR="00EE219D" w:rsidRPr="00650B17" w:rsidRDefault="00282611" w:rsidP="002A7D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748</w:t>
            </w:r>
          </w:p>
        </w:tc>
        <w:tc>
          <w:tcPr>
            <w:tcW w:w="271" w:type="dxa"/>
            <w:gridSpan w:val="2"/>
            <w:vAlign w:val="bottom"/>
          </w:tcPr>
          <w:p w14:paraId="575C1E6D" w14:textId="7777777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vAlign w:val="bottom"/>
          </w:tcPr>
          <w:p w14:paraId="0408154A" w14:textId="4A54FE7F" w:rsidR="00EE219D" w:rsidRPr="00650B17" w:rsidRDefault="00D73AD4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EE219D"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F5550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06</w:t>
            </w:r>
            <w:r w:rsidR="00EE219D"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,2</w:t>
            </w:r>
            <w:r w:rsidR="00F5550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09</w:t>
            </w:r>
          </w:p>
        </w:tc>
      </w:tr>
      <w:tr w:rsidR="00EE219D" w:rsidRPr="00650B17" w14:paraId="62547387" w14:textId="77777777" w:rsidTr="00FB435C">
        <w:tc>
          <w:tcPr>
            <w:tcW w:w="2160" w:type="dxa"/>
          </w:tcPr>
          <w:p w14:paraId="72E94679" w14:textId="77777777" w:rsidR="00EE219D" w:rsidRPr="00650B17" w:rsidRDefault="00EE219D" w:rsidP="00EE219D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น้ำมัน</w:t>
            </w:r>
          </w:p>
        </w:tc>
        <w:tc>
          <w:tcPr>
            <w:tcW w:w="810" w:type="dxa"/>
          </w:tcPr>
          <w:p w14:paraId="7A417F4C" w14:textId="13DFAF02" w:rsidR="00EE219D" w:rsidRPr="00650B17" w:rsidRDefault="00D73AD4" w:rsidP="00EE219D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28261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30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,104</w:t>
            </w:r>
          </w:p>
        </w:tc>
        <w:tc>
          <w:tcPr>
            <w:tcW w:w="247" w:type="dxa"/>
          </w:tcPr>
          <w:p w14:paraId="3DBD83D1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2A76B07C" w14:textId="09AECCFD" w:rsidR="00EE219D" w:rsidRPr="00650B17" w:rsidRDefault="00EE219D" w:rsidP="0027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34"/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39,567</w:t>
            </w:r>
          </w:p>
        </w:tc>
        <w:tc>
          <w:tcPr>
            <w:tcW w:w="267" w:type="dxa"/>
          </w:tcPr>
          <w:p w14:paraId="265D4A6F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63FD3F71" w14:textId="64FA5218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577B7F5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CD8E6AD" w14:textId="05A6B0B2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08166F4A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FB827B2" w14:textId="5E4BD719" w:rsidR="00EE219D" w:rsidRPr="00650B17" w:rsidRDefault="00282611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36D7D23F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0A99B06" w14:textId="66EE9FD9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5ACEA61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5A863BA" w14:textId="6E9BF050" w:rsidR="00EE219D" w:rsidRPr="00650B17" w:rsidRDefault="00282611" w:rsidP="005C73BB">
            <w:pPr>
              <w:pStyle w:val="BodyText"/>
              <w:tabs>
                <w:tab w:val="clear" w:pos="680"/>
                <w:tab w:val="clear" w:pos="907"/>
                <w:tab w:val="left" w:pos="557"/>
              </w:tabs>
              <w:spacing w:after="0" w:line="240" w:lineRule="auto"/>
              <w:ind w:left="-86" w:right="-292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30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04</w:t>
            </w:r>
          </w:p>
        </w:tc>
        <w:tc>
          <w:tcPr>
            <w:tcW w:w="236" w:type="dxa"/>
          </w:tcPr>
          <w:p w14:paraId="0806C445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6A43B8D" w14:textId="2D1A73E6" w:rsidR="00EE219D" w:rsidRPr="00650B17" w:rsidRDefault="00EE219D" w:rsidP="00F34B3D">
            <w:pPr>
              <w:pStyle w:val="BodyText"/>
              <w:tabs>
                <w:tab w:val="clear" w:pos="680"/>
                <w:tab w:val="left" w:pos="645"/>
              </w:tabs>
              <w:spacing w:after="0" w:line="240" w:lineRule="auto"/>
              <w:ind w:left="-86" w:right="-29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39,567</w:t>
            </w:r>
          </w:p>
        </w:tc>
        <w:tc>
          <w:tcPr>
            <w:tcW w:w="236" w:type="dxa"/>
          </w:tcPr>
          <w:p w14:paraId="658D3157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4AABB62" w14:textId="74F2B00C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54E38434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753A46B" w14:textId="0089E5C3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ED77B6F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BA70DA4" w14:textId="18A5AD1C" w:rsidR="00EE219D" w:rsidRPr="00650B17" w:rsidRDefault="00282611" w:rsidP="002A7D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30</w:t>
            </w:r>
            <w:r w:rsidR="00F5550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F5550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04</w:t>
            </w:r>
          </w:p>
        </w:tc>
        <w:tc>
          <w:tcPr>
            <w:tcW w:w="271" w:type="dxa"/>
            <w:gridSpan w:val="2"/>
          </w:tcPr>
          <w:p w14:paraId="62C32EE2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74EA79ED" w14:textId="1EDD2B03" w:rsidR="00EE219D" w:rsidRPr="00650B17" w:rsidRDefault="00EE219D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39,567</w:t>
            </w:r>
          </w:p>
        </w:tc>
      </w:tr>
      <w:tr w:rsidR="00EE219D" w:rsidRPr="00650B17" w14:paraId="00219DDE" w14:textId="77777777" w:rsidTr="00FB435C">
        <w:tc>
          <w:tcPr>
            <w:tcW w:w="2160" w:type="dxa"/>
          </w:tcPr>
          <w:p w14:paraId="137E422F" w14:textId="664F2261" w:rsidR="00EE219D" w:rsidRPr="00650B17" w:rsidRDefault="00EE219D" w:rsidP="00EE219D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10" w:type="dxa"/>
          </w:tcPr>
          <w:p w14:paraId="6DBDBE78" w14:textId="17DE61AF" w:rsidR="00EE219D" w:rsidRPr="00650B17" w:rsidRDefault="00D73AD4" w:rsidP="00EE219D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28261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,263</w:t>
            </w:r>
          </w:p>
        </w:tc>
        <w:tc>
          <w:tcPr>
            <w:tcW w:w="247" w:type="dxa"/>
          </w:tcPr>
          <w:p w14:paraId="2340E0AE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0AF83A06" w14:textId="79BF0B73" w:rsidR="00EE219D" w:rsidRPr="00650B17" w:rsidRDefault="00EE219D" w:rsidP="0027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34"/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24,839</w:t>
            </w:r>
          </w:p>
        </w:tc>
        <w:tc>
          <w:tcPr>
            <w:tcW w:w="267" w:type="dxa"/>
          </w:tcPr>
          <w:p w14:paraId="6FD69E3E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178194DB" w14:textId="722C5A87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138516D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898A175" w14:textId="4483D1E6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2276DDB2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523C77C" w14:textId="1E87B187" w:rsidR="00EE219D" w:rsidRPr="00650B17" w:rsidRDefault="00282611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08A8C760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DF573DC" w14:textId="6B772783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C6A8B6C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E739987" w14:textId="13F7C932" w:rsidR="00EE219D" w:rsidRPr="00650B17" w:rsidRDefault="00282611" w:rsidP="005C73BB">
            <w:pPr>
              <w:pStyle w:val="BodyText"/>
              <w:tabs>
                <w:tab w:val="clear" w:pos="680"/>
                <w:tab w:val="clear" w:pos="907"/>
                <w:tab w:val="left" w:pos="557"/>
              </w:tabs>
              <w:spacing w:after="0" w:line="240" w:lineRule="auto"/>
              <w:ind w:left="-86" w:right="-292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,263</w:t>
            </w:r>
          </w:p>
        </w:tc>
        <w:tc>
          <w:tcPr>
            <w:tcW w:w="236" w:type="dxa"/>
          </w:tcPr>
          <w:p w14:paraId="33D5D471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D43CB65" w14:textId="6ADD1445" w:rsidR="00EE219D" w:rsidRPr="00650B17" w:rsidRDefault="00EE219D" w:rsidP="00F34B3D">
            <w:pPr>
              <w:pStyle w:val="BodyText"/>
              <w:tabs>
                <w:tab w:val="clear" w:pos="680"/>
                <w:tab w:val="left" w:pos="645"/>
              </w:tabs>
              <w:spacing w:after="0" w:line="240" w:lineRule="auto"/>
              <w:ind w:left="-86" w:right="-29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24,839</w:t>
            </w:r>
          </w:p>
        </w:tc>
        <w:tc>
          <w:tcPr>
            <w:tcW w:w="236" w:type="dxa"/>
          </w:tcPr>
          <w:p w14:paraId="1CDE9B17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2F07A14" w14:textId="1D58B6CB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7E8817FF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60D7D75" w14:textId="454014D9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E92DA08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2C3274B" w14:textId="53F799CA" w:rsidR="00EE219D" w:rsidRPr="00650B17" w:rsidRDefault="00282611" w:rsidP="002A7D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</w:t>
            </w:r>
            <w:r w:rsidR="00F5550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,263</w:t>
            </w:r>
          </w:p>
        </w:tc>
        <w:tc>
          <w:tcPr>
            <w:tcW w:w="271" w:type="dxa"/>
            <w:gridSpan w:val="2"/>
          </w:tcPr>
          <w:p w14:paraId="03C73F8B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0DDD5C11" w14:textId="25C7C232" w:rsidR="00EE219D" w:rsidRPr="00650B17" w:rsidRDefault="00EE219D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24,839</w:t>
            </w:r>
          </w:p>
        </w:tc>
      </w:tr>
      <w:tr w:rsidR="00EE219D" w:rsidRPr="00650B17" w14:paraId="50A03927" w14:textId="77777777" w:rsidTr="00FB435C">
        <w:tc>
          <w:tcPr>
            <w:tcW w:w="2160" w:type="dxa"/>
          </w:tcPr>
          <w:p w14:paraId="5CE0FAC0" w14:textId="77777777" w:rsidR="00EE219D" w:rsidRPr="00650B17" w:rsidRDefault="00EE219D" w:rsidP="00EE219D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ขนส่ง</w:t>
            </w:r>
          </w:p>
        </w:tc>
        <w:tc>
          <w:tcPr>
            <w:tcW w:w="810" w:type="dxa"/>
          </w:tcPr>
          <w:p w14:paraId="3E00897E" w14:textId="37663371" w:rsidR="00EE219D" w:rsidRPr="00650B17" w:rsidRDefault="00D73AD4" w:rsidP="00EE219D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28261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18</w:t>
            </w:r>
            <w:r w:rsidR="00E3167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28261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47" w:type="dxa"/>
          </w:tcPr>
          <w:p w14:paraId="35A77646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74712A8D" w14:textId="62543FB7" w:rsidR="00EE219D" w:rsidRPr="00650B17" w:rsidRDefault="00EE219D" w:rsidP="0027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3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</w:t>
            </w:r>
            <w:r w:rsidR="00E3167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,6</w:t>
            </w:r>
            <w:r w:rsidR="00E3167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267" w:type="dxa"/>
          </w:tcPr>
          <w:p w14:paraId="347A5C3C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5312AC2" w14:textId="2A99D7E4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5A4240D2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ABDAB28" w14:textId="5D8A1E14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195BE278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50BCD43" w14:textId="56B23A8B" w:rsidR="00EE219D" w:rsidRPr="00650B17" w:rsidRDefault="00282611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60CE81F8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D5CE008" w14:textId="5533CB11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F0B840D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7D5A4FE" w14:textId="2A57120B" w:rsidR="00EE219D" w:rsidRPr="00650B17" w:rsidRDefault="00282611" w:rsidP="005C73BB">
            <w:pPr>
              <w:pStyle w:val="BodyText"/>
              <w:tabs>
                <w:tab w:val="clear" w:pos="680"/>
                <w:tab w:val="clear" w:pos="907"/>
                <w:tab w:val="left" w:pos="557"/>
              </w:tabs>
              <w:spacing w:after="0" w:line="240" w:lineRule="auto"/>
              <w:ind w:left="-86" w:right="-292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18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36" w:type="dxa"/>
          </w:tcPr>
          <w:p w14:paraId="7A275593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20AD62C" w14:textId="71B0D027" w:rsidR="00EE219D" w:rsidRPr="00650B17" w:rsidRDefault="00ED7D89" w:rsidP="00F34B3D">
            <w:pPr>
              <w:pStyle w:val="BodyText"/>
              <w:tabs>
                <w:tab w:val="clear" w:pos="680"/>
                <w:tab w:val="left" w:pos="645"/>
              </w:tabs>
              <w:spacing w:after="0" w:line="240" w:lineRule="auto"/>
              <w:ind w:left="-86" w:right="-29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53</w:t>
            </w:r>
            <w:r w:rsidR="00EE219D"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645</w:t>
            </w:r>
          </w:p>
        </w:tc>
        <w:tc>
          <w:tcPr>
            <w:tcW w:w="236" w:type="dxa"/>
          </w:tcPr>
          <w:p w14:paraId="04C733E0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691DBC57" w14:textId="6F695C17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34CF36A3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C6FEDAD" w14:textId="466CACB6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CFDACE3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ADE4C4A" w14:textId="337A5F6D" w:rsidR="00EE219D" w:rsidRPr="00650B17" w:rsidRDefault="00282611" w:rsidP="002A7D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18</w:t>
            </w:r>
            <w:r w:rsidR="00F5550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</w:t>
            </w:r>
            <w:r w:rsidR="00F5550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71" w:type="dxa"/>
            <w:gridSpan w:val="2"/>
          </w:tcPr>
          <w:p w14:paraId="6D21AC30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3FD7B0A3" w14:textId="52AD355E" w:rsidR="00EE219D" w:rsidRPr="00650B17" w:rsidRDefault="00F55509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53,645</w:t>
            </w:r>
          </w:p>
        </w:tc>
      </w:tr>
      <w:tr w:rsidR="00EE219D" w:rsidRPr="00650B17" w14:paraId="160CF638" w14:textId="77777777" w:rsidTr="00FB435C">
        <w:tc>
          <w:tcPr>
            <w:tcW w:w="2160" w:type="dxa"/>
          </w:tcPr>
          <w:p w14:paraId="785002C5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รับเหมาก่อสร้าง</w:t>
            </w:r>
          </w:p>
        </w:tc>
        <w:tc>
          <w:tcPr>
            <w:tcW w:w="810" w:type="dxa"/>
          </w:tcPr>
          <w:p w14:paraId="308736B4" w14:textId="5474167C" w:rsidR="00EE219D" w:rsidRPr="00650B17" w:rsidRDefault="00D73AD4" w:rsidP="00A07E23">
            <w:pPr>
              <w:pStyle w:val="BodyText"/>
              <w:tabs>
                <w:tab w:val="clear" w:pos="454"/>
                <w:tab w:val="clear" w:pos="680"/>
                <w:tab w:val="left" w:pos="59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28261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,25</w:t>
            </w:r>
            <w:r w:rsidR="0028261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47" w:type="dxa"/>
          </w:tcPr>
          <w:p w14:paraId="4E4A6A09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7D2C286" w14:textId="5D9CE845" w:rsidR="00EE219D" w:rsidRPr="00650B17" w:rsidRDefault="00E31675" w:rsidP="0027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34"/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40</w:t>
            </w:r>
            <w:r w:rsidR="00EE219D"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039</w:t>
            </w:r>
          </w:p>
        </w:tc>
        <w:tc>
          <w:tcPr>
            <w:tcW w:w="267" w:type="dxa"/>
          </w:tcPr>
          <w:p w14:paraId="0B7D4DB3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611A7649" w14:textId="6AFC2090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4F38B971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E2F059B" w14:textId="0D570351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7CF6F82D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99BD3A1" w14:textId="0E7CD0AC" w:rsidR="00EE219D" w:rsidRPr="00650B17" w:rsidRDefault="00282611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5A1295F0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60EF8D9" w14:textId="3F023C65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76D5C72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980636C" w14:textId="0FB29E3B" w:rsidR="00EE219D" w:rsidRPr="00650B17" w:rsidRDefault="00D73AD4" w:rsidP="005C73BB">
            <w:pPr>
              <w:pStyle w:val="BodyText"/>
              <w:tabs>
                <w:tab w:val="clear" w:pos="680"/>
                <w:tab w:val="clear" w:pos="907"/>
                <w:tab w:val="left" w:pos="557"/>
              </w:tabs>
              <w:spacing w:after="0" w:line="240" w:lineRule="auto"/>
              <w:ind w:left="-86" w:right="-292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28261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,257</w:t>
            </w:r>
          </w:p>
        </w:tc>
        <w:tc>
          <w:tcPr>
            <w:tcW w:w="236" w:type="dxa"/>
          </w:tcPr>
          <w:p w14:paraId="6D72F030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D7545FD" w14:textId="73A98543" w:rsidR="00EE219D" w:rsidRPr="00650B17" w:rsidRDefault="00EE219D" w:rsidP="00F34B3D">
            <w:pPr>
              <w:pStyle w:val="BodyText"/>
              <w:tabs>
                <w:tab w:val="clear" w:pos="680"/>
                <w:tab w:val="left" w:pos="645"/>
              </w:tabs>
              <w:spacing w:after="0" w:line="240" w:lineRule="auto"/>
              <w:ind w:left="-86" w:right="-29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40,039</w:t>
            </w:r>
          </w:p>
        </w:tc>
        <w:tc>
          <w:tcPr>
            <w:tcW w:w="236" w:type="dxa"/>
          </w:tcPr>
          <w:p w14:paraId="470AF21F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9F768CE" w14:textId="37FED019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737C5CA2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4FA9CBB" w14:textId="522AAC4A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D5B5860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5A1551" w14:textId="1C8EBAEF" w:rsidR="00EE219D" w:rsidRPr="00650B17" w:rsidRDefault="00282611" w:rsidP="002A7D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  <w:r w:rsidR="00F5550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,257</w:t>
            </w:r>
          </w:p>
        </w:tc>
        <w:tc>
          <w:tcPr>
            <w:tcW w:w="271" w:type="dxa"/>
            <w:gridSpan w:val="2"/>
          </w:tcPr>
          <w:p w14:paraId="1EF0B858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13DCBB5F" w14:textId="56591BA4" w:rsidR="00EE219D" w:rsidRPr="00650B17" w:rsidRDefault="00EE219D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40,039</w:t>
            </w:r>
          </w:p>
        </w:tc>
      </w:tr>
      <w:tr w:rsidR="00EE219D" w:rsidRPr="00650B17" w14:paraId="3CA8DA6A" w14:textId="77777777" w:rsidTr="00FB435C">
        <w:tc>
          <w:tcPr>
            <w:tcW w:w="2160" w:type="dxa"/>
          </w:tcPr>
          <w:p w14:paraId="6160F342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รถยนต์</w:t>
            </w:r>
          </w:p>
        </w:tc>
        <w:tc>
          <w:tcPr>
            <w:tcW w:w="810" w:type="dxa"/>
          </w:tcPr>
          <w:p w14:paraId="5F6119A5" w14:textId="3F00AAC5" w:rsidR="00EE219D" w:rsidRPr="00650B17" w:rsidRDefault="00282611" w:rsidP="008B45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2B21B3A6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46F59F93" w14:textId="31272EEB" w:rsidR="00EE219D" w:rsidRPr="00650B17" w:rsidRDefault="00EE219D" w:rsidP="008B4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7" w:type="dxa"/>
          </w:tcPr>
          <w:p w14:paraId="57F7B40D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4C334E8" w14:textId="657A333D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5FD18E7B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553FB99" w14:textId="1568D16B" w:rsidR="00EE219D" w:rsidRPr="00205D97" w:rsidRDefault="00EE219D" w:rsidP="00AF5EF3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 w:rsidRPr="00205D97">
              <w:rPr>
                <w:rFonts w:asciiTheme="majorBidi" w:hAnsiTheme="majorBidi"/>
                <w:sz w:val="20"/>
                <w:szCs w:val="20"/>
                <w:lang w:eastAsia="en-GB"/>
              </w:rPr>
              <w:t>118,461</w:t>
            </w:r>
          </w:p>
        </w:tc>
        <w:tc>
          <w:tcPr>
            <w:tcW w:w="270" w:type="dxa"/>
          </w:tcPr>
          <w:p w14:paraId="01E7DA2D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6A9AFAA" w14:textId="655E18B8" w:rsidR="00EE219D" w:rsidRPr="00650B17" w:rsidRDefault="00282611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26C4D2E5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7DB6644" w14:textId="7570D3F0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6EF3F0E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352DBB3" w14:textId="37A8AA84" w:rsidR="00EE219D" w:rsidRPr="00650B17" w:rsidRDefault="00282611" w:rsidP="005C73BB">
            <w:pPr>
              <w:pStyle w:val="NoSpacing"/>
              <w:tabs>
                <w:tab w:val="clear" w:pos="454"/>
                <w:tab w:val="left" w:pos="377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CC30CD0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1CF568B" w14:textId="60F07208" w:rsidR="00EE219D" w:rsidRPr="00650B17" w:rsidRDefault="00EE219D" w:rsidP="00F34B3D">
            <w:pPr>
              <w:pStyle w:val="BodyText"/>
              <w:tabs>
                <w:tab w:val="clear" w:pos="680"/>
                <w:tab w:val="left" w:pos="645"/>
              </w:tabs>
              <w:spacing w:after="0" w:line="240" w:lineRule="auto"/>
              <w:ind w:left="-86" w:right="-22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118,461</w:t>
            </w:r>
          </w:p>
        </w:tc>
        <w:tc>
          <w:tcPr>
            <w:tcW w:w="236" w:type="dxa"/>
          </w:tcPr>
          <w:p w14:paraId="0A37C7D9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8FA8FE7" w14:textId="45821EBB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5F6F40A3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A0F92DB" w14:textId="4A207B7B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281B16D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808294" w14:textId="1E4CA615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611E5BC1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64B2DBD8" w14:textId="3386464F" w:rsidR="00EE219D" w:rsidRPr="00650B17" w:rsidRDefault="00EE219D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118,461</w:t>
            </w:r>
          </w:p>
        </w:tc>
      </w:tr>
      <w:tr w:rsidR="00EE219D" w:rsidRPr="00650B17" w14:paraId="3FEFF497" w14:textId="77777777" w:rsidTr="00FB435C">
        <w:tc>
          <w:tcPr>
            <w:tcW w:w="2160" w:type="dxa"/>
          </w:tcPr>
          <w:p w14:paraId="34CFF265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10" w:type="dxa"/>
          </w:tcPr>
          <w:p w14:paraId="2892D706" w14:textId="17A40B61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244FBBDA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21E6564A" w14:textId="473FB5D4" w:rsidR="00EE219D" w:rsidRPr="00650B17" w:rsidRDefault="00EE219D" w:rsidP="008B45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2"/>
                <w:tab w:val="center" w:pos="6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7" w:type="dxa"/>
          </w:tcPr>
          <w:p w14:paraId="1C892249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3F51659" w14:textId="1C0C9FFA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7C672746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C5AAB8F" w14:textId="18B8E6AC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5D743BA1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F206F8C" w14:textId="3C670611" w:rsidR="00EE219D" w:rsidRPr="00650B17" w:rsidRDefault="00282611" w:rsidP="00A071C0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AF5EF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="006F5977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AF5EF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482</w:t>
            </w:r>
          </w:p>
        </w:tc>
        <w:tc>
          <w:tcPr>
            <w:tcW w:w="242" w:type="dxa"/>
          </w:tcPr>
          <w:p w14:paraId="2A642274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E8A98C0" w14:textId="6F6105F4" w:rsidR="00EE219D" w:rsidRPr="00650B17" w:rsidRDefault="00D73AD4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EE219D"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14,210</w:t>
            </w:r>
          </w:p>
        </w:tc>
        <w:tc>
          <w:tcPr>
            <w:tcW w:w="236" w:type="dxa"/>
          </w:tcPr>
          <w:p w14:paraId="0612EB13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ED0EBE8" w14:textId="3A94AE9D" w:rsidR="00EE219D" w:rsidRPr="00650B17" w:rsidRDefault="00282611" w:rsidP="005C73BB">
            <w:pPr>
              <w:pStyle w:val="BodyText"/>
              <w:tabs>
                <w:tab w:val="clear" w:pos="680"/>
                <w:tab w:val="clear" w:pos="907"/>
                <w:tab w:val="left" w:pos="557"/>
              </w:tabs>
              <w:spacing w:after="0" w:line="240" w:lineRule="auto"/>
              <w:ind w:left="-86" w:right="-292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B537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="002A7D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B537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482</w:t>
            </w:r>
          </w:p>
        </w:tc>
        <w:tc>
          <w:tcPr>
            <w:tcW w:w="236" w:type="dxa"/>
          </w:tcPr>
          <w:p w14:paraId="4FF6D901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BEFDE45" w14:textId="6C99950A" w:rsidR="00EE219D" w:rsidRPr="00650B17" w:rsidRDefault="00EE219D" w:rsidP="00F34B3D">
            <w:pPr>
              <w:pStyle w:val="BodyText"/>
              <w:tabs>
                <w:tab w:val="clear" w:pos="680"/>
                <w:tab w:val="left" w:pos="645"/>
              </w:tabs>
              <w:spacing w:after="0" w:line="240" w:lineRule="auto"/>
              <w:ind w:left="-86" w:right="-29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14,210</w:t>
            </w:r>
          </w:p>
        </w:tc>
        <w:tc>
          <w:tcPr>
            <w:tcW w:w="236" w:type="dxa"/>
          </w:tcPr>
          <w:p w14:paraId="4C2ECDEA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A9E6379" w14:textId="2BE1C8FF" w:rsidR="00EE219D" w:rsidRPr="00650B17" w:rsidRDefault="00282611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695AEE26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06F15CC" w14:textId="10C4FB97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0A425D4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4BED03" w14:textId="64647A89" w:rsidR="00EE219D" w:rsidRPr="00650B17" w:rsidRDefault="00282611" w:rsidP="002A7D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B537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="00F5550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B5374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482</w:t>
            </w:r>
          </w:p>
        </w:tc>
        <w:tc>
          <w:tcPr>
            <w:tcW w:w="271" w:type="dxa"/>
            <w:gridSpan w:val="2"/>
          </w:tcPr>
          <w:p w14:paraId="7FD0725D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7AC057A9" w14:textId="7747D6DD" w:rsidR="00EE219D" w:rsidRPr="00650B17" w:rsidRDefault="00D73AD4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EE219D"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14,210</w:t>
            </w:r>
          </w:p>
        </w:tc>
      </w:tr>
      <w:tr w:rsidR="00EE219D" w:rsidRPr="00650B17" w14:paraId="453E6663" w14:textId="77777777" w:rsidTr="00FB435C">
        <w:tc>
          <w:tcPr>
            <w:tcW w:w="2160" w:type="dxa"/>
          </w:tcPr>
          <w:p w14:paraId="73872AFB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88CF21" w14:textId="12D74A2B" w:rsidR="00EE219D" w:rsidRPr="00650B17" w:rsidRDefault="00D73AD4" w:rsidP="00A07E23">
            <w:pPr>
              <w:pStyle w:val="BodyText"/>
              <w:tabs>
                <w:tab w:val="clear" w:pos="454"/>
                <w:tab w:val="clear" w:pos="680"/>
                <w:tab w:val="left" w:pos="593"/>
                <w:tab w:val="left" w:pos="679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 </w:t>
            </w:r>
            <w:r w:rsidR="00ED7D89">
              <w:rPr>
                <w:rFonts w:asciiTheme="majorBidi" w:hAnsiTheme="majorBidi"/>
                <w:sz w:val="20"/>
                <w:szCs w:val="20"/>
                <w:lang w:eastAsia="en-GB"/>
              </w:rPr>
              <w:t>7</w:t>
            </w:r>
            <w:r w:rsidR="00A07E23">
              <w:rPr>
                <w:rFonts w:asciiTheme="majorBidi" w:hAnsiTheme="majorBidi"/>
                <w:sz w:val="20"/>
                <w:szCs w:val="20"/>
                <w:lang w:eastAsia="en-GB"/>
              </w:rPr>
              <w:t>,</w:t>
            </w:r>
            <w:r w:rsidR="00282611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 w:rsidR="00ED7D89">
              <w:rPr>
                <w:rFonts w:asciiTheme="majorBidi" w:hAnsiTheme="majorBidi"/>
                <w:sz w:val="20"/>
                <w:szCs w:val="20"/>
                <w:lang w:eastAsia="en-GB"/>
              </w:rPr>
              <w:t>68</w:t>
            </w:r>
          </w:p>
        </w:tc>
        <w:tc>
          <w:tcPr>
            <w:tcW w:w="247" w:type="dxa"/>
          </w:tcPr>
          <w:p w14:paraId="527EE6D9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696B0612" w14:textId="5042FBC6" w:rsidR="00EE219D" w:rsidRPr="00650B17" w:rsidRDefault="00EE219D" w:rsidP="00275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34"/>
              <w:jc w:val="righ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A22E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28,227</w:t>
            </w:r>
          </w:p>
        </w:tc>
        <w:tc>
          <w:tcPr>
            <w:tcW w:w="267" w:type="dxa"/>
          </w:tcPr>
          <w:p w14:paraId="49D4C851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031594DC" w14:textId="30C2AB72" w:rsidR="00EE219D" w:rsidRPr="00650B17" w:rsidRDefault="00282611" w:rsidP="00CF13AD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561</w:t>
            </w:r>
          </w:p>
        </w:tc>
        <w:tc>
          <w:tcPr>
            <w:tcW w:w="273" w:type="dxa"/>
          </w:tcPr>
          <w:p w14:paraId="6DFC6FB2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855ED37" w14:textId="3BDD73DE" w:rsidR="00EE219D" w:rsidRPr="00205D97" w:rsidRDefault="00D73AD4" w:rsidP="00205D97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</w:t>
            </w:r>
            <w:r w:rsidR="00EE219D" w:rsidRPr="00205D97">
              <w:rPr>
                <w:rFonts w:asciiTheme="majorBidi" w:hAnsiTheme="majorBidi"/>
                <w:sz w:val="20"/>
                <w:szCs w:val="20"/>
                <w:lang w:eastAsia="en-GB"/>
              </w:rPr>
              <w:t>36,949</w:t>
            </w:r>
          </w:p>
        </w:tc>
        <w:tc>
          <w:tcPr>
            <w:tcW w:w="270" w:type="dxa"/>
          </w:tcPr>
          <w:p w14:paraId="637A1099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DBB192" w14:textId="57164AA3" w:rsidR="00EE219D" w:rsidRPr="00650B17" w:rsidRDefault="00282611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3380EC5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489B8883" w14:textId="7BA49EE6" w:rsidR="00EE219D" w:rsidRPr="00650B17" w:rsidRDefault="00EE219D" w:rsidP="00EE219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543F4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1D0E7A1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652BD65" w14:textId="125ABA33" w:rsidR="00EE219D" w:rsidRPr="00650B17" w:rsidRDefault="00282611" w:rsidP="005C73BB">
            <w:pPr>
              <w:pStyle w:val="BodyText"/>
              <w:tabs>
                <w:tab w:val="clear" w:pos="680"/>
                <w:tab w:val="clear" w:pos="907"/>
                <w:tab w:val="left" w:pos="557"/>
              </w:tabs>
              <w:spacing w:after="0" w:line="240" w:lineRule="auto"/>
              <w:ind w:left="-86" w:right="-292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236" w:type="dxa"/>
          </w:tcPr>
          <w:p w14:paraId="7F387E1D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54B281B" w14:textId="66DF7A90" w:rsidR="00EE219D" w:rsidRPr="00650B17" w:rsidRDefault="00EE219D" w:rsidP="00F34B3D">
            <w:pPr>
              <w:pStyle w:val="BodyText"/>
              <w:tabs>
                <w:tab w:val="clear" w:pos="680"/>
                <w:tab w:val="left" w:pos="645"/>
              </w:tabs>
              <w:spacing w:after="0" w:line="240" w:lineRule="auto"/>
              <w:ind w:left="-86" w:right="-29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65,176</w:t>
            </w:r>
          </w:p>
        </w:tc>
        <w:tc>
          <w:tcPr>
            <w:tcW w:w="236" w:type="dxa"/>
          </w:tcPr>
          <w:p w14:paraId="1F4E5A2B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BE5EC9B" w14:textId="37492C13" w:rsidR="00EE219D" w:rsidRPr="00282611" w:rsidRDefault="00282611" w:rsidP="00672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541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8261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68</w:t>
            </w:r>
            <w:r w:rsidR="00ED7D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28261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17</w:t>
            </w:r>
            <w:r w:rsidR="00E1270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76" w:type="dxa"/>
          </w:tcPr>
          <w:p w14:paraId="5EB2A6A3" w14:textId="77777777" w:rsidR="00EE219D" w:rsidRPr="00A93E13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06AF9B20" w14:textId="2C930EF4" w:rsidR="00EE219D" w:rsidRPr="00815D10" w:rsidRDefault="00EE219D" w:rsidP="00EE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20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A4C9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39,029</w:t>
            </w:r>
          </w:p>
        </w:tc>
        <w:tc>
          <w:tcPr>
            <w:tcW w:w="236" w:type="dxa"/>
          </w:tcPr>
          <w:p w14:paraId="19DEE149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6756C03" w14:textId="69E84507" w:rsidR="00EE219D" w:rsidRPr="00650B17" w:rsidRDefault="00F55509" w:rsidP="002A7D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94,</w:t>
            </w:r>
            <w:r w:rsidR="00452A5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271" w:type="dxa"/>
            <w:gridSpan w:val="2"/>
          </w:tcPr>
          <w:p w14:paraId="31BD754D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4C49C604" w14:textId="5DDBE763" w:rsidR="00EE219D" w:rsidRPr="00650B17" w:rsidRDefault="00EE219D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E219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104,205</w:t>
            </w:r>
          </w:p>
        </w:tc>
      </w:tr>
      <w:tr w:rsidR="00EE219D" w:rsidRPr="00650B17" w14:paraId="08275C27" w14:textId="77777777" w:rsidTr="00FB435C">
        <w:tc>
          <w:tcPr>
            <w:tcW w:w="2160" w:type="dxa"/>
          </w:tcPr>
          <w:p w14:paraId="05EAC321" w14:textId="77777777" w:rsidR="00EE219D" w:rsidRPr="00650B17" w:rsidRDefault="00EE219D" w:rsidP="00EE219D">
            <w:pPr>
              <w:pStyle w:val="NoSpacing"/>
              <w:rPr>
                <w:rFonts w:asciiTheme="majorBidi" w:hAnsi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Theme="majorBidi" w:hAnsi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4C7054" w14:textId="6FD1B8DC" w:rsidR="00EE219D" w:rsidRPr="00650B17" w:rsidRDefault="00282611" w:rsidP="00A07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93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258</w:t>
            </w:r>
            <w:r w:rsidR="00A07E2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ED7D89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842</w:t>
            </w:r>
          </w:p>
        </w:tc>
        <w:tc>
          <w:tcPr>
            <w:tcW w:w="247" w:type="dxa"/>
          </w:tcPr>
          <w:p w14:paraId="017E07DB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5B001F05" w14:textId="54AED52E" w:rsidR="00EE219D" w:rsidRPr="00650B17" w:rsidRDefault="00D73AD4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    </w:t>
            </w:r>
            <w:r w:rsidR="00EE219D" w:rsidRPr="002A22E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446,017</w:t>
            </w:r>
          </w:p>
        </w:tc>
        <w:tc>
          <w:tcPr>
            <w:tcW w:w="267" w:type="dxa"/>
          </w:tcPr>
          <w:p w14:paraId="2EB2E114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F718E8A" w14:textId="78DBAF92" w:rsidR="00EE219D" w:rsidRPr="00CF13AD" w:rsidRDefault="00282611" w:rsidP="00CF13AD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CF13A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19</w:t>
            </w:r>
            <w:r w:rsidR="00ED7D89" w:rsidRPr="00CF13A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CF13A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561</w:t>
            </w:r>
          </w:p>
        </w:tc>
        <w:tc>
          <w:tcPr>
            <w:tcW w:w="273" w:type="dxa"/>
          </w:tcPr>
          <w:p w14:paraId="6276088A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6532901D" w14:textId="7CA8D490" w:rsidR="00EE219D" w:rsidRPr="00205D97" w:rsidRDefault="00EE219D" w:rsidP="00205D97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05D9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155,</w:t>
            </w:r>
            <w:r w:rsidRPr="00205D97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410</w:t>
            </w:r>
          </w:p>
        </w:tc>
        <w:tc>
          <w:tcPr>
            <w:tcW w:w="270" w:type="dxa"/>
          </w:tcPr>
          <w:p w14:paraId="5FCF9DA5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ADFBF79" w14:textId="752D6DC5" w:rsidR="00EE219D" w:rsidRPr="00650B17" w:rsidRDefault="00282611" w:rsidP="00A071C0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  <w:r w:rsidR="00AF5EF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 w:rsidR="006F5977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AF5EF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482</w:t>
            </w:r>
          </w:p>
        </w:tc>
        <w:tc>
          <w:tcPr>
            <w:tcW w:w="242" w:type="dxa"/>
          </w:tcPr>
          <w:p w14:paraId="34C15A74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78B7D147" w14:textId="4A71A501" w:rsidR="00EE219D" w:rsidRPr="00650B17" w:rsidRDefault="00D73AD4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  </w:t>
            </w:r>
            <w:r w:rsidR="00EE219D" w:rsidRPr="00543F4C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14,210</w:t>
            </w:r>
          </w:p>
        </w:tc>
        <w:tc>
          <w:tcPr>
            <w:tcW w:w="236" w:type="dxa"/>
          </w:tcPr>
          <w:p w14:paraId="3EE49963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2DD49E6" w14:textId="3D5D92E6" w:rsidR="00EE219D" w:rsidRPr="00650B17" w:rsidRDefault="00A1483D" w:rsidP="005C73BB">
            <w:pPr>
              <w:pStyle w:val="BodyText"/>
              <w:tabs>
                <w:tab w:val="clear" w:pos="454"/>
                <w:tab w:val="clear" w:pos="680"/>
                <w:tab w:val="left" w:pos="255"/>
                <w:tab w:val="left" w:pos="557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29</w:t>
            </w:r>
            <w:r w:rsidR="00B5374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B5374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</w:t>
            </w:r>
            <w:r w:rsidR="00B5374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36" w:type="dxa"/>
          </w:tcPr>
          <w:p w14:paraId="5E68DBB6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7C1C92E" w14:textId="5CB07B7C" w:rsidR="00EE219D" w:rsidRPr="00650B17" w:rsidRDefault="00EE219D" w:rsidP="00F34B3D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AA4C9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615,637</w:t>
            </w:r>
          </w:p>
        </w:tc>
        <w:tc>
          <w:tcPr>
            <w:tcW w:w="236" w:type="dxa"/>
          </w:tcPr>
          <w:p w14:paraId="604FD169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12191F7" w14:textId="05442BB1" w:rsidR="00EE219D" w:rsidRPr="006722B6" w:rsidRDefault="00282611" w:rsidP="00672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541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722B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68</w:t>
            </w:r>
            <w:r w:rsidR="00ED7D89" w:rsidRPr="006722B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6722B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17</w:t>
            </w:r>
            <w:r w:rsidR="00E1270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76" w:type="dxa"/>
          </w:tcPr>
          <w:p w14:paraId="2FE9B55B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33DF2B04" w14:textId="0581FF70" w:rsidR="00EE219D" w:rsidRPr="00650B17" w:rsidRDefault="00EE219D" w:rsidP="00EE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AA4C93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39,029</w:t>
            </w:r>
          </w:p>
        </w:tc>
        <w:tc>
          <w:tcPr>
            <w:tcW w:w="236" w:type="dxa"/>
          </w:tcPr>
          <w:p w14:paraId="138212D2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018B804" w14:textId="1DEE6D04" w:rsidR="00EE219D" w:rsidRPr="006722B6" w:rsidRDefault="00282611" w:rsidP="006722B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722B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 w:rsidR="00B53743" w:rsidRPr="006722B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60</w:t>
            </w:r>
            <w:r w:rsidR="00F55509" w:rsidRPr="006722B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B53743" w:rsidRPr="006722B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05</w:t>
            </w:r>
            <w:r w:rsidR="00452A5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71" w:type="dxa"/>
            <w:gridSpan w:val="2"/>
          </w:tcPr>
          <w:p w14:paraId="4F582DFF" w14:textId="77777777" w:rsidR="00EE219D" w:rsidRPr="00650B17" w:rsidRDefault="00EE219D" w:rsidP="00EE219D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04E9607D" w14:textId="67EC9F86" w:rsidR="00EE219D" w:rsidRPr="00EE219D" w:rsidRDefault="00EE219D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E219D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654,666</w:t>
            </w:r>
          </w:p>
        </w:tc>
      </w:tr>
      <w:tr w:rsidR="00EE219D" w:rsidRPr="00650B17" w14:paraId="526E6AF1" w14:textId="77777777" w:rsidTr="00FB435C">
        <w:tc>
          <w:tcPr>
            <w:tcW w:w="2160" w:type="dxa"/>
          </w:tcPr>
          <w:p w14:paraId="3BFD231C" w14:textId="77777777" w:rsidR="00EE219D" w:rsidRPr="00650B17" w:rsidRDefault="00EE219D" w:rsidP="00EE219D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7938CDB9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13392945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2F107AC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43C00F86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3A2070CE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994629C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C97B0FF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26DF491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F4C0E8E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3D73A0D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2DAD4BF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0207CEE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9656C42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2F709DA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A41CB63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9244A9C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04F44F9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6C15D96C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D4303B1" w14:textId="77777777" w:rsidR="00EE219D" w:rsidRPr="00650B17" w:rsidRDefault="00EE219D" w:rsidP="00EE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EF14FBB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A8C75C6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798F19A6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01D7E4BA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E219D" w:rsidRPr="00650B17" w14:paraId="2A3AD922" w14:textId="77777777" w:rsidTr="00FB435C">
        <w:tc>
          <w:tcPr>
            <w:tcW w:w="2160" w:type="dxa"/>
            <w:vAlign w:val="bottom"/>
          </w:tcPr>
          <w:p w14:paraId="7109824E" w14:textId="77777777" w:rsidR="00EE219D" w:rsidRPr="00650B17" w:rsidRDefault="00EE219D" w:rsidP="00EE219D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14:paraId="14D8EA9E" w14:textId="548376C7" w:rsidR="00EE219D" w:rsidRPr="008C6AC2" w:rsidRDefault="006E1667" w:rsidP="008A67F9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15</w:t>
            </w:r>
            <w:r w:rsidR="00547256">
              <w:rPr>
                <w:rFonts w:ascii="Angsana New" w:hAnsi="Angsana New"/>
                <w:sz w:val="20"/>
                <w:szCs w:val="20"/>
                <w:lang w:eastAsia="en-GB"/>
              </w:rPr>
              <w:t>4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547256">
              <w:rPr>
                <w:rFonts w:ascii="Angsana New" w:hAnsi="Angsana New"/>
                <w:sz w:val="20"/>
                <w:szCs w:val="20"/>
                <w:lang w:eastAsia="en-GB"/>
              </w:rPr>
              <w:t>266</w:t>
            </w:r>
          </w:p>
        </w:tc>
        <w:tc>
          <w:tcPr>
            <w:tcW w:w="247" w:type="dxa"/>
            <w:vAlign w:val="bottom"/>
          </w:tcPr>
          <w:p w14:paraId="60AD61AC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7688FF1D" w14:textId="38D78700" w:rsidR="00EE219D" w:rsidRPr="00650B17" w:rsidRDefault="00F05EFC" w:rsidP="008A67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sz w:val="20"/>
                <w:szCs w:val="20"/>
                <w:lang w:eastAsia="en-GB"/>
              </w:rPr>
              <w:t>276,986</w:t>
            </w:r>
          </w:p>
        </w:tc>
        <w:tc>
          <w:tcPr>
            <w:tcW w:w="267" w:type="dxa"/>
            <w:vAlign w:val="bottom"/>
          </w:tcPr>
          <w:p w14:paraId="00AFF081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78AA26CD" w14:textId="1A1EECDE" w:rsidR="00EE219D" w:rsidRPr="00650B17" w:rsidRDefault="006E1667" w:rsidP="00EE219D">
            <w:pPr>
              <w:pStyle w:val="BodyText"/>
              <w:tabs>
                <w:tab w:val="clear" w:pos="454"/>
                <w:tab w:val="left" w:pos="60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29F918B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2E9F454F" w14:textId="11801C6E" w:rsidR="00EE219D" w:rsidRPr="008A67F9" w:rsidRDefault="00F05EFC" w:rsidP="008A67F9">
            <w:pPr>
              <w:pStyle w:val="BodyText"/>
              <w:tabs>
                <w:tab w:val="left" w:pos="521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8A67F9">
              <w:rPr>
                <w:rFonts w:ascii="Angsana New" w:hAnsi="Angsana New"/>
                <w:sz w:val="20"/>
                <w:szCs w:val="20"/>
                <w:lang w:eastAsia="en-GB"/>
              </w:rPr>
              <w:t>136,082</w:t>
            </w:r>
          </w:p>
        </w:tc>
        <w:tc>
          <w:tcPr>
            <w:tcW w:w="270" w:type="dxa"/>
            <w:vAlign w:val="bottom"/>
          </w:tcPr>
          <w:p w14:paraId="2F32A9F0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5AE258B" w14:textId="61537CFD" w:rsidR="00EE219D" w:rsidRPr="00650B17" w:rsidRDefault="006E1667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44E318AB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5736236C" w14:textId="4243C4BE" w:rsidR="00EE219D" w:rsidRPr="00650B17" w:rsidRDefault="00F05EFC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2F9D521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572263C" w14:textId="5C94EAA2" w:rsidR="00EE219D" w:rsidRPr="00650B17" w:rsidRDefault="006E1667" w:rsidP="002127F9">
            <w:pPr>
              <w:pStyle w:val="BodyText"/>
              <w:tabs>
                <w:tab w:val="clear" w:pos="454"/>
                <w:tab w:val="left" w:pos="557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15</w:t>
            </w:r>
            <w:r w:rsidR="00547256">
              <w:rPr>
                <w:rFonts w:ascii="Angsana New" w:hAnsi="Angsana New"/>
                <w:sz w:val="20"/>
                <w:szCs w:val="20"/>
                <w:lang w:eastAsia="en-GB"/>
              </w:rPr>
              <w:t>4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547256">
              <w:rPr>
                <w:rFonts w:ascii="Angsana New" w:hAnsi="Angsana New"/>
                <w:sz w:val="20"/>
                <w:szCs w:val="20"/>
                <w:lang w:eastAsia="en-GB"/>
              </w:rPr>
              <w:t>266</w:t>
            </w:r>
          </w:p>
        </w:tc>
        <w:tc>
          <w:tcPr>
            <w:tcW w:w="236" w:type="dxa"/>
            <w:vAlign w:val="bottom"/>
          </w:tcPr>
          <w:p w14:paraId="17319E12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589DCF2" w14:textId="0498E020" w:rsidR="00EE219D" w:rsidRPr="00650B17" w:rsidRDefault="00F05EFC" w:rsidP="002127F9">
            <w:pPr>
              <w:pStyle w:val="BodyText"/>
              <w:tabs>
                <w:tab w:val="clear" w:pos="680"/>
                <w:tab w:val="left" w:pos="555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sz w:val="20"/>
                <w:szCs w:val="20"/>
                <w:lang w:eastAsia="en-GB"/>
              </w:rPr>
              <w:t>413,068</w:t>
            </w:r>
          </w:p>
        </w:tc>
        <w:tc>
          <w:tcPr>
            <w:tcW w:w="236" w:type="dxa"/>
            <w:vAlign w:val="bottom"/>
          </w:tcPr>
          <w:p w14:paraId="74EE29E5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FCA2B4D" w14:textId="2A211571" w:rsidR="00EE219D" w:rsidRPr="00650B17" w:rsidRDefault="006E1667" w:rsidP="002127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6</w:t>
            </w:r>
            <w:r w:rsidR="00547256">
              <w:rPr>
                <w:rFonts w:ascii="Angsana New" w:hAnsi="Angsana New"/>
                <w:sz w:val="20"/>
                <w:szCs w:val="20"/>
                <w:lang w:eastAsia="en-GB"/>
              </w:rPr>
              <w:t>6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547256">
              <w:rPr>
                <w:rFonts w:ascii="Angsana New" w:hAnsi="Angsana New"/>
                <w:sz w:val="20"/>
                <w:szCs w:val="20"/>
                <w:lang w:eastAsia="en-GB"/>
              </w:rPr>
              <w:t>5</w:t>
            </w:r>
            <w:r w:rsidR="00EB4962">
              <w:rPr>
                <w:rFonts w:ascii="Angsana New" w:hAnsi="Angsana New"/>
                <w:sz w:val="20"/>
                <w:szCs w:val="20"/>
                <w:lang w:eastAsia="en-GB"/>
              </w:rPr>
              <w:t>49</w:t>
            </w:r>
          </w:p>
        </w:tc>
        <w:tc>
          <w:tcPr>
            <w:tcW w:w="276" w:type="dxa"/>
            <w:vAlign w:val="bottom"/>
          </w:tcPr>
          <w:p w14:paraId="39EC2594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336A7B4E" w14:textId="425A12F7" w:rsidR="00EE219D" w:rsidRPr="00650B17" w:rsidRDefault="00F05EFC" w:rsidP="0005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6"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sz w:val="20"/>
                <w:szCs w:val="20"/>
                <w:lang w:eastAsia="en-GB"/>
              </w:rPr>
              <w:t>38,932</w:t>
            </w:r>
          </w:p>
        </w:tc>
        <w:tc>
          <w:tcPr>
            <w:tcW w:w="236" w:type="dxa"/>
            <w:vAlign w:val="bottom"/>
          </w:tcPr>
          <w:p w14:paraId="17091F54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0391A3" w14:textId="2776C480" w:rsidR="00EE219D" w:rsidRPr="00650B17" w:rsidRDefault="006E1667" w:rsidP="00051E0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2</w:t>
            </w:r>
            <w:r w:rsidR="00547256">
              <w:rPr>
                <w:rFonts w:ascii="Angsana New" w:hAnsi="Angsana New"/>
                <w:sz w:val="20"/>
                <w:szCs w:val="20"/>
                <w:lang w:eastAsia="en-GB"/>
              </w:rPr>
              <w:t>20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547256">
              <w:rPr>
                <w:rFonts w:ascii="Angsana New" w:hAnsi="Angsana New"/>
                <w:sz w:val="20"/>
                <w:szCs w:val="20"/>
                <w:lang w:eastAsia="en-GB"/>
              </w:rPr>
              <w:t>81</w:t>
            </w:r>
            <w:r w:rsidR="00EB4962">
              <w:rPr>
                <w:rFonts w:ascii="Angsana New" w:hAnsi="Angsan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71" w:type="dxa"/>
            <w:gridSpan w:val="2"/>
            <w:vAlign w:val="bottom"/>
          </w:tcPr>
          <w:p w14:paraId="27F6F5EE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48456B86" w14:textId="126C288F" w:rsidR="00EE219D" w:rsidRPr="00650B17" w:rsidRDefault="00F05EFC" w:rsidP="003C5975">
            <w:pPr>
              <w:pStyle w:val="BodyText"/>
              <w:tabs>
                <w:tab w:val="clear" w:pos="454"/>
                <w:tab w:val="left" w:pos="523"/>
                <w:tab w:val="left" w:pos="574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sz w:val="20"/>
                <w:szCs w:val="20"/>
                <w:lang w:eastAsia="en-GB"/>
              </w:rPr>
              <w:t>452,000</w:t>
            </w:r>
          </w:p>
        </w:tc>
      </w:tr>
      <w:tr w:rsidR="00EE219D" w:rsidRPr="00650B17" w14:paraId="19EB478F" w14:textId="77777777" w:rsidTr="00FB435C">
        <w:tc>
          <w:tcPr>
            <w:tcW w:w="2160" w:type="dxa"/>
            <w:vAlign w:val="bottom"/>
          </w:tcPr>
          <w:p w14:paraId="2EA8C4F2" w14:textId="77777777" w:rsidR="00EE219D" w:rsidRPr="00650B17" w:rsidRDefault="00EE219D" w:rsidP="00EE219D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B98385B" w14:textId="31ABF68A" w:rsidR="00EE219D" w:rsidRPr="008C6AC2" w:rsidRDefault="006E1667" w:rsidP="00EE219D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10</w:t>
            </w:r>
            <w:r w:rsidR="00547256">
              <w:rPr>
                <w:rFonts w:ascii="Angsana New" w:hAnsi="Angsana New"/>
                <w:sz w:val="20"/>
                <w:szCs w:val="20"/>
                <w:lang w:eastAsia="en-GB"/>
              </w:rPr>
              <w:t>4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547256">
              <w:rPr>
                <w:rFonts w:ascii="Angsana New" w:hAnsi="Angsana New"/>
                <w:sz w:val="20"/>
                <w:szCs w:val="20"/>
                <w:lang w:eastAsia="en-GB"/>
              </w:rPr>
              <w:t>576</w:t>
            </w:r>
          </w:p>
        </w:tc>
        <w:tc>
          <w:tcPr>
            <w:tcW w:w="247" w:type="dxa"/>
            <w:vAlign w:val="bottom"/>
          </w:tcPr>
          <w:p w14:paraId="39B6B6A1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3189017A" w14:textId="48F258C8" w:rsidR="00EE219D" w:rsidRPr="00650B17" w:rsidRDefault="00F05EFC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sz w:val="20"/>
                <w:szCs w:val="20"/>
                <w:lang w:eastAsia="en-GB"/>
              </w:rPr>
              <w:t>169,031</w:t>
            </w:r>
          </w:p>
        </w:tc>
        <w:tc>
          <w:tcPr>
            <w:tcW w:w="267" w:type="dxa"/>
            <w:vAlign w:val="bottom"/>
          </w:tcPr>
          <w:p w14:paraId="700A67A1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A36822C" w14:textId="29DB1263" w:rsidR="00EE219D" w:rsidRPr="00650B17" w:rsidRDefault="006E1667" w:rsidP="00EE219D">
            <w:pPr>
              <w:pStyle w:val="BodyText"/>
              <w:tabs>
                <w:tab w:val="clear" w:pos="454"/>
                <w:tab w:val="clear" w:pos="680"/>
                <w:tab w:val="left" w:pos="530"/>
              </w:tabs>
              <w:spacing w:after="0" w:line="240" w:lineRule="auto"/>
              <w:ind w:left="-86" w:right="-13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19,561</w:t>
            </w:r>
          </w:p>
        </w:tc>
        <w:tc>
          <w:tcPr>
            <w:tcW w:w="273" w:type="dxa"/>
            <w:vAlign w:val="bottom"/>
          </w:tcPr>
          <w:p w14:paraId="782CC765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68EA5FBB" w14:textId="4C0DD515" w:rsidR="00EE219D" w:rsidRPr="00650B17" w:rsidRDefault="00D73AD4" w:rsidP="008A67F9">
            <w:pPr>
              <w:pStyle w:val="BodyText"/>
              <w:tabs>
                <w:tab w:val="clear" w:pos="454"/>
                <w:tab w:val="clear" w:pos="680"/>
                <w:tab w:val="left" w:pos="521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 </w:t>
            </w:r>
            <w:r w:rsidR="00F05EFC" w:rsidRPr="00F05EFC">
              <w:rPr>
                <w:rFonts w:ascii="Angsana New" w:hAnsi="Angsana New"/>
                <w:sz w:val="20"/>
                <w:szCs w:val="20"/>
                <w:lang w:eastAsia="en-GB"/>
              </w:rPr>
              <w:t>19,328</w:t>
            </w:r>
          </w:p>
        </w:tc>
        <w:tc>
          <w:tcPr>
            <w:tcW w:w="270" w:type="dxa"/>
            <w:vAlign w:val="bottom"/>
          </w:tcPr>
          <w:p w14:paraId="02677476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EB7914" w14:textId="75FF79D1" w:rsidR="00EE219D" w:rsidRPr="00650B17" w:rsidRDefault="006E1667" w:rsidP="002127F9">
            <w:pPr>
              <w:pStyle w:val="BodyText"/>
              <w:tabs>
                <w:tab w:val="clear" w:pos="454"/>
                <w:tab w:val="left" w:pos="519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D77C4A">
              <w:rPr>
                <w:rFonts w:ascii="Angsana New" w:hAnsi="Angsana New"/>
                <w:sz w:val="20"/>
                <w:szCs w:val="20"/>
                <w:lang w:eastAsia="en-GB"/>
              </w:rPr>
              <w:t>3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D77C4A">
              <w:rPr>
                <w:rFonts w:ascii="Angsana New" w:hAnsi="Angsana New"/>
                <w:sz w:val="20"/>
                <w:szCs w:val="20"/>
                <w:lang w:eastAsia="en-GB"/>
              </w:rPr>
              <w:t>482</w:t>
            </w:r>
          </w:p>
        </w:tc>
        <w:tc>
          <w:tcPr>
            <w:tcW w:w="242" w:type="dxa"/>
          </w:tcPr>
          <w:p w14:paraId="4590E689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62E8E052" w14:textId="2F468DCF" w:rsidR="00EE219D" w:rsidRPr="00650B17" w:rsidRDefault="00F05EFC" w:rsidP="002127F9">
            <w:pPr>
              <w:pStyle w:val="BodyText"/>
              <w:tabs>
                <w:tab w:val="clear" w:pos="454"/>
                <w:tab w:val="left" w:pos="461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sz w:val="20"/>
                <w:szCs w:val="20"/>
                <w:lang w:eastAsia="en-GB"/>
              </w:rPr>
              <w:t>14,210</w:t>
            </w:r>
          </w:p>
        </w:tc>
        <w:tc>
          <w:tcPr>
            <w:tcW w:w="236" w:type="dxa"/>
            <w:vAlign w:val="bottom"/>
          </w:tcPr>
          <w:p w14:paraId="1AF29FBB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8E678A9" w14:textId="3C0FD480" w:rsidR="00EE219D" w:rsidRPr="00650B17" w:rsidRDefault="006E1667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13</w:t>
            </w:r>
            <w:r w:rsidR="00D77C4A">
              <w:rPr>
                <w:rFonts w:ascii="Angsana New" w:hAnsi="Angsana New"/>
                <w:sz w:val="20"/>
                <w:szCs w:val="20"/>
                <w:lang w:eastAsia="en-GB"/>
              </w:rPr>
              <w:t>7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D77C4A">
              <w:rPr>
                <w:rFonts w:ascii="Angsana New" w:hAnsi="Angsana New"/>
                <w:sz w:val="20"/>
                <w:szCs w:val="20"/>
                <w:lang w:eastAsia="en-GB"/>
              </w:rPr>
              <w:t>6</w:t>
            </w:r>
            <w:r w:rsidR="00547256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D77C4A">
              <w:rPr>
                <w:rFonts w:ascii="Angsana New" w:hAnsi="Angsana New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6CAFE048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23C11C9" w14:textId="6BDB0746" w:rsidR="00EE219D" w:rsidRPr="00650B17" w:rsidRDefault="00F05EFC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sz w:val="20"/>
                <w:szCs w:val="20"/>
                <w:lang w:eastAsia="en-GB"/>
              </w:rPr>
              <w:t>202,569</w:t>
            </w:r>
          </w:p>
        </w:tc>
        <w:tc>
          <w:tcPr>
            <w:tcW w:w="236" w:type="dxa"/>
            <w:vAlign w:val="bottom"/>
          </w:tcPr>
          <w:p w14:paraId="45830796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4EC6EED7" w14:textId="606E0F61" w:rsidR="00EE219D" w:rsidRPr="00650B17" w:rsidRDefault="00547256" w:rsidP="002127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1"/>
              </w:tabs>
              <w:spacing w:after="0" w:line="240" w:lineRule="auto"/>
              <w:ind w:left="-86" w:right="-16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1,621</w:t>
            </w:r>
          </w:p>
        </w:tc>
        <w:tc>
          <w:tcPr>
            <w:tcW w:w="276" w:type="dxa"/>
            <w:vAlign w:val="bottom"/>
          </w:tcPr>
          <w:p w14:paraId="40C596C8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773646FA" w14:textId="00D8F14A" w:rsidR="00EE219D" w:rsidRPr="00650B17" w:rsidRDefault="00F05EFC" w:rsidP="00EE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6"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sz w:val="20"/>
                <w:szCs w:val="20"/>
                <w:lang w:eastAsia="en-GB"/>
              </w:rPr>
              <w:t>97</w:t>
            </w:r>
          </w:p>
        </w:tc>
        <w:tc>
          <w:tcPr>
            <w:tcW w:w="236" w:type="dxa"/>
            <w:vAlign w:val="bottom"/>
          </w:tcPr>
          <w:p w14:paraId="784DDA3B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DB9FB8C" w14:textId="02387982" w:rsidR="00EE219D" w:rsidRPr="00650B17" w:rsidRDefault="006E1667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13</w:t>
            </w:r>
            <w:r w:rsidR="00D77C4A">
              <w:rPr>
                <w:rFonts w:ascii="Angsana New" w:hAnsi="Angsana New"/>
                <w:sz w:val="20"/>
                <w:szCs w:val="20"/>
                <w:lang w:eastAsia="en-GB"/>
              </w:rPr>
              <w:t>9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D77C4A">
              <w:rPr>
                <w:rFonts w:ascii="Angsana New" w:hAnsi="Angsana New"/>
                <w:sz w:val="20"/>
                <w:szCs w:val="20"/>
                <w:lang w:eastAsia="en-GB"/>
              </w:rPr>
              <w:t>240</w:t>
            </w:r>
          </w:p>
        </w:tc>
        <w:tc>
          <w:tcPr>
            <w:tcW w:w="271" w:type="dxa"/>
            <w:gridSpan w:val="2"/>
            <w:vAlign w:val="bottom"/>
          </w:tcPr>
          <w:p w14:paraId="42F41C46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9ED9148" w14:textId="7EA5739A" w:rsidR="00EE219D" w:rsidRPr="00650B17" w:rsidRDefault="00F05EFC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sz w:val="20"/>
                <w:szCs w:val="20"/>
                <w:lang w:eastAsia="en-GB"/>
              </w:rPr>
              <w:t>202,666</w:t>
            </w:r>
          </w:p>
        </w:tc>
      </w:tr>
      <w:tr w:rsidR="00EE219D" w:rsidRPr="00650B17" w14:paraId="03946EB2" w14:textId="77777777" w:rsidTr="00FB435C">
        <w:tc>
          <w:tcPr>
            <w:tcW w:w="2160" w:type="dxa"/>
            <w:vAlign w:val="bottom"/>
          </w:tcPr>
          <w:p w14:paraId="7224E89A" w14:textId="77777777" w:rsidR="00EE219D" w:rsidRPr="00650B17" w:rsidRDefault="00EE219D" w:rsidP="00EE219D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650B17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C49DE" w14:textId="1E5E1381" w:rsidR="00EE219D" w:rsidRPr="00650B17" w:rsidRDefault="006E1667" w:rsidP="00EE219D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258,842</w:t>
            </w:r>
          </w:p>
        </w:tc>
        <w:tc>
          <w:tcPr>
            <w:tcW w:w="247" w:type="dxa"/>
            <w:vAlign w:val="bottom"/>
          </w:tcPr>
          <w:p w14:paraId="45AA8F1B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0E742" w14:textId="37E7B75A" w:rsidR="00EE219D" w:rsidRPr="00650B17" w:rsidRDefault="00F05EFC" w:rsidP="008A67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10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446,017</w:t>
            </w:r>
          </w:p>
        </w:tc>
        <w:tc>
          <w:tcPr>
            <w:tcW w:w="267" w:type="dxa"/>
            <w:vAlign w:val="bottom"/>
          </w:tcPr>
          <w:p w14:paraId="43F4B0C2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DDDE4" w14:textId="0BCA0CA3" w:rsidR="00EE219D" w:rsidRPr="008A67F9" w:rsidRDefault="006E1667" w:rsidP="008A67F9">
            <w:pPr>
              <w:pStyle w:val="BodyText"/>
              <w:tabs>
                <w:tab w:val="clear" w:pos="454"/>
                <w:tab w:val="clear" w:pos="680"/>
                <w:tab w:val="left" w:pos="524"/>
              </w:tabs>
              <w:spacing w:after="0" w:line="240" w:lineRule="auto"/>
              <w:ind w:left="-86" w:right="-13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8A67F9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19,561</w:t>
            </w:r>
          </w:p>
        </w:tc>
        <w:tc>
          <w:tcPr>
            <w:tcW w:w="273" w:type="dxa"/>
            <w:vAlign w:val="bottom"/>
          </w:tcPr>
          <w:p w14:paraId="03A63E63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4052E" w14:textId="7628B605" w:rsidR="00EE219D" w:rsidRPr="00650B17" w:rsidRDefault="00F05EFC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155,410</w:t>
            </w:r>
          </w:p>
        </w:tc>
        <w:tc>
          <w:tcPr>
            <w:tcW w:w="270" w:type="dxa"/>
            <w:vAlign w:val="bottom"/>
          </w:tcPr>
          <w:p w14:paraId="64376570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C3B6E94" w14:textId="380BC213" w:rsidR="00EE219D" w:rsidRPr="00650B17" w:rsidRDefault="006E1667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</w:t>
            </w:r>
            <w:r w:rsidR="00D77C4A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="00D77C4A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482</w:t>
            </w:r>
          </w:p>
        </w:tc>
        <w:tc>
          <w:tcPr>
            <w:tcW w:w="242" w:type="dxa"/>
          </w:tcPr>
          <w:p w14:paraId="4F0DE507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63181F66" w14:textId="057DB2DF" w:rsidR="00EE219D" w:rsidRPr="00650B17" w:rsidRDefault="00F05EFC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14,210</w:t>
            </w:r>
          </w:p>
        </w:tc>
        <w:tc>
          <w:tcPr>
            <w:tcW w:w="236" w:type="dxa"/>
            <w:vAlign w:val="bottom"/>
          </w:tcPr>
          <w:p w14:paraId="2F796E70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08E851E" w14:textId="272E5783" w:rsidR="00EE219D" w:rsidRPr="00650B17" w:rsidRDefault="006E1667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</w:t>
            </w:r>
            <w:r w:rsidR="00D77C4A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91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="00D77C4A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</w:t>
            </w:r>
            <w:r w:rsidR="00D77C4A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5695C636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AE1D830" w14:textId="6226C946" w:rsidR="00EE219D" w:rsidRPr="00650B17" w:rsidRDefault="00F05EFC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615,637</w:t>
            </w:r>
          </w:p>
        </w:tc>
        <w:tc>
          <w:tcPr>
            <w:tcW w:w="236" w:type="dxa"/>
            <w:vAlign w:val="bottom"/>
          </w:tcPr>
          <w:p w14:paraId="552F89B8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34158" w14:textId="09EC3B5E" w:rsidR="00EE219D" w:rsidRPr="00650B17" w:rsidRDefault="006E1667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68,17</w:t>
            </w:r>
            <w:r w:rsidR="00EB4962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276" w:type="dxa"/>
            <w:vAlign w:val="bottom"/>
          </w:tcPr>
          <w:p w14:paraId="2CAE9D38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2356D" w14:textId="5597E3FB" w:rsidR="00EE219D" w:rsidRPr="00650B17" w:rsidRDefault="00F05EFC" w:rsidP="00AB7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6" w:right="-110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39,029</w:t>
            </w:r>
          </w:p>
        </w:tc>
        <w:tc>
          <w:tcPr>
            <w:tcW w:w="236" w:type="dxa"/>
            <w:vAlign w:val="bottom"/>
          </w:tcPr>
          <w:p w14:paraId="38586666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25D1BB1" w14:textId="1DD527CC" w:rsidR="00EE219D" w:rsidRPr="00650B17" w:rsidRDefault="006E1667" w:rsidP="00EE219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</w:t>
            </w:r>
            <w:r w:rsidR="00D77C4A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60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="00D77C4A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05</w:t>
            </w:r>
            <w:r w:rsidR="00EB4962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71" w:type="dxa"/>
            <w:gridSpan w:val="2"/>
            <w:vAlign w:val="bottom"/>
          </w:tcPr>
          <w:p w14:paraId="38FC1777" w14:textId="77777777" w:rsidR="00EE219D" w:rsidRPr="00650B17" w:rsidRDefault="00EE219D" w:rsidP="00EE219D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3A1CF29E" w14:textId="792C94FF" w:rsidR="00EE219D" w:rsidRPr="00650B17" w:rsidRDefault="00F05EFC" w:rsidP="00EE219D">
            <w:pPr>
              <w:pStyle w:val="BodyText"/>
              <w:tabs>
                <w:tab w:val="left" w:pos="56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05EFC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654,666</w:t>
            </w:r>
          </w:p>
        </w:tc>
      </w:tr>
    </w:tbl>
    <w:p w14:paraId="7067473A" w14:textId="77777777" w:rsidR="00A420D3" w:rsidRPr="009F189F" w:rsidRDefault="00A420D3" w:rsidP="00A420D3">
      <w:pPr>
        <w:rPr>
          <w:rFonts w:ascii="Angsana New" w:hAnsi="Angsana New"/>
          <w:sz w:val="16"/>
          <w:szCs w:val="16"/>
        </w:rPr>
      </w:pPr>
    </w:p>
    <w:tbl>
      <w:tblPr>
        <w:tblW w:w="1477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158"/>
        <w:gridCol w:w="809"/>
        <w:gridCol w:w="245"/>
        <w:gridCol w:w="833"/>
        <w:gridCol w:w="266"/>
        <w:gridCol w:w="812"/>
        <w:gridCol w:w="273"/>
        <w:gridCol w:w="807"/>
        <w:gridCol w:w="270"/>
        <w:gridCol w:w="810"/>
        <w:gridCol w:w="242"/>
        <w:gridCol w:w="838"/>
        <w:gridCol w:w="240"/>
        <w:gridCol w:w="844"/>
        <w:gridCol w:w="238"/>
        <w:gridCol w:w="844"/>
        <w:gridCol w:w="236"/>
        <w:gridCol w:w="754"/>
        <w:gridCol w:w="264"/>
        <w:gridCol w:w="804"/>
        <w:gridCol w:w="240"/>
        <w:gridCol w:w="844"/>
        <w:gridCol w:w="236"/>
        <w:gridCol w:w="852"/>
        <w:gridCol w:w="18"/>
      </w:tblGrid>
      <w:tr w:rsidR="00A420D3" w:rsidRPr="006177D2" w14:paraId="76191D8C" w14:textId="77777777" w:rsidTr="00650B17">
        <w:trPr>
          <w:trHeight w:val="87"/>
        </w:trPr>
        <w:tc>
          <w:tcPr>
            <w:tcW w:w="2158" w:type="dxa"/>
            <w:vAlign w:val="bottom"/>
          </w:tcPr>
          <w:p w14:paraId="21AF72F9" w14:textId="2532C658" w:rsidR="00A420D3" w:rsidRPr="009F189F" w:rsidRDefault="00A420D3" w:rsidP="00D11D84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</w:rPr>
              <w:br w:type="page"/>
            </w:r>
          </w:p>
        </w:tc>
        <w:tc>
          <w:tcPr>
            <w:tcW w:w="12619" w:type="dxa"/>
            <w:gridSpan w:val="24"/>
          </w:tcPr>
          <w:p w14:paraId="62DA91D2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งบการเงินเฉพาะกิจการ</w:t>
            </w:r>
          </w:p>
        </w:tc>
      </w:tr>
      <w:tr w:rsidR="00A420D3" w14:paraId="3B363192" w14:textId="77777777" w:rsidTr="00650B17">
        <w:trPr>
          <w:trHeight w:val="87"/>
        </w:trPr>
        <w:tc>
          <w:tcPr>
            <w:tcW w:w="2158" w:type="dxa"/>
            <w:vAlign w:val="bottom"/>
          </w:tcPr>
          <w:p w14:paraId="3C8F7228" w14:textId="77777777" w:rsidR="00A420D3" w:rsidRPr="009F189F" w:rsidRDefault="00A420D3" w:rsidP="00D11D84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661B2A64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A420D3" w:rsidRPr="006177D2" w14:paraId="6291FE04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29186F74" w14:textId="77777777" w:rsidR="00A420D3" w:rsidRPr="009F189F" w:rsidRDefault="00A420D3" w:rsidP="00D11D84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7" w:type="dxa"/>
            <w:gridSpan w:val="3"/>
          </w:tcPr>
          <w:p w14:paraId="29787E92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6" w:type="dxa"/>
          </w:tcPr>
          <w:p w14:paraId="0E9C812E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2" w:type="dxa"/>
            <w:gridSpan w:val="3"/>
          </w:tcPr>
          <w:p w14:paraId="251488E5" w14:textId="26254171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ส่วนงานที่</w:t>
            </w:r>
            <w:r w:rsidR="00D73AD4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1FD48219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368FC8CE" w14:textId="5277FE50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="00D73AD4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40" w:type="dxa"/>
          </w:tcPr>
          <w:p w14:paraId="45176ADD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6" w:type="dxa"/>
            <w:gridSpan w:val="3"/>
          </w:tcPr>
          <w:p w14:paraId="2E6B8CEF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6F0A6ED5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22" w:type="dxa"/>
            <w:gridSpan w:val="3"/>
          </w:tcPr>
          <w:p w14:paraId="7E4AE28D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ส่วนงานอื่น ๆ</w:t>
            </w:r>
          </w:p>
        </w:tc>
        <w:tc>
          <w:tcPr>
            <w:tcW w:w="240" w:type="dxa"/>
          </w:tcPr>
          <w:p w14:paraId="19E2411F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17E90C85" w14:textId="77777777" w:rsidR="00A420D3" w:rsidRPr="009F189F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7C12BF" w:rsidRPr="006177D2" w14:paraId="62C658A1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  <w:hideMark/>
          </w:tcPr>
          <w:p w14:paraId="15CAC608" w14:textId="77777777" w:rsidR="007C12BF" w:rsidRPr="009F189F" w:rsidRDefault="007C12BF" w:rsidP="007C12BF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สำหรับงวดสามเดือนสิ้นสุด</w:t>
            </w:r>
          </w:p>
          <w:p w14:paraId="1F1BEDEF" w14:textId="47D4D6E0" w:rsidR="007C12BF" w:rsidRPr="009F189F" w:rsidRDefault="007C12BF" w:rsidP="007C12BF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  วันที่ </w:t>
            </w: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lang w:eastAsia="en-GB"/>
              </w:rPr>
              <w:t>30</w:t>
            </w: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</w:t>
            </w:r>
            <w:r w:rsidR="00100D43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กันยายน</w:t>
            </w:r>
          </w:p>
        </w:tc>
        <w:tc>
          <w:tcPr>
            <w:tcW w:w="809" w:type="dxa"/>
          </w:tcPr>
          <w:p w14:paraId="0D83B92D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1163B48A" w14:textId="33EB5D5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5" w:type="dxa"/>
          </w:tcPr>
          <w:p w14:paraId="3911C6A9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9FF0188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46EAAAD4" w14:textId="5ED4971D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66" w:type="dxa"/>
          </w:tcPr>
          <w:p w14:paraId="33A85A90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C7809FB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FD48903" w14:textId="74239FC6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6798E6D8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87BAAE1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5AA7F9D" w14:textId="6B575B25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78EE60CE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CF718AC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BDCE312" w14:textId="7E7A30AF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2" w:type="dxa"/>
          </w:tcPr>
          <w:p w14:paraId="33FFEFE6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C855CF5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17314577" w14:textId="434BF1D4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58429FD9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AFBE2A2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5732C805" w14:textId="3C32476E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8" w:type="dxa"/>
          </w:tcPr>
          <w:p w14:paraId="523054C3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86AA043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1AAC9BE7" w14:textId="1D92EB9B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6AE5A796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3E39E14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4A4CC2D4" w14:textId="6E342879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64" w:type="dxa"/>
          </w:tcPr>
          <w:p w14:paraId="7DDB18C7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4851D17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4C535602" w14:textId="31B9F1E5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34175F8C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037B19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232D90D" w14:textId="24964E5E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73BD7CFE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3A7D3C4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5A35F35F" w14:textId="6873F4A5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</w:tr>
      <w:tr w:rsidR="007C12BF" w:rsidRPr="006177D2" w14:paraId="1661A1BD" w14:textId="77777777" w:rsidTr="00650B17">
        <w:trPr>
          <w:trHeight w:val="87"/>
        </w:trPr>
        <w:tc>
          <w:tcPr>
            <w:tcW w:w="2158" w:type="dxa"/>
            <w:vAlign w:val="bottom"/>
          </w:tcPr>
          <w:p w14:paraId="6E42FF83" w14:textId="77777777" w:rsidR="007C12BF" w:rsidRPr="009F189F" w:rsidRDefault="007C12BF" w:rsidP="007C12BF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1B513B6E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i/>
                <w:iCs/>
                <w:sz w:val="20"/>
                <w:szCs w:val="20"/>
                <w:lang w:eastAsia="en-GB"/>
              </w:rPr>
              <w:t>(</w:t>
            </w:r>
            <w:r w:rsidRPr="009F189F">
              <w:rPr>
                <w:rFonts w:ascii="Angsana New" w:hAnsi="Angsana New" w:hint="cs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9F189F">
              <w:rPr>
                <w:rFonts w:ascii="Angsana New" w:hAnsi="Angsana New" w:hint="cs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7C12BF" w:rsidRPr="006177D2" w14:paraId="7221D6AC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3A867AAB" w14:textId="7B709EB1" w:rsidR="007C12BF" w:rsidRPr="009F189F" w:rsidRDefault="007C12BF" w:rsidP="007C12BF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ส่วนงานภูมิศาสตร์หลัก</w:t>
            </w:r>
            <w:r w:rsidR="00D73AD4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809" w:type="dxa"/>
          </w:tcPr>
          <w:p w14:paraId="541CD600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714A9CB5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566ABC5F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57C962A6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3DA67D9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4CCEDF1A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751B82B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5132DA6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BCB25F3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B7BC3A8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760DB87A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76B2639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4A5FC99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5ED853A5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C0DC785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7AC0658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D7C2D52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6FE363F9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17F48B6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B152E56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69F3FE8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6638221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284223A" w14:textId="77777777" w:rsidR="007C12BF" w:rsidRPr="009F189F" w:rsidRDefault="007C12BF" w:rsidP="007C12BF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01494A" w:rsidRPr="004E6416" w14:paraId="340D0DC8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173568E4" w14:textId="77777777" w:rsidR="0001494A" w:rsidRPr="009F189F" w:rsidRDefault="0001494A" w:rsidP="0001494A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ไทย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705B596" w14:textId="5AD96C06" w:rsidR="0001494A" w:rsidRPr="009F189F" w:rsidRDefault="006E1667" w:rsidP="008C4139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189,317</w:t>
            </w:r>
          </w:p>
        </w:tc>
        <w:tc>
          <w:tcPr>
            <w:tcW w:w="245" w:type="dxa"/>
            <w:vAlign w:val="bottom"/>
          </w:tcPr>
          <w:p w14:paraId="311435A0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6F5A17F5" w14:textId="7ECAAA84" w:rsidR="0001494A" w:rsidRPr="008A67F9" w:rsidRDefault="00AB73EC" w:rsidP="008A67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right="-110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8A67F9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368,857</w:t>
            </w:r>
          </w:p>
        </w:tc>
        <w:tc>
          <w:tcPr>
            <w:tcW w:w="266" w:type="dxa"/>
            <w:vAlign w:val="bottom"/>
          </w:tcPr>
          <w:p w14:paraId="6E56143A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752E995" w14:textId="209D65A9" w:rsidR="0001494A" w:rsidRPr="008A67F9" w:rsidRDefault="006E1667" w:rsidP="008A67F9">
            <w:pPr>
              <w:pStyle w:val="BodyText"/>
              <w:tabs>
                <w:tab w:val="clear" w:pos="454"/>
                <w:tab w:val="clear" w:pos="680"/>
                <w:tab w:val="left" w:pos="530"/>
              </w:tabs>
              <w:spacing w:after="0" w:line="240" w:lineRule="auto"/>
              <w:ind w:left="-86" w:right="-13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8A67F9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19,561</w:t>
            </w:r>
          </w:p>
        </w:tc>
        <w:tc>
          <w:tcPr>
            <w:tcW w:w="273" w:type="dxa"/>
            <w:vAlign w:val="bottom"/>
          </w:tcPr>
          <w:p w14:paraId="42D7E45A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6F6027D6" w14:textId="428926AD" w:rsidR="0001494A" w:rsidRPr="009F189F" w:rsidRDefault="00AB73EC" w:rsidP="008A67F9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AB73EC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155,504</w:t>
            </w:r>
          </w:p>
        </w:tc>
        <w:tc>
          <w:tcPr>
            <w:tcW w:w="270" w:type="dxa"/>
            <w:vAlign w:val="bottom"/>
          </w:tcPr>
          <w:p w14:paraId="56E52019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0D3387" w14:textId="0A4AF7B0" w:rsidR="0001494A" w:rsidRPr="009F189F" w:rsidRDefault="006E1667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10,562</w:t>
            </w:r>
          </w:p>
        </w:tc>
        <w:tc>
          <w:tcPr>
            <w:tcW w:w="242" w:type="dxa"/>
            <w:vAlign w:val="bottom"/>
          </w:tcPr>
          <w:p w14:paraId="287E90B8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A82B20C" w14:textId="3AF9456D" w:rsidR="0001494A" w:rsidRPr="009F189F" w:rsidRDefault="00AB73EC" w:rsidP="0001494A">
            <w:pPr>
              <w:pStyle w:val="BodyText"/>
              <w:tabs>
                <w:tab w:val="clear" w:pos="454"/>
                <w:tab w:val="left" w:pos="4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AB73EC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10,200</w:t>
            </w:r>
          </w:p>
        </w:tc>
        <w:tc>
          <w:tcPr>
            <w:tcW w:w="240" w:type="dxa"/>
            <w:vAlign w:val="bottom"/>
          </w:tcPr>
          <w:p w14:paraId="22F5299D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24A28CE" w14:textId="70681121" w:rsidR="0001494A" w:rsidRPr="009F189F" w:rsidRDefault="006E1667" w:rsidP="003801AB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219,440</w:t>
            </w:r>
          </w:p>
        </w:tc>
        <w:tc>
          <w:tcPr>
            <w:tcW w:w="238" w:type="dxa"/>
            <w:vAlign w:val="bottom"/>
          </w:tcPr>
          <w:p w14:paraId="620C2639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7234C2D" w14:textId="542A4D3E" w:rsidR="0001494A" w:rsidRPr="009F189F" w:rsidRDefault="00AB73EC" w:rsidP="0076330D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AB73EC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534,561</w:t>
            </w:r>
          </w:p>
        </w:tc>
        <w:tc>
          <w:tcPr>
            <w:tcW w:w="236" w:type="dxa"/>
            <w:vAlign w:val="bottom"/>
          </w:tcPr>
          <w:p w14:paraId="702E0A4D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14E0F67" w14:textId="6FA2191B" w:rsidR="0001494A" w:rsidRPr="009F189F" w:rsidRDefault="00246522" w:rsidP="009F189F">
            <w:pPr>
              <w:pStyle w:val="BodyText"/>
              <w:tabs>
                <w:tab w:val="clear" w:pos="454"/>
                <w:tab w:val="left" w:pos="4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33,751</w:t>
            </w:r>
          </w:p>
        </w:tc>
        <w:tc>
          <w:tcPr>
            <w:tcW w:w="264" w:type="dxa"/>
            <w:vAlign w:val="bottom"/>
          </w:tcPr>
          <w:p w14:paraId="1AB1BDC2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2FC97F10" w14:textId="0FF67F00" w:rsidR="0001494A" w:rsidRPr="009F189F" w:rsidRDefault="00D73AD4" w:rsidP="00E540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 xml:space="preserve">  </w:t>
            </w:r>
            <w:r w:rsidR="00AB73EC" w:rsidRPr="00AB73EC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2,097</w:t>
            </w:r>
          </w:p>
        </w:tc>
        <w:tc>
          <w:tcPr>
            <w:tcW w:w="240" w:type="dxa"/>
            <w:vAlign w:val="bottom"/>
          </w:tcPr>
          <w:p w14:paraId="601C5C81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B15BCF2" w14:textId="79CB75D0" w:rsidR="0001494A" w:rsidRPr="009F189F" w:rsidRDefault="006E1667" w:rsidP="00051E0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</w:t>
            </w:r>
            <w:r w:rsidR="00246522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53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="00246522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191</w:t>
            </w:r>
          </w:p>
        </w:tc>
        <w:tc>
          <w:tcPr>
            <w:tcW w:w="236" w:type="dxa"/>
            <w:vAlign w:val="bottom"/>
          </w:tcPr>
          <w:p w14:paraId="4BFE61F6" w14:textId="77777777" w:rsidR="0001494A" w:rsidRPr="009F189F" w:rsidRDefault="0001494A" w:rsidP="000149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900F03B" w14:textId="0A817EB3" w:rsidR="0001494A" w:rsidRPr="009F189F" w:rsidRDefault="00AB73EC" w:rsidP="00796F21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AB73EC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536,658</w:t>
            </w:r>
          </w:p>
        </w:tc>
      </w:tr>
      <w:tr w:rsidR="0001494A" w:rsidRPr="00050004" w14:paraId="02795A19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73D67F5B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06E0ADC3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7476D44C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0DBB6C3C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6A3400C0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680DC67A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3841268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2CC302B0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04AEAC9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51DFA7B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A1F3C3D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2B56DE28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E9570E2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6186B77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1DF7424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47786F6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88144D7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23AABCC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0FDD73B9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3DAD460A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B64D290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5EEAB7E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035B7B2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37D506F9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5A8FC1E5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462A606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62C11CF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25812FD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815D5A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8B138A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31D6931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FD4C27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034965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2C79266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EC4301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775ABF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851D7E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6D477D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006FC9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4714827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8DD309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89E279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662773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4A8385B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2AE95E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6EBA7F0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3A76EB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94FD14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61C665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582F8269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12F8441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5959057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473286C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869927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05253AC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04C798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10DDE67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2BE00BB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D2E96E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F5FC7A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87C14A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B32596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59DEBB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6679C3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6FE1160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916731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D4A18E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EA9AD0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4E5EF8D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C7C7B1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E89E86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BA6B91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616E41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7385C0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053D499F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1A5EE71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45D41DD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758AB68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589FE1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79E57B1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73B101A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6899D9F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14B67F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74DF5D8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813908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19D7E5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2039E0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FD239A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EFA7DA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3AB4570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37B60B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F3A16A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284247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7278BA1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C8890D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E28C19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C97E75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A92EFD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208C36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0C660D61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3330C97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71ACB3F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0980E24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30746AB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7D2EFAE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E5C0C2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C4B938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A678DF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71BD1F9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F725B0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11B97D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A9C69F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D9A33A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FBC382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2C309A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F55613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97E90C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786204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0F911DC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D30614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4103ED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E48002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B3B5CB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F5FE1C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2FCAB1BE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64C2447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0BC9F01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5D0C47D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3B2C163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55DD88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C49BAD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5391C29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9E2F7B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33451D2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D7CA24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1699B3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B7358C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321AA0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D8593C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188432E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2A2C04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8B7729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0B4861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7888FBC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A2F7F1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B2C97E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CCA2B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D8AC42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3F941A8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48F23225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746120F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4D3A9FD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5D11C09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D16F68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44FCEC1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35FB088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A82DD6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974F21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66783A6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D64E69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2EF2E0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CC4E5E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28B5C82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0CD7C2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461FDBA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F3A4B1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A5F9EC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15A0D1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46B4B69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DCDC88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7A91A3D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046C0E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562288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1B9334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5335AE68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01C75FF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58B8E82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48AF428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6988A3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4FB30E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38FEE5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53B7C3C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BDE249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242DE43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F999A8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2CAFB6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01A57C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DA67F8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77833A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3961F83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E7D17F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00C8C5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C6F940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7F8ECED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4A3244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21B41EA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608922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1DAF54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801415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172B9C56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36314AB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1C0C98B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2A4B617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8E7334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48A6055A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2428252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3325889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1F57FF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23A02C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689C8B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EE6CDD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277346A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C6B318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7585B0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63A97BA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7F99A8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DA9CCE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62601F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6B2586D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9B1DAF7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72A03E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1E3B9E4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85F0991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0FEB9D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050004" w14:paraId="0D45EEE6" w14:textId="77777777" w:rsidTr="00EC282A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6658371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</w:tcPr>
          <w:p w14:paraId="6146EA3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7895016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7646F3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330B68DF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7C30F52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12FB49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E303C6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2B8B22B3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3BF0598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2246668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1D7CF0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F2E7A7D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51DEEA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2859FE2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F76C999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B20C05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28051BB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2FCC314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78B2910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0B33476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5F0710E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42DE5EC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FDA85A5" w14:textId="77777777" w:rsidR="00EC282A" w:rsidRPr="009F189F" w:rsidRDefault="00EC282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EC282A" w:rsidRPr="006177D2" w14:paraId="323CB9FC" w14:textId="77777777" w:rsidTr="00934FE2">
        <w:trPr>
          <w:trHeight w:val="87"/>
        </w:trPr>
        <w:tc>
          <w:tcPr>
            <w:tcW w:w="2158" w:type="dxa"/>
            <w:vAlign w:val="bottom"/>
          </w:tcPr>
          <w:p w14:paraId="0E2BB1F2" w14:textId="77777777" w:rsidR="00EC282A" w:rsidRPr="009F189F" w:rsidRDefault="00EC282A" w:rsidP="00934FE2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</w:rPr>
              <w:br w:type="page"/>
            </w:r>
          </w:p>
        </w:tc>
        <w:tc>
          <w:tcPr>
            <w:tcW w:w="12619" w:type="dxa"/>
            <w:gridSpan w:val="24"/>
          </w:tcPr>
          <w:p w14:paraId="3D564909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งบการเงินเฉพาะกิจการ</w:t>
            </w:r>
          </w:p>
        </w:tc>
      </w:tr>
      <w:tr w:rsidR="00EC282A" w14:paraId="22BA8938" w14:textId="77777777" w:rsidTr="00934FE2">
        <w:trPr>
          <w:trHeight w:val="87"/>
        </w:trPr>
        <w:tc>
          <w:tcPr>
            <w:tcW w:w="2158" w:type="dxa"/>
            <w:vAlign w:val="bottom"/>
          </w:tcPr>
          <w:p w14:paraId="5EB7B89C" w14:textId="77777777" w:rsidR="00EC282A" w:rsidRPr="009F189F" w:rsidRDefault="00EC282A" w:rsidP="00934FE2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49321E20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EC282A" w:rsidRPr="006177D2" w14:paraId="30DD69C9" w14:textId="77777777" w:rsidTr="00934FE2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692EE9C8" w14:textId="77777777" w:rsidR="00EC282A" w:rsidRPr="009F189F" w:rsidRDefault="00EC282A" w:rsidP="00934FE2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7" w:type="dxa"/>
            <w:gridSpan w:val="3"/>
          </w:tcPr>
          <w:p w14:paraId="47CB7F96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6" w:type="dxa"/>
          </w:tcPr>
          <w:p w14:paraId="64EA86D7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2" w:type="dxa"/>
            <w:gridSpan w:val="3"/>
          </w:tcPr>
          <w:p w14:paraId="1443CEC9" w14:textId="16BA7693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ส่วนงานที่</w:t>
            </w:r>
            <w:r w:rsidR="00D73AD4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08609EFC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7DBFD23B" w14:textId="28D30E16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="00D73AD4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40" w:type="dxa"/>
          </w:tcPr>
          <w:p w14:paraId="42F1137A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6" w:type="dxa"/>
            <w:gridSpan w:val="3"/>
          </w:tcPr>
          <w:p w14:paraId="3584F47B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48A3DF43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22" w:type="dxa"/>
            <w:gridSpan w:val="3"/>
          </w:tcPr>
          <w:p w14:paraId="51B8D93E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ส่วนงานอื่น ๆ</w:t>
            </w:r>
          </w:p>
        </w:tc>
        <w:tc>
          <w:tcPr>
            <w:tcW w:w="240" w:type="dxa"/>
          </w:tcPr>
          <w:p w14:paraId="3B72F970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44D81654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EC282A" w:rsidRPr="006177D2" w14:paraId="07A5C6B4" w14:textId="77777777" w:rsidTr="00934FE2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  <w:hideMark/>
          </w:tcPr>
          <w:p w14:paraId="3930129F" w14:textId="77777777" w:rsidR="00EC282A" w:rsidRPr="009F189F" w:rsidRDefault="00EC282A" w:rsidP="00934FE2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สำหรับงวดสามเดือนสิ้นสุด</w:t>
            </w:r>
          </w:p>
          <w:p w14:paraId="044725FF" w14:textId="3D3141BB" w:rsidR="00EC282A" w:rsidRPr="009F189F" w:rsidRDefault="00EC282A" w:rsidP="00934FE2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  วันที่ </w:t>
            </w: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lang w:eastAsia="en-GB"/>
              </w:rPr>
              <w:t>30</w:t>
            </w:r>
            <w:r w:rsidRPr="009F189F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</w:t>
            </w:r>
            <w:r w:rsidR="00100D43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กันยายน</w:t>
            </w:r>
          </w:p>
        </w:tc>
        <w:tc>
          <w:tcPr>
            <w:tcW w:w="809" w:type="dxa"/>
          </w:tcPr>
          <w:p w14:paraId="38895F02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90EB27C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5" w:type="dxa"/>
          </w:tcPr>
          <w:p w14:paraId="13E201F6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071F5B5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EEC1B91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66" w:type="dxa"/>
          </w:tcPr>
          <w:p w14:paraId="12EA31FE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3D8C861C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5301B9C9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04413727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4ED928E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391C450D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0C91DA0B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2669510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44716213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2" w:type="dxa"/>
          </w:tcPr>
          <w:p w14:paraId="4CCC55E2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60796EB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7C358AB6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2D17640D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5660AFB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66C02B3A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8" w:type="dxa"/>
          </w:tcPr>
          <w:p w14:paraId="75474D93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B77E3C2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51695DEC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5244F569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A878C58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7D1FE594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64" w:type="dxa"/>
          </w:tcPr>
          <w:p w14:paraId="4BB76842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62791CE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47115FE8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0099197B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C734121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3C96405E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6B303006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32AF3E7B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7FCC888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2562</w:t>
            </w:r>
          </w:p>
        </w:tc>
      </w:tr>
      <w:tr w:rsidR="00EC282A" w:rsidRPr="006177D2" w14:paraId="6E4D8693" w14:textId="77777777" w:rsidTr="00934FE2">
        <w:trPr>
          <w:trHeight w:val="87"/>
        </w:trPr>
        <w:tc>
          <w:tcPr>
            <w:tcW w:w="2158" w:type="dxa"/>
            <w:vAlign w:val="bottom"/>
          </w:tcPr>
          <w:p w14:paraId="7DC48AD4" w14:textId="77777777" w:rsidR="00EC282A" w:rsidRPr="009F189F" w:rsidRDefault="00EC282A" w:rsidP="00934FE2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780EE3FE" w14:textId="77777777" w:rsidR="00EC282A" w:rsidRPr="009F189F" w:rsidRDefault="00EC282A" w:rsidP="00934FE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i/>
                <w:iCs/>
                <w:sz w:val="20"/>
                <w:szCs w:val="20"/>
                <w:lang w:eastAsia="en-GB"/>
              </w:rPr>
              <w:t>(</w:t>
            </w:r>
            <w:r w:rsidRPr="009F189F">
              <w:rPr>
                <w:rFonts w:ascii="Angsana New" w:hAnsi="Angsana New" w:hint="cs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9F189F">
              <w:rPr>
                <w:rFonts w:ascii="Angsana New" w:hAnsi="Angsana New" w:hint="cs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01494A" w:rsidRPr="00023148" w14:paraId="65609CB2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04822A2E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245" w:type="dxa"/>
          </w:tcPr>
          <w:p w14:paraId="1098E9ED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5552F0F2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69F245EC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E715457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2CBD4CC6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537001F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A0CAE4E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387C8B8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7B2C0146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239D0BD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F09DBAB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83D1660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A901FE3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6243E74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77CACB3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4FA3096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4D26B100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06123EA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9ABBCD3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C77A4F3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4FFBDE4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224B5D5" w14:textId="77777777" w:rsidR="0001494A" w:rsidRPr="009F189F" w:rsidRDefault="0001494A" w:rsidP="0001494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0F2969" w:rsidRPr="00023148" w14:paraId="7852C92E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46683D38" w14:textId="23CB4C20" w:rsidR="000F2969" w:rsidRPr="009F189F" w:rsidRDefault="000F2969" w:rsidP="000F2969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บริการอัดก๊าซธรรมชาติ</w:t>
            </w:r>
            <w:r w:rsidR="00D73AD4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 xml:space="preserve"> </w:t>
            </w: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(PMS)</w:t>
            </w:r>
          </w:p>
        </w:tc>
        <w:tc>
          <w:tcPr>
            <w:tcW w:w="809" w:type="dxa"/>
          </w:tcPr>
          <w:p w14:paraId="28015E0B" w14:textId="54C673BD" w:rsidR="000F2969" w:rsidRPr="009F189F" w:rsidRDefault="00862104" w:rsidP="00083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8"/>
              </w:tabs>
              <w:spacing w:after="0"/>
              <w:ind w:left="-86" w:right="-135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58,139</w:t>
            </w:r>
          </w:p>
        </w:tc>
        <w:tc>
          <w:tcPr>
            <w:tcW w:w="245" w:type="dxa"/>
          </w:tcPr>
          <w:p w14:paraId="57819786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19ECD1E" w14:textId="309BFCD1" w:rsidR="000F2969" w:rsidRPr="009F189F" w:rsidRDefault="000F2969" w:rsidP="00083F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ind w:right="-6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64,029</w:t>
            </w:r>
          </w:p>
        </w:tc>
        <w:tc>
          <w:tcPr>
            <w:tcW w:w="266" w:type="dxa"/>
          </w:tcPr>
          <w:p w14:paraId="642FBEC7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6B6D20E" w14:textId="7CB0C8CD" w:rsidR="000F2969" w:rsidRPr="009F189F" w:rsidRDefault="00862104" w:rsidP="002C4656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7EA51CED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F53B8FE" w14:textId="3A5D185A" w:rsidR="000F2969" w:rsidRPr="009F189F" w:rsidRDefault="000F2969" w:rsidP="000F29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9ECBCB7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A10AD85" w14:textId="2BAF9A9E" w:rsidR="000F2969" w:rsidRPr="009F189F" w:rsidRDefault="00862104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2CDD9684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BE41F91" w14:textId="1ED0FB41" w:rsidR="000F2969" w:rsidRPr="009F189F" w:rsidRDefault="000F2969" w:rsidP="000F29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099BE0CF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C0C2497" w14:textId="32BC4770" w:rsidR="000F2969" w:rsidRPr="009F189F" w:rsidRDefault="00862104" w:rsidP="00E41FA0">
            <w:pPr>
              <w:pStyle w:val="NoSpacing"/>
              <w:tabs>
                <w:tab w:val="clear" w:pos="454"/>
                <w:tab w:val="left" w:pos="467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58,139</w:t>
            </w:r>
          </w:p>
        </w:tc>
        <w:tc>
          <w:tcPr>
            <w:tcW w:w="238" w:type="dxa"/>
          </w:tcPr>
          <w:p w14:paraId="38E481F5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15A6A53" w14:textId="2DC8F47A" w:rsidR="000F2969" w:rsidRPr="009F189F" w:rsidRDefault="00D73AD4" w:rsidP="003B5C3B">
            <w:pPr>
              <w:pStyle w:val="NoSpacing"/>
              <w:tabs>
                <w:tab w:val="clear" w:pos="454"/>
                <w:tab w:val="left" w:pos="555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0F2969" w:rsidRPr="000F2969">
              <w:rPr>
                <w:rFonts w:ascii="Angsana New" w:hAnsi="Angsana New"/>
                <w:sz w:val="20"/>
                <w:szCs w:val="20"/>
                <w:lang w:eastAsia="en-GB"/>
              </w:rPr>
              <w:t>64,029</w:t>
            </w:r>
          </w:p>
        </w:tc>
        <w:tc>
          <w:tcPr>
            <w:tcW w:w="236" w:type="dxa"/>
          </w:tcPr>
          <w:p w14:paraId="74ADAF37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0C76771" w14:textId="526F3C96" w:rsidR="000F2969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7CD81970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954D128" w14:textId="7073400B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15E8A71A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95F536F" w14:textId="0DF1B2BD" w:rsidR="000F2969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ind w:right="-33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58,139</w:t>
            </w:r>
          </w:p>
        </w:tc>
        <w:tc>
          <w:tcPr>
            <w:tcW w:w="236" w:type="dxa"/>
          </w:tcPr>
          <w:p w14:paraId="79108BA2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0AC9BC8B" w14:textId="16EBC526" w:rsidR="000F2969" w:rsidRPr="009F189F" w:rsidRDefault="00D73AD4" w:rsidP="003B5C3B">
            <w:pPr>
              <w:pStyle w:val="NoSpacing"/>
              <w:tabs>
                <w:tab w:val="clear" w:pos="454"/>
                <w:tab w:val="clear" w:pos="680"/>
                <w:tab w:val="left" w:pos="565"/>
                <w:tab w:val="left" w:pos="633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1F1318" w:rsidRPr="001F1318">
              <w:rPr>
                <w:rFonts w:ascii="Angsana New" w:hAnsi="Angsana New"/>
                <w:sz w:val="20"/>
                <w:szCs w:val="20"/>
                <w:lang w:eastAsia="en-GB"/>
              </w:rPr>
              <w:t>64,029</w:t>
            </w:r>
          </w:p>
        </w:tc>
      </w:tr>
      <w:tr w:rsidR="001F1318" w:rsidRPr="00023148" w14:paraId="402AE631" w14:textId="77777777" w:rsidTr="000F2969">
        <w:trPr>
          <w:gridAfter w:val="1"/>
          <w:wAfter w:w="18" w:type="dxa"/>
          <w:trHeight w:val="87"/>
        </w:trPr>
        <w:tc>
          <w:tcPr>
            <w:tcW w:w="2158" w:type="dxa"/>
          </w:tcPr>
          <w:p w14:paraId="632F041F" w14:textId="39D0F19C" w:rsidR="001F1318" w:rsidRPr="009F189F" w:rsidRDefault="001F1318" w:rsidP="001F1318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ก๊าซธรรมชาติอัดสำหรับอุตสาหกรรม</w:t>
            </w:r>
            <w:r w:rsidR="00D73AD4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 xml:space="preserve"> </w:t>
            </w:r>
            <w:r w:rsidRPr="009F189F">
              <w:rPr>
                <w:rFonts w:ascii="Angsana New" w:hAnsi="Angsana New" w:hint="cs"/>
                <w:sz w:val="20"/>
                <w:szCs w:val="20"/>
                <w:lang w:eastAsia="en-GB"/>
              </w:rPr>
              <w:t>(iCNG)</w:t>
            </w:r>
          </w:p>
        </w:tc>
        <w:tc>
          <w:tcPr>
            <w:tcW w:w="809" w:type="dxa"/>
            <w:vAlign w:val="bottom"/>
          </w:tcPr>
          <w:p w14:paraId="1DBDF86C" w14:textId="2FFFB9B7" w:rsidR="001F1318" w:rsidRPr="009F189F" w:rsidRDefault="00862104" w:rsidP="00083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/>
              <w:ind w:left="-86" w:right="-135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39,748</w:t>
            </w:r>
          </w:p>
        </w:tc>
        <w:tc>
          <w:tcPr>
            <w:tcW w:w="245" w:type="dxa"/>
            <w:vAlign w:val="bottom"/>
          </w:tcPr>
          <w:p w14:paraId="1BF014F0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35629C54" w14:textId="77777777" w:rsidR="001F1318" w:rsidRPr="00BB2365" w:rsidRDefault="001F1318" w:rsidP="001F1318">
            <w:pPr>
              <w:pStyle w:val="NoSpacing"/>
              <w:tabs>
                <w:tab w:val="clear" w:pos="680"/>
                <w:tab w:val="left" w:pos="55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645FFC86" w14:textId="05304228" w:rsidR="001F1318" w:rsidRPr="009F189F" w:rsidRDefault="001F1318" w:rsidP="001F1318">
            <w:pPr>
              <w:pStyle w:val="NoSpacing"/>
              <w:tabs>
                <w:tab w:val="clear" w:pos="680"/>
                <w:tab w:val="left" w:pos="55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14</w:t>
            </w: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,0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56</w:t>
            </w:r>
          </w:p>
        </w:tc>
        <w:tc>
          <w:tcPr>
            <w:tcW w:w="266" w:type="dxa"/>
            <w:vAlign w:val="bottom"/>
          </w:tcPr>
          <w:p w14:paraId="51678981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5B15F46" w14:textId="77777777" w:rsidR="001F1318" w:rsidRDefault="001F1318" w:rsidP="002C4656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C12F820" w14:textId="10A0E117" w:rsidR="00862104" w:rsidRPr="009F189F" w:rsidRDefault="00862104" w:rsidP="002C4656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4EC5AA6F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23BD907F" w14:textId="77777777" w:rsidR="001F1318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102830C1" w14:textId="5F498D46" w:rsidR="001F1318" w:rsidRPr="009F189F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0E31A14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A7590A7" w14:textId="77777777" w:rsidR="001F1318" w:rsidRDefault="001F1318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536C536C" w14:textId="4B3B29B0" w:rsidR="00862104" w:rsidRPr="009F189F" w:rsidRDefault="00862104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7DC92E46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243B405" w14:textId="77777777" w:rsidR="001F1318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2A011DAE" w14:textId="0A5E01A1" w:rsidR="001F1318" w:rsidRPr="009F189F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07DC6592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2D313ED9" w14:textId="6CC8FC83" w:rsidR="001F1318" w:rsidRPr="009F189F" w:rsidRDefault="00862104" w:rsidP="00E41FA0">
            <w:pPr>
              <w:pStyle w:val="NoSpacing"/>
              <w:tabs>
                <w:tab w:val="clear" w:pos="454"/>
                <w:tab w:val="left" w:pos="467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39,748</w:t>
            </w:r>
          </w:p>
        </w:tc>
        <w:tc>
          <w:tcPr>
            <w:tcW w:w="238" w:type="dxa"/>
            <w:vAlign w:val="bottom"/>
          </w:tcPr>
          <w:p w14:paraId="5544D622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4D548D52" w14:textId="77777777" w:rsidR="001F1318" w:rsidRPr="000F2969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4CD7C53F" w14:textId="4B7899F0" w:rsidR="001F1318" w:rsidRPr="009F189F" w:rsidRDefault="00D73AD4" w:rsidP="001F1318">
            <w:pPr>
              <w:pStyle w:val="NoSpacing"/>
              <w:tabs>
                <w:tab w:val="clear" w:pos="454"/>
                <w:tab w:val="left" w:pos="47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1F1318" w:rsidRPr="000F2969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14</w:t>
            </w:r>
            <w:r w:rsidR="001F1318" w:rsidRPr="000F2969">
              <w:rPr>
                <w:rFonts w:ascii="Angsana New" w:hAnsi="Angsana New"/>
                <w:sz w:val="20"/>
                <w:szCs w:val="20"/>
                <w:lang w:eastAsia="en-GB"/>
              </w:rPr>
              <w:t>,0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56</w:t>
            </w:r>
          </w:p>
        </w:tc>
        <w:tc>
          <w:tcPr>
            <w:tcW w:w="236" w:type="dxa"/>
            <w:vAlign w:val="bottom"/>
          </w:tcPr>
          <w:p w14:paraId="0CB6D523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325C1BF" w14:textId="77777777" w:rsidR="001F1318" w:rsidRDefault="001F1318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41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5D1B4B9F" w14:textId="6A86A3C9" w:rsidR="00862104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  <w:vAlign w:val="bottom"/>
          </w:tcPr>
          <w:p w14:paraId="7B30FD88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06CDBDD" w14:textId="77777777" w:rsidR="001F1318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217B4464" w14:textId="3B3B561F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10FB7F15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1B46F870" w14:textId="13AE197F" w:rsidR="001F1318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ind w:right="-33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39,748</w:t>
            </w:r>
          </w:p>
        </w:tc>
        <w:tc>
          <w:tcPr>
            <w:tcW w:w="236" w:type="dxa"/>
            <w:vAlign w:val="bottom"/>
          </w:tcPr>
          <w:p w14:paraId="0CB58FD2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vAlign w:val="bottom"/>
          </w:tcPr>
          <w:p w14:paraId="5037032C" w14:textId="77777777" w:rsidR="001F1318" w:rsidRPr="003B5C3B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2C5B286F" w14:textId="19B060D5" w:rsidR="001F1318" w:rsidRPr="003B5C3B" w:rsidRDefault="001F1318" w:rsidP="003B5C3B">
            <w:pPr>
              <w:pStyle w:val="NoSpacing"/>
              <w:tabs>
                <w:tab w:val="clear" w:pos="454"/>
                <w:tab w:val="left" w:pos="565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3B5C3B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6F02A9" w:rsidRPr="003B5C3B">
              <w:rPr>
                <w:rFonts w:ascii="Angsana New" w:hAnsi="Angsana New"/>
                <w:sz w:val="20"/>
                <w:szCs w:val="20"/>
                <w:lang w:eastAsia="en-GB"/>
              </w:rPr>
              <w:t>14</w:t>
            </w:r>
            <w:r w:rsidRPr="003B5C3B">
              <w:rPr>
                <w:rFonts w:ascii="Angsana New" w:hAnsi="Angsana New"/>
                <w:sz w:val="20"/>
                <w:szCs w:val="20"/>
                <w:lang w:eastAsia="en-GB"/>
              </w:rPr>
              <w:t>,0</w:t>
            </w:r>
            <w:r w:rsidR="006F02A9" w:rsidRPr="003B5C3B">
              <w:rPr>
                <w:rFonts w:ascii="Angsana New" w:hAnsi="Angsana New"/>
                <w:sz w:val="20"/>
                <w:szCs w:val="20"/>
                <w:lang w:eastAsia="en-GB"/>
              </w:rPr>
              <w:t>5</w:t>
            </w:r>
            <w:r w:rsidR="00A148AA" w:rsidRPr="003B5C3B">
              <w:rPr>
                <w:rFonts w:ascii="Angsana New" w:hAnsi="Angsana New"/>
                <w:sz w:val="20"/>
                <w:szCs w:val="20"/>
                <w:lang w:eastAsia="en-GB"/>
              </w:rPr>
              <w:t>6</w:t>
            </w:r>
          </w:p>
        </w:tc>
      </w:tr>
      <w:tr w:rsidR="001F1318" w:rsidRPr="00023148" w14:paraId="7145F7E8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1AFCDBC1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9" w:type="dxa"/>
          </w:tcPr>
          <w:p w14:paraId="71874045" w14:textId="1D611DE6" w:rsidR="001F1318" w:rsidRPr="009F189F" w:rsidRDefault="00862104" w:rsidP="00083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/>
              <w:ind w:left="-86" w:right="-135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33,249</w:t>
            </w:r>
          </w:p>
        </w:tc>
        <w:tc>
          <w:tcPr>
            <w:tcW w:w="245" w:type="dxa"/>
          </w:tcPr>
          <w:p w14:paraId="6CB98A01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4F03AC8" w14:textId="74C4CDD1" w:rsidR="001F1318" w:rsidRPr="009F189F" w:rsidRDefault="001F1318" w:rsidP="00083F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-6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55,031</w:t>
            </w:r>
          </w:p>
        </w:tc>
        <w:tc>
          <w:tcPr>
            <w:tcW w:w="266" w:type="dxa"/>
          </w:tcPr>
          <w:p w14:paraId="2F0BCC38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72A657B5" w14:textId="763178E4" w:rsidR="001F1318" w:rsidRPr="009F189F" w:rsidRDefault="00862104" w:rsidP="002C4656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727FB303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28036876" w14:textId="26F9732E" w:rsidR="001F1318" w:rsidRPr="009F189F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25CB3FC6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15A5EA8" w14:textId="37BB28AB" w:rsidR="001F1318" w:rsidRPr="009F189F" w:rsidRDefault="00862104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02EE10B4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2036951" w14:textId="537140D9" w:rsidR="001F1318" w:rsidRPr="009F189F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57EBEF93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152ACE0" w14:textId="7ED42DA6" w:rsidR="001F1318" w:rsidRPr="009F189F" w:rsidRDefault="00862104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33,249</w:t>
            </w:r>
          </w:p>
        </w:tc>
        <w:tc>
          <w:tcPr>
            <w:tcW w:w="238" w:type="dxa"/>
          </w:tcPr>
          <w:p w14:paraId="2BBEB8E9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EC88A93" w14:textId="39A9AF0C" w:rsidR="001F1318" w:rsidRPr="009F189F" w:rsidRDefault="00D73AD4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1F1318" w:rsidRPr="000F2969">
              <w:rPr>
                <w:rFonts w:ascii="Angsana New" w:hAnsi="Angsana New"/>
                <w:sz w:val="20"/>
                <w:szCs w:val="20"/>
                <w:lang w:eastAsia="en-GB"/>
              </w:rPr>
              <w:t>55,031</w:t>
            </w:r>
          </w:p>
        </w:tc>
        <w:tc>
          <w:tcPr>
            <w:tcW w:w="236" w:type="dxa"/>
          </w:tcPr>
          <w:p w14:paraId="7E7911A0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5A61A5E" w14:textId="6B0ACC07" w:rsidR="001F1318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504E49B6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66EA27B" w14:textId="6E63BCE0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3D5C40F2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7344BD9" w14:textId="2BFB38D9" w:rsidR="001F1318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ind w:right="-33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33,249</w:t>
            </w:r>
          </w:p>
        </w:tc>
        <w:tc>
          <w:tcPr>
            <w:tcW w:w="236" w:type="dxa"/>
          </w:tcPr>
          <w:p w14:paraId="4C4E85B2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B6BCA8A" w14:textId="438BC01F" w:rsidR="001F1318" w:rsidRPr="009F189F" w:rsidRDefault="00D73AD4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1F1318" w:rsidRPr="000F2969">
              <w:rPr>
                <w:rFonts w:ascii="Angsana New" w:hAnsi="Angsana New"/>
                <w:sz w:val="20"/>
                <w:szCs w:val="20"/>
                <w:lang w:eastAsia="en-GB"/>
              </w:rPr>
              <w:t>55,031</w:t>
            </w:r>
          </w:p>
        </w:tc>
      </w:tr>
      <w:tr w:rsidR="001F1318" w:rsidRPr="00023148" w14:paraId="4F761868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2FF89202" w14:textId="51A74675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9" w:type="dxa"/>
          </w:tcPr>
          <w:p w14:paraId="6E06227A" w14:textId="7349BD63" w:rsidR="001F1318" w:rsidRPr="009F189F" w:rsidRDefault="00862104" w:rsidP="00083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/>
              <w:ind w:left="-86" w:right="-135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23,650</w:t>
            </w:r>
          </w:p>
        </w:tc>
        <w:tc>
          <w:tcPr>
            <w:tcW w:w="245" w:type="dxa"/>
          </w:tcPr>
          <w:p w14:paraId="7C6594A8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004F86D" w14:textId="045AF755" w:rsidR="001F1318" w:rsidRPr="009F189F" w:rsidRDefault="001F1318" w:rsidP="00083F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ind w:right="-6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27,479</w:t>
            </w:r>
          </w:p>
        </w:tc>
        <w:tc>
          <w:tcPr>
            <w:tcW w:w="266" w:type="dxa"/>
          </w:tcPr>
          <w:p w14:paraId="39BB5021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1FDD65B" w14:textId="06E7EEF9" w:rsidR="001F1318" w:rsidRPr="009F189F" w:rsidRDefault="00862104" w:rsidP="002C4656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2154F20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689784E" w14:textId="4AC484BA" w:rsidR="001F1318" w:rsidRPr="009F189F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42D947F0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4A9A8D7" w14:textId="2213F8E5" w:rsidR="001F1318" w:rsidRPr="009F189F" w:rsidRDefault="00862104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1BBF141A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C72F4AD" w14:textId="3AD1A9FC" w:rsidR="001F1318" w:rsidRPr="009F189F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31215269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6635D82" w14:textId="4CEA6D25" w:rsidR="001F1318" w:rsidRPr="009F189F" w:rsidRDefault="00862104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23,650</w:t>
            </w:r>
          </w:p>
        </w:tc>
        <w:tc>
          <w:tcPr>
            <w:tcW w:w="238" w:type="dxa"/>
          </w:tcPr>
          <w:p w14:paraId="0D073C7D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9A84F57" w14:textId="175BCA6E" w:rsidR="001F1318" w:rsidRPr="009F189F" w:rsidRDefault="00D73AD4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1F1318" w:rsidRPr="000F2969">
              <w:rPr>
                <w:rFonts w:ascii="Angsana New" w:hAnsi="Angsana New"/>
                <w:sz w:val="20"/>
                <w:szCs w:val="20"/>
                <w:lang w:eastAsia="en-GB"/>
              </w:rPr>
              <w:t>27,479</w:t>
            </w:r>
          </w:p>
        </w:tc>
        <w:tc>
          <w:tcPr>
            <w:tcW w:w="236" w:type="dxa"/>
          </w:tcPr>
          <w:p w14:paraId="78F8A4D4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5D84C41" w14:textId="057830A0" w:rsidR="001F1318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05F2418B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9C92293" w14:textId="0351C082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74403A44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F082CE0" w14:textId="0DD41E37" w:rsidR="001F1318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ind w:right="-33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23,650</w:t>
            </w:r>
          </w:p>
        </w:tc>
        <w:tc>
          <w:tcPr>
            <w:tcW w:w="236" w:type="dxa"/>
          </w:tcPr>
          <w:p w14:paraId="57AE760C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AF3A10B" w14:textId="0F6456E2" w:rsidR="001F1318" w:rsidRPr="009F189F" w:rsidRDefault="00D73AD4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1F1318" w:rsidRPr="000F2969">
              <w:rPr>
                <w:rFonts w:ascii="Angsana New" w:hAnsi="Angsana New"/>
                <w:sz w:val="20"/>
                <w:szCs w:val="20"/>
                <w:lang w:eastAsia="en-GB"/>
              </w:rPr>
              <w:t>27,479</w:t>
            </w:r>
          </w:p>
        </w:tc>
      </w:tr>
      <w:tr w:rsidR="001F1318" w:rsidRPr="00023148" w14:paraId="69DB3B92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245BDE07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ขนส่ง</w:t>
            </w:r>
          </w:p>
        </w:tc>
        <w:tc>
          <w:tcPr>
            <w:tcW w:w="809" w:type="dxa"/>
          </w:tcPr>
          <w:p w14:paraId="73618410" w14:textId="7918A959" w:rsidR="001F1318" w:rsidRPr="009F189F" w:rsidRDefault="00862104" w:rsidP="00083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/>
              <w:ind w:left="-86" w:right="-135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18,896</w:t>
            </w:r>
          </w:p>
        </w:tc>
        <w:tc>
          <w:tcPr>
            <w:tcW w:w="245" w:type="dxa"/>
          </w:tcPr>
          <w:p w14:paraId="7F144BA0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8A63608" w14:textId="50061101" w:rsidR="001F1318" w:rsidRPr="009F189F" w:rsidRDefault="001F1318" w:rsidP="00083F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ind w:right="-6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5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3</w:t>
            </w: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,67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266" w:type="dxa"/>
          </w:tcPr>
          <w:p w14:paraId="2B73A2F4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E3F4083" w14:textId="0AC7821B" w:rsidR="001F1318" w:rsidRPr="009F189F" w:rsidRDefault="00862104" w:rsidP="002C4656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2B9A9B36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541343E" w14:textId="7024A551" w:rsidR="001F1318" w:rsidRPr="009F189F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117E0F42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C1C1D90" w14:textId="73403BAF" w:rsidR="001F1318" w:rsidRPr="009F189F" w:rsidRDefault="00862104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4DA6D4D5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43FE013" w14:textId="18730AA1" w:rsidR="001F1318" w:rsidRPr="009F189F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7183F392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E240A7E" w14:textId="510E346B" w:rsidR="001F1318" w:rsidRPr="009F189F" w:rsidRDefault="00862104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18,896</w:t>
            </w:r>
          </w:p>
        </w:tc>
        <w:tc>
          <w:tcPr>
            <w:tcW w:w="238" w:type="dxa"/>
          </w:tcPr>
          <w:p w14:paraId="77B377AF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B0374C7" w14:textId="4B08E7E8" w:rsidR="001F1318" w:rsidRPr="009F189F" w:rsidRDefault="00D73AD4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1F1318" w:rsidRPr="000F2969">
              <w:rPr>
                <w:rFonts w:ascii="Angsana New" w:hAnsi="Angsana New"/>
                <w:sz w:val="20"/>
                <w:szCs w:val="20"/>
                <w:lang w:eastAsia="en-GB"/>
              </w:rPr>
              <w:t>5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3</w:t>
            </w:r>
            <w:r w:rsidR="001F1318" w:rsidRPr="000F2969">
              <w:rPr>
                <w:rFonts w:ascii="Angsana New" w:hAnsi="Angsana New"/>
                <w:sz w:val="20"/>
                <w:szCs w:val="20"/>
                <w:lang w:eastAsia="en-GB"/>
              </w:rPr>
              <w:t>,67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236" w:type="dxa"/>
          </w:tcPr>
          <w:p w14:paraId="0EA3C80B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C3E07FE" w14:textId="6EEE2F6E" w:rsidR="001F1318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32C56561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9CF065D" w14:textId="7252FAB0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76340C9A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5D46296" w14:textId="202C2D49" w:rsidR="001F1318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ind w:right="-33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18,896</w:t>
            </w:r>
          </w:p>
        </w:tc>
        <w:tc>
          <w:tcPr>
            <w:tcW w:w="236" w:type="dxa"/>
          </w:tcPr>
          <w:p w14:paraId="7FD6EB08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3038A3D" w14:textId="29883303" w:rsidR="001F1318" w:rsidRPr="009F189F" w:rsidRDefault="00D73AD4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53</w:t>
            </w:r>
            <w:r w:rsidR="001F1318" w:rsidRPr="000F2969">
              <w:rPr>
                <w:rFonts w:ascii="Angsana New" w:hAnsi="Angsana New"/>
                <w:sz w:val="20"/>
                <w:szCs w:val="20"/>
                <w:lang w:eastAsia="en-GB"/>
              </w:rPr>
              <w:t>,67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9</w:t>
            </w:r>
          </w:p>
        </w:tc>
      </w:tr>
      <w:tr w:rsidR="001F1318" w:rsidRPr="00023148" w14:paraId="6A9D845C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57D19F1F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รับเหมาก่อสร้าง</w:t>
            </w:r>
          </w:p>
        </w:tc>
        <w:tc>
          <w:tcPr>
            <w:tcW w:w="809" w:type="dxa"/>
          </w:tcPr>
          <w:p w14:paraId="1FD24CAB" w14:textId="71C87058" w:rsidR="001F1318" w:rsidRPr="009F189F" w:rsidRDefault="00862104" w:rsidP="00083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/>
              <w:ind w:left="-86" w:right="-135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10,1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245" w:type="dxa"/>
          </w:tcPr>
          <w:p w14:paraId="61D3FEE1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1CE5F7E0" w14:textId="5F30B648" w:rsidR="001F1318" w:rsidRPr="009F189F" w:rsidRDefault="001F1318" w:rsidP="00083F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ind w:right="-6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32,341</w:t>
            </w:r>
          </w:p>
        </w:tc>
        <w:tc>
          <w:tcPr>
            <w:tcW w:w="266" w:type="dxa"/>
          </w:tcPr>
          <w:p w14:paraId="3D6302B3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A6B5AF5" w14:textId="22D6E967" w:rsidR="001F1318" w:rsidRPr="009F189F" w:rsidRDefault="00862104" w:rsidP="002C4656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238D18E3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700728F" w14:textId="48E6F4C9" w:rsidR="001F1318" w:rsidRPr="009F189F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737DDB2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540D858" w14:textId="272E16E4" w:rsidR="001F1318" w:rsidRPr="009F189F" w:rsidRDefault="00862104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03B88A47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99D8542" w14:textId="106B936A" w:rsidR="001F1318" w:rsidRPr="009F189F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0B0E090D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47DE38F" w14:textId="1513CF9B" w:rsidR="001F1318" w:rsidRPr="009F189F" w:rsidRDefault="00862104" w:rsidP="001F1318">
            <w:pPr>
              <w:pStyle w:val="NoSpacing"/>
              <w:tabs>
                <w:tab w:val="clear" w:pos="680"/>
                <w:tab w:val="left" w:pos="56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10,1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238" w:type="dxa"/>
          </w:tcPr>
          <w:p w14:paraId="5C8FA264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D55AE13" w14:textId="495BB555" w:rsidR="001F1318" w:rsidRPr="009F189F" w:rsidRDefault="00D73AD4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1F1318" w:rsidRPr="000F2969">
              <w:rPr>
                <w:rFonts w:ascii="Angsana New" w:hAnsi="Angsana New"/>
                <w:sz w:val="20"/>
                <w:szCs w:val="20"/>
                <w:lang w:eastAsia="en-GB"/>
              </w:rPr>
              <w:t>32,341</w:t>
            </w:r>
          </w:p>
        </w:tc>
        <w:tc>
          <w:tcPr>
            <w:tcW w:w="236" w:type="dxa"/>
          </w:tcPr>
          <w:p w14:paraId="2B03B6EA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88D08B2" w14:textId="429E8FD6" w:rsidR="001F1318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65937EC3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672E078" w14:textId="74682C5F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601A4F6E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C66281E" w14:textId="18CA0D6B" w:rsidR="001F1318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ind w:right="-33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10,1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236" w:type="dxa"/>
          </w:tcPr>
          <w:p w14:paraId="261DFC17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75CB520" w14:textId="524B459F" w:rsidR="001F1318" w:rsidRPr="009F189F" w:rsidRDefault="00D73AD4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1F1318" w:rsidRPr="000F2969">
              <w:rPr>
                <w:rFonts w:ascii="Angsana New" w:hAnsi="Angsana New"/>
                <w:sz w:val="20"/>
                <w:szCs w:val="20"/>
                <w:lang w:eastAsia="en-GB"/>
              </w:rPr>
              <w:t>32,341</w:t>
            </w:r>
          </w:p>
        </w:tc>
      </w:tr>
      <w:tr w:rsidR="001F1318" w:rsidRPr="00023148" w14:paraId="2EF75CA6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33C5E69F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รถยนต์</w:t>
            </w:r>
          </w:p>
        </w:tc>
        <w:tc>
          <w:tcPr>
            <w:tcW w:w="809" w:type="dxa"/>
          </w:tcPr>
          <w:p w14:paraId="4A2D2CC4" w14:textId="7B96F91F" w:rsidR="001F1318" w:rsidRPr="009F189F" w:rsidRDefault="00862104" w:rsidP="00083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8"/>
              </w:tabs>
              <w:spacing w:after="0"/>
              <w:ind w:left="-86" w:right="-135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5" w:type="dxa"/>
          </w:tcPr>
          <w:p w14:paraId="421B2E39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7C92470" w14:textId="02B67E6E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6" w:type="dxa"/>
          </w:tcPr>
          <w:p w14:paraId="6A87AD75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72165A5C" w14:textId="29C4D29C" w:rsidR="001F1318" w:rsidRPr="009F189F" w:rsidRDefault="00862104" w:rsidP="002C4656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5E957B19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27A05BB4" w14:textId="1A114196" w:rsidR="001F1318" w:rsidRPr="009F189F" w:rsidRDefault="001F1318" w:rsidP="002C4656">
            <w:pPr>
              <w:pStyle w:val="NoSpacing"/>
              <w:tabs>
                <w:tab w:val="clear" w:pos="454"/>
                <w:tab w:val="left" w:pos="53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0F2969">
              <w:rPr>
                <w:rFonts w:ascii="Angsana New" w:hAnsi="Angsana New"/>
                <w:sz w:val="20"/>
                <w:szCs w:val="20"/>
                <w:lang w:eastAsia="en-GB"/>
              </w:rPr>
              <w:t>118,461</w:t>
            </w:r>
          </w:p>
        </w:tc>
        <w:tc>
          <w:tcPr>
            <w:tcW w:w="270" w:type="dxa"/>
          </w:tcPr>
          <w:p w14:paraId="4DEAD843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577744E" w14:textId="2E30E512" w:rsidR="001F1318" w:rsidRPr="009F189F" w:rsidRDefault="00862104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12B5B8BE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07D13C8" w14:textId="26583A12" w:rsidR="001F1318" w:rsidRPr="009F189F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396CD9CA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FEBF712" w14:textId="095FF8B3" w:rsidR="001F1318" w:rsidRPr="009F189F" w:rsidRDefault="00862104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8" w:type="dxa"/>
          </w:tcPr>
          <w:p w14:paraId="3A723B77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B601A79" w14:textId="5C0BF1BB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0F2969">
              <w:rPr>
                <w:rFonts w:ascii="Angsana New" w:hAnsi="Angsana New"/>
                <w:sz w:val="20"/>
                <w:szCs w:val="20"/>
                <w:lang w:eastAsia="en-GB"/>
              </w:rPr>
              <w:t>118,461</w:t>
            </w:r>
          </w:p>
        </w:tc>
        <w:tc>
          <w:tcPr>
            <w:tcW w:w="236" w:type="dxa"/>
          </w:tcPr>
          <w:p w14:paraId="40E4706B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6B99842" w14:textId="5800EEC4" w:rsidR="001F1318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6912D837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2FDB7AF" w14:textId="5B7B21C9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2A7C7829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41A9098" w14:textId="4C9C4478" w:rsidR="001F1318" w:rsidRPr="009F189F" w:rsidRDefault="00862104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A29C694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FB3C772" w14:textId="741FFCB3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0F2969">
              <w:rPr>
                <w:rFonts w:ascii="Angsana New" w:hAnsi="Angsana New"/>
                <w:sz w:val="20"/>
                <w:szCs w:val="20"/>
                <w:lang w:eastAsia="en-GB"/>
              </w:rPr>
              <w:t>118,461</w:t>
            </w:r>
          </w:p>
        </w:tc>
      </w:tr>
      <w:tr w:rsidR="001F1318" w:rsidRPr="00023148" w14:paraId="12BED370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62AA0613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09" w:type="dxa"/>
          </w:tcPr>
          <w:p w14:paraId="2FB7E277" w14:textId="69E0082E" w:rsidR="001F1318" w:rsidRPr="009F189F" w:rsidRDefault="00862104" w:rsidP="00083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8"/>
              </w:tabs>
              <w:spacing w:after="0"/>
              <w:ind w:left="-86" w:right="-135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5" w:type="dxa"/>
          </w:tcPr>
          <w:p w14:paraId="3C77C7B9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5A35CB8A" w14:textId="32D9DC24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6" w:type="dxa"/>
          </w:tcPr>
          <w:p w14:paraId="5CCE43F9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7012954D" w14:textId="7ED07B5E" w:rsidR="001F1318" w:rsidRPr="009F189F" w:rsidRDefault="00862104" w:rsidP="002C4656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13F68FC1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4F59E6D" w14:textId="207C01B9" w:rsidR="001F1318" w:rsidRPr="009F189F" w:rsidRDefault="001F1318" w:rsidP="001F131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0DCBA819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8FC7B28" w14:textId="6C4BB651" w:rsidR="001F1318" w:rsidRPr="009F189F" w:rsidRDefault="00862104" w:rsidP="00E41FA0">
            <w:pPr>
              <w:pStyle w:val="NoSpacing"/>
              <w:tabs>
                <w:tab w:val="clear" w:pos="454"/>
                <w:tab w:val="left" w:pos="528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10,562</w:t>
            </w:r>
          </w:p>
        </w:tc>
        <w:tc>
          <w:tcPr>
            <w:tcW w:w="242" w:type="dxa"/>
          </w:tcPr>
          <w:p w14:paraId="690D9096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870A947" w14:textId="149C30AC" w:rsidR="001F1318" w:rsidRPr="009F189F" w:rsidRDefault="001F1318" w:rsidP="00E41FA0">
            <w:pPr>
              <w:pStyle w:val="NoSpacing"/>
              <w:tabs>
                <w:tab w:val="clear" w:pos="454"/>
                <w:tab w:val="left" w:pos="469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0F2969">
              <w:rPr>
                <w:rFonts w:ascii="Angsana New" w:hAnsi="Angsana New"/>
                <w:sz w:val="20"/>
                <w:szCs w:val="20"/>
                <w:lang w:eastAsia="en-GB"/>
              </w:rPr>
              <w:t>10,200</w:t>
            </w:r>
          </w:p>
        </w:tc>
        <w:tc>
          <w:tcPr>
            <w:tcW w:w="240" w:type="dxa"/>
          </w:tcPr>
          <w:p w14:paraId="251ADA04" w14:textId="77777777" w:rsidR="001F1318" w:rsidRPr="009F189F" w:rsidRDefault="001F1318" w:rsidP="001F1318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22AA166" w14:textId="42A1E862" w:rsidR="001F1318" w:rsidRPr="009F189F" w:rsidRDefault="00862104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10,562</w:t>
            </w:r>
          </w:p>
        </w:tc>
        <w:tc>
          <w:tcPr>
            <w:tcW w:w="238" w:type="dxa"/>
          </w:tcPr>
          <w:p w14:paraId="087E86A6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9003171" w14:textId="0F254645" w:rsidR="001F1318" w:rsidRPr="009F189F" w:rsidRDefault="00D73AD4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1F1318" w:rsidRPr="000F2969">
              <w:rPr>
                <w:rFonts w:ascii="Angsana New" w:hAnsi="Angsana New"/>
                <w:sz w:val="20"/>
                <w:szCs w:val="20"/>
                <w:lang w:eastAsia="en-GB"/>
              </w:rPr>
              <w:t>10,200</w:t>
            </w:r>
          </w:p>
        </w:tc>
        <w:tc>
          <w:tcPr>
            <w:tcW w:w="236" w:type="dxa"/>
          </w:tcPr>
          <w:p w14:paraId="1775C386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BDAAEBE" w14:textId="36D4AFDE" w:rsidR="001F1318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2F6E784E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C0A148A" w14:textId="5A4D8234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69C2C18E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F88531A" w14:textId="06DF8AC0" w:rsidR="001F1318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ind w:right="-33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10,562</w:t>
            </w:r>
          </w:p>
        </w:tc>
        <w:tc>
          <w:tcPr>
            <w:tcW w:w="236" w:type="dxa"/>
          </w:tcPr>
          <w:p w14:paraId="5BE90993" w14:textId="77777777" w:rsidR="001F1318" w:rsidRPr="009F189F" w:rsidRDefault="001F1318" w:rsidP="001F1318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621336E" w14:textId="493D7747" w:rsidR="001F1318" w:rsidRPr="009F189F" w:rsidRDefault="00D73AD4" w:rsidP="003B5C3B">
            <w:pPr>
              <w:pStyle w:val="NoSpacing"/>
              <w:tabs>
                <w:tab w:val="clear" w:pos="454"/>
                <w:tab w:val="left" w:pos="565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1F1318" w:rsidRPr="000F2969">
              <w:rPr>
                <w:rFonts w:ascii="Angsana New" w:hAnsi="Angsana New"/>
                <w:sz w:val="20"/>
                <w:szCs w:val="20"/>
                <w:lang w:eastAsia="en-GB"/>
              </w:rPr>
              <w:t>10,200</w:t>
            </w:r>
          </w:p>
        </w:tc>
      </w:tr>
      <w:tr w:rsidR="000F2969" w:rsidRPr="00023148" w14:paraId="3B9D7A76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3DC22650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C448E7F" w14:textId="310C1424" w:rsidR="000F2969" w:rsidRPr="009F189F" w:rsidRDefault="00862104" w:rsidP="00083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/>
              <w:ind w:left="-86" w:right="-225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5,525</w:t>
            </w:r>
          </w:p>
        </w:tc>
        <w:tc>
          <w:tcPr>
            <w:tcW w:w="245" w:type="dxa"/>
          </w:tcPr>
          <w:p w14:paraId="4D1B8A42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3493E3F0" w14:textId="6B4EA787" w:rsidR="000F2969" w:rsidRPr="009F189F" w:rsidRDefault="000F2969" w:rsidP="00083F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ind w:right="-6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B2365">
              <w:rPr>
                <w:rFonts w:ascii="Angsana New" w:hAnsi="Angsana New"/>
                <w:sz w:val="20"/>
                <w:szCs w:val="20"/>
                <w:lang w:eastAsia="en-GB"/>
              </w:rPr>
              <w:t>22,242</w:t>
            </w:r>
          </w:p>
        </w:tc>
        <w:tc>
          <w:tcPr>
            <w:tcW w:w="266" w:type="dxa"/>
          </w:tcPr>
          <w:p w14:paraId="289C3F7D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D3C54F6" w14:textId="0E05E1BD" w:rsidR="000F2969" w:rsidRPr="009F189F" w:rsidRDefault="00862104" w:rsidP="002C4656">
            <w:pPr>
              <w:pStyle w:val="NoSpacing"/>
              <w:tabs>
                <w:tab w:val="clear" w:pos="680"/>
                <w:tab w:val="left" w:pos="53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19,561</w:t>
            </w:r>
          </w:p>
        </w:tc>
        <w:tc>
          <w:tcPr>
            <w:tcW w:w="273" w:type="dxa"/>
          </w:tcPr>
          <w:p w14:paraId="5E941DD5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349649E" w14:textId="045BC5F0" w:rsidR="000F2969" w:rsidRPr="009F189F" w:rsidRDefault="000F2969" w:rsidP="002C465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ind w:right="-6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0F2969">
              <w:rPr>
                <w:rFonts w:ascii="Angsana New" w:hAnsi="Angsana New"/>
                <w:sz w:val="20"/>
                <w:szCs w:val="20"/>
                <w:lang w:eastAsia="en-GB"/>
              </w:rPr>
              <w:t>37,043</w:t>
            </w:r>
          </w:p>
        </w:tc>
        <w:tc>
          <w:tcPr>
            <w:tcW w:w="270" w:type="dxa"/>
          </w:tcPr>
          <w:p w14:paraId="61A60558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27FC3A" w14:textId="2CE027D4" w:rsidR="000F2969" w:rsidRPr="009F189F" w:rsidRDefault="00862104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4E040F31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0CC7A7A4" w14:textId="2146DABD" w:rsidR="000F2969" w:rsidRPr="009F189F" w:rsidRDefault="000F2969" w:rsidP="000F29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6276F413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87E7145" w14:textId="3D787A2C" w:rsidR="000F2969" w:rsidRPr="009F189F" w:rsidRDefault="00862104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25,086</w:t>
            </w:r>
          </w:p>
        </w:tc>
        <w:tc>
          <w:tcPr>
            <w:tcW w:w="238" w:type="dxa"/>
          </w:tcPr>
          <w:p w14:paraId="75CC1AE9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2315B59" w14:textId="35F89686" w:rsidR="000F2969" w:rsidRPr="009F189F" w:rsidRDefault="00D73AD4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0F2969" w:rsidRPr="000F2969">
              <w:rPr>
                <w:rFonts w:ascii="Angsana New" w:hAnsi="Angsana New"/>
                <w:sz w:val="20"/>
                <w:szCs w:val="20"/>
                <w:lang w:eastAsia="en-GB"/>
              </w:rPr>
              <w:t>59,285</w:t>
            </w:r>
          </w:p>
        </w:tc>
        <w:tc>
          <w:tcPr>
            <w:tcW w:w="236" w:type="dxa"/>
          </w:tcPr>
          <w:p w14:paraId="2A8A452B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58C4250" w14:textId="41B59BC8" w:rsidR="000F2969" w:rsidRPr="009F189F" w:rsidRDefault="00862104" w:rsidP="003B5C3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33,751</w:t>
            </w:r>
          </w:p>
        </w:tc>
        <w:tc>
          <w:tcPr>
            <w:tcW w:w="264" w:type="dxa"/>
          </w:tcPr>
          <w:p w14:paraId="40D8B9AD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5557E7AE" w14:textId="53982BF8" w:rsidR="000F2969" w:rsidRPr="009F189F" w:rsidRDefault="007F7CF6" w:rsidP="000F29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7F7CF6">
              <w:rPr>
                <w:rFonts w:ascii="Angsana New" w:hAnsi="Angsana New"/>
                <w:sz w:val="20"/>
                <w:szCs w:val="20"/>
                <w:lang w:eastAsia="en-GB"/>
              </w:rPr>
              <w:t>2,097</w:t>
            </w:r>
          </w:p>
        </w:tc>
        <w:tc>
          <w:tcPr>
            <w:tcW w:w="240" w:type="dxa"/>
          </w:tcPr>
          <w:p w14:paraId="285FE324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199A942" w14:textId="2A40B2A5" w:rsidR="000F2969" w:rsidRPr="009F189F" w:rsidRDefault="0086210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ind w:right="-33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58,837</w:t>
            </w:r>
          </w:p>
        </w:tc>
        <w:tc>
          <w:tcPr>
            <w:tcW w:w="236" w:type="dxa"/>
          </w:tcPr>
          <w:p w14:paraId="7EFEFFE5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7ABF9DE" w14:textId="658B5834" w:rsidR="000F2969" w:rsidRPr="009F189F" w:rsidRDefault="003B5C3B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 xml:space="preserve">  </w:t>
            </w:r>
            <w:r w:rsidR="007F7CF6" w:rsidRPr="007F7CF6">
              <w:rPr>
                <w:rFonts w:ascii="Angsana New" w:hAnsi="Angsana New"/>
                <w:sz w:val="20"/>
                <w:szCs w:val="20"/>
                <w:lang w:eastAsia="en-GB"/>
              </w:rPr>
              <w:t>61,382</w:t>
            </w:r>
          </w:p>
        </w:tc>
      </w:tr>
      <w:tr w:rsidR="000F2969" w:rsidRPr="00023148" w14:paraId="213C33B6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236FDF47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5D57B8A" w14:textId="479387CC" w:rsidR="000F2969" w:rsidRPr="009F189F" w:rsidRDefault="00862104" w:rsidP="00083F57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189,317</w:t>
            </w:r>
          </w:p>
        </w:tc>
        <w:tc>
          <w:tcPr>
            <w:tcW w:w="245" w:type="dxa"/>
          </w:tcPr>
          <w:p w14:paraId="39F12151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72980580" w14:textId="6141C5C0" w:rsidR="000F2969" w:rsidRPr="009F189F" w:rsidRDefault="000F2969" w:rsidP="00083F57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0F2969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368,857</w:t>
            </w:r>
          </w:p>
        </w:tc>
        <w:tc>
          <w:tcPr>
            <w:tcW w:w="266" w:type="dxa"/>
          </w:tcPr>
          <w:p w14:paraId="4D1800FA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CEA4BDE" w14:textId="2144938D" w:rsidR="000F2969" w:rsidRPr="009F189F" w:rsidRDefault="00862104" w:rsidP="000F2969">
            <w:pPr>
              <w:pStyle w:val="NoSpacing"/>
              <w:tabs>
                <w:tab w:val="clear" w:pos="680"/>
                <w:tab w:val="left" w:pos="53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19,561</w:t>
            </w:r>
          </w:p>
        </w:tc>
        <w:tc>
          <w:tcPr>
            <w:tcW w:w="273" w:type="dxa"/>
          </w:tcPr>
          <w:p w14:paraId="336D3D58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00D72D91" w14:textId="6D791B3A" w:rsidR="000F2969" w:rsidRPr="009F189F" w:rsidRDefault="000F2969" w:rsidP="00E41FA0">
            <w:pPr>
              <w:pStyle w:val="NoSpacing"/>
              <w:tabs>
                <w:tab w:val="clear" w:pos="454"/>
                <w:tab w:val="left" w:pos="53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0F2969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155,504</w:t>
            </w:r>
          </w:p>
        </w:tc>
        <w:tc>
          <w:tcPr>
            <w:tcW w:w="270" w:type="dxa"/>
          </w:tcPr>
          <w:p w14:paraId="59FBC9EC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B7E500F" w14:textId="29458D55" w:rsidR="000F2969" w:rsidRPr="009F189F" w:rsidRDefault="00862104" w:rsidP="000F2969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10,562</w:t>
            </w:r>
          </w:p>
        </w:tc>
        <w:tc>
          <w:tcPr>
            <w:tcW w:w="242" w:type="dxa"/>
          </w:tcPr>
          <w:p w14:paraId="27D20EEA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4092FB14" w14:textId="4D7CB500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0F2969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10,200</w:t>
            </w:r>
          </w:p>
        </w:tc>
        <w:tc>
          <w:tcPr>
            <w:tcW w:w="240" w:type="dxa"/>
          </w:tcPr>
          <w:p w14:paraId="61B70076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49992AC" w14:textId="6F8CC529" w:rsidR="000F2969" w:rsidRPr="009F189F" w:rsidRDefault="00862104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219,440</w:t>
            </w:r>
          </w:p>
        </w:tc>
        <w:tc>
          <w:tcPr>
            <w:tcW w:w="238" w:type="dxa"/>
          </w:tcPr>
          <w:p w14:paraId="529CA839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EEE8772" w14:textId="661CF0AF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0F2969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534,561</w:t>
            </w:r>
          </w:p>
        </w:tc>
        <w:tc>
          <w:tcPr>
            <w:tcW w:w="236" w:type="dxa"/>
          </w:tcPr>
          <w:p w14:paraId="7FCEFA1A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25DA18B" w14:textId="7D42134F" w:rsidR="000F2969" w:rsidRPr="009F189F" w:rsidRDefault="00862104" w:rsidP="000F2969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33,751</w:t>
            </w:r>
          </w:p>
        </w:tc>
        <w:tc>
          <w:tcPr>
            <w:tcW w:w="264" w:type="dxa"/>
          </w:tcPr>
          <w:p w14:paraId="1D0B3321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51B54677" w14:textId="38AEDB8F" w:rsidR="000F2969" w:rsidRPr="009F189F" w:rsidRDefault="007F7CF6" w:rsidP="000F29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F7CF6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2,097</w:t>
            </w:r>
          </w:p>
        </w:tc>
        <w:tc>
          <w:tcPr>
            <w:tcW w:w="240" w:type="dxa"/>
          </w:tcPr>
          <w:p w14:paraId="325D1607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822D95E" w14:textId="1F0CEE03" w:rsidR="000F2969" w:rsidRPr="009F189F" w:rsidRDefault="00862104" w:rsidP="003B5C3B">
            <w:pPr>
              <w:pStyle w:val="NoSpacing"/>
              <w:tabs>
                <w:tab w:val="clear" w:pos="454"/>
                <w:tab w:val="left" w:pos="567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253,191</w:t>
            </w:r>
          </w:p>
        </w:tc>
        <w:tc>
          <w:tcPr>
            <w:tcW w:w="236" w:type="dxa"/>
          </w:tcPr>
          <w:p w14:paraId="2BF9C849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288569E5" w14:textId="6CFF5D53" w:rsidR="000F2969" w:rsidRPr="009F189F" w:rsidRDefault="007F7CF6" w:rsidP="000F2969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F7CF6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536,658</w:t>
            </w:r>
          </w:p>
        </w:tc>
      </w:tr>
      <w:tr w:rsidR="000F2969" w:rsidRPr="00023148" w14:paraId="2D3EFD74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1D988577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7F44F07B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12CA9F1D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0246DBE7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736EE184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7FCE726C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2E08988A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1AD0B0FD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3229EFE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23A623E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4D7DAE9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27F5F630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21F2453D" w14:textId="77777777" w:rsidR="000F2969" w:rsidRPr="009F189F" w:rsidRDefault="000F2969" w:rsidP="000F2969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656F8AB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318EAB36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94B1075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FC32A2D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5D35D9BC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75EEF5E2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6B5BD137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C761D66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A52939F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CF5EBC3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3162901A" w14:textId="77777777" w:rsidR="000F2969" w:rsidRPr="009F189F" w:rsidRDefault="000F2969" w:rsidP="000F296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0F2969" w:rsidRPr="006177D2" w14:paraId="1B32D916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648E13F8" w14:textId="77777777" w:rsidR="000F2969" w:rsidRPr="009F189F" w:rsidRDefault="000F2969" w:rsidP="000F2969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14:paraId="39A10037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7091FFC4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C0DEE7A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D8283EE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30C117D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1079B97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BE8A5A9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727F88A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3769D03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58725A33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5FB35C3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14A4E83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AB2B4CF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54CF2C09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AD93B83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ACCD17A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E8D1AB3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164615BA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9BC4C1A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67C03884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450D33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81830EB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319ADF1" w14:textId="77777777" w:rsidR="000F2969" w:rsidRPr="009F189F" w:rsidRDefault="000F2969" w:rsidP="000F2969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B454DA" w:rsidRPr="006177D2" w14:paraId="503436E6" w14:textId="77777777" w:rsidTr="00195035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08BECF00" w14:textId="77777777" w:rsidR="00B454DA" w:rsidRPr="009F189F" w:rsidRDefault="00B454DA" w:rsidP="00B454DA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  <w:vAlign w:val="bottom"/>
          </w:tcPr>
          <w:p w14:paraId="1B17FAB5" w14:textId="0B98E873" w:rsidR="00B454DA" w:rsidRPr="009F189F" w:rsidRDefault="00D73AD4" w:rsidP="00B454DA">
            <w:pPr>
              <w:pStyle w:val="BodyText"/>
              <w:tabs>
                <w:tab w:val="clear" w:pos="454"/>
                <w:tab w:val="clear" w:pos="68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862104">
              <w:rPr>
                <w:rFonts w:ascii="Angsana New" w:hAnsi="Angsana New"/>
                <w:sz w:val="20"/>
                <w:szCs w:val="20"/>
                <w:lang w:eastAsia="en-GB"/>
              </w:rPr>
              <w:t>8</w:t>
            </w:r>
            <w:r w:rsidR="008B1D01">
              <w:rPr>
                <w:rFonts w:ascii="Angsana New" w:hAnsi="Angsana New"/>
                <w:sz w:val="20"/>
                <w:szCs w:val="20"/>
                <w:lang w:eastAsia="en-GB"/>
              </w:rPr>
              <w:t>4</w:t>
            </w:r>
            <w:r w:rsidR="00862104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8B1D01">
              <w:rPr>
                <w:rFonts w:ascii="Angsana New" w:hAnsi="Angsana New"/>
                <w:sz w:val="20"/>
                <w:szCs w:val="20"/>
                <w:lang w:eastAsia="en-GB"/>
              </w:rPr>
              <w:t>893</w:t>
            </w:r>
          </w:p>
        </w:tc>
        <w:tc>
          <w:tcPr>
            <w:tcW w:w="245" w:type="dxa"/>
            <w:vAlign w:val="bottom"/>
          </w:tcPr>
          <w:p w14:paraId="01F9C514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660A4324" w14:textId="4A31E9F4" w:rsidR="00B454DA" w:rsidRPr="00083F57" w:rsidRDefault="00B454DA" w:rsidP="00083F57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083F57">
              <w:rPr>
                <w:rFonts w:ascii="Angsana New" w:hAnsi="Angsana New"/>
                <w:sz w:val="20"/>
                <w:szCs w:val="20"/>
                <w:lang w:eastAsia="en-GB"/>
              </w:rPr>
              <w:t>20</w:t>
            </w:r>
            <w:r w:rsidR="00BA5D97">
              <w:rPr>
                <w:rFonts w:ascii="Angsana New" w:hAnsi="Angsana New"/>
                <w:sz w:val="20"/>
                <w:szCs w:val="20"/>
                <w:lang w:eastAsia="en-GB"/>
              </w:rPr>
              <w:t>9</w:t>
            </w:r>
            <w:r w:rsidRPr="00083F57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BA5D97">
              <w:rPr>
                <w:rFonts w:ascii="Angsana New" w:hAnsi="Angsana New"/>
                <w:sz w:val="20"/>
                <w:szCs w:val="20"/>
                <w:lang w:eastAsia="en-GB"/>
              </w:rPr>
              <w:t>336</w:t>
            </w:r>
          </w:p>
        </w:tc>
        <w:tc>
          <w:tcPr>
            <w:tcW w:w="266" w:type="dxa"/>
            <w:vAlign w:val="bottom"/>
          </w:tcPr>
          <w:p w14:paraId="32BEA2BC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5675CAEE" w14:textId="5EDD3939" w:rsidR="00B454DA" w:rsidRPr="009F189F" w:rsidRDefault="00862104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7FF6F4FB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021504C" w14:textId="601B55A7" w:rsidR="00B454DA" w:rsidRPr="00E41FA0" w:rsidRDefault="00B454DA" w:rsidP="00E41FA0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E41FA0">
              <w:rPr>
                <w:rFonts w:ascii="Angsana New" w:hAnsi="Angsana New"/>
                <w:sz w:val="20"/>
                <w:szCs w:val="20"/>
                <w:lang w:eastAsia="en-GB"/>
              </w:rPr>
              <w:t>136,176</w:t>
            </w:r>
          </w:p>
        </w:tc>
        <w:tc>
          <w:tcPr>
            <w:tcW w:w="270" w:type="dxa"/>
            <w:vAlign w:val="bottom"/>
          </w:tcPr>
          <w:p w14:paraId="59124B0D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DD60A97" w14:textId="2F9E235C" w:rsidR="00B454DA" w:rsidRPr="009F189F" w:rsidRDefault="00862104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076106AB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049905C" w14:textId="2D920D4B" w:rsidR="00B454DA" w:rsidRPr="009F189F" w:rsidRDefault="00B454DA" w:rsidP="00B454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9A5841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1133E2C8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E8FBF77" w14:textId="36626F64" w:rsidR="00B454DA" w:rsidRPr="009F189F" w:rsidRDefault="00862104" w:rsidP="00B454DA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8</w:t>
            </w:r>
            <w:r w:rsidR="00BF1A46">
              <w:rPr>
                <w:rFonts w:ascii="Angsana New" w:hAnsi="Angsana New"/>
                <w:sz w:val="20"/>
                <w:szCs w:val="20"/>
                <w:lang w:eastAsia="en-GB"/>
              </w:rPr>
              <w:t>4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BF1A46">
              <w:rPr>
                <w:rFonts w:ascii="Angsana New" w:hAnsi="Angsana New"/>
                <w:sz w:val="20"/>
                <w:szCs w:val="20"/>
                <w:lang w:eastAsia="en-GB"/>
              </w:rPr>
              <w:t>893</w:t>
            </w:r>
          </w:p>
        </w:tc>
        <w:tc>
          <w:tcPr>
            <w:tcW w:w="238" w:type="dxa"/>
            <w:vAlign w:val="bottom"/>
          </w:tcPr>
          <w:p w14:paraId="3BB1038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0E1674E" w14:textId="737129E6" w:rsidR="00B454DA" w:rsidRPr="009F189F" w:rsidRDefault="00B454DA" w:rsidP="00B454DA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454DA">
              <w:rPr>
                <w:rFonts w:ascii="Angsana New" w:hAnsi="Angsana New"/>
                <w:sz w:val="20"/>
                <w:szCs w:val="20"/>
                <w:lang w:eastAsia="en-GB"/>
              </w:rPr>
              <w:t>34</w:t>
            </w:r>
            <w:r w:rsidR="00BA5D97">
              <w:rPr>
                <w:rFonts w:ascii="Angsana New" w:hAnsi="Angsana New"/>
                <w:sz w:val="20"/>
                <w:szCs w:val="20"/>
                <w:lang w:eastAsia="en-GB"/>
              </w:rPr>
              <w:t>5</w:t>
            </w:r>
            <w:r w:rsidRPr="00B454DA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BA5D97">
              <w:rPr>
                <w:rFonts w:ascii="Angsana New" w:hAnsi="Angsana New"/>
                <w:sz w:val="20"/>
                <w:szCs w:val="20"/>
                <w:lang w:eastAsia="en-GB"/>
              </w:rPr>
              <w:t>5</w:t>
            </w:r>
            <w:r w:rsidRPr="00B454DA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BA5D97">
              <w:rPr>
                <w:rFonts w:ascii="Angsana New" w:hAnsi="Angsana New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3244C838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3C1DE9E" w14:textId="71782E90" w:rsidR="00B454DA" w:rsidRPr="009F189F" w:rsidRDefault="00862104" w:rsidP="003B5C3B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31,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360</w:t>
            </w:r>
          </w:p>
        </w:tc>
        <w:tc>
          <w:tcPr>
            <w:tcW w:w="264" w:type="dxa"/>
            <w:vAlign w:val="bottom"/>
          </w:tcPr>
          <w:p w14:paraId="0F8617D0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264C33D2" w14:textId="0008624F" w:rsidR="00B454DA" w:rsidRPr="009F189F" w:rsidRDefault="00D73AD4" w:rsidP="003B5C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   </w:t>
            </w:r>
            <w:r w:rsidR="00B454DA" w:rsidRPr="00B454DA">
              <w:rPr>
                <w:rFonts w:ascii="Angsana New" w:hAnsi="Angsana New"/>
                <w:sz w:val="20"/>
                <w:szCs w:val="20"/>
                <w:lang w:eastAsia="en-GB"/>
              </w:rPr>
              <w:t>281</w:t>
            </w:r>
          </w:p>
        </w:tc>
        <w:tc>
          <w:tcPr>
            <w:tcW w:w="240" w:type="dxa"/>
            <w:vAlign w:val="bottom"/>
          </w:tcPr>
          <w:p w14:paraId="546CCE0A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D292BCC" w14:textId="7E27218E" w:rsidR="00B454DA" w:rsidRPr="009F189F" w:rsidRDefault="00862104" w:rsidP="00B454DA">
            <w:pPr>
              <w:tabs>
                <w:tab w:val="clear" w:pos="454"/>
                <w:tab w:val="decimal" w:pos="436"/>
                <w:tab w:val="left" w:pos="570"/>
              </w:tabs>
              <w:ind w:left="-115" w:right="-7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BF1A46">
              <w:rPr>
                <w:rFonts w:ascii="Angsana New" w:hAnsi="Angsana New"/>
                <w:sz w:val="20"/>
                <w:szCs w:val="20"/>
                <w:lang w:eastAsia="en-GB"/>
              </w:rPr>
              <w:t>6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BF1A46">
              <w:rPr>
                <w:rFonts w:ascii="Angsana New" w:hAnsi="Angsana New"/>
                <w:sz w:val="20"/>
                <w:szCs w:val="20"/>
                <w:lang w:eastAsia="en-GB"/>
              </w:rPr>
              <w:t>253</w:t>
            </w:r>
          </w:p>
        </w:tc>
        <w:tc>
          <w:tcPr>
            <w:tcW w:w="236" w:type="dxa"/>
            <w:vAlign w:val="bottom"/>
          </w:tcPr>
          <w:p w14:paraId="5F822CF7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003E350" w14:textId="39A4EEE8" w:rsidR="00B454DA" w:rsidRPr="00133C19" w:rsidRDefault="00B454DA" w:rsidP="00133C19">
            <w:pPr>
              <w:pStyle w:val="NoSpacing"/>
              <w:tabs>
                <w:tab w:val="clear" w:pos="454"/>
                <w:tab w:val="left" w:pos="565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133C19">
              <w:rPr>
                <w:rFonts w:ascii="Angsana New" w:hAnsi="Angsana New"/>
                <w:sz w:val="20"/>
                <w:szCs w:val="20"/>
                <w:lang w:eastAsia="en-GB"/>
              </w:rPr>
              <w:t>345,</w:t>
            </w:r>
            <w:r w:rsidR="00CE425C">
              <w:rPr>
                <w:rFonts w:ascii="Angsana New" w:hAnsi="Angsana New"/>
                <w:sz w:val="20"/>
                <w:szCs w:val="20"/>
                <w:lang w:eastAsia="en-GB"/>
              </w:rPr>
              <w:t>793</w:t>
            </w:r>
          </w:p>
        </w:tc>
      </w:tr>
      <w:tr w:rsidR="00B454DA" w:rsidRPr="006177D2" w14:paraId="733B3180" w14:textId="77777777" w:rsidTr="00195035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7E2AF04A" w14:textId="77777777" w:rsidR="00B454DA" w:rsidRPr="009F189F" w:rsidRDefault="00B454DA" w:rsidP="00B454DA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05145D0" w14:textId="27C5484B" w:rsidR="00B454DA" w:rsidRPr="009F189F" w:rsidRDefault="006F02A9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862104">
              <w:rPr>
                <w:rFonts w:ascii="Angsana New" w:hAnsi="Angsana New"/>
                <w:sz w:val="20"/>
                <w:szCs w:val="20"/>
                <w:lang w:eastAsia="en-GB"/>
              </w:rPr>
              <w:t>0</w:t>
            </w:r>
            <w:r w:rsidR="008B1D01">
              <w:rPr>
                <w:rFonts w:ascii="Angsana New" w:hAnsi="Angsana New"/>
                <w:sz w:val="20"/>
                <w:szCs w:val="20"/>
                <w:lang w:eastAsia="en-GB"/>
              </w:rPr>
              <w:t>4</w:t>
            </w:r>
            <w:r w:rsidR="00862104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8B1D01">
              <w:rPr>
                <w:rFonts w:ascii="Angsana New" w:hAnsi="Angsana New"/>
                <w:sz w:val="20"/>
                <w:szCs w:val="20"/>
                <w:lang w:eastAsia="en-GB"/>
              </w:rPr>
              <w:t>424</w:t>
            </w:r>
          </w:p>
        </w:tc>
        <w:tc>
          <w:tcPr>
            <w:tcW w:w="245" w:type="dxa"/>
            <w:vAlign w:val="bottom"/>
          </w:tcPr>
          <w:p w14:paraId="58F00B0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0BE352C0" w14:textId="4FBE7C26" w:rsidR="00B454DA" w:rsidRPr="00083F57" w:rsidRDefault="00B454DA" w:rsidP="00083F57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083F57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BA5D97">
              <w:rPr>
                <w:rFonts w:ascii="Angsana New" w:hAnsi="Angsana New"/>
                <w:sz w:val="20"/>
                <w:szCs w:val="20"/>
                <w:lang w:eastAsia="en-GB"/>
              </w:rPr>
              <w:t>59</w:t>
            </w:r>
            <w:r w:rsidRPr="00083F57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6F02A9" w:rsidRPr="00083F57">
              <w:rPr>
                <w:rFonts w:ascii="Angsana New" w:hAnsi="Angsana New"/>
                <w:sz w:val="20"/>
                <w:szCs w:val="20"/>
                <w:lang w:eastAsia="en-GB"/>
              </w:rPr>
              <w:t>5</w:t>
            </w:r>
            <w:r w:rsidR="00BA5D97">
              <w:rPr>
                <w:rFonts w:ascii="Angsana New" w:hAnsi="Angsana New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266" w:type="dxa"/>
            <w:vAlign w:val="bottom"/>
          </w:tcPr>
          <w:p w14:paraId="2AEA4F5E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9F384CA" w14:textId="6887F184" w:rsidR="00B454DA" w:rsidRPr="009F189F" w:rsidRDefault="00862104" w:rsidP="00B454DA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19,561</w:t>
            </w:r>
          </w:p>
        </w:tc>
        <w:tc>
          <w:tcPr>
            <w:tcW w:w="273" w:type="dxa"/>
            <w:vAlign w:val="bottom"/>
          </w:tcPr>
          <w:p w14:paraId="0E3A29B4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85E9CA7" w14:textId="73DC28EF" w:rsidR="00B454DA" w:rsidRPr="009F189F" w:rsidRDefault="00B454DA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ind w:right="-6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454DA">
              <w:rPr>
                <w:rFonts w:ascii="Angsana New" w:hAnsi="Angsana New"/>
                <w:sz w:val="20"/>
                <w:szCs w:val="20"/>
                <w:lang w:eastAsia="en-GB"/>
              </w:rPr>
              <w:t>19,328</w:t>
            </w:r>
          </w:p>
        </w:tc>
        <w:tc>
          <w:tcPr>
            <w:tcW w:w="270" w:type="dxa"/>
            <w:vAlign w:val="bottom"/>
          </w:tcPr>
          <w:p w14:paraId="10ACB0B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C038A6F" w14:textId="57E64579" w:rsidR="00B454DA" w:rsidRPr="009F189F" w:rsidRDefault="00862104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10,562</w:t>
            </w:r>
          </w:p>
        </w:tc>
        <w:tc>
          <w:tcPr>
            <w:tcW w:w="242" w:type="dxa"/>
          </w:tcPr>
          <w:p w14:paraId="3EE2A22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1772DC14" w14:textId="43F5FCA5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454DA">
              <w:rPr>
                <w:rFonts w:ascii="Angsana New" w:hAnsi="Angsana New"/>
                <w:sz w:val="20"/>
                <w:szCs w:val="20"/>
                <w:lang w:eastAsia="en-GB"/>
              </w:rPr>
              <w:t>10,200</w:t>
            </w:r>
          </w:p>
        </w:tc>
        <w:tc>
          <w:tcPr>
            <w:tcW w:w="240" w:type="dxa"/>
            <w:vAlign w:val="bottom"/>
          </w:tcPr>
          <w:p w14:paraId="2C71AA0F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F95BD2B" w14:textId="13AC300B" w:rsidR="00B454DA" w:rsidRPr="00E41FA0" w:rsidRDefault="00862104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E41FA0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6F02A9" w:rsidRPr="00E41FA0">
              <w:rPr>
                <w:rFonts w:ascii="Angsana New" w:hAnsi="Angsana New"/>
                <w:sz w:val="20"/>
                <w:szCs w:val="20"/>
                <w:lang w:eastAsia="en-GB"/>
              </w:rPr>
              <w:t>3</w:t>
            </w:r>
            <w:r w:rsidR="00BF1A46">
              <w:rPr>
                <w:rFonts w:ascii="Angsana New" w:hAnsi="Angsana New"/>
                <w:sz w:val="20"/>
                <w:szCs w:val="20"/>
                <w:lang w:eastAsia="en-GB"/>
              </w:rPr>
              <w:t>4</w:t>
            </w:r>
            <w:r w:rsidRPr="00E41FA0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BF1A46">
              <w:rPr>
                <w:rFonts w:ascii="Angsana New" w:hAnsi="Angsana New"/>
                <w:sz w:val="20"/>
                <w:szCs w:val="20"/>
                <w:lang w:eastAsia="en-GB"/>
              </w:rPr>
              <w:t>547</w:t>
            </w:r>
          </w:p>
        </w:tc>
        <w:tc>
          <w:tcPr>
            <w:tcW w:w="238" w:type="dxa"/>
            <w:vAlign w:val="bottom"/>
          </w:tcPr>
          <w:p w14:paraId="4E86EB8B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90713EE" w14:textId="2DC66D1A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B454DA">
              <w:rPr>
                <w:rFonts w:ascii="Angsana New" w:hAnsi="Angsana New"/>
                <w:sz w:val="20"/>
                <w:szCs w:val="20"/>
                <w:lang w:eastAsia="en-GB"/>
              </w:rPr>
              <w:t>189,</w:t>
            </w:r>
            <w:r w:rsidR="00BA5D97">
              <w:rPr>
                <w:rFonts w:ascii="Angsana New" w:hAnsi="Angsana New"/>
                <w:sz w:val="20"/>
                <w:szCs w:val="20"/>
                <w:lang w:eastAsia="en-GB"/>
              </w:rPr>
              <w:t>049</w:t>
            </w:r>
          </w:p>
        </w:tc>
        <w:tc>
          <w:tcPr>
            <w:tcW w:w="236" w:type="dxa"/>
            <w:vAlign w:val="bottom"/>
          </w:tcPr>
          <w:p w14:paraId="0F94628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4A94E9C6" w14:textId="20E81616" w:rsidR="00B454DA" w:rsidRPr="009F189F" w:rsidRDefault="00862104" w:rsidP="003B5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146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2,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391</w:t>
            </w:r>
          </w:p>
        </w:tc>
        <w:tc>
          <w:tcPr>
            <w:tcW w:w="264" w:type="dxa"/>
            <w:vAlign w:val="bottom"/>
          </w:tcPr>
          <w:p w14:paraId="4DD9401F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227DD462" w14:textId="2C4B4869" w:rsidR="00B454DA" w:rsidRPr="009F189F" w:rsidRDefault="00D73AD4" w:rsidP="00B454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</w:t>
            </w:r>
            <w:r w:rsidR="00B454DA" w:rsidRPr="00B454DA">
              <w:rPr>
                <w:rFonts w:ascii="Angsana New" w:hAnsi="Angsana New"/>
                <w:sz w:val="20"/>
                <w:szCs w:val="20"/>
                <w:lang w:eastAsia="en-GB"/>
              </w:rPr>
              <w:t>1,816</w:t>
            </w:r>
          </w:p>
        </w:tc>
        <w:tc>
          <w:tcPr>
            <w:tcW w:w="240" w:type="dxa"/>
            <w:vAlign w:val="bottom"/>
          </w:tcPr>
          <w:p w14:paraId="5049756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D29433D" w14:textId="1D3E16F5" w:rsidR="00B454DA" w:rsidRPr="009F189F" w:rsidRDefault="00862104" w:rsidP="00B454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6F02A9">
              <w:rPr>
                <w:rFonts w:ascii="Angsana New" w:hAnsi="Angsana New"/>
                <w:sz w:val="20"/>
                <w:szCs w:val="20"/>
                <w:lang w:eastAsia="en-GB"/>
              </w:rPr>
              <w:t>3</w:t>
            </w:r>
            <w:r w:rsidR="009A329C">
              <w:rPr>
                <w:rFonts w:ascii="Angsana New" w:hAnsi="Angsana New"/>
                <w:sz w:val="20"/>
                <w:szCs w:val="20"/>
                <w:lang w:eastAsia="en-GB"/>
              </w:rPr>
              <w:t>6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9A329C">
              <w:rPr>
                <w:rFonts w:ascii="Angsana New" w:hAnsi="Angsana New"/>
                <w:sz w:val="20"/>
                <w:szCs w:val="20"/>
                <w:lang w:eastAsia="en-GB"/>
              </w:rPr>
              <w:t>938</w:t>
            </w:r>
          </w:p>
        </w:tc>
        <w:tc>
          <w:tcPr>
            <w:tcW w:w="236" w:type="dxa"/>
            <w:vAlign w:val="bottom"/>
          </w:tcPr>
          <w:p w14:paraId="230540B2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B8FB5B9" w14:textId="2DA7CECB" w:rsidR="00B454DA" w:rsidRPr="00133C19" w:rsidRDefault="00B454DA" w:rsidP="00133C19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133C19">
              <w:rPr>
                <w:rFonts w:ascii="Angsana New" w:hAnsi="Angsana New"/>
                <w:sz w:val="20"/>
                <w:szCs w:val="20"/>
                <w:lang w:eastAsia="en-GB"/>
              </w:rPr>
              <w:t>19</w:t>
            </w:r>
            <w:r w:rsidR="00CE425C">
              <w:rPr>
                <w:rFonts w:ascii="Angsana New" w:hAnsi="Angsana New"/>
                <w:sz w:val="20"/>
                <w:szCs w:val="20"/>
                <w:lang w:eastAsia="en-GB"/>
              </w:rPr>
              <w:t>0</w:t>
            </w:r>
            <w:r w:rsidRPr="00133C19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CE425C">
              <w:rPr>
                <w:rFonts w:ascii="Angsana New" w:hAnsi="Angsana New"/>
                <w:sz w:val="20"/>
                <w:szCs w:val="20"/>
                <w:lang w:eastAsia="en-GB"/>
              </w:rPr>
              <w:t>865</w:t>
            </w:r>
          </w:p>
        </w:tc>
      </w:tr>
      <w:tr w:rsidR="00B454DA" w:rsidRPr="00023148" w14:paraId="3DA844E7" w14:textId="77777777" w:rsidTr="00195035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40E6FDA7" w14:textId="77777777" w:rsidR="00B454DA" w:rsidRPr="009F189F" w:rsidRDefault="00B454DA" w:rsidP="00B454DA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9F189F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DB6C6" w14:textId="147236E6" w:rsidR="00B454DA" w:rsidRPr="009F189F" w:rsidRDefault="00862104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189,317</w:t>
            </w:r>
          </w:p>
        </w:tc>
        <w:tc>
          <w:tcPr>
            <w:tcW w:w="245" w:type="dxa"/>
            <w:vAlign w:val="bottom"/>
          </w:tcPr>
          <w:p w14:paraId="5579B23B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75547" w14:textId="79485E53" w:rsidR="00B454DA" w:rsidRPr="009F189F" w:rsidRDefault="00B454DA" w:rsidP="00083F57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B454DA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368,857</w:t>
            </w:r>
          </w:p>
        </w:tc>
        <w:tc>
          <w:tcPr>
            <w:tcW w:w="266" w:type="dxa"/>
            <w:vAlign w:val="bottom"/>
          </w:tcPr>
          <w:p w14:paraId="6C4F6872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6CD95" w14:textId="2A918532" w:rsidR="00B454DA" w:rsidRPr="009F189F" w:rsidRDefault="00862104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19,561</w:t>
            </w:r>
          </w:p>
        </w:tc>
        <w:tc>
          <w:tcPr>
            <w:tcW w:w="273" w:type="dxa"/>
            <w:vAlign w:val="bottom"/>
          </w:tcPr>
          <w:p w14:paraId="2BE9A3D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3D3E8F33" w14:textId="4CA80103" w:rsidR="00B454DA" w:rsidRPr="00B454D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B454DA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155,504</w:t>
            </w:r>
          </w:p>
        </w:tc>
        <w:tc>
          <w:tcPr>
            <w:tcW w:w="270" w:type="dxa"/>
            <w:vAlign w:val="bottom"/>
          </w:tcPr>
          <w:p w14:paraId="24085E30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1215ED" w14:textId="77779D78" w:rsidR="00B454DA" w:rsidRPr="009F189F" w:rsidRDefault="00862104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10,562</w:t>
            </w:r>
          </w:p>
        </w:tc>
        <w:tc>
          <w:tcPr>
            <w:tcW w:w="242" w:type="dxa"/>
          </w:tcPr>
          <w:p w14:paraId="00E011AC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2F12AE9B" w14:textId="60FDB0E2" w:rsidR="00B454DA" w:rsidRPr="009F189F" w:rsidRDefault="00B454DA" w:rsidP="00B454DA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B454DA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10,200</w:t>
            </w:r>
          </w:p>
        </w:tc>
        <w:tc>
          <w:tcPr>
            <w:tcW w:w="240" w:type="dxa"/>
            <w:vAlign w:val="bottom"/>
          </w:tcPr>
          <w:p w14:paraId="7AC12FD8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0557E5F" w14:textId="395A25F7" w:rsidR="00B454DA" w:rsidRPr="009F189F" w:rsidRDefault="00862104" w:rsidP="00E41F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219,440</w:t>
            </w:r>
          </w:p>
        </w:tc>
        <w:tc>
          <w:tcPr>
            <w:tcW w:w="238" w:type="dxa"/>
            <w:vAlign w:val="bottom"/>
          </w:tcPr>
          <w:p w14:paraId="4ADDDF5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CCE3532" w14:textId="4A5822D4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B454DA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534,561</w:t>
            </w:r>
          </w:p>
        </w:tc>
        <w:tc>
          <w:tcPr>
            <w:tcW w:w="236" w:type="dxa"/>
            <w:vAlign w:val="bottom"/>
          </w:tcPr>
          <w:p w14:paraId="4DDB8D2A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36177" w14:textId="7E642F7C" w:rsidR="00B454DA" w:rsidRPr="009F189F" w:rsidRDefault="00862104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33,751</w:t>
            </w:r>
          </w:p>
        </w:tc>
        <w:tc>
          <w:tcPr>
            <w:tcW w:w="264" w:type="dxa"/>
            <w:vAlign w:val="bottom"/>
          </w:tcPr>
          <w:p w14:paraId="347F10EF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980A9" w14:textId="590CF5F7" w:rsidR="00B454DA" w:rsidRPr="009F189F" w:rsidRDefault="00D73AD4" w:rsidP="00B454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 xml:space="preserve">  </w:t>
            </w:r>
            <w:r w:rsidR="00B454DA" w:rsidRPr="00B454DA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2,097</w:t>
            </w:r>
          </w:p>
        </w:tc>
        <w:tc>
          <w:tcPr>
            <w:tcW w:w="240" w:type="dxa"/>
            <w:vAlign w:val="bottom"/>
          </w:tcPr>
          <w:p w14:paraId="2C899316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4DC759B" w14:textId="0989C95C" w:rsidR="00B454DA" w:rsidRPr="009F189F" w:rsidRDefault="00862104" w:rsidP="00B454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253,191</w:t>
            </w:r>
          </w:p>
        </w:tc>
        <w:tc>
          <w:tcPr>
            <w:tcW w:w="236" w:type="dxa"/>
            <w:vAlign w:val="bottom"/>
          </w:tcPr>
          <w:p w14:paraId="08988125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5D9F2701" w14:textId="5859AB1D" w:rsidR="00B454DA" w:rsidRPr="009F189F" w:rsidRDefault="00B454DA" w:rsidP="00133C19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B454DA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536,658</w:t>
            </w:r>
          </w:p>
        </w:tc>
      </w:tr>
      <w:tr w:rsidR="00B454DA" w:rsidRPr="00023148" w14:paraId="2448A436" w14:textId="77777777" w:rsidTr="00EC282A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7B682F33" w14:textId="77777777" w:rsidR="00B454DA" w:rsidRPr="009F189F" w:rsidRDefault="00B454DA" w:rsidP="00B454DA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66E7BD3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  <w:vAlign w:val="bottom"/>
          </w:tcPr>
          <w:p w14:paraId="6352292A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  <w:vAlign w:val="bottom"/>
          </w:tcPr>
          <w:p w14:paraId="62020FB7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0421C90F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1F2AF54E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4E11754C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vAlign w:val="bottom"/>
          </w:tcPr>
          <w:p w14:paraId="0ECDB4C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49D442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04BA046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05061B1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76C088FB" w14:textId="77777777" w:rsidR="00B454DA" w:rsidRPr="009F189F" w:rsidRDefault="00B454DA" w:rsidP="00B454DA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354028A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8F23DA0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03306A1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09230B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63E1B4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49D68E95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  <w:vAlign w:val="bottom"/>
          </w:tcPr>
          <w:p w14:paraId="4728BBF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  <w:vAlign w:val="bottom"/>
          </w:tcPr>
          <w:p w14:paraId="00BF409C" w14:textId="77777777" w:rsidR="00B454DA" w:rsidRPr="009F189F" w:rsidRDefault="00B454DA" w:rsidP="00B454DA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41E404B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79549BF" w14:textId="77777777" w:rsidR="00B454DA" w:rsidRPr="009F189F" w:rsidRDefault="00B454DA" w:rsidP="00B454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3B1B27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178D56D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B454DA" w:rsidRPr="00023148" w14:paraId="0FEAAC8A" w14:textId="77777777" w:rsidTr="00EC282A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485BACA9" w14:textId="77777777" w:rsidR="00B454DA" w:rsidRPr="009F189F" w:rsidRDefault="00B454DA" w:rsidP="00B454DA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7FFBA3D6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  <w:vAlign w:val="bottom"/>
          </w:tcPr>
          <w:p w14:paraId="73C93DC7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0A53F102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51519AFD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42B3BDC4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0483EA97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53CB42ED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7D34E0C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065F4EE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22722EBF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1781887" w14:textId="77777777" w:rsidR="00B454DA" w:rsidRPr="009F189F" w:rsidRDefault="00B454DA" w:rsidP="00B454DA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7519CEE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0FE1E8B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FE68A4B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A544A3E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EB1150C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A81561D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  <w:vAlign w:val="bottom"/>
          </w:tcPr>
          <w:p w14:paraId="6ED1479C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6DB52AE6" w14:textId="77777777" w:rsidR="00B454DA" w:rsidRPr="009F189F" w:rsidRDefault="00B454DA" w:rsidP="00B454DA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A3BA3E0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D0ABEFD" w14:textId="77777777" w:rsidR="00B454DA" w:rsidRPr="009F189F" w:rsidRDefault="00B454DA" w:rsidP="00B454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4DB7FD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0985B1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B454DA" w:rsidRPr="00023148" w14:paraId="63C21ABF" w14:textId="77777777" w:rsidTr="00EC282A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49828172" w14:textId="77777777" w:rsidR="00B454DA" w:rsidRPr="009F189F" w:rsidRDefault="00B454DA" w:rsidP="00B454DA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2EACC476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  <w:vAlign w:val="bottom"/>
          </w:tcPr>
          <w:p w14:paraId="34F9B8BC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6B30E447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4DB26BC8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50DDB86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64F79AE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09FEBA8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C46BDBD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0E9B655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710496F8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8209BDB" w14:textId="77777777" w:rsidR="00B454DA" w:rsidRPr="009F189F" w:rsidRDefault="00B454DA" w:rsidP="00B454DA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60812D2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EC70291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23BA4D51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D34F1B2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3290844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482EE0EF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  <w:vAlign w:val="bottom"/>
          </w:tcPr>
          <w:p w14:paraId="49780E8F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1DD366B5" w14:textId="77777777" w:rsidR="00B454DA" w:rsidRPr="009F189F" w:rsidRDefault="00B454DA" w:rsidP="00B454DA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217F0AA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B788B76" w14:textId="77777777" w:rsidR="00B454DA" w:rsidRPr="009F189F" w:rsidRDefault="00B454DA" w:rsidP="00B454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A8B28AC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7A4439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B454DA" w:rsidRPr="00023148" w14:paraId="43F6E0AC" w14:textId="77777777" w:rsidTr="00EC282A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486E0831" w14:textId="77777777" w:rsidR="00B454DA" w:rsidRPr="009F189F" w:rsidRDefault="00B454DA" w:rsidP="00B454DA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403D1AEA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  <w:vAlign w:val="bottom"/>
          </w:tcPr>
          <w:p w14:paraId="033E580E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09C4CAC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5DA42F40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7EB59DDA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875AF88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75DBA748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6AD5BD0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3A7E858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B89512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DFA6508" w14:textId="77777777" w:rsidR="00B454DA" w:rsidRPr="009F189F" w:rsidRDefault="00B454DA" w:rsidP="00B454DA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A02E264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BB3BAD2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2912CF60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1AA5B7C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F84741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765B014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  <w:vAlign w:val="bottom"/>
          </w:tcPr>
          <w:p w14:paraId="4320CB6D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5C28FE78" w14:textId="77777777" w:rsidR="00B454DA" w:rsidRPr="009F189F" w:rsidRDefault="00B454DA" w:rsidP="00B454DA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BB734AF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E6CF76A" w14:textId="77777777" w:rsidR="00B454DA" w:rsidRPr="009F189F" w:rsidRDefault="00B454DA" w:rsidP="00B454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55C6F2E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622111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B454DA" w:rsidRPr="00023148" w14:paraId="512A9B6A" w14:textId="77777777" w:rsidTr="00EC282A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1CBB7BFC" w14:textId="77777777" w:rsidR="00B454DA" w:rsidRPr="009F189F" w:rsidRDefault="00B454DA" w:rsidP="00B454DA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5F9038AE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  <w:vAlign w:val="bottom"/>
          </w:tcPr>
          <w:p w14:paraId="3ADB45A6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090BD45D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25DEAC35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6A813E7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B46A44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6018854A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BE57E7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C3F019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282D2BC4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7F4C83B" w14:textId="77777777" w:rsidR="00B454DA" w:rsidRPr="009F189F" w:rsidRDefault="00B454DA" w:rsidP="00B454DA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4B26AF5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BBE0595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3E8F10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A7399D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FE0E5ED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1E1B0BB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  <w:vAlign w:val="bottom"/>
          </w:tcPr>
          <w:p w14:paraId="5A45C488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1918400" w14:textId="77777777" w:rsidR="00B454DA" w:rsidRPr="009F189F" w:rsidRDefault="00B454DA" w:rsidP="00B454DA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681D1BD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D57FC0E" w14:textId="77777777" w:rsidR="00B454DA" w:rsidRPr="009F189F" w:rsidRDefault="00B454DA" w:rsidP="00B454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36D67FE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73B8358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B454DA" w:rsidRPr="00023148" w14:paraId="12F8165D" w14:textId="77777777" w:rsidTr="00EC282A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3C50B77D" w14:textId="77777777" w:rsidR="00B454DA" w:rsidRPr="009F189F" w:rsidRDefault="00B454DA" w:rsidP="00B454DA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vAlign w:val="bottom"/>
          </w:tcPr>
          <w:p w14:paraId="7F9BFAAB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  <w:vAlign w:val="bottom"/>
          </w:tcPr>
          <w:p w14:paraId="1DEC5E2C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0FE56EC4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6FD71231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28E1DC76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BD35BAD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7671009E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31A881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41A477C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F354C1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AB50BB7" w14:textId="77777777" w:rsidR="00B454DA" w:rsidRPr="009F189F" w:rsidRDefault="00B454DA" w:rsidP="00B454DA">
            <w:pPr>
              <w:pStyle w:val="BodyText"/>
              <w:tabs>
                <w:tab w:val="left" w:pos="57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E8F1A8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2F9D64F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59F54B0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C80C26C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2AF84F3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28C1E58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  <w:vAlign w:val="bottom"/>
          </w:tcPr>
          <w:p w14:paraId="2474D50F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311E780B" w14:textId="77777777" w:rsidR="00B454DA" w:rsidRPr="009F189F" w:rsidRDefault="00B454DA" w:rsidP="00B454DA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8EFFE6E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A00CA42" w14:textId="77777777" w:rsidR="00B454DA" w:rsidRPr="009F189F" w:rsidRDefault="00B454DA" w:rsidP="00B454D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5C0909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4D38DEA" w14:textId="77777777" w:rsidR="00B454DA" w:rsidRPr="009F189F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B454DA" w:rsidRPr="00EC282A" w14:paraId="0748CA97" w14:textId="77777777" w:rsidTr="00650B17">
        <w:trPr>
          <w:trHeight w:val="87"/>
        </w:trPr>
        <w:tc>
          <w:tcPr>
            <w:tcW w:w="2158" w:type="dxa"/>
            <w:vAlign w:val="bottom"/>
          </w:tcPr>
          <w:p w14:paraId="11D07101" w14:textId="77777777" w:rsidR="00B454DA" w:rsidRPr="00EC282A" w:rsidRDefault="00B454DA" w:rsidP="00B454D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048BEE7C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งบการเงินรวม</w:t>
            </w:r>
          </w:p>
        </w:tc>
      </w:tr>
      <w:tr w:rsidR="00B454DA" w:rsidRPr="00EC282A" w14:paraId="32E214DD" w14:textId="77777777" w:rsidTr="00650B17">
        <w:trPr>
          <w:trHeight w:val="87"/>
        </w:trPr>
        <w:tc>
          <w:tcPr>
            <w:tcW w:w="2158" w:type="dxa"/>
            <w:vAlign w:val="bottom"/>
          </w:tcPr>
          <w:p w14:paraId="0E90B789" w14:textId="77777777" w:rsidR="00B454DA" w:rsidRPr="00EC282A" w:rsidRDefault="00B454DA" w:rsidP="00B454D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60DDAA7B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B454DA" w:rsidRPr="00EC282A" w14:paraId="1DC7EB42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26473682" w14:textId="77777777" w:rsidR="00B454DA" w:rsidRPr="00EC282A" w:rsidRDefault="00B454DA" w:rsidP="00B454D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7" w:type="dxa"/>
            <w:gridSpan w:val="3"/>
          </w:tcPr>
          <w:p w14:paraId="1502D300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6" w:type="dxa"/>
          </w:tcPr>
          <w:p w14:paraId="28655C33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2" w:type="dxa"/>
            <w:gridSpan w:val="3"/>
          </w:tcPr>
          <w:p w14:paraId="538EE904" w14:textId="295501A3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ส่วนงานที่</w:t>
            </w:r>
            <w:r w:rsidR="00D73A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2C8E2C26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654084A5" w14:textId="712C0675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="00D73A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40" w:type="dxa"/>
          </w:tcPr>
          <w:p w14:paraId="772D9BC9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6" w:type="dxa"/>
            <w:gridSpan w:val="3"/>
          </w:tcPr>
          <w:p w14:paraId="2BBE52CD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3F7B41CA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22" w:type="dxa"/>
            <w:gridSpan w:val="3"/>
          </w:tcPr>
          <w:p w14:paraId="7697A883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ส่วนงานอื่น</w:t>
            </w: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ๆ</w:t>
            </w:r>
          </w:p>
        </w:tc>
        <w:tc>
          <w:tcPr>
            <w:tcW w:w="240" w:type="dxa"/>
          </w:tcPr>
          <w:p w14:paraId="3328AA65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3A1DA175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B454DA" w:rsidRPr="00EC282A" w14:paraId="20C4A045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  <w:hideMark/>
          </w:tcPr>
          <w:p w14:paraId="19991015" w14:textId="75026906" w:rsidR="00B454DA" w:rsidRPr="00EC282A" w:rsidRDefault="00B454DA" w:rsidP="00B454D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เก้า</w:t>
            </w: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เดือนสิ้นสุด</w:t>
            </w:r>
          </w:p>
          <w:p w14:paraId="200AA596" w14:textId="670958B6" w:rsidR="00B454DA" w:rsidRPr="00EC282A" w:rsidRDefault="00B454DA" w:rsidP="00B454D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  วันที่ </w:t>
            </w: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30</w:t>
            </w:r>
            <w:r w:rsidRPr="00EC282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กันยายน</w:t>
            </w:r>
          </w:p>
        </w:tc>
        <w:tc>
          <w:tcPr>
            <w:tcW w:w="809" w:type="dxa"/>
          </w:tcPr>
          <w:p w14:paraId="25B4EF29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043D136" w14:textId="2947BEB4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5" w:type="dxa"/>
          </w:tcPr>
          <w:p w14:paraId="54BDE799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276F542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BFE0E66" w14:textId="28ABA0C5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66" w:type="dxa"/>
          </w:tcPr>
          <w:p w14:paraId="3C7B34A0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4730E4D2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29C2B5E9" w14:textId="39C714AC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2DC96484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3E07942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B18E758" w14:textId="0598C301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556FDDCE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118783B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57899F9" w14:textId="22C9175F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2" w:type="dxa"/>
          </w:tcPr>
          <w:p w14:paraId="7EB78D64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7025327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4ED9605D" w14:textId="5F3CEF12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0452B10C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74ECA4F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591CEAD" w14:textId="04B4176A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8" w:type="dxa"/>
          </w:tcPr>
          <w:p w14:paraId="15B28FCD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FBDE01D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7CC05DDD" w14:textId="324BC57A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7ADDE83C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B74538C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7FC99E0" w14:textId="38B62BA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64" w:type="dxa"/>
          </w:tcPr>
          <w:p w14:paraId="50A7D4D4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122ED50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4ACD45E" w14:textId="23F6E9C2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755BCF45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F9F8937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46253918" w14:textId="765FB27B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1D0C2430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0666439C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9E49213" w14:textId="1C3C7903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</w:tr>
      <w:tr w:rsidR="00B454DA" w:rsidRPr="00EC282A" w14:paraId="40CC4E43" w14:textId="77777777" w:rsidTr="00650B17">
        <w:trPr>
          <w:trHeight w:val="155"/>
        </w:trPr>
        <w:tc>
          <w:tcPr>
            <w:tcW w:w="2158" w:type="dxa"/>
            <w:vAlign w:val="bottom"/>
          </w:tcPr>
          <w:p w14:paraId="324547D7" w14:textId="77777777" w:rsidR="00B454DA" w:rsidRPr="00EC282A" w:rsidRDefault="00B454DA" w:rsidP="00B454D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26E1D59A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(</w:t>
            </w:r>
            <w:r w:rsidRPr="00EC282A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EC282A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B454DA" w:rsidRPr="00EC282A" w14:paraId="3EFCEB67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78E32798" w14:textId="56831145" w:rsidR="00B454DA" w:rsidRPr="00EC282A" w:rsidRDefault="00B454DA" w:rsidP="00B454DA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809" w:type="dxa"/>
          </w:tcPr>
          <w:p w14:paraId="3D72E875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7C4C9C41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2135BF5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5BBB80AC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434428F1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28E372F4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8BDC678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6373BC8A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A14D6E4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C84E416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512EF21D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10B1F60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2BF5B5F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32213FE0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09C51A9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7F59FB4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4FC9807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59612400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EAEFD92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A42C79F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EF0E2BA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A36A361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D26A7B7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620730" w:rsidRPr="00EC282A" w14:paraId="2DBD219A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3C37F5C2" w14:textId="7D3A670B" w:rsidR="00620730" w:rsidRPr="00EC282A" w:rsidRDefault="00620730" w:rsidP="00620730">
            <w:pPr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809" w:type="dxa"/>
          </w:tcPr>
          <w:p w14:paraId="49DBED64" w14:textId="7AB3BFDC" w:rsidR="00620730" w:rsidRPr="00EC282A" w:rsidRDefault="001C7446" w:rsidP="00501BA5">
            <w:pPr>
              <w:pStyle w:val="BodyText"/>
              <w:tabs>
                <w:tab w:val="clear" w:pos="454"/>
                <w:tab w:val="left" w:pos="52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874,658</w:t>
            </w:r>
          </w:p>
        </w:tc>
        <w:tc>
          <w:tcPr>
            <w:tcW w:w="245" w:type="dxa"/>
          </w:tcPr>
          <w:p w14:paraId="152EEDF9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46C185D" w14:textId="5AEF220A" w:rsidR="00620730" w:rsidRPr="00EC282A" w:rsidRDefault="00620730" w:rsidP="00501BA5">
            <w:pPr>
              <w:pStyle w:val="NoSpacing"/>
              <w:tabs>
                <w:tab w:val="clear" w:pos="454"/>
                <w:tab w:val="left" w:pos="551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F7CF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1,267,033</w:t>
            </w:r>
          </w:p>
        </w:tc>
        <w:tc>
          <w:tcPr>
            <w:tcW w:w="266" w:type="dxa"/>
          </w:tcPr>
          <w:p w14:paraId="01EF7664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A9D7C32" w14:textId="6E5CF63D" w:rsidR="00620730" w:rsidRPr="00EC282A" w:rsidRDefault="001C7446" w:rsidP="00501BA5">
            <w:pPr>
              <w:pStyle w:val="BodyText"/>
              <w:tabs>
                <w:tab w:val="clear" w:pos="454"/>
                <w:tab w:val="left" w:pos="442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57,149</w:t>
            </w:r>
          </w:p>
        </w:tc>
        <w:tc>
          <w:tcPr>
            <w:tcW w:w="273" w:type="dxa"/>
          </w:tcPr>
          <w:p w14:paraId="66B267E6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548DC50" w14:textId="6969A634" w:rsidR="00620730" w:rsidRPr="00EC282A" w:rsidRDefault="00620730" w:rsidP="00501BA5">
            <w:pPr>
              <w:pStyle w:val="NoSpacing"/>
              <w:tabs>
                <w:tab w:val="clear" w:pos="454"/>
                <w:tab w:val="clear" w:pos="680"/>
                <w:tab w:val="left" w:pos="530"/>
                <w:tab w:val="left" w:pos="592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2073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923,287</w:t>
            </w:r>
          </w:p>
        </w:tc>
        <w:tc>
          <w:tcPr>
            <w:tcW w:w="270" w:type="dxa"/>
          </w:tcPr>
          <w:p w14:paraId="3738C945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88E3E9A" w14:textId="02C9D40F" w:rsidR="00620730" w:rsidRPr="00EC282A" w:rsidRDefault="001C7446" w:rsidP="00501BA5">
            <w:pPr>
              <w:pStyle w:val="BodyText"/>
              <w:tabs>
                <w:tab w:val="clear" w:pos="454"/>
                <w:tab w:val="left" w:pos="52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="002C6A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2C6A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267</w:t>
            </w:r>
          </w:p>
        </w:tc>
        <w:tc>
          <w:tcPr>
            <w:tcW w:w="242" w:type="dxa"/>
          </w:tcPr>
          <w:p w14:paraId="240447F4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3492359" w14:textId="457DCF18" w:rsidR="00620730" w:rsidRPr="00EC282A" w:rsidRDefault="00620730" w:rsidP="00501BA5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2073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45,628</w:t>
            </w:r>
          </w:p>
        </w:tc>
        <w:tc>
          <w:tcPr>
            <w:tcW w:w="240" w:type="dxa"/>
          </w:tcPr>
          <w:p w14:paraId="37DDE0A7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6003FE8" w14:textId="6585BB3A" w:rsidR="00620730" w:rsidRPr="00EC282A" w:rsidRDefault="001C7446" w:rsidP="00501BA5">
            <w:pPr>
              <w:pStyle w:val="BodyText"/>
              <w:tabs>
                <w:tab w:val="clear" w:pos="454"/>
                <w:tab w:val="left" w:pos="557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  <w:r w:rsidR="002C6A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71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2C6A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074</w:t>
            </w:r>
          </w:p>
        </w:tc>
        <w:tc>
          <w:tcPr>
            <w:tcW w:w="238" w:type="dxa"/>
          </w:tcPr>
          <w:p w14:paraId="62A08DEE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471DDD2" w14:textId="7782F584" w:rsidR="00620730" w:rsidRPr="00EC282A" w:rsidRDefault="00620730" w:rsidP="00501BA5">
            <w:pPr>
              <w:pStyle w:val="NoSpacing"/>
              <w:tabs>
                <w:tab w:val="clear" w:pos="454"/>
                <w:tab w:val="left" w:pos="555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2073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2,235,948</w:t>
            </w:r>
          </w:p>
        </w:tc>
        <w:tc>
          <w:tcPr>
            <w:tcW w:w="236" w:type="dxa"/>
          </w:tcPr>
          <w:p w14:paraId="5F578C84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CB68BE1" w14:textId="4BA7207D" w:rsidR="00620730" w:rsidRPr="00EC282A" w:rsidRDefault="001C7446" w:rsidP="00501BA5">
            <w:pPr>
              <w:pStyle w:val="BodyText"/>
              <w:tabs>
                <w:tab w:val="clear" w:pos="454"/>
                <w:tab w:val="left" w:pos="471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142,56</w:t>
            </w:r>
            <w:r w:rsidR="00EB496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64" w:type="dxa"/>
          </w:tcPr>
          <w:p w14:paraId="42210E1B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926F3B5" w14:textId="0D21E4A3" w:rsidR="00620730" w:rsidRPr="00EC282A" w:rsidRDefault="00620730" w:rsidP="00501BA5">
            <w:pPr>
              <w:pStyle w:val="NoSpacing"/>
              <w:tabs>
                <w:tab w:val="clear" w:pos="454"/>
                <w:tab w:val="left" w:pos="527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2073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114,589</w:t>
            </w:r>
          </w:p>
        </w:tc>
        <w:tc>
          <w:tcPr>
            <w:tcW w:w="240" w:type="dxa"/>
          </w:tcPr>
          <w:p w14:paraId="36602EB0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2EBD7CD" w14:textId="69B14BA7" w:rsidR="00620730" w:rsidRPr="00EC282A" w:rsidRDefault="001C7446" w:rsidP="00501BA5">
            <w:pPr>
              <w:pStyle w:val="BodyText"/>
              <w:tabs>
                <w:tab w:val="clear" w:pos="454"/>
                <w:tab w:val="clear" w:pos="1644"/>
                <w:tab w:val="left" w:pos="567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1,11</w:t>
            </w:r>
            <w:r w:rsidR="002C6A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2C6A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64</w:t>
            </w:r>
            <w:r w:rsidR="00EB496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36" w:type="dxa"/>
          </w:tcPr>
          <w:p w14:paraId="4CC2A059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18E5E1B" w14:textId="6F96DE5A" w:rsidR="00620730" w:rsidRPr="00EC282A" w:rsidRDefault="00620730" w:rsidP="00501BA5">
            <w:pPr>
              <w:pStyle w:val="NoSpacing"/>
              <w:tabs>
                <w:tab w:val="clear" w:pos="454"/>
                <w:tab w:val="left" w:pos="565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2073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2,350,537</w:t>
            </w:r>
          </w:p>
        </w:tc>
      </w:tr>
      <w:tr w:rsidR="00620730" w:rsidRPr="00EC282A" w14:paraId="1621509A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68F89F6F" w14:textId="44900F2D" w:rsidR="00620730" w:rsidRPr="00EC282A" w:rsidRDefault="00620730" w:rsidP="00620730">
            <w:pPr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50961EF" w14:textId="3C4C5A26" w:rsidR="00620730" w:rsidRPr="00EC282A" w:rsidRDefault="00D73AD4" w:rsidP="00620730">
            <w:pPr>
              <w:pStyle w:val="BodyText"/>
              <w:tabs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1C744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5,672</w:t>
            </w:r>
          </w:p>
        </w:tc>
        <w:tc>
          <w:tcPr>
            <w:tcW w:w="245" w:type="dxa"/>
          </w:tcPr>
          <w:p w14:paraId="73FEC3EB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0FAF141F" w14:textId="29213518" w:rsidR="00620730" w:rsidRPr="00EC282A" w:rsidRDefault="00D73AD4" w:rsidP="00620730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620730" w:rsidRPr="007F7CF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47,591</w:t>
            </w:r>
          </w:p>
        </w:tc>
        <w:tc>
          <w:tcPr>
            <w:tcW w:w="266" w:type="dxa"/>
          </w:tcPr>
          <w:p w14:paraId="4AA3A594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3140113" w14:textId="7F5F86DB" w:rsidR="00620730" w:rsidRPr="00EC282A" w:rsidRDefault="001C7446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3179F55E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2EC6EB39" w14:textId="1438C928" w:rsidR="00620730" w:rsidRPr="00EC282A" w:rsidRDefault="00D73AD4" w:rsidP="00620730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  </w:t>
            </w:r>
            <w:r w:rsidR="00620730" w:rsidRPr="0062073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121</w:t>
            </w:r>
          </w:p>
        </w:tc>
        <w:tc>
          <w:tcPr>
            <w:tcW w:w="270" w:type="dxa"/>
          </w:tcPr>
          <w:p w14:paraId="203AAC8C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FA2B3D" w14:textId="7A4AA833" w:rsidR="00620730" w:rsidRPr="00EC282A" w:rsidRDefault="001C7446" w:rsidP="00620730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6959755C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27F83F16" w14:textId="067EAF9A" w:rsidR="00620730" w:rsidRPr="00EC282A" w:rsidRDefault="00620730" w:rsidP="00620730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2073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799901B6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DE39155" w14:textId="3BFDBA7D" w:rsidR="00620730" w:rsidRPr="00EC282A" w:rsidRDefault="00D73AD4" w:rsidP="00620730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1C744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5,672</w:t>
            </w:r>
          </w:p>
        </w:tc>
        <w:tc>
          <w:tcPr>
            <w:tcW w:w="238" w:type="dxa"/>
          </w:tcPr>
          <w:p w14:paraId="1E4B7194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F50EC71" w14:textId="4FA26DC4" w:rsidR="00620730" w:rsidRPr="00EC282A" w:rsidRDefault="00D73AD4" w:rsidP="00620730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</w:t>
            </w:r>
            <w:r w:rsidR="00620730" w:rsidRPr="0062073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47,712</w:t>
            </w:r>
          </w:p>
        </w:tc>
        <w:tc>
          <w:tcPr>
            <w:tcW w:w="236" w:type="dxa"/>
          </w:tcPr>
          <w:p w14:paraId="6E8B954C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BEB742D" w14:textId="04E99E7F" w:rsidR="00620730" w:rsidRPr="00EC282A" w:rsidRDefault="00D73AD4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  <w:r w:rsidR="001C744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CA281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  <w:r w:rsidR="001C744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,4</w:t>
            </w:r>
            <w:r w:rsidR="00CA281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264" w:type="dxa"/>
          </w:tcPr>
          <w:p w14:paraId="12D4CE06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08F07069" w14:textId="612D24F7" w:rsidR="00620730" w:rsidRPr="00EC282A" w:rsidRDefault="00501BA5" w:rsidP="00501BA5">
            <w:pPr>
              <w:pStyle w:val="NoSpacing"/>
              <w:tabs>
                <w:tab w:val="clear" w:pos="454"/>
                <w:tab w:val="left" w:pos="527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  <w:r w:rsidR="00620730" w:rsidRPr="0062073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32,427</w:t>
            </w:r>
          </w:p>
        </w:tc>
        <w:tc>
          <w:tcPr>
            <w:tcW w:w="240" w:type="dxa"/>
          </w:tcPr>
          <w:p w14:paraId="0B15106A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22362B0" w14:textId="01002B04" w:rsidR="00620730" w:rsidRPr="00EC282A" w:rsidRDefault="00D73AD4" w:rsidP="00620730">
            <w:pPr>
              <w:pStyle w:val="BodyText"/>
              <w:tabs>
                <w:tab w:val="clear" w:pos="454"/>
                <w:tab w:val="clear" w:pos="164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</w:t>
            </w:r>
            <w:r w:rsidR="001C744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CA281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</w:t>
            </w:r>
            <w:r w:rsidR="001C744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CA281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  <w:r w:rsidR="001C744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</w:t>
            </w:r>
          </w:p>
        </w:tc>
        <w:tc>
          <w:tcPr>
            <w:tcW w:w="236" w:type="dxa"/>
          </w:tcPr>
          <w:p w14:paraId="628DCBE8" w14:textId="77777777" w:rsidR="00620730" w:rsidRPr="00EC282A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4D4788B" w14:textId="0177835E" w:rsidR="00620730" w:rsidRPr="00EC282A" w:rsidRDefault="00D73AD4" w:rsidP="00620730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620730" w:rsidRPr="0062073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80,139</w:t>
            </w:r>
          </w:p>
        </w:tc>
      </w:tr>
      <w:tr w:rsidR="00620730" w:rsidRPr="00EC282A" w14:paraId="285C972A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4942E02B" w14:textId="67F5D6D8" w:rsidR="00620730" w:rsidRPr="00EC282A" w:rsidRDefault="00620730" w:rsidP="0062073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59EA6AB" w14:textId="3AB9D4BA" w:rsidR="00620730" w:rsidRPr="008C6AC2" w:rsidRDefault="001C7446" w:rsidP="00620730">
            <w:pPr>
              <w:pStyle w:val="BodyText"/>
              <w:tabs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880,3</w:t>
            </w:r>
            <w:r w:rsidR="00CA281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245" w:type="dxa"/>
          </w:tcPr>
          <w:p w14:paraId="526CA7D1" w14:textId="77777777" w:rsidR="00620730" w:rsidRPr="008C6AC2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2D6ED185" w14:textId="5A8C7C39" w:rsidR="00620730" w:rsidRPr="008C6AC2" w:rsidRDefault="00620730" w:rsidP="00620730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7F7CF6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1,314,624</w:t>
            </w:r>
          </w:p>
        </w:tc>
        <w:tc>
          <w:tcPr>
            <w:tcW w:w="266" w:type="dxa"/>
          </w:tcPr>
          <w:p w14:paraId="0F68B7EE" w14:textId="77777777" w:rsidR="00620730" w:rsidRPr="008C6AC2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F64EC6B" w14:textId="344A56BE" w:rsidR="00620730" w:rsidRPr="008C6AC2" w:rsidRDefault="001C7446" w:rsidP="00620730">
            <w:pPr>
              <w:pStyle w:val="BodyText"/>
              <w:tabs>
                <w:tab w:val="clear" w:pos="454"/>
                <w:tab w:val="left" w:pos="53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57,149</w:t>
            </w:r>
          </w:p>
        </w:tc>
        <w:tc>
          <w:tcPr>
            <w:tcW w:w="273" w:type="dxa"/>
          </w:tcPr>
          <w:p w14:paraId="1DCE9F3D" w14:textId="77777777" w:rsidR="00620730" w:rsidRPr="008C6AC2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1ABF9CE3" w14:textId="22B7DC9F" w:rsidR="00620730" w:rsidRPr="00620730" w:rsidRDefault="00620730" w:rsidP="00620730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2073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923,408</w:t>
            </w:r>
          </w:p>
        </w:tc>
        <w:tc>
          <w:tcPr>
            <w:tcW w:w="270" w:type="dxa"/>
          </w:tcPr>
          <w:p w14:paraId="43F26D02" w14:textId="77777777" w:rsidR="00620730" w:rsidRPr="008C6AC2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64CB693" w14:textId="219D548E" w:rsidR="00620730" w:rsidRPr="008C6AC2" w:rsidRDefault="001C7446" w:rsidP="00620730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 w:rsidR="002C6A1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2C6A1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267</w:t>
            </w:r>
          </w:p>
        </w:tc>
        <w:tc>
          <w:tcPr>
            <w:tcW w:w="242" w:type="dxa"/>
          </w:tcPr>
          <w:p w14:paraId="0804FEDF" w14:textId="77777777" w:rsidR="00620730" w:rsidRPr="008C6AC2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42B25FD8" w14:textId="45235F4B" w:rsidR="00620730" w:rsidRPr="00620730" w:rsidRDefault="00620730" w:rsidP="00620730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2073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45,628</w:t>
            </w:r>
          </w:p>
        </w:tc>
        <w:tc>
          <w:tcPr>
            <w:tcW w:w="240" w:type="dxa"/>
          </w:tcPr>
          <w:p w14:paraId="5013A919" w14:textId="77777777" w:rsidR="00620730" w:rsidRPr="008C6AC2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D4B16CD" w14:textId="73CBBD36" w:rsidR="00620730" w:rsidRPr="008C6AC2" w:rsidRDefault="001C7446" w:rsidP="00620730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97</w:t>
            </w:r>
            <w:r w:rsidR="002C6A1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2C6A1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746</w:t>
            </w:r>
          </w:p>
        </w:tc>
        <w:tc>
          <w:tcPr>
            <w:tcW w:w="238" w:type="dxa"/>
          </w:tcPr>
          <w:p w14:paraId="64B66D78" w14:textId="77777777" w:rsidR="00620730" w:rsidRPr="008C6AC2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5927ADF" w14:textId="1F87C183" w:rsidR="00620730" w:rsidRPr="00620730" w:rsidRDefault="00620730" w:rsidP="00620730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2073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2,283,660</w:t>
            </w:r>
          </w:p>
        </w:tc>
        <w:tc>
          <w:tcPr>
            <w:tcW w:w="236" w:type="dxa"/>
          </w:tcPr>
          <w:p w14:paraId="1F809488" w14:textId="77777777" w:rsidR="00620730" w:rsidRPr="008C6AC2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2CEDEE1" w14:textId="4E85A9EC" w:rsidR="00620730" w:rsidRPr="008C6AC2" w:rsidRDefault="001C7446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16</w:t>
            </w:r>
            <w:r w:rsidR="00CA281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CA281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98</w:t>
            </w:r>
            <w:r w:rsidR="00EB496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64" w:type="dxa"/>
          </w:tcPr>
          <w:p w14:paraId="75491D6D" w14:textId="77777777" w:rsidR="00620730" w:rsidRPr="008C6AC2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10FAC793" w14:textId="6DA42154" w:rsidR="00620730" w:rsidRPr="00620730" w:rsidRDefault="00620730" w:rsidP="00620730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2073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147,016</w:t>
            </w:r>
          </w:p>
        </w:tc>
        <w:tc>
          <w:tcPr>
            <w:tcW w:w="240" w:type="dxa"/>
          </w:tcPr>
          <w:p w14:paraId="7FC7184F" w14:textId="77777777" w:rsidR="00620730" w:rsidRPr="008C6AC2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3FC7A99" w14:textId="21DFBA10" w:rsidR="00620730" w:rsidRPr="008C6AC2" w:rsidRDefault="001C7446" w:rsidP="00620730">
            <w:pPr>
              <w:pStyle w:val="BodyText"/>
              <w:tabs>
                <w:tab w:val="clear" w:pos="454"/>
                <w:tab w:val="clear" w:pos="164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1,1</w:t>
            </w:r>
            <w:r w:rsidR="00CA281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 w:rsidR="002C6A1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9,73</w:t>
            </w:r>
            <w:r w:rsidR="00F849F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36" w:type="dxa"/>
          </w:tcPr>
          <w:p w14:paraId="57F808A3" w14:textId="77777777" w:rsidR="00620730" w:rsidRPr="008C6AC2" w:rsidRDefault="00620730" w:rsidP="0062073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617032E0" w14:textId="0379A457" w:rsidR="00620730" w:rsidRPr="00620730" w:rsidRDefault="00620730" w:rsidP="00620730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62073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2,430,676</w:t>
            </w:r>
          </w:p>
        </w:tc>
      </w:tr>
      <w:tr w:rsidR="00B454DA" w:rsidRPr="00EC282A" w14:paraId="189CB92C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6095CFC2" w14:textId="7269F41E" w:rsidR="00B454DA" w:rsidRPr="00EC282A" w:rsidRDefault="00B454DA" w:rsidP="00B454D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6E50211D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131334FF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62E4DDFF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012564CB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12987B78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EC55527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7360A519" w14:textId="77777777" w:rsidR="00B454DA" w:rsidRPr="00EC282A" w:rsidRDefault="00B454DA" w:rsidP="00620730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DAAB647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91FA7EB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E79D250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32862F4A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60D0F6C2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B975840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08217F0C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813A323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4663CE5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13B0C77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2159DAAB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0F2696C2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67252A3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AD91FF6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6AC1E05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4408972F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B454DA" w:rsidRPr="00EC282A" w14:paraId="44CCD38F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6791359A" w14:textId="3E9AD2C2" w:rsidR="00B454DA" w:rsidRPr="00EC282A" w:rsidRDefault="00B454DA" w:rsidP="00B454D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809" w:type="dxa"/>
          </w:tcPr>
          <w:p w14:paraId="48C24F74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616EEE4E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7B90604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1028C5EF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73E2CAE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744D44B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26912D38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2A808D72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0BF0890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5BB82DFD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43C92D29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7D6471A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27275AF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4C1967C1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5AE4543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9A3CF45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6C5338D2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4FB7B751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6006EF9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69AE2A69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99DE3D2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939DBCA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BB18875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B454DA" w:rsidRPr="00EC282A" w14:paraId="51480FFE" w14:textId="77777777" w:rsidTr="001C7446">
        <w:trPr>
          <w:gridAfter w:val="1"/>
          <w:wAfter w:w="18" w:type="dxa"/>
          <w:trHeight w:val="317"/>
        </w:trPr>
        <w:tc>
          <w:tcPr>
            <w:tcW w:w="2158" w:type="dxa"/>
          </w:tcPr>
          <w:p w14:paraId="23090538" w14:textId="1251E17F" w:rsidR="00B454DA" w:rsidRPr="00EC282A" w:rsidRDefault="00B454DA" w:rsidP="00B454D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809" w:type="dxa"/>
          </w:tcPr>
          <w:p w14:paraId="2C19EF57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79FFB235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1649C64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6BD09798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3C54984E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1463CC5E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3A3F86E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47E7C56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374CA0F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2785AA0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5E394FF0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7BCA3A6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ADEF2A4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560F6787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80379E4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867DD1F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39AB811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51943ACB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EA056B0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282A68B8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E0018F5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4CA5F18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2AF11BB" w14:textId="77777777" w:rsidR="00B454DA" w:rsidRPr="00EC282A" w:rsidRDefault="00B454DA" w:rsidP="00B454D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75758E" w:rsidRPr="00EC282A" w14:paraId="696CCFC3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07DF92AE" w14:textId="77777777" w:rsidR="0075758E" w:rsidRPr="00EC282A" w:rsidRDefault="0075758E" w:rsidP="0075758E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ไทย</w:t>
            </w:r>
          </w:p>
        </w:tc>
        <w:tc>
          <w:tcPr>
            <w:tcW w:w="809" w:type="dxa"/>
            <w:vAlign w:val="bottom"/>
          </w:tcPr>
          <w:p w14:paraId="270AE2E5" w14:textId="290C8B5A" w:rsidR="0075758E" w:rsidRPr="00EC282A" w:rsidRDefault="001C7446" w:rsidP="0075758E">
            <w:pPr>
              <w:pStyle w:val="BodyText"/>
              <w:tabs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874,658</w:t>
            </w:r>
          </w:p>
        </w:tc>
        <w:tc>
          <w:tcPr>
            <w:tcW w:w="245" w:type="dxa"/>
            <w:vAlign w:val="bottom"/>
          </w:tcPr>
          <w:p w14:paraId="67AF422E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498ADA7E" w14:textId="7C8E1D8B" w:rsidR="0075758E" w:rsidRPr="00EC282A" w:rsidRDefault="0075758E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5758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1,267,033</w:t>
            </w:r>
          </w:p>
        </w:tc>
        <w:tc>
          <w:tcPr>
            <w:tcW w:w="266" w:type="dxa"/>
            <w:vAlign w:val="bottom"/>
          </w:tcPr>
          <w:p w14:paraId="6EECF04F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12CBED0E" w14:textId="1312D3BE" w:rsidR="0075758E" w:rsidRPr="00EC282A" w:rsidRDefault="001C7446" w:rsidP="0075758E">
            <w:pPr>
              <w:pStyle w:val="BodyText"/>
              <w:tabs>
                <w:tab w:val="clear" w:pos="454"/>
                <w:tab w:val="left" w:pos="530"/>
                <w:tab w:val="left" w:pos="59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57,149</w:t>
            </w:r>
          </w:p>
        </w:tc>
        <w:tc>
          <w:tcPr>
            <w:tcW w:w="273" w:type="dxa"/>
            <w:vAlign w:val="bottom"/>
          </w:tcPr>
          <w:p w14:paraId="3451EA5C" w14:textId="77777777" w:rsidR="0075758E" w:rsidRPr="00EC282A" w:rsidRDefault="0075758E" w:rsidP="0075758E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45988EB5" w14:textId="7F91AD0F" w:rsidR="0075758E" w:rsidRPr="00EC282A" w:rsidRDefault="00D73AD4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923</w:t>
            </w:r>
            <w:r w:rsidR="0075758E" w:rsidRPr="0075758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287</w:t>
            </w:r>
          </w:p>
        </w:tc>
        <w:tc>
          <w:tcPr>
            <w:tcW w:w="270" w:type="dxa"/>
            <w:vAlign w:val="bottom"/>
          </w:tcPr>
          <w:p w14:paraId="08A793F1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FE34464" w14:textId="38188460" w:rsidR="0075758E" w:rsidRPr="00EC282A" w:rsidRDefault="001C7446" w:rsidP="0075758E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="002C6A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2C6A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267</w:t>
            </w:r>
          </w:p>
        </w:tc>
        <w:tc>
          <w:tcPr>
            <w:tcW w:w="242" w:type="dxa"/>
            <w:vAlign w:val="bottom"/>
          </w:tcPr>
          <w:p w14:paraId="6CC380E0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2333F555" w14:textId="11A96B10" w:rsidR="0075758E" w:rsidRPr="00EC282A" w:rsidRDefault="00D73AD4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45</w:t>
            </w:r>
            <w:r w:rsidR="0075758E" w:rsidRPr="0075758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628</w:t>
            </w:r>
          </w:p>
        </w:tc>
        <w:tc>
          <w:tcPr>
            <w:tcW w:w="240" w:type="dxa"/>
            <w:vAlign w:val="bottom"/>
          </w:tcPr>
          <w:p w14:paraId="1B577D59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06706D0B" w14:textId="3878E6F8" w:rsidR="0075758E" w:rsidRPr="00EC282A" w:rsidRDefault="001C7446" w:rsidP="0075758E">
            <w:pPr>
              <w:pStyle w:val="BodyText"/>
              <w:tabs>
                <w:tab w:val="clear" w:pos="45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  <w:r w:rsidR="002C6A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71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2C6A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074</w:t>
            </w:r>
          </w:p>
        </w:tc>
        <w:tc>
          <w:tcPr>
            <w:tcW w:w="238" w:type="dxa"/>
            <w:vAlign w:val="bottom"/>
          </w:tcPr>
          <w:p w14:paraId="2213EAD5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7124AAD1" w14:textId="7C854C04" w:rsidR="0075758E" w:rsidRPr="00EC282A" w:rsidRDefault="00D73AD4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75758E" w:rsidRPr="0075758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235</w:t>
            </w:r>
            <w:r w:rsidR="0075758E" w:rsidRPr="0075758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948</w:t>
            </w:r>
          </w:p>
        </w:tc>
        <w:tc>
          <w:tcPr>
            <w:tcW w:w="236" w:type="dxa"/>
            <w:vAlign w:val="bottom"/>
          </w:tcPr>
          <w:p w14:paraId="26BA1208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B528B5B" w14:textId="0F7645DA" w:rsidR="0075758E" w:rsidRPr="00EC282A" w:rsidRDefault="001C7446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133,56</w:t>
            </w:r>
            <w:r w:rsidR="00EB496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64" w:type="dxa"/>
            <w:vAlign w:val="bottom"/>
          </w:tcPr>
          <w:p w14:paraId="38B902B8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CAA0C76" w14:textId="52F2F3AE" w:rsidR="0075758E" w:rsidRPr="00EC282A" w:rsidRDefault="00D73AD4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104</w:t>
            </w:r>
            <w:r w:rsidR="0075758E" w:rsidRPr="0075758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085</w:t>
            </w:r>
          </w:p>
        </w:tc>
        <w:tc>
          <w:tcPr>
            <w:tcW w:w="240" w:type="dxa"/>
            <w:vAlign w:val="bottom"/>
          </w:tcPr>
          <w:p w14:paraId="12ACC683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948598C" w14:textId="71D454EC" w:rsidR="0075758E" w:rsidRPr="00EC282A" w:rsidRDefault="001C7446" w:rsidP="0075758E">
            <w:pPr>
              <w:pStyle w:val="BodyText"/>
              <w:tabs>
                <w:tab w:val="clear" w:pos="454"/>
                <w:tab w:val="clear" w:pos="1644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1,10</w:t>
            </w:r>
            <w:r w:rsidR="002C6A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2C6A1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63</w:t>
            </w:r>
            <w:r w:rsidR="00EB496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36" w:type="dxa"/>
            <w:vAlign w:val="bottom"/>
          </w:tcPr>
          <w:p w14:paraId="37A00E0D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247D96C" w14:textId="0ED5DCA5" w:rsidR="0075758E" w:rsidRPr="00EC282A" w:rsidRDefault="00D73AD4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</w:t>
            </w:r>
            <w:r w:rsidR="0075758E" w:rsidRPr="0075758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340</w:t>
            </w:r>
            <w:r w:rsidR="0075758E" w:rsidRPr="0075758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033</w:t>
            </w:r>
          </w:p>
        </w:tc>
      </w:tr>
      <w:tr w:rsidR="0075758E" w:rsidRPr="00EC282A" w14:paraId="5D123D35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0E6B4947" w14:textId="77777777" w:rsidR="0075758E" w:rsidRPr="00EC282A" w:rsidRDefault="0075758E" w:rsidP="0075758E">
            <w:pPr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4E6EFAD" w14:textId="614AC5F3" w:rsidR="0075758E" w:rsidRPr="00EC282A" w:rsidRDefault="001C7446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6A85933E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216E91BC" w14:textId="731052AE" w:rsidR="0075758E" w:rsidRPr="00EC282A" w:rsidRDefault="0075758E" w:rsidP="0075758E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5758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6" w:type="dxa"/>
            <w:vAlign w:val="bottom"/>
          </w:tcPr>
          <w:p w14:paraId="29D99577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1B47CA9A" w14:textId="1BC97BBB" w:rsidR="0075758E" w:rsidRPr="00EC282A" w:rsidRDefault="001C7446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2C343DA7" w14:textId="77777777" w:rsidR="0075758E" w:rsidRPr="00EC282A" w:rsidRDefault="0075758E" w:rsidP="0075758E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6B2E02FC" w14:textId="14E129FD" w:rsidR="0075758E" w:rsidRPr="00EC282A" w:rsidRDefault="0075758E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75758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F357D26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20F0189" w14:textId="49357A21" w:rsidR="0075758E" w:rsidRPr="00EC282A" w:rsidRDefault="001C7446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34BA995F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59A989E" w14:textId="354C84CA" w:rsidR="0075758E" w:rsidRPr="00EC282A" w:rsidRDefault="0075758E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5758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46DDCDB3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6291FDF" w14:textId="3ADEA1F6" w:rsidR="0075758E" w:rsidRPr="00EC282A" w:rsidRDefault="001C7446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32B891AB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DB916EC" w14:textId="3EDCCC6C" w:rsidR="0075758E" w:rsidRPr="00EC282A" w:rsidRDefault="0075758E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5758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0B158B6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EA53D6B" w14:textId="57278E8A" w:rsidR="0075758E" w:rsidRPr="00EC282A" w:rsidRDefault="00D73AD4" w:rsidP="0075758E">
            <w:pPr>
              <w:pStyle w:val="BodyText"/>
              <w:tabs>
                <w:tab w:val="clear" w:pos="454"/>
                <w:tab w:val="left" w:pos="4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1C744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9,006</w:t>
            </w:r>
          </w:p>
        </w:tc>
        <w:tc>
          <w:tcPr>
            <w:tcW w:w="264" w:type="dxa"/>
            <w:vAlign w:val="bottom"/>
          </w:tcPr>
          <w:p w14:paraId="04322317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278EE71" w14:textId="3D662B4A" w:rsidR="0075758E" w:rsidRPr="00EC282A" w:rsidRDefault="00D73AD4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</w:t>
            </w:r>
            <w:r w:rsidR="0075758E" w:rsidRPr="0075758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504</w:t>
            </w:r>
          </w:p>
        </w:tc>
        <w:tc>
          <w:tcPr>
            <w:tcW w:w="240" w:type="dxa"/>
            <w:vAlign w:val="bottom"/>
          </w:tcPr>
          <w:p w14:paraId="44602AA9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851656B" w14:textId="6346406A" w:rsidR="0075758E" w:rsidRPr="00EC282A" w:rsidRDefault="00D73AD4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 </w:t>
            </w:r>
            <w:r w:rsidR="001C744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9,006</w:t>
            </w:r>
          </w:p>
        </w:tc>
        <w:tc>
          <w:tcPr>
            <w:tcW w:w="236" w:type="dxa"/>
            <w:vAlign w:val="bottom"/>
          </w:tcPr>
          <w:p w14:paraId="25AC936A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89FFF4E" w14:textId="7B9AD6EF" w:rsidR="0075758E" w:rsidRPr="00EC282A" w:rsidRDefault="00D73AD4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</w:t>
            </w: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</w:t>
            </w:r>
            <w:r w:rsidR="0075758E" w:rsidRPr="0075758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504</w:t>
            </w:r>
          </w:p>
        </w:tc>
      </w:tr>
      <w:tr w:rsidR="0075758E" w:rsidRPr="00EC282A" w14:paraId="33597A6A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1FC30D59" w14:textId="77777777" w:rsidR="0075758E" w:rsidRPr="00EC282A" w:rsidRDefault="0075758E" w:rsidP="0075758E">
            <w:pPr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8E3C2CF" w14:textId="1402E2AF" w:rsidR="0075758E" w:rsidRPr="00EC282A" w:rsidRDefault="001C7446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874,658</w:t>
            </w:r>
          </w:p>
        </w:tc>
        <w:tc>
          <w:tcPr>
            <w:tcW w:w="245" w:type="dxa"/>
            <w:vAlign w:val="bottom"/>
          </w:tcPr>
          <w:p w14:paraId="74B550DE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6AEC5466" w14:textId="5440E0B6" w:rsidR="0075758E" w:rsidRPr="00EC282A" w:rsidRDefault="0075758E" w:rsidP="0075758E">
            <w:pPr>
              <w:pStyle w:val="NoSpacing"/>
              <w:tabs>
                <w:tab w:val="clear" w:pos="454"/>
                <w:tab w:val="left" w:pos="46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75758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1,267,033</w:t>
            </w:r>
          </w:p>
        </w:tc>
        <w:tc>
          <w:tcPr>
            <w:tcW w:w="266" w:type="dxa"/>
            <w:vAlign w:val="bottom"/>
          </w:tcPr>
          <w:p w14:paraId="076EC1B9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F0A82A4" w14:textId="7687F6F4" w:rsidR="0075758E" w:rsidRPr="00EC282A" w:rsidRDefault="001C7446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57,149</w:t>
            </w:r>
          </w:p>
        </w:tc>
        <w:tc>
          <w:tcPr>
            <w:tcW w:w="273" w:type="dxa"/>
            <w:vAlign w:val="bottom"/>
          </w:tcPr>
          <w:p w14:paraId="11429C68" w14:textId="77777777" w:rsidR="0075758E" w:rsidRPr="00EC282A" w:rsidRDefault="0075758E" w:rsidP="0075758E">
            <w:pPr>
              <w:pStyle w:val="BodyText"/>
              <w:spacing w:after="0"/>
              <w:ind w:right="-89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4376F88E" w14:textId="52CB3FA5" w:rsidR="0075758E" w:rsidRPr="0075758E" w:rsidRDefault="00D73AD4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923</w:t>
            </w:r>
            <w:r w:rsidR="0075758E" w:rsidRPr="0075758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287</w:t>
            </w:r>
          </w:p>
        </w:tc>
        <w:tc>
          <w:tcPr>
            <w:tcW w:w="270" w:type="dxa"/>
            <w:vAlign w:val="bottom"/>
          </w:tcPr>
          <w:p w14:paraId="462A30F5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BA50AE2" w14:textId="3A09387D" w:rsidR="0075758E" w:rsidRPr="00EC282A" w:rsidRDefault="001C7446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 w:rsidR="002C6A1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2C6A1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267</w:t>
            </w:r>
          </w:p>
        </w:tc>
        <w:tc>
          <w:tcPr>
            <w:tcW w:w="242" w:type="dxa"/>
            <w:vAlign w:val="bottom"/>
          </w:tcPr>
          <w:p w14:paraId="659F5ECF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E051BD1" w14:textId="4A2C2175" w:rsidR="0075758E" w:rsidRPr="0075758E" w:rsidRDefault="00D73AD4" w:rsidP="00501BA5">
            <w:pPr>
              <w:pStyle w:val="NoSpacing"/>
              <w:tabs>
                <w:tab w:val="clear" w:pos="454"/>
                <w:tab w:val="left" w:pos="46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45</w:t>
            </w:r>
            <w:r w:rsidR="0075758E" w:rsidRPr="0075758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628</w:t>
            </w:r>
          </w:p>
        </w:tc>
        <w:tc>
          <w:tcPr>
            <w:tcW w:w="240" w:type="dxa"/>
            <w:vAlign w:val="bottom"/>
          </w:tcPr>
          <w:p w14:paraId="1508FAFE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1491A27D" w14:textId="72F1443E" w:rsidR="0075758E" w:rsidRPr="00EC282A" w:rsidRDefault="001C7446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</w:t>
            </w:r>
            <w:r w:rsidR="002C6A1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2C6A1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074</w:t>
            </w:r>
          </w:p>
        </w:tc>
        <w:tc>
          <w:tcPr>
            <w:tcW w:w="238" w:type="dxa"/>
            <w:vAlign w:val="bottom"/>
          </w:tcPr>
          <w:p w14:paraId="32136270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CB4320A" w14:textId="1EBA25CD" w:rsidR="0075758E" w:rsidRPr="0075758E" w:rsidRDefault="00D73AD4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</w:t>
            </w:r>
            <w:r w:rsidR="0075758E" w:rsidRPr="0075758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235</w:t>
            </w:r>
            <w:r w:rsidR="0075758E" w:rsidRPr="0075758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948</w:t>
            </w:r>
          </w:p>
        </w:tc>
        <w:tc>
          <w:tcPr>
            <w:tcW w:w="236" w:type="dxa"/>
            <w:vAlign w:val="bottom"/>
          </w:tcPr>
          <w:p w14:paraId="17F06AD3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D3ED52C" w14:textId="2A064142" w:rsidR="0075758E" w:rsidRPr="00EC282A" w:rsidRDefault="001C7446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142,56</w:t>
            </w:r>
            <w:r w:rsidR="00EB496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64" w:type="dxa"/>
            <w:vAlign w:val="bottom"/>
          </w:tcPr>
          <w:p w14:paraId="6E8505D9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003E4242" w14:textId="161473A6" w:rsidR="0075758E" w:rsidRPr="0075758E" w:rsidRDefault="00D73AD4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114</w:t>
            </w:r>
            <w:r w:rsidR="0075758E" w:rsidRPr="0075758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589</w:t>
            </w:r>
          </w:p>
        </w:tc>
        <w:tc>
          <w:tcPr>
            <w:tcW w:w="240" w:type="dxa"/>
            <w:vAlign w:val="bottom"/>
          </w:tcPr>
          <w:p w14:paraId="6F808B28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1676BAE" w14:textId="775045AC" w:rsidR="0075758E" w:rsidRPr="00EC282A" w:rsidRDefault="001C7446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1,11</w:t>
            </w:r>
            <w:r w:rsidR="002C6A1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,6</w:t>
            </w:r>
            <w:r w:rsidR="002C6A1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</w:t>
            </w:r>
            <w:r w:rsidR="00EB496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679AB485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50C4901" w14:textId="40178DE6" w:rsidR="0075758E" w:rsidRPr="0075758E" w:rsidRDefault="00D73AD4" w:rsidP="0075758E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</w:t>
            </w:r>
            <w:r w:rsidR="0075758E" w:rsidRPr="0075758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350</w:t>
            </w:r>
            <w:r w:rsidR="0075758E" w:rsidRPr="0075758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537</w:t>
            </w:r>
          </w:p>
        </w:tc>
      </w:tr>
      <w:tr w:rsidR="0075758E" w:rsidRPr="00EC282A" w14:paraId="231D3667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0ABA003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1CA5F673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25EC586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7708D503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8E0D39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5423343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6597A17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051AFB0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771CDB03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90AE705" w14:textId="33A3CC4C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224D7812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1104086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62C43F2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DB770D2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216FDDD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B9F3C4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6D762B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0FF26C1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622A240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05B5AAD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2567C2B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8A59A5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41E7D0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40AF60B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75758E" w:rsidRPr="00EC282A" w14:paraId="517B9CB9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1CF70B64" w14:textId="77777777" w:rsidR="0075758E" w:rsidRPr="00EC282A" w:rsidRDefault="0075758E" w:rsidP="0075758E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4C7CCAF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A83B5E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59E5698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10D61D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97039A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15F568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3187B47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E22116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C0207F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4F8520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56F41A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35F06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1855096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15731D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91F515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17FF00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44277D8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A07871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DD6A8D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F191DD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19BC9F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09F7C9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75758E" w:rsidRPr="00EC282A" w14:paraId="0C1FAD5E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0E384651" w14:textId="77777777" w:rsidR="0075758E" w:rsidRPr="00EC282A" w:rsidRDefault="0075758E" w:rsidP="0075758E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1FEE547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152C08B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55563A8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80F364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2AA27D0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6A3BF6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2F292E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EFB9D5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5D0B7A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322446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4A803B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CA3F9C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9B1D66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67C07F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F4A45A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6F5EF6F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2935B07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BBF580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6A141D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3669BA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26E66B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067E09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75758E" w:rsidRPr="00EC282A" w14:paraId="17643566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364AB595" w14:textId="77777777" w:rsidR="0075758E" w:rsidRPr="00EC282A" w:rsidRDefault="0075758E" w:rsidP="0075758E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6B24E513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17502D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00FAAC2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2BAC0B6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23F01B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632968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1DC47EB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63EDD5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4BF4EA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A38CE3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04B9EE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01C8B2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4212C1E3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4A50B3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AAB159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06823F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36377F1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A14359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4595AC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2FBFAC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7D07B83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41F148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75758E" w:rsidRPr="00EC282A" w14:paraId="752019B1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7A614B2A" w14:textId="77777777" w:rsidR="0075758E" w:rsidRPr="00EC282A" w:rsidRDefault="0075758E" w:rsidP="0075758E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018D848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D228CC2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17EB42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4D26B6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676E990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8F1A4D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94E38B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8E3293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5DB1D1B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9C6468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68D3B22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3224BC3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15C14B7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378BC9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9E8CF9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36FC32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619F2C2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26CA9D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DBD156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9EB821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AE971A2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8B93B2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75758E" w:rsidRPr="00EC282A" w14:paraId="0E78DC49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6B868E50" w14:textId="77777777" w:rsidR="0075758E" w:rsidRPr="00EC282A" w:rsidRDefault="0075758E" w:rsidP="0075758E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240E8C6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5D2BF55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7A70333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3D68D32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979CF8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11BE6C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3672487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953296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668B11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95E49D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143CDC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13AB4E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43B82D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A1792D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5689A5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8F5045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6AB3910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5CFD89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1B5F0C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BE2D1C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79727E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CE168A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75758E" w:rsidRPr="00EC282A" w14:paraId="09EF5A8B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4DA79B89" w14:textId="77777777" w:rsidR="0075758E" w:rsidRPr="00EC282A" w:rsidRDefault="0075758E" w:rsidP="0075758E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3206A76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450924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620782C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53205B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B11C7A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425DFE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6C0CB48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E77989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D26573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2ED8C5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E2D9C8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6DAC65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41F8465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CAF0A6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22F4EB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BEA892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2F9DA25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D69F4B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74DEF0A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7C2B8B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434348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1D094F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75758E" w:rsidRPr="00EC282A" w14:paraId="0D87AC7D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3E712A50" w14:textId="77777777" w:rsidR="0075758E" w:rsidRPr="00EC282A" w:rsidRDefault="0075758E" w:rsidP="0075758E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1671122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AD2733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469B6B1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367FDD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5782DD1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268214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7FD198E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6E3B64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8D48C0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D0D826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6A514FC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C6FAB9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3168F3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380A57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957BB1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5B12F6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2975732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9CF006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54E239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1B9157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479C23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E1B6F3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75758E" w:rsidRPr="00EC282A" w14:paraId="30CC28DB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28F100C4" w14:textId="77777777" w:rsidR="0075758E" w:rsidRPr="00EC282A" w:rsidRDefault="0075758E" w:rsidP="0075758E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40B7326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F14582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5A87A53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20DB0EC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ED26DD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9CC958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7890BC92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39F222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AEE086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8C5809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BE399D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591BDA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03255C6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B569FC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53B7BC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6607F813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5AC4E3F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E6B611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879673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47935A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90BC92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431426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75758E" w:rsidRPr="00EC282A" w14:paraId="11A708DF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23481414" w14:textId="77777777" w:rsidR="0075758E" w:rsidRPr="00EC282A" w:rsidRDefault="0075758E" w:rsidP="0075758E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1F3717C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1F984FA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3134F7D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814A6B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2B4D338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BBF2CA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02084E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A97F01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1E21EC3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AC2EB7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32D113A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9EB76B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936E34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9BB45C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071F6A2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F0F75E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2F2BCD1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E684DA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277555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7118607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64FA6D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8BF658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75758E" w:rsidRPr="00EC282A" w14:paraId="1DB4F90C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500C0D28" w14:textId="77777777" w:rsidR="0075758E" w:rsidRPr="00EC282A" w:rsidRDefault="0075758E" w:rsidP="0075758E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79618F92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ECDBE4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609E63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4D2855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B51D92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E05A89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A22158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8A1BAD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F8A4E5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7EBE68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7FF68B3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048EC6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8A29A83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10E850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5125E0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CAEB98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3610D28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E6A48E2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0E7AE1E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B38AED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8990F4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2EB089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75758E" w:rsidRPr="00EC282A" w14:paraId="1B2EB4AC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4076B3FA" w14:textId="77777777" w:rsidR="0075758E" w:rsidRPr="00EC282A" w:rsidRDefault="0075758E" w:rsidP="0075758E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24E3586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0C37EC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6E3487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78601BE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1A1C485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A10D59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02DF492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B06B06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5AA9C7E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E666552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7949DF6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20CE38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6381ECB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A6207B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DCDA60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5684CF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0D5E60F4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8BA185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64518E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3D81DA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4F7103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536322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75758E" w:rsidRPr="00EC282A" w14:paraId="710B7754" w14:textId="77777777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080CB46D" w14:textId="77777777" w:rsidR="0075758E" w:rsidRPr="00EC282A" w:rsidRDefault="0075758E" w:rsidP="0075758E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45" w:type="dxa"/>
          </w:tcPr>
          <w:p w14:paraId="6A726B0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281A71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02F30CB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413CBF7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528B494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485EC2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60C0533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D45BC7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75C571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C85946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2B9AE9B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105EC0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0B3C7F65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AEFF7A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2FD3AE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7C8A8D2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48016D62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9CE346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76BDFBA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16D4A81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8D0204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3373803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75758E" w:rsidRPr="00EC282A" w14:paraId="319F555E" w14:textId="77777777" w:rsidTr="00934FE2">
        <w:trPr>
          <w:trHeight w:val="87"/>
        </w:trPr>
        <w:tc>
          <w:tcPr>
            <w:tcW w:w="2158" w:type="dxa"/>
            <w:vAlign w:val="bottom"/>
          </w:tcPr>
          <w:p w14:paraId="1222DB2D" w14:textId="77777777" w:rsidR="0075758E" w:rsidRPr="00EC282A" w:rsidRDefault="0075758E" w:rsidP="0075758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5E3EFDE6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งบการเงินรวม</w:t>
            </w:r>
          </w:p>
        </w:tc>
      </w:tr>
      <w:tr w:rsidR="0075758E" w:rsidRPr="00EC282A" w14:paraId="34781092" w14:textId="77777777" w:rsidTr="00934FE2">
        <w:trPr>
          <w:trHeight w:val="87"/>
        </w:trPr>
        <w:tc>
          <w:tcPr>
            <w:tcW w:w="2158" w:type="dxa"/>
            <w:vAlign w:val="bottom"/>
          </w:tcPr>
          <w:p w14:paraId="489AD7CE" w14:textId="77777777" w:rsidR="0075758E" w:rsidRPr="00EC282A" w:rsidRDefault="0075758E" w:rsidP="0075758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7755DFCF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75758E" w:rsidRPr="00EC282A" w14:paraId="591C0640" w14:textId="77777777" w:rsidTr="00934FE2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7D207AFD" w14:textId="77777777" w:rsidR="0075758E" w:rsidRPr="00EC282A" w:rsidRDefault="0075758E" w:rsidP="0075758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7" w:type="dxa"/>
            <w:gridSpan w:val="3"/>
          </w:tcPr>
          <w:p w14:paraId="621B46D3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6" w:type="dxa"/>
          </w:tcPr>
          <w:p w14:paraId="4B7903DD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2" w:type="dxa"/>
            <w:gridSpan w:val="3"/>
          </w:tcPr>
          <w:p w14:paraId="7C960EBF" w14:textId="3FB9443A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ส่วนงานที่</w:t>
            </w:r>
            <w:r w:rsidR="00D73A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23C0B0F2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3250FB9F" w14:textId="2EE750CD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="00D73A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40" w:type="dxa"/>
          </w:tcPr>
          <w:p w14:paraId="67D1D614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6" w:type="dxa"/>
            <w:gridSpan w:val="3"/>
          </w:tcPr>
          <w:p w14:paraId="780EBCDE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6870774C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22" w:type="dxa"/>
            <w:gridSpan w:val="3"/>
          </w:tcPr>
          <w:p w14:paraId="3D9D991E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ส่วนงานอื่น</w:t>
            </w: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ๆ</w:t>
            </w:r>
          </w:p>
        </w:tc>
        <w:tc>
          <w:tcPr>
            <w:tcW w:w="240" w:type="dxa"/>
          </w:tcPr>
          <w:p w14:paraId="6207ED10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651E5E7E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75758E" w:rsidRPr="00EC282A" w14:paraId="65F05C38" w14:textId="77777777" w:rsidTr="00934FE2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  <w:hideMark/>
          </w:tcPr>
          <w:p w14:paraId="2328B678" w14:textId="20F5B6E0" w:rsidR="0075758E" w:rsidRPr="00EC282A" w:rsidRDefault="0075758E" w:rsidP="0075758E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เก้า</w:t>
            </w: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เดือนสิ้นสุด</w:t>
            </w:r>
          </w:p>
          <w:p w14:paraId="6BECDEAD" w14:textId="5DD9DF8C" w:rsidR="0075758E" w:rsidRPr="00EC282A" w:rsidRDefault="0075758E" w:rsidP="0075758E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  วันที่ </w:t>
            </w: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30</w:t>
            </w:r>
            <w:r w:rsidRPr="00EC282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กันยายน</w:t>
            </w:r>
          </w:p>
        </w:tc>
        <w:tc>
          <w:tcPr>
            <w:tcW w:w="809" w:type="dxa"/>
          </w:tcPr>
          <w:p w14:paraId="79277ED1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7B390E62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5" w:type="dxa"/>
          </w:tcPr>
          <w:p w14:paraId="56E9CC8C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258F5F1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9E00BA6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66" w:type="dxa"/>
          </w:tcPr>
          <w:p w14:paraId="732BA4C3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C5CB54A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3BA3B9D1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131C49FD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F4F3831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D2B7C00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684101C9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0EE6A8A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757A06E6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2" w:type="dxa"/>
          </w:tcPr>
          <w:p w14:paraId="65678C6E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08340EF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65EFD05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151D8DBF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9D3A591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37836299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8" w:type="dxa"/>
          </w:tcPr>
          <w:p w14:paraId="466A66E4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AFA1476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66EFF8B0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1F2461AA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1C3758C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2815DF1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64" w:type="dxa"/>
          </w:tcPr>
          <w:p w14:paraId="47FDB779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B747D63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6EFB3666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3662D593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A83F3F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398F1B5E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4219C9ED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2646EB3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1F7AE8F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</w:tr>
      <w:tr w:rsidR="0075758E" w:rsidRPr="00EC282A" w14:paraId="161725B5" w14:textId="77777777" w:rsidTr="00934FE2">
        <w:trPr>
          <w:trHeight w:val="155"/>
        </w:trPr>
        <w:tc>
          <w:tcPr>
            <w:tcW w:w="2158" w:type="dxa"/>
            <w:vAlign w:val="bottom"/>
          </w:tcPr>
          <w:p w14:paraId="510EB9FE" w14:textId="77777777" w:rsidR="0075758E" w:rsidRPr="00EC282A" w:rsidRDefault="0075758E" w:rsidP="0075758E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3D022375" w14:textId="77777777" w:rsidR="0075758E" w:rsidRPr="00EC282A" w:rsidRDefault="0075758E" w:rsidP="0075758E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(</w:t>
            </w:r>
            <w:r w:rsidRPr="00EC282A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EC282A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75758E" w:rsidRPr="00EC282A" w14:paraId="4EE58D63" w14:textId="4FC22500" w:rsidTr="00650B17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32BCC79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245" w:type="dxa"/>
          </w:tcPr>
          <w:p w14:paraId="0F40B75B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0C6E1F2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28D6CA1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314CC7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5FF5F7AE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A2BBC5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7AE5C95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C6A3086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70D472BF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21430313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22D9A2C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24692F3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388021E9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6A1B2E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457FCF0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E8F5A8D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3C91CB7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0381BFA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3962E0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3714F3C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CF99892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E5F08E8" w14:textId="77777777" w:rsidR="0075758E" w:rsidRPr="00EC282A" w:rsidRDefault="0075758E" w:rsidP="0075758E">
            <w:pPr>
              <w:pStyle w:val="NoSpacing"/>
              <w:rPr>
                <w:sz w:val="20"/>
                <w:szCs w:val="20"/>
                <w:lang w:eastAsia="en-GB"/>
              </w:rPr>
            </w:pPr>
          </w:p>
        </w:tc>
      </w:tr>
      <w:tr w:rsidR="004D1F88" w:rsidRPr="00EC282A" w14:paraId="0D1B6DF5" w14:textId="77777777" w:rsidTr="00195035">
        <w:trPr>
          <w:gridAfter w:val="1"/>
          <w:wAfter w:w="18" w:type="dxa"/>
          <w:trHeight w:val="87"/>
        </w:trPr>
        <w:tc>
          <w:tcPr>
            <w:tcW w:w="2158" w:type="dxa"/>
          </w:tcPr>
          <w:p w14:paraId="576DF863" w14:textId="6081C6A8" w:rsidR="004D1F88" w:rsidRPr="00EC282A" w:rsidRDefault="004D1F88" w:rsidP="004D1F88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9" w:type="dxa"/>
          </w:tcPr>
          <w:p w14:paraId="70E875DF" w14:textId="77A4FDE5" w:rsidR="004D1F88" w:rsidRPr="00EC282A" w:rsidRDefault="009349A1" w:rsidP="00A70FDA">
            <w:pPr>
              <w:pStyle w:val="NoSpacing"/>
              <w:tabs>
                <w:tab w:val="clear" w:pos="454"/>
                <w:tab w:val="clear" w:pos="680"/>
                <w:tab w:val="left" w:pos="528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</w:t>
            </w:r>
            <w:r w:rsidR="00547B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,0</w:t>
            </w:r>
            <w:r w:rsidR="00547B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98</w:t>
            </w:r>
          </w:p>
        </w:tc>
        <w:tc>
          <w:tcPr>
            <w:tcW w:w="245" w:type="dxa"/>
          </w:tcPr>
          <w:p w14:paraId="20FEE1CD" w14:textId="77777777" w:rsidR="004D1F88" w:rsidRPr="00EC282A" w:rsidRDefault="004D1F88" w:rsidP="004D1F8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22E2041" w14:textId="302055E0" w:rsidR="004D1F88" w:rsidRPr="00EC282A" w:rsidRDefault="00D73AD4" w:rsidP="009418A6">
            <w:pPr>
              <w:pStyle w:val="NoSpacing"/>
              <w:tabs>
                <w:tab w:val="clear" w:pos="680"/>
                <w:tab w:val="left" w:pos="551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="004D1F88" w:rsidRPr="00087E5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272,411</w:t>
            </w:r>
          </w:p>
        </w:tc>
        <w:tc>
          <w:tcPr>
            <w:tcW w:w="266" w:type="dxa"/>
          </w:tcPr>
          <w:p w14:paraId="1E9844A4" w14:textId="77777777" w:rsidR="004D1F88" w:rsidRPr="00EC282A" w:rsidRDefault="004D1F88" w:rsidP="004D1F8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28E180D" w14:textId="6951BC62" w:rsidR="004D1F88" w:rsidRPr="00EC282A" w:rsidRDefault="009349A1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303D87B6" w14:textId="77777777" w:rsidR="004D1F88" w:rsidRPr="00EC282A" w:rsidRDefault="004D1F88" w:rsidP="004D1F8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38C148E" w14:textId="6BE69861" w:rsidR="004D1F88" w:rsidRPr="00EC282A" w:rsidRDefault="00D73AD4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EC205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FFD5157" w14:textId="77777777" w:rsidR="004D1F88" w:rsidRPr="00EC282A" w:rsidRDefault="004D1F88" w:rsidP="004D1F8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4267AED" w14:textId="4EC4D0D2" w:rsidR="004D1F88" w:rsidRPr="00EC282A" w:rsidRDefault="009349A1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3346CDE9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E562821" w14:textId="4B8A4972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EC205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0A4E5495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F24053C" w14:textId="050E5BC2" w:rsidR="004D1F88" w:rsidRPr="00EC282A" w:rsidRDefault="005301BF" w:rsidP="009418A6">
            <w:pPr>
              <w:pStyle w:val="BodyText"/>
              <w:tabs>
                <w:tab w:val="clear" w:pos="680"/>
                <w:tab w:val="left" w:pos="557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238,098</w:t>
            </w:r>
          </w:p>
        </w:tc>
        <w:tc>
          <w:tcPr>
            <w:tcW w:w="238" w:type="dxa"/>
          </w:tcPr>
          <w:p w14:paraId="63E9A0D7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DCC4739" w14:textId="3A954E55" w:rsidR="004D1F88" w:rsidRPr="00EC282A" w:rsidRDefault="00D73AD4" w:rsidP="00941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="004D1F88" w:rsidRPr="004D1F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272,411</w:t>
            </w:r>
          </w:p>
        </w:tc>
        <w:tc>
          <w:tcPr>
            <w:tcW w:w="236" w:type="dxa"/>
          </w:tcPr>
          <w:p w14:paraId="20D549B3" w14:textId="77777777" w:rsidR="004D1F88" w:rsidRPr="00EC282A" w:rsidRDefault="004D1F88" w:rsidP="0066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1791266" w14:textId="4F238211" w:rsidR="004D1F88" w:rsidRPr="00EC282A" w:rsidRDefault="009349A1" w:rsidP="0066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0CC399A4" w14:textId="77777777" w:rsidR="004D1F88" w:rsidRPr="00EC282A" w:rsidRDefault="004D1F88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6E9E01A" w14:textId="44E5A1AF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EC205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15470FC7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64C62D3" w14:textId="3BB28AE1" w:rsidR="004D1F88" w:rsidRPr="00EC282A" w:rsidRDefault="009349A1" w:rsidP="00F8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5" w:right="-15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23</w:t>
            </w:r>
            <w:r w:rsidR="0066003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,0</w:t>
            </w:r>
            <w:r w:rsidR="0066003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98</w:t>
            </w:r>
          </w:p>
        </w:tc>
        <w:tc>
          <w:tcPr>
            <w:tcW w:w="236" w:type="dxa"/>
          </w:tcPr>
          <w:p w14:paraId="5B78060D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68D12EA" w14:textId="26353208" w:rsidR="004D1F88" w:rsidRPr="00EC282A" w:rsidRDefault="00D73AD4" w:rsidP="003A7B26">
            <w:pPr>
              <w:pStyle w:val="BodyText"/>
              <w:tabs>
                <w:tab w:val="clear" w:pos="680"/>
                <w:tab w:val="left" w:pos="633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="00A06373" w:rsidRPr="00A0637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272,411</w:t>
            </w:r>
          </w:p>
        </w:tc>
      </w:tr>
      <w:tr w:rsidR="004D1F88" w:rsidRPr="00EC282A" w14:paraId="49FA338B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119F022E" w14:textId="165B8A59" w:rsidR="004D1F88" w:rsidRPr="00EC282A" w:rsidRDefault="004D1F88" w:rsidP="004D1F88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ก๊าซธรรมชาติอัดสำหรั</w:t>
            </w: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บ</w:t>
            </w: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อุตสาหกรรม</w:t>
            </w:r>
            <w:r w:rsidR="00D73AD4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>(iCNG)</w:t>
            </w:r>
          </w:p>
        </w:tc>
        <w:tc>
          <w:tcPr>
            <w:tcW w:w="809" w:type="dxa"/>
            <w:vAlign w:val="bottom"/>
          </w:tcPr>
          <w:p w14:paraId="1C236BAA" w14:textId="78CA4700" w:rsidR="004D1F88" w:rsidRPr="00EC282A" w:rsidRDefault="009349A1" w:rsidP="004D1F88">
            <w:pPr>
              <w:pStyle w:val="NoSpacing"/>
              <w:tabs>
                <w:tab w:val="clear" w:pos="454"/>
                <w:tab w:val="clear" w:pos="680"/>
                <w:tab w:val="left" w:pos="520"/>
                <w:tab w:val="left" w:pos="59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170,775</w:t>
            </w:r>
          </w:p>
        </w:tc>
        <w:tc>
          <w:tcPr>
            <w:tcW w:w="245" w:type="dxa"/>
            <w:vAlign w:val="bottom"/>
          </w:tcPr>
          <w:p w14:paraId="15E62124" w14:textId="77777777" w:rsidR="004D1F88" w:rsidRPr="00EC282A" w:rsidRDefault="004D1F88" w:rsidP="004D1F8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6FCC8E54" w14:textId="77777777" w:rsidR="004D1F88" w:rsidRPr="00087E55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38922763" w14:textId="4C3F154C" w:rsidR="004D1F88" w:rsidRPr="00EC282A" w:rsidRDefault="00D73AD4" w:rsidP="00547BFD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="004D1F88" w:rsidRPr="00087E5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="00547B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29</w:t>
            </w:r>
            <w:r w:rsidR="004D1F88" w:rsidRPr="00087E5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547B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942</w:t>
            </w:r>
          </w:p>
        </w:tc>
        <w:tc>
          <w:tcPr>
            <w:tcW w:w="266" w:type="dxa"/>
            <w:vAlign w:val="bottom"/>
          </w:tcPr>
          <w:p w14:paraId="59FDDB7A" w14:textId="77777777" w:rsidR="004D1F88" w:rsidRPr="00EC282A" w:rsidRDefault="004D1F88" w:rsidP="004D1F8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7AD9C157" w14:textId="7FB4F881" w:rsidR="004D1F88" w:rsidRPr="00EC282A" w:rsidRDefault="009349A1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0EDB27A3" w14:textId="77777777" w:rsidR="004D1F88" w:rsidRPr="00EC282A" w:rsidRDefault="004D1F88" w:rsidP="004D1F8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088C439A" w14:textId="29F73404" w:rsidR="004D1F88" w:rsidRPr="00EC282A" w:rsidRDefault="00D73AD4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EC205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80A24F2" w14:textId="77777777" w:rsidR="004D1F88" w:rsidRPr="00EC282A" w:rsidRDefault="004D1F88" w:rsidP="004D1F8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837FBA9" w14:textId="6F8BE306" w:rsidR="004D1F88" w:rsidRPr="00EC282A" w:rsidRDefault="009349A1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66BE2828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2817755A" w14:textId="680A55BD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EC205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26FDC9F9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713A2BD9" w14:textId="27278FC1" w:rsidR="004D1F88" w:rsidRPr="00EC282A" w:rsidRDefault="009349A1" w:rsidP="009418A6">
            <w:pPr>
              <w:pStyle w:val="BodyText"/>
              <w:tabs>
                <w:tab w:val="clear" w:pos="454"/>
                <w:tab w:val="clear" w:pos="680"/>
                <w:tab w:val="left" w:pos="557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170,775</w:t>
            </w:r>
          </w:p>
        </w:tc>
        <w:tc>
          <w:tcPr>
            <w:tcW w:w="238" w:type="dxa"/>
            <w:vAlign w:val="bottom"/>
          </w:tcPr>
          <w:p w14:paraId="5FB10E3B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267BC494" w14:textId="05BF9C6C" w:rsidR="004D1F88" w:rsidRPr="00EC282A" w:rsidRDefault="004D1F88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4D1F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="0066003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29</w:t>
            </w:r>
            <w:r w:rsidRPr="004D1F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66003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942</w:t>
            </w:r>
          </w:p>
        </w:tc>
        <w:tc>
          <w:tcPr>
            <w:tcW w:w="236" w:type="dxa"/>
            <w:vAlign w:val="bottom"/>
          </w:tcPr>
          <w:p w14:paraId="75311EC1" w14:textId="77777777" w:rsidR="004D1F88" w:rsidRPr="00EC282A" w:rsidRDefault="004D1F88" w:rsidP="0066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7875CCC5" w14:textId="20419920" w:rsidR="004D1F88" w:rsidRPr="00EC282A" w:rsidRDefault="009349A1" w:rsidP="0066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  <w:vAlign w:val="bottom"/>
          </w:tcPr>
          <w:p w14:paraId="5A3D88BE" w14:textId="77777777" w:rsidR="004D1F88" w:rsidRPr="00EC282A" w:rsidRDefault="004D1F88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05B3BF83" w14:textId="629A3CC7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EC205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5BC6B9F0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71D8129D" w14:textId="25434B35" w:rsidR="004D1F88" w:rsidRPr="00EC282A" w:rsidRDefault="009349A1" w:rsidP="00F8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5" w:right="-15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170,775</w:t>
            </w:r>
          </w:p>
        </w:tc>
        <w:tc>
          <w:tcPr>
            <w:tcW w:w="236" w:type="dxa"/>
            <w:vAlign w:val="bottom"/>
          </w:tcPr>
          <w:p w14:paraId="094EF67E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vAlign w:val="bottom"/>
          </w:tcPr>
          <w:p w14:paraId="3552F127" w14:textId="678875A0" w:rsidR="004D1F88" w:rsidRPr="00EC282A" w:rsidRDefault="00D73AD4" w:rsidP="00660036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="00A06373" w:rsidRPr="00A0637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  <w:r w:rsidR="0066003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29</w:t>
            </w:r>
            <w:r w:rsidR="00A06373" w:rsidRPr="00A0637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66003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942</w:t>
            </w:r>
          </w:p>
        </w:tc>
      </w:tr>
      <w:tr w:rsidR="004D1F88" w:rsidRPr="00EC282A" w14:paraId="6127CBF2" w14:textId="77777777" w:rsidTr="00195035">
        <w:trPr>
          <w:gridAfter w:val="1"/>
          <w:wAfter w:w="18" w:type="dxa"/>
          <w:trHeight w:val="87"/>
        </w:trPr>
        <w:tc>
          <w:tcPr>
            <w:tcW w:w="2158" w:type="dxa"/>
          </w:tcPr>
          <w:p w14:paraId="6F88A4A8" w14:textId="4748E146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บริการอัด</w:t>
            </w: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ก๊าซธรรมชาติ</w:t>
            </w:r>
            <w:r w:rsidR="00D73AD4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>(PMS)</w:t>
            </w:r>
          </w:p>
        </w:tc>
        <w:tc>
          <w:tcPr>
            <w:tcW w:w="809" w:type="dxa"/>
          </w:tcPr>
          <w:p w14:paraId="6821C713" w14:textId="39C20659" w:rsidR="004D1F88" w:rsidRPr="00EC282A" w:rsidRDefault="009349A1" w:rsidP="004D1F8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164,266</w:t>
            </w:r>
          </w:p>
        </w:tc>
        <w:tc>
          <w:tcPr>
            <w:tcW w:w="245" w:type="dxa"/>
          </w:tcPr>
          <w:p w14:paraId="72DF2274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539B453" w14:textId="28FB874C" w:rsidR="004D1F88" w:rsidRPr="00EC282A" w:rsidRDefault="00D73AD4" w:rsidP="004D1F8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="004D1F88" w:rsidRPr="00087E5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185,170</w:t>
            </w:r>
          </w:p>
        </w:tc>
        <w:tc>
          <w:tcPr>
            <w:tcW w:w="266" w:type="dxa"/>
          </w:tcPr>
          <w:p w14:paraId="41C7BB7B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267023BE" w14:textId="5B210D71" w:rsidR="004D1F88" w:rsidRPr="00EC282A" w:rsidRDefault="009349A1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3718037F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2F4ADFF3" w14:textId="3385FC27" w:rsidR="004D1F88" w:rsidRPr="00EC282A" w:rsidRDefault="00D73AD4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67E4BAF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62A73AF" w14:textId="64915C1B" w:rsidR="004D1F88" w:rsidRPr="00EC282A" w:rsidRDefault="009349A1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5A4C4C2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D1D2B8E" w14:textId="21A4C0C2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731CC1C5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142A4F1" w14:textId="71A38C2E" w:rsidR="004D1F88" w:rsidRPr="00EC282A" w:rsidRDefault="009349A1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164,266</w:t>
            </w:r>
          </w:p>
        </w:tc>
        <w:tc>
          <w:tcPr>
            <w:tcW w:w="238" w:type="dxa"/>
          </w:tcPr>
          <w:p w14:paraId="64BE8D7C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D46C960" w14:textId="25359D6A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="004D1F88" w:rsidRPr="004D1F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185,170</w:t>
            </w:r>
          </w:p>
        </w:tc>
        <w:tc>
          <w:tcPr>
            <w:tcW w:w="236" w:type="dxa"/>
          </w:tcPr>
          <w:p w14:paraId="1FA86755" w14:textId="77777777" w:rsidR="004D1F88" w:rsidRPr="00EC282A" w:rsidRDefault="004D1F88" w:rsidP="0066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A90DA4F" w14:textId="0F9C1707" w:rsidR="004D1F88" w:rsidRPr="00EC282A" w:rsidRDefault="009349A1" w:rsidP="0066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4213C58B" w14:textId="77777777" w:rsidR="004D1F88" w:rsidRPr="00EC282A" w:rsidRDefault="004D1F88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B8E2BDB" w14:textId="482BDF13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68353989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CED39D3" w14:textId="73F57E00" w:rsidR="004D1F88" w:rsidRPr="00EC282A" w:rsidRDefault="009349A1" w:rsidP="00F8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5" w:right="-15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164,266</w:t>
            </w:r>
          </w:p>
        </w:tc>
        <w:tc>
          <w:tcPr>
            <w:tcW w:w="236" w:type="dxa"/>
          </w:tcPr>
          <w:p w14:paraId="13D03390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3556E1F9" w14:textId="32B4493A" w:rsidR="004D1F88" w:rsidRPr="00EC282A" w:rsidRDefault="00D73AD4" w:rsidP="004D1F88">
            <w:pPr>
              <w:pStyle w:val="BodyText"/>
              <w:tabs>
                <w:tab w:val="clear" w:pos="680"/>
                <w:tab w:val="left" w:pos="64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A06373" w:rsidRPr="00A0637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185,170</w:t>
            </w:r>
          </w:p>
        </w:tc>
      </w:tr>
      <w:tr w:rsidR="004D1F88" w:rsidRPr="00EC282A" w14:paraId="2653EBB2" w14:textId="77777777" w:rsidTr="00195035">
        <w:trPr>
          <w:gridAfter w:val="1"/>
          <w:wAfter w:w="18" w:type="dxa"/>
          <w:trHeight w:val="87"/>
        </w:trPr>
        <w:tc>
          <w:tcPr>
            <w:tcW w:w="2158" w:type="dxa"/>
          </w:tcPr>
          <w:p w14:paraId="4EC7EF7C" w14:textId="77777777" w:rsidR="004D1F88" w:rsidRPr="00EC282A" w:rsidRDefault="004D1F88" w:rsidP="004D1F88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น้ำมัน</w:t>
            </w:r>
          </w:p>
        </w:tc>
        <w:tc>
          <w:tcPr>
            <w:tcW w:w="809" w:type="dxa"/>
          </w:tcPr>
          <w:p w14:paraId="673B4974" w14:textId="3716C82D" w:rsidR="004D1F88" w:rsidRPr="00EC282A" w:rsidRDefault="009349A1" w:rsidP="00A70F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5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86,3</w:t>
            </w:r>
            <w:r w:rsidR="00547BFD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41</w:t>
            </w:r>
          </w:p>
        </w:tc>
        <w:tc>
          <w:tcPr>
            <w:tcW w:w="245" w:type="dxa"/>
          </w:tcPr>
          <w:p w14:paraId="687DC613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3C24A610" w14:textId="40064BD4" w:rsidR="004D1F88" w:rsidRPr="00EC282A" w:rsidRDefault="00D73AD4" w:rsidP="004D1F8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="004D1F88" w:rsidRPr="00087E5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115,346</w:t>
            </w:r>
          </w:p>
        </w:tc>
        <w:tc>
          <w:tcPr>
            <w:tcW w:w="266" w:type="dxa"/>
          </w:tcPr>
          <w:p w14:paraId="65038183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528C664A" w14:textId="1E0D936D" w:rsidR="004D1F88" w:rsidRPr="00EC282A" w:rsidRDefault="009349A1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F3D0DB4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443B704" w14:textId="55564C9A" w:rsidR="004D1F88" w:rsidRPr="00EC282A" w:rsidRDefault="00D73AD4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04D0DB6A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B7E2582" w14:textId="37876C9F" w:rsidR="004D1F88" w:rsidRPr="00EC282A" w:rsidRDefault="009349A1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1171C851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51E87F8" w14:textId="4E19D53A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0F5305F2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F17C803" w14:textId="701E9622" w:rsidR="004D1F88" w:rsidRPr="00EC282A" w:rsidRDefault="009349A1" w:rsidP="00941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</w:tabs>
              <w:spacing w:after="0"/>
              <w:ind w:left="-86" w:right="-16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86,3</w:t>
            </w:r>
            <w:r w:rsidR="005301B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41</w:t>
            </w:r>
          </w:p>
        </w:tc>
        <w:tc>
          <w:tcPr>
            <w:tcW w:w="238" w:type="dxa"/>
          </w:tcPr>
          <w:p w14:paraId="4E6116A5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DAEA602" w14:textId="775E5617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="004D1F88" w:rsidRPr="004D1F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115,346</w:t>
            </w:r>
          </w:p>
        </w:tc>
        <w:tc>
          <w:tcPr>
            <w:tcW w:w="236" w:type="dxa"/>
          </w:tcPr>
          <w:p w14:paraId="30239469" w14:textId="77777777" w:rsidR="004D1F88" w:rsidRPr="00EC282A" w:rsidRDefault="004D1F88" w:rsidP="0066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0015962" w14:textId="722C1612" w:rsidR="004D1F88" w:rsidRPr="00EC282A" w:rsidRDefault="009349A1" w:rsidP="0066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2ECEEB41" w14:textId="77777777" w:rsidR="004D1F88" w:rsidRPr="00EC282A" w:rsidRDefault="004D1F88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323F09B" w14:textId="5E15FA6E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24D25BE7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51C6E7B" w14:textId="0A3BBDEB" w:rsidR="004D1F88" w:rsidRPr="00EC282A" w:rsidRDefault="009349A1" w:rsidP="00F8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18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86,3</w:t>
            </w:r>
            <w:r w:rsidR="0066003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41</w:t>
            </w:r>
          </w:p>
        </w:tc>
        <w:tc>
          <w:tcPr>
            <w:tcW w:w="236" w:type="dxa"/>
          </w:tcPr>
          <w:p w14:paraId="1EC73C0D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C57909E" w14:textId="14EFA573" w:rsidR="004D1F88" w:rsidRPr="00EC282A" w:rsidRDefault="00D73AD4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A06373" w:rsidRPr="00A0637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115,346</w:t>
            </w:r>
          </w:p>
        </w:tc>
      </w:tr>
      <w:tr w:rsidR="004D1F88" w:rsidRPr="00EC282A" w14:paraId="70051CB3" w14:textId="77777777" w:rsidTr="00195035">
        <w:trPr>
          <w:gridAfter w:val="1"/>
          <w:wAfter w:w="18" w:type="dxa"/>
          <w:trHeight w:val="87"/>
        </w:trPr>
        <w:tc>
          <w:tcPr>
            <w:tcW w:w="2158" w:type="dxa"/>
          </w:tcPr>
          <w:p w14:paraId="6CB67247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9" w:type="dxa"/>
          </w:tcPr>
          <w:p w14:paraId="2E4AF51F" w14:textId="4BAF340F" w:rsidR="004D1F88" w:rsidRPr="00EC282A" w:rsidRDefault="00547BFD" w:rsidP="00A70F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5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69</w:t>
            </w:r>
            <w:r w:rsidR="009349A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983</w:t>
            </w:r>
          </w:p>
        </w:tc>
        <w:tc>
          <w:tcPr>
            <w:tcW w:w="245" w:type="dxa"/>
          </w:tcPr>
          <w:p w14:paraId="0CAA6C53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10A5943" w14:textId="01EB2CBB" w:rsidR="004D1F88" w:rsidRPr="00EC282A" w:rsidRDefault="00D73AD4" w:rsidP="004D1F8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</w:t>
            </w:r>
            <w:r w:rsidR="004D1F88" w:rsidRPr="00087E5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89,193</w:t>
            </w:r>
          </w:p>
        </w:tc>
        <w:tc>
          <w:tcPr>
            <w:tcW w:w="266" w:type="dxa"/>
          </w:tcPr>
          <w:p w14:paraId="050F2028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30515694" w14:textId="10CDA74F" w:rsidR="004D1F88" w:rsidRPr="00EC282A" w:rsidRDefault="009349A1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3B734C02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137B3EB" w14:textId="2EC06839" w:rsidR="004D1F88" w:rsidRPr="00EC282A" w:rsidRDefault="00D73AD4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0FE0F97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DA9102A" w14:textId="123A1EDA" w:rsidR="004D1F88" w:rsidRPr="00EC282A" w:rsidRDefault="009349A1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29DDDBD9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F47DD56" w14:textId="0AD03A48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43030D59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723F8C1" w14:textId="2320EC42" w:rsidR="004D1F88" w:rsidRPr="00EC282A" w:rsidRDefault="00660036" w:rsidP="00941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</w:tabs>
              <w:spacing w:after="0"/>
              <w:ind w:left="-86" w:right="-16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69</w:t>
            </w:r>
            <w:r w:rsidR="009349A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983</w:t>
            </w:r>
          </w:p>
        </w:tc>
        <w:tc>
          <w:tcPr>
            <w:tcW w:w="238" w:type="dxa"/>
          </w:tcPr>
          <w:p w14:paraId="6A0AF3C1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13625AE" w14:textId="3A56A6E4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</w:t>
            </w:r>
            <w:r w:rsidR="004D1F88" w:rsidRPr="004D1F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89,193</w:t>
            </w:r>
          </w:p>
        </w:tc>
        <w:tc>
          <w:tcPr>
            <w:tcW w:w="236" w:type="dxa"/>
          </w:tcPr>
          <w:p w14:paraId="555053A2" w14:textId="77777777" w:rsidR="004D1F88" w:rsidRPr="00EC282A" w:rsidRDefault="004D1F88" w:rsidP="0066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5A55C60" w14:textId="5DFC2804" w:rsidR="004D1F88" w:rsidRPr="00EC282A" w:rsidRDefault="009349A1" w:rsidP="0066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33D57F48" w14:textId="77777777" w:rsidR="004D1F88" w:rsidRPr="00EC282A" w:rsidRDefault="004D1F88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080ADAC" w14:textId="671ACC75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03936206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8243F0B" w14:textId="561C38BE" w:rsidR="004D1F88" w:rsidRPr="00EC282A" w:rsidRDefault="00660036" w:rsidP="003A7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18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69</w:t>
            </w:r>
            <w:r w:rsidR="009349A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983</w:t>
            </w:r>
          </w:p>
        </w:tc>
        <w:tc>
          <w:tcPr>
            <w:tcW w:w="236" w:type="dxa"/>
          </w:tcPr>
          <w:p w14:paraId="3193720C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008B032A" w14:textId="0447F29E" w:rsidR="004D1F88" w:rsidRPr="00EC282A" w:rsidRDefault="00D73AD4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 </w:t>
            </w:r>
            <w:r w:rsidR="00A06373" w:rsidRPr="00A0637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89,193</w:t>
            </w:r>
          </w:p>
        </w:tc>
      </w:tr>
      <w:tr w:rsidR="004D1F88" w:rsidRPr="00EC282A" w14:paraId="38A1EA76" w14:textId="77777777" w:rsidTr="00195035">
        <w:trPr>
          <w:gridAfter w:val="1"/>
          <w:wAfter w:w="18" w:type="dxa"/>
          <w:trHeight w:val="87"/>
        </w:trPr>
        <w:tc>
          <w:tcPr>
            <w:tcW w:w="2158" w:type="dxa"/>
          </w:tcPr>
          <w:p w14:paraId="0F2AF2F2" w14:textId="4018586B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ขนส่ง</w:t>
            </w:r>
          </w:p>
        </w:tc>
        <w:tc>
          <w:tcPr>
            <w:tcW w:w="809" w:type="dxa"/>
          </w:tcPr>
          <w:p w14:paraId="7DB6ECED" w14:textId="346E3852" w:rsidR="004D1F88" w:rsidRPr="00EC282A" w:rsidRDefault="009349A1" w:rsidP="00A70FD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5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59,752</w:t>
            </w:r>
          </w:p>
        </w:tc>
        <w:tc>
          <w:tcPr>
            <w:tcW w:w="245" w:type="dxa"/>
          </w:tcPr>
          <w:p w14:paraId="6DAC3715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2CA0B8E" w14:textId="0CBD1260" w:rsidR="004D1F88" w:rsidRPr="00EC282A" w:rsidRDefault="00D73AD4" w:rsidP="004D1F88">
            <w:pPr>
              <w:pStyle w:val="NoSpacing"/>
              <w:tabs>
                <w:tab w:val="clear" w:pos="680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="004D1F88" w:rsidRPr="00087E5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15</w:t>
            </w:r>
            <w:r w:rsidR="005301B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  <w:r w:rsidR="004D1F88" w:rsidRPr="00087E5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5301B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96</w:t>
            </w:r>
            <w:r w:rsidR="00CA57A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66" w:type="dxa"/>
          </w:tcPr>
          <w:p w14:paraId="1C2A01DB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295FC0A" w14:textId="3C983480" w:rsidR="004D1F88" w:rsidRPr="00EC282A" w:rsidRDefault="009349A1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1EF2CF12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3FEAB4C" w14:textId="54842C59" w:rsidR="004D1F88" w:rsidRPr="00EC282A" w:rsidRDefault="00D73AD4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3BFE6092" w14:textId="77777777" w:rsidR="004D1F88" w:rsidRPr="00EC282A" w:rsidRDefault="004D1F88" w:rsidP="004D1F8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8CB9257" w14:textId="5ABE4CD6" w:rsidR="004D1F88" w:rsidRPr="00EC282A" w:rsidRDefault="009349A1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24B9CA28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68D1D01" w14:textId="1914D5E2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6E9E52E0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ADE5F53" w14:textId="1176B5D7" w:rsidR="004D1F88" w:rsidRPr="00EC282A" w:rsidRDefault="009349A1" w:rsidP="00941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</w:tabs>
              <w:spacing w:after="0"/>
              <w:ind w:left="-86" w:right="-16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59,752</w:t>
            </w:r>
          </w:p>
        </w:tc>
        <w:tc>
          <w:tcPr>
            <w:tcW w:w="238" w:type="dxa"/>
          </w:tcPr>
          <w:p w14:paraId="4FFBC80C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936467C" w14:textId="414E03D2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="004D1F88" w:rsidRPr="004D1F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</w:t>
            </w:r>
            <w:r w:rsidR="00CA57A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50</w:t>
            </w:r>
            <w:r w:rsidR="004D1F88" w:rsidRPr="004D1F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CA57A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963</w:t>
            </w:r>
          </w:p>
        </w:tc>
        <w:tc>
          <w:tcPr>
            <w:tcW w:w="236" w:type="dxa"/>
          </w:tcPr>
          <w:p w14:paraId="023AB986" w14:textId="77777777" w:rsidR="004D1F88" w:rsidRPr="00EC282A" w:rsidRDefault="004D1F88" w:rsidP="0066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1EBFF2E" w14:textId="2D97FD51" w:rsidR="004D1F88" w:rsidRPr="00EC282A" w:rsidRDefault="009349A1" w:rsidP="00660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75A955B6" w14:textId="77777777" w:rsidR="004D1F88" w:rsidRPr="00EC282A" w:rsidRDefault="004D1F88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C4A1B54" w14:textId="57262177" w:rsidR="004D1F88" w:rsidRPr="00EC282A" w:rsidRDefault="00D73AD4" w:rsidP="004D1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4D1F88"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42075B3A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F43A7B3" w14:textId="4BC5F9DA" w:rsidR="004D1F88" w:rsidRPr="00EC282A" w:rsidRDefault="009349A1" w:rsidP="003A7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after="0"/>
              <w:ind w:left="-86" w:right="-18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59,752</w:t>
            </w:r>
          </w:p>
        </w:tc>
        <w:tc>
          <w:tcPr>
            <w:tcW w:w="236" w:type="dxa"/>
          </w:tcPr>
          <w:p w14:paraId="51853985" w14:textId="77777777" w:rsidR="004D1F88" w:rsidRPr="00EC282A" w:rsidRDefault="004D1F88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EFC85B2" w14:textId="4E70C134" w:rsidR="004D1F88" w:rsidRPr="00EC282A" w:rsidRDefault="00D73AD4" w:rsidP="004D1F8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A06373" w:rsidRPr="00A0637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15</w:t>
            </w:r>
            <w:r w:rsidR="00CA57A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  <w:r w:rsidR="00A06373" w:rsidRPr="00A0637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CA57A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963</w:t>
            </w:r>
          </w:p>
        </w:tc>
      </w:tr>
      <w:tr w:rsidR="00430F42" w:rsidRPr="00EC282A" w14:paraId="4416BCF9" w14:textId="77777777" w:rsidTr="00195035">
        <w:trPr>
          <w:gridAfter w:val="1"/>
          <w:wAfter w:w="18" w:type="dxa"/>
          <w:trHeight w:val="87"/>
        </w:trPr>
        <w:tc>
          <w:tcPr>
            <w:tcW w:w="2158" w:type="dxa"/>
          </w:tcPr>
          <w:p w14:paraId="06674C12" w14:textId="2AF1F05A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รับเหมาก่อสร้าง</w:t>
            </w:r>
          </w:p>
        </w:tc>
        <w:tc>
          <w:tcPr>
            <w:tcW w:w="809" w:type="dxa"/>
          </w:tcPr>
          <w:p w14:paraId="43DE1040" w14:textId="1E9E82B7" w:rsidR="00430F42" w:rsidRDefault="00430F42" w:rsidP="00430F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5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58,718</w:t>
            </w:r>
          </w:p>
        </w:tc>
        <w:tc>
          <w:tcPr>
            <w:tcW w:w="245" w:type="dxa"/>
          </w:tcPr>
          <w:p w14:paraId="39224C8E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3DFAD3D" w14:textId="42096E0A" w:rsidR="00430F42" w:rsidRDefault="00430F42" w:rsidP="00430F42">
            <w:pPr>
              <w:pStyle w:val="NoSpacing"/>
              <w:tabs>
                <w:tab w:val="clear" w:pos="680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 </w:t>
            </w:r>
            <w:r w:rsidRPr="00087E55">
              <w:rPr>
                <w:rFonts w:asciiTheme="majorBidi" w:hAnsiTheme="majorBidi"/>
                <w:sz w:val="20"/>
                <w:szCs w:val="20"/>
                <w:lang w:eastAsia="en-GB"/>
              </w:rPr>
              <w:t>61,213</w:t>
            </w:r>
          </w:p>
        </w:tc>
        <w:tc>
          <w:tcPr>
            <w:tcW w:w="266" w:type="dxa"/>
          </w:tcPr>
          <w:p w14:paraId="6705EC34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9436838" w14:textId="7ECF3B03" w:rsidR="00430F42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5A022AAC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202BEBC4" w14:textId="6F17E9EF" w:rsidR="00430F42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50008B87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FF5A544" w14:textId="03765BCE" w:rsidR="00430F42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4DD1F8C5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B4179F5" w14:textId="6EACA98D" w:rsidR="00430F42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69F05E0E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55525D0" w14:textId="70F17D81" w:rsidR="00430F42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</w:tabs>
              <w:spacing w:after="0"/>
              <w:ind w:left="-86" w:right="-16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58,718</w:t>
            </w:r>
          </w:p>
        </w:tc>
        <w:tc>
          <w:tcPr>
            <w:tcW w:w="238" w:type="dxa"/>
          </w:tcPr>
          <w:p w14:paraId="6E987786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A2E3D26" w14:textId="7B68C4A8" w:rsidR="00430F42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</w:t>
            </w:r>
            <w:r w:rsidRPr="004D1F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61,213</w:t>
            </w:r>
          </w:p>
        </w:tc>
        <w:tc>
          <w:tcPr>
            <w:tcW w:w="236" w:type="dxa"/>
          </w:tcPr>
          <w:p w14:paraId="0AECC32F" w14:textId="77777777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8089686" w14:textId="7D4D588A" w:rsidR="00430F42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3C837237" w14:textId="77777777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9C1722A" w14:textId="1B4A9B8C" w:rsidR="00430F42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2D4561FE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9CD119B" w14:textId="183E159D" w:rsidR="00430F42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after="0"/>
              <w:ind w:left="-86" w:right="-18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58,718</w:t>
            </w:r>
          </w:p>
        </w:tc>
        <w:tc>
          <w:tcPr>
            <w:tcW w:w="236" w:type="dxa"/>
          </w:tcPr>
          <w:p w14:paraId="2B295A53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C7AF505" w14:textId="20CFF404" w:rsidR="00430F42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 </w:t>
            </w:r>
            <w:r w:rsidRPr="00A0637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61,213</w:t>
            </w:r>
          </w:p>
        </w:tc>
      </w:tr>
      <w:tr w:rsidR="00430F42" w:rsidRPr="00EC282A" w14:paraId="67E6A591" w14:textId="77777777" w:rsidTr="00195035">
        <w:trPr>
          <w:gridAfter w:val="1"/>
          <w:wAfter w:w="18" w:type="dxa"/>
          <w:trHeight w:val="87"/>
        </w:trPr>
        <w:tc>
          <w:tcPr>
            <w:tcW w:w="2158" w:type="dxa"/>
          </w:tcPr>
          <w:p w14:paraId="5EB8EB5C" w14:textId="0E699E65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รถยนต์</w:t>
            </w:r>
          </w:p>
        </w:tc>
        <w:tc>
          <w:tcPr>
            <w:tcW w:w="809" w:type="dxa"/>
          </w:tcPr>
          <w:p w14:paraId="772A233A" w14:textId="037373D7" w:rsidR="00430F42" w:rsidRPr="00EC282A" w:rsidRDefault="00430F42" w:rsidP="00430F42">
            <w:pPr>
              <w:pStyle w:val="NoSpacing"/>
              <w:jc w:val="center"/>
              <w:rPr>
                <w:rFonts w:asciiTheme="majorBidi" w:hAnsi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5" w:type="dxa"/>
          </w:tcPr>
          <w:p w14:paraId="26965D1C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17ECA85" w14:textId="1B164404" w:rsidR="00430F42" w:rsidRPr="00EC282A" w:rsidRDefault="00430F42" w:rsidP="00430F42">
            <w:pPr>
              <w:pStyle w:val="NoSpacing"/>
              <w:tabs>
                <w:tab w:val="clear" w:pos="680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087E5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6" w:type="dxa"/>
          </w:tcPr>
          <w:p w14:paraId="282C37DE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43681AB0" w14:textId="3622F22F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BD4A004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70B7744" w14:textId="0A2AAA95" w:rsidR="00430F42" w:rsidRPr="00EC282A" w:rsidRDefault="00430F42" w:rsidP="00430F42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</w:t>
            </w:r>
            <w:r w:rsidRPr="00EC205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75,588</w:t>
            </w:r>
          </w:p>
        </w:tc>
        <w:tc>
          <w:tcPr>
            <w:tcW w:w="270" w:type="dxa"/>
          </w:tcPr>
          <w:p w14:paraId="0DEB664A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ABFDEA8" w14:textId="51969E0F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4DCD883B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0F017EC" w14:textId="748F8899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75D2A66D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D47A0CE" w14:textId="122AC65C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8" w:type="dxa"/>
          </w:tcPr>
          <w:p w14:paraId="2FF0C665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2F7D613" w14:textId="53CFD14F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Pr="004D1F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475,588</w:t>
            </w:r>
          </w:p>
        </w:tc>
        <w:tc>
          <w:tcPr>
            <w:tcW w:w="236" w:type="dxa"/>
          </w:tcPr>
          <w:p w14:paraId="38DC7863" w14:textId="77777777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7D032D80" w14:textId="3ADDDA6D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7DF588E6" w14:textId="77777777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F91D411" w14:textId="0464E290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28817B66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A67CF20" w14:textId="050F0E45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B81B4A6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9FC1CB8" w14:textId="7457DEBE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Pr="00BA2D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475,588</w:t>
            </w:r>
          </w:p>
        </w:tc>
      </w:tr>
      <w:tr w:rsidR="00430F42" w:rsidRPr="00EC282A" w14:paraId="5E96C8EA" w14:textId="77777777" w:rsidTr="00195035">
        <w:trPr>
          <w:gridAfter w:val="1"/>
          <w:wAfter w:w="18" w:type="dxa"/>
          <w:trHeight w:val="87"/>
        </w:trPr>
        <w:tc>
          <w:tcPr>
            <w:tcW w:w="2158" w:type="dxa"/>
          </w:tcPr>
          <w:p w14:paraId="36AC80D1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รถเมล์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NGV</w:t>
            </w:r>
          </w:p>
        </w:tc>
        <w:tc>
          <w:tcPr>
            <w:tcW w:w="809" w:type="dxa"/>
          </w:tcPr>
          <w:p w14:paraId="12D6A480" w14:textId="7F2FAE9B" w:rsidR="00430F42" w:rsidRPr="00EC282A" w:rsidRDefault="00430F42" w:rsidP="00430F4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5" w:type="dxa"/>
          </w:tcPr>
          <w:p w14:paraId="4F717C6B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4FBEFE5F" w14:textId="75194A79" w:rsidR="00430F42" w:rsidRPr="00EC282A" w:rsidRDefault="00430F42" w:rsidP="00430F42">
            <w:pPr>
              <w:pStyle w:val="NoSpacing"/>
              <w:tabs>
                <w:tab w:val="clear" w:pos="6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087E5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6" w:type="dxa"/>
          </w:tcPr>
          <w:p w14:paraId="6D3152C2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840CAEC" w14:textId="75B1CD30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8B58FB0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855FF25" w14:textId="59174883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05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341,613</w:t>
            </w:r>
          </w:p>
        </w:tc>
        <w:tc>
          <w:tcPr>
            <w:tcW w:w="270" w:type="dxa"/>
          </w:tcPr>
          <w:p w14:paraId="562A0EB9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683B8B5" w14:textId="1A3A8A01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2651C801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2A729672" w14:textId="1B01949C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09026337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BA4F99E" w14:textId="0E087551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8" w:type="dxa"/>
          </w:tcPr>
          <w:p w14:paraId="4308E48F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7352AB3" w14:textId="575F8C78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Pr="004D1F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341,613</w:t>
            </w:r>
          </w:p>
        </w:tc>
        <w:tc>
          <w:tcPr>
            <w:tcW w:w="236" w:type="dxa"/>
          </w:tcPr>
          <w:p w14:paraId="5DB3EC51" w14:textId="77777777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A7DD0B7" w14:textId="6C1164CE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27BCEEE6" w14:textId="77777777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625AF0B" w14:textId="5128E938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3EB90965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BAA3DB5" w14:textId="2DA31A06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D0E36AD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554503C" w14:textId="42F59B30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Pr="00A0637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341,613</w:t>
            </w:r>
          </w:p>
        </w:tc>
      </w:tr>
      <w:tr w:rsidR="00430F42" w:rsidRPr="00EC282A" w14:paraId="32A6F5BC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51CE7E86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09" w:type="dxa"/>
          </w:tcPr>
          <w:p w14:paraId="79D8B9FC" w14:textId="634A76A7" w:rsidR="00430F42" w:rsidRPr="00EC282A" w:rsidRDefault="00430F42" w:rsidP="00430F4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5" w:type="dxa"/>
          </w:tcPr>
          <w:p w14:paraId="0A63FA8D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388FAC65" w14:textId="0E57800B" w:rsidR="00430F42" w:rsidRPr="00EC282A" w:rsidRDefault="00430F42" w:rsidP="00430F42">
            <w:pPr>
              <w:pStyle w:val="NoSpacing"/>
              <w:tabs>
                <w:tab w:val="clear" w:pos="6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087E5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6" w:type="dxa"/>
          </w:tcPr>
          <w:p w14:paraId="7AD568DE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825061B" w14:textId="41199BA8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F682494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9503BC1" w14:textId="48EB88A9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611037F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5C01BAB" w14:textId="542C7C20" w:rsidR="00430F42" w:rsidRPr="00EC282A" w:rsidRDefault="00430F42" w:rsidP="00430F42">
            <w:pPr>
              <w:pStyle w:val="BodyText"/>
              <w:tabs>
                <w:tab w:val="clear" w:pos="454"/>
                <w:tab w:val="left" w:pos="52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39,267</w:t>
            </w:r>
          </w:p>
        </w:tc>
        <w:tc>
          <w:tcPr>
            <w:tcW w:w="242" w:type="dxa"/>
          </w:tcPr>
          <w:p w14:paraId="25F2449E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A3F1E8A" w14:textId="2BD7EDB6" w:rsidR="00430F42" w:rsidRPr="00EC282A" w:rsidRDefault="00430F42" w:rsidP="00430F42">
            <w:pPr>
              <w:pStyle w:val="BodyText"/>
              <w:tabs>
                <w:tab w:val="clear" w:pos="454"/>
                <w:tab w:val="left" w:pos="55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05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45,628</w:t>
            </w:r>
          </w:p>
        </w:tc>
        <w:tc>
          <w:tcPr>
            <w:tcW w:w="240" w:type="dxa"/>
          </w:tcPr>
          <w:p w14:paraId="4283765D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860ACA5" w14:textId="3555DC06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</w:tabs>
              <w:spacing w:after="0"/>
              <w:ind w:left="-86" w:right="-16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39,267</w:t>
            </w:r>
          </w:p>
        </w:tc>
        <w:tc>
          <w:tcPr>
            <w:tcW w:w="238" w:type="dxa"/>
          </w:tcPr>
          <w:p w14:paraId="3FCC0E22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247002D" w14:textId="758A2FE8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</w:t>
            </w:r>
            <w:r w:rsidRPr="004D1F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45,628</w:t>
            </w:r>
          </w:p>
        </w:tc>
        <w:tc>
          <w:tcPr>
            <w:tcW w:w="236" w:type="dxa"/>
          </w:tcPr>
          <w:p w14:paraId="48DE7F4F" w14:textId="77777777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AC6E60C" w14:textId="72553189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5B7426DC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1203B139" w14:textId="50679C0E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32B28F61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7335482" w14:textId="11A21DB7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18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39,267</w:t>
            </w:r>
          </w:p>
        </w:tc>
        <w:tc>
          <w:tcPr>
            <w:tcW w:w="236" w:type="dxa"/>
          </w:tcPr>
          <w:p w14:paraId="573DB1A7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4D536DF" w14:textId="165CEE79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 </w:t>
            </w:r>
            <w:r w:rsidRPr="00BA2D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45,628</w:t>
            </w:r>
          </w:p>
        </w:tc>
      </w:tr>
      <w:tr w:rsidR="00430F42" w:rsidRPr="00EC282A" w14:paraId="343A7CFE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4A2DF65A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050B85B" w14:textId="2BCD3BB0" w:rsidR="00430F42" w:rsidRPr="00EC282A" w:rsidRDefault="00430F42" w:rsidP="00430F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5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26,725</w:t>
            </w:r>
          </w:p>
        </w:tc>
        <w:tc>
          <w:tcPr>
            <w:tcW w:w="245" w:type="dxa"/>
          </w:tcPr>
          <w:p w14:paraId="13BD56D9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61B989DD" w14:textId="5FE26F2E" w:rsidR="00430F42" w:rsidRPr="00EC282A" w:rsidRDefault="00430F42" w:rsidP="00430F42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</w:t>
            </w:r>
            <w:r w:rsidRPr="00087E5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62,795</w:t>
            </w:r>
          </w:p>
        </w:tc>
        <w:tc>
          <w:tcPr>
            <w:tcW w:w="266" w:type="dxa"/>
          </w:tcPr>
          <w:p w14:paraId="25EAC49E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3A85B95D" w14:textId="595E165A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57,149</w:t>
            </w:r>
          </w:p>
        </w:tc>
        <w:tc>
          <w:tcPr>
            <w:tcW w:w="273" w:type="dxa"/>
          </w:tcPr>
          <w:p w14:paraId="37250811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22B34181" w14:textId="0CC1D94D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05F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106,086</w:t>
            </w:r>
          </w:p>
        </w:tc>
        <w:tc>
          <w:tcPr>
            <w:tcW w:w="270" w:type="dxa"/>
          </w:tcPr>
          <w:p w14:paraId="51E4B6B9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E42AE46" w14:textId="7AC60C7A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6F248FD0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68AE1D57" w14:textId="33B3327D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86" w:right="-86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7B351C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7AA87954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C438CD8" w14:textId="6B7F5FD3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</w:tabs>
              <w:spacing w:after="0"/>
              <w:ind w:left="-86" w:right="-16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83,874</w:t>
            </w:r>
          </w:p>
        </w:tc>
        <w:tc>
          <w:tcPr>
            <w:tcW w:w="238" w:type="dxa"/>
          </w:tcPr>
          <w:p w14:paraId="367F01BA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1720C72" w14:textId="1B0D0930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Pr="004D1F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168,881</w:t>
            </w:r>
          </w:p>
        </w:tc>
        <w:tc>
          <w:tcPr>
            <w:tcW w:w="236" w:type="dxa"/>
          </w:tcPr>
          <w:p w14:paraId="4F543D04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DB5A6DB" w14:textId="66D6215D" w:rsidR="00430F42" w:rsidRPr="00EC282A" w:rsidRDefault="00430F42" w:rsidP="00430F42">
            <w:pPr>
              <w:pStyle w:val="BodyText"/>
              <w:tabs>
                <w:tab w:val="clear" w:pos="454"/>
                <w:tab w:val="left" w:pos="471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 w:hint="cs"/>
                <w:sz w:val="20"/>
                <w:szCs w:val="20"/>
                <w:lang w:eastAsia="en-GB"/>
              </w:rPr>
              <w:t>14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2,568</w:t>
            </w:r>
          </w:p>
        </w:tc>
        <w:tc>
          <w:tcPr>
            <w:tcW w:w="264" w:type="dxa"/>
          </w:tcPr>
          <w:p w14:paraId="6CCF08AE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5D8CF56B" w14:textId="56BF8BAD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4D1F8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114,589</w:t>
            </w:r>
          </w:p>
        </w:tc>
        <w:tc>
          <w:tcPr>
            <w:tcW w:w="240" w:type="dxa"/>
          </w:tcPr>
          <w:p w14:paraId="03AFED9B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F3AFDB9" w14:textId="2FDB2809" w:rsidR="00430F42" w:rsidRPr="00EC282A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5" w:right="-15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226,442</w:t>
            </w:r>
          </w:p>
        </w:tc>
        <w:tc>
          <w:tcPr>
            <w:tcW w:w="236" w:type="dxa"/>
          </w:tcPr>
          <w:p w14:paraId="65244E56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CDE38EC" w14:textId="3FCB99BE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Pr="00BA2D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283,470</w:t>
            </w:r>
          </w:p>
        </w:tc>
      </w:tr>
      <w:tr w:rsidR="00430F42" w:rsidRPr="00EC282A" w14:paraId="62EBDD55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42D9EC26" w14:textId="77777777" w:rsidR="00430F42" w:rsidRPr="00EC282A" w:rsidRDefault="00430F42" w:rsidP="00430F42">
            <w:pPr>
              <w:pStyle w:val="NoSpacing"/>
              <w:rPr>
                <w:rFonts w:asciiTheme="majorBidi" w:hAnsi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D453968" w14:textId="4E31D8A9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874,658</w:t>
            </w:r>
          </w:p>
        </w:tc>
        <w:tc>
          <w:tcPr>
            <w:tcW w:w="245" w:type="dxa"/>
          </w:tcPr>
          <w:p w14:paraId="23B82F30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6BF70732" w14:textId="3310A4EC" w:rsidR="00430F42" w:rsidRPr="00EC282A" w:rsidRDefault="00430F42" w:rsidP="00430F42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087E55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1,267,033</w:t>
            </w:r>
          </w:p>
        </w:tc>
        <w:tc>
          <w:tcPr>
            <w:tcW w:w="266" w:type="dxa"/>
          </w:tcPr>
          <w:p w14:paraId="7EDC034B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59775772" w14:textId="61B3EE2B" w:rsidR="00430F42" w:rsidRPr="00EC282A" w:rsidRDefault="00430F42" w:rsidP="00430F42">
            <w:pPr>
              <w:pStyle w:val="BodyText"/>
              <w:tabs>
                <w:tab w:val="clear" w:pos="454"/>
                <w:tab w:val="left" w:pos="532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57,149</w:t>
            </w:r>
          </w:p>
        </w:tc>
        <w:tc>
          <w:tcPr>
            <w:tcW w:w="273" w:type="dxa"/>
          </w:tcPr>
          <w:p w14:paraId="52628C5A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9AF2DAA" w14:textId="145F27AE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05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923,287</w:t>
            </w:r>
          </w:p>
        </w:tc>
        <w:tc>
          <w:tcPr>
            <w:tcW w:w="270" w:type="dxa"/>
          </w:tcPr>
          <w:p w14:paraId="4077ABD9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A087C8C" w14:textId="3E4BEE4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39,267</w:t>
            </w:r>
          </w:p>
        </w:tc>
        <w:tc>
          <w:tcPr>
            <w:tcW w:w="242" w:type="dxa"/>
          </w:tcPr>
          <w:p w14:paraId="429EE319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647B008F" w14:textId="14E59198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EC205F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45,628</w:t>
            </w:r>
          </w:p>
        </w:tc>
        <w:tc>
          <w:tcPr>
            <w:tcW w:w="240" w:type="dxa"/>
          </w:tcPr>
          <w:p w14:paraId="5DD15CEB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3E67D96" w14:textId="663609CC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971,074</w:t>
            </w:r>
          </w:p>
        </w:tc>
        <w:tc>
          <w:tcPr>
            <w:tcW w:w="238" w:type="dxa"/>
          </w:tcPr>
          <w:p w14:paraId="7C6CB1A4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0E7CBB9" w14:textId="34DEFBC9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4D1F8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2,235,948</w:t>
            </w:r>
          </w:p>
        </w:tc>
        <w:tc>
          <w:tcPr>
            <w:tcW w:w="236" w:type="dxa"/>
          </w:tcPr>
          <w:p w14:paraId="077F6ED3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ECB3672" w14:textId="5D2CED25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142,568</w:t>
            </w:r>
          </w:p>
        </w:tc>
        <w:tc>
          <w:tcPr>
            <w:tcW w:w="264" w:type="dxa"/>
          </w:tcPr>
          <w:p w14:paraId="14F48A2F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0465ED97" w14:textId="0A85288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4D1F8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114,589</w:t>
            </w:r>
          </w:p>
        </w:tc>
        <w:tc>
          <w:tcPr>
            <w:tcW w:w="240" w:type="dxa"/>
          </w:tcPr>
          <w:p w14:paraId="55587C64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EA8ED8F" w14:textId="3E75003D" w:rsidR="00430F42" w:rsidRPr="00EC282A" w:rsidRDefault="00430F42" w:rsidP="00430F42">
            <w:pPr>
              <w:tabs>
                <w:tab w:val="clear" w:pos="454"/>
                <w:tab w:val="clear" w:pos="680"/>
                <w:tab w:val="decimal" w:pos="436"/>
                <w:tab w:val="left" w:pos="567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1,113,642</w:t>
            </w:r>
          </w:p>
        </w:tc>
        <w:tc>
          <w:tcPr>
            <w:tcW w:w="236" w:type="dxa"/>
          </w:tcPr>
          <w:p w14:paraId="71AE49A2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464BBF04" w14:textId="4F8A8E52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BA2D4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2,350,537</w:t>
            </w:r>
          </w:p>
        </w:tc>
      </w:tr>
      <w:tr w:rsidR="00430F42" w:rsidRPr="00EC282A" w14:paraId="4CBC5031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0D9700C4" w14:textId="77777777" w:rsidR="00430F42" w:rsidRPr="00EC282A" w:rsidRDefault="00430F42" w:rsidP="00430F42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75050E7B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5E097620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2C0583C4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6A9CBD62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1A1A47DF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D4405BB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359CE154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E7D19DF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0566F5C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0EFACCC1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468DC1A9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74B456B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DB301CC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4758C67A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3C30838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C1F1446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2F59A9A8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1DCE5EE9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111BD20F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735652E0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1B65BE0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BEF8DFE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10273F83" w14:textId="77777777" w:rsidR="00430F42" w:rsidRPr="00EC282A" w:rsidRDefault="00430F42" w:rsidP="00430F42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430F42" w:rsidRPr="00EC282A" w14:paraId="38850A0A" w14:textId="77777777" w:rsidTr="00650B17">
        <w:trPr>
          <w:gridAfter w:val="1"/>
          <w:wAfter w:w="18" w:type="dxa"/>
          <w:trHeight w:val="87"/>
        </w:trPr>
        <w:tc>
          <w:tcPr>
            <w:tcW w:w="2158" w:type="dxa"/>
          </w:tcPr>
          <w:p w14:paraId="321E0AFE" w14:textId="77777777" w:rsidR="00430F42" w:rsidRPr="00EC282A" w:rsidRDefault="00430F42" w:rsidP="00430F42">
            <w:pPr>
              <w:ind w:left="72" w:right="-115" w:hanging="72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  <w:vAlign w:val="bottom"/>
          </w:tcPr>
          <w:p w14:paraId="45987A48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  <w:vAlign w:val="bottom"/>
          </w:tcPr>
          <w:p w14:paraId="0597E4FE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2F3886AB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  <w:vAlign w:val="bottom"/>
          </w:tcPr>
          <w:p w14:paraId="26930FE9" w14:textId="77777777" w:rsidR="00430F42" w:rsidRPr="00EC282A" w:rsidRDefault="00430F42" w:rsidP="00430F42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72D6238D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C1EC41F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6356A251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D9DDB17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BEAB6C7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672DDAF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2FAF8A45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C58511B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32C630E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38E0FFCE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AC25502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C43F907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6B57070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  <w:vAlign w:val="bottom"/>
          </w:tcPr>
          <w:p w14:paraId="09A74BF0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7218E218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FA69D7E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5F4BE77" w14:textId="77777777" w:rsidR="00430F42" w:rsidRPr="00EC282A" w:rsidRDefault="00430F42" w:rsidP="00430F42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93BD750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7BFEA1D" w14:textId="77777777" w:rsidR="00430F42" w:rsidRPr="00EC282A" w:rsidRDefault="00430F42" w:rsidP="00430F42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430F42" w:rsidRPr="00EC282A" w14:paraId="4B4E810C" w14:textId="77777777" w:rsidTr="00195035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62DF019D" w14:textId="77777777" w:rsidR="00430F42" w:rsidRPr="00EC282A" w:rsidRDefault="00430F42" w:rsidP="00430F42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  <w:vAlign w:val="bottom"/>
          </w:tcPr>
          <w:p w14:paraId="204DD807" w14:textId="22802CE0" w:rsidR="00430F42" w:rsidRPr="00EC282A" w:rsidRDefault="00430F42" w:rsidP="00430F42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543,046</w:t>
            </w:r>
          </w:p>
        </w:tc>
        <w:tc>
          <w:tcPr>
            <w:tcW w:w="245" w:type="dxa"/>
            <w:vAlign w:val="bottom"/>
          </w:tcPr>
          <w:p w14:paraId="65653EE9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vAlign w:val="bottom"/>
          </w:tcPr>
          <w:p w14:paraId="782B5D96" w14:textId="602B1E73" w:rsidR="00430F42" w:rsidRPr="00EC282A" w:rsidRDefault="00430F42" w:rsidP="00430F42">
            <w:pPr>
              <w:pStyle w:val="BodyText"/>
              <w:tabs>
                <w:tab w:val="clear" w:pos="454"/>
                <w:tab w:val="left" w:pos="551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Pr="00BA2D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810,131</w:t>
            </w:r>
          </w:p>
        </w:tc>
        <w:tc>
          <w:tcPr>
            <w:tcW w:w="266" w:type="dxa"/>
            <w:vAlign w:val="bottom"/>
          </w:tcPr>
          <w:p w14:paraId="32B247BE" w14:textId="77777777" w:rsidR="00430F42" w:rsidRPr="00EC282A" w:rsidRDefault="00430F42" w:rsidP="00430F42">
            <w:pPr>
              <w:pStyle w:val="BodyText"/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7C770E6D" w14:textId="16DB984D" w:rsidR="00430F42" w:rsidRPr="00EC282A" w:rsidRDefault="00430F42" w:rsidP="00430F42">
            <w:pPr>
              <w:pStyle w:val="BodyText"/>
              <w:tabs>
                <w:tab w:val="clear" w:pos="454"/>
                <w:tab w:val="clear" w:pos="680"/>
                <w:tab w:val="left" w:pos="440"/>
              </w:tabs>
              <w:spacing w:after="0"/>
              <w:ind w:left="-86" w:right="-328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273" w:type="dxa"/>
            <w:vAlign w:val="bottom"/>
          </w:tcPr>
          <w:p w14:paraId="7E715398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CA0F2EA" w14:textId="25B65805" w:rsidR="00430F42" w:rsidRPr="00EC282A" w:rsidRDefault="00430F42" w:rsidP="00430F42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  <w:r w:rsidRPr="00BA2D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871,051</w:t>
            </w:r>
          </w:p>
        </w:tc>
        <w:tc>
          <w:tcPr>
            <w:tcW w:w="270" w:type="dxa"/>
            <w:vAlign w:val="bottom"/>
          </w:tcPr>
          <w:p w14:paraId="2593EF39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74D2CFB" w14:textId="6F4851D9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26C379C5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34233337" w14:textId="0CF3BFC1" w:rsidR="00430F42" w:rsidRPr="00EC282A" w:rsidRDefault="00430F42" w:rsidP="00430F42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BA2D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457084BF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A15CF8" w14:textId="43955C9D" w:rsidR="00430F42" w:rsidRPr="00EC282A" w:rsidRDefault="00430F42" w:rsidP="00430F42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543,067</w:t>
            </w:r>
          </w:p>
        </w:tc>
        <w:tc>
          <w:tcPr>
            <w:tcW w:w="238" w:type="dxa"/>
            <w:vAlign w:val="bottom"/>
          </w:tcPr>
          <w:p w14:paraId="317857CF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0CD5F23" w14:textId="12087BCA" w:rsidR="00430F42" w:rsidRPr="009418A6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9418A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1,681,182</w:t>
            </w:r>
          </w:p>
        </w:tc>
        <w:tc>
          <w:tcPr>
            <w:tcW w:w="236" w:type="dxa"/>
            <w:vAlign w:val="bottom"/>
          </w:tcPr>
          <w:p w14:paraId="11C7B1BC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4FA420E" w14:textId="13F00DCB" w:rsidR="00430F42" w:rsidRPr="00EC282A" w:rsidRDefault="00430F42" w:rsidP="00430F42">
            <w:pPr>
              <w:pStyle w:val="BodyText"/>
              <w:tabs>
                <w:tab w:val="clear" w:pos="454"/>
                <w:tab w:val="left" w:pos="47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137,895</w:t>
            </w:r>
          </w:p>
        </w:tc>
        <w:tc>
          <w:tcPr>
            <w:tcW w:w="264" w:type="dxa"/>
            <w:vAlign w:val="bottom"/>
          </w:tcPr>
          <w:p w14:paraId="7FC4D4DF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D275B49" w14:textId="3866CDB5" w:rsidR="00430F42" w:rsidRPr="00EC282A" w:rsidRDefault="00430F42" w:rsidP="00430F42">
            <w:pPr>
              <w:pStyle w:val="BodyText"/>
              <w:tabs>
                <w:tab w:val="clear" w:pos="454"/>
                <w:tab w:val="left" w:pos="527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BA2D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114,192</w:t>
            </w:r>
          </w:p>
        </w:tc>
        <w:tc>
          <w:tcPr>
            <w:tcW w:w="240" w:type="dxa"/>
            <w:vAlign w:val="bottom"/>
          </w:tcPr>
          <w:p w14:paraId="29E5C521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EC85302" w14:textId="1ED7CBFA" w:rsidR="00430F42" w:rsidRPr="00EC282A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5" w:right="-15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680,962</w:t>
            </w:r>
          </w:p>
        </w:tc>
        <w:tc>
          <w:tcPr>
            <w:tcW w:w="236" w:type="dxa"/>
            <w:vAlign w:val="bottom"/>
          </w:tcPr>
          <w:p w14:paraId="162573A2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35D1C3BA" w14:textId="316B886A" w:rsidR="00430F42" w:rsidRPr="003A7B26" w:rsidRDefault="00430F42" w:rsidP="00430F42">
            <w:pPr>
              <w:pStyle w:val="BodyText"/>
              <w:tabs>
                <w:tab w:val="clear" w:pos="454"/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3A7B26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1,795,374</w:t>
            </w:r>
          </w:p>
        </w:tc>
      </w:tr>
      <w:tr w:rsidR="00430F42" w:rsidRPr="00EC282A" w14:paraId="730BDF63" w14:textId="77777777" w:rsidTr="00195035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1DB99855" w14:textId="77777777" w:rsidR="00430F42" w:rsidRPr="00EC282A" w:rsidRDefault="00430F42" w:rsidP="00430F42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415A8BA" w14:textId="779938C4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331,612</w:t>
            </w:r>
          </w:p>
        </w:tc>
        <w:tc>
          <w:tcPr>
            <w:tcW w:w="245" w:type="dxa"/>
            <w:vAlign w:val="bottom"/>
          </w:tcPr>
          <w:p w14:paraId="7DF6DC15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0265FCDB" w14:textId="791CA206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Pr="00BA2D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45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</w:t>
            </w:r>
            <w:r w:rsidRPr="00BA2D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,902</w:t>
            </w:r>
          </w:p>
        </w:tc>
        <w:tc>
          <w:tcPr>
            <w:tcW w:w="266" w:type="dxa"/>
            <w:vAlign w:val="bottom"/>
          </w:tcPr>
          <w:p w14:paraId="1DA20E57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D0CDC99" w14:textId="6A4271CE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57,128</w:t>
            </w:r>
          </w:p>
        </w:tc>
        <w:tc>
          <w:tcPr>
            <w:tcW w:w="273" w:type="dxa"/>
            <w:vAlign w:val="bottom"/>
          </w:tcPr>
          <w:p w14:paraId="2177C4E2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AC8C9C7" w14:textId="2E5170C6" w:rsidR="00430F42" w:rsidRPr="00EC282A" w:rsidRDefault="00430F42" w:rsidP="00430F42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Pr="00BA2D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52,236</w:t>
            </w:r>
          </w:p>
        </w:tc>
        <w:tc>
          <w:tcPr>
            <w:tcW w:w="270" w:type="dxa"/>
            <w:vAlign w:val="bottom"/>
          </w:tcPr>
          <w:p w14:paraId="53F18932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291BF4" w14:textId="1E7847D2" w:rsidR="00430F42" w:rsidRPr="00EC282A" w:rsidRDefault="00430F42" w:rsidP="00430F42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39,267</w:t>
            </w:r>
          </w:p>
        </w:tc>
        <w:tc>
          <w:tcPr>
            <w:tcW w:w="242" w:type="dxa"/>
          </w:tcPr>
          <w:p w14:paraId="682242D8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056B4532" w14:textId="7E100B6D" w:rsidR="00430F42" w:rsidRPr="00EC282A" w:rsidRDefault="00430F42" w:rsidP="00430F42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BA2D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45,628</w:t>
            </w:r>
          </w:p>
        </w:tc>
        <w:tc>
          <w:tcPr>
            <w:tcW w:w="240" w:type="dxa"/>
            <w:vAlign w:val="bottom"/>
          </w:tcPr>
          <w:p w14:paraId="7F4A31C7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C649C59" w14:textId="5CC46B88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428,007</w:t>
            </w:r>
          </w:p>
        </w:tc>
        <w:tc>
          <w:tcPr>
            <w:tcW w:w="238" w:type="dxa"/>
            <w:vAlign w:val="bottom"/>
          </w:tcPr>
          <w:p w14:paraId="1ACEE251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DCD0B0E" w14:textId="42B7C4A3" w:rsidR="00430F42" w:rsidRPr="00EC282A" w:rsidRDefault="00430F42" w:rsidP="00430F42">
            <w:pPr>
              <w:pStyle w:val="BodyText"/>
              <w:tabs>
                <w:tab w:val="clear" w:pos="454"/>
                <w:tab w:val="clear" w:pos="680"/>
                <w:tab w:val="left" w:pos="550"/>
                <w:tab w:val="left" w:pos="625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Pr="00BA2D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554,766</w:t>
            </w:r>
          </w:p>
        </w:tc>
        <w:tc>
          <w:tcPr>
            <w:tcW w:w="236" w:type="dxa"/>
            <w:vAlign w:val="bottom"/>
          </w:tcPr>
          <w:p w14:paraId="0E2DD275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EEF9917" w14:textId="6EAC6C9E" w:rsidR="00430F42" w:rsidRPr="00EC282A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1"/>
              </w:tabs>
              <w:spacing w:after="0"/>
              <w:ind w:left="-86" w:right="-218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4,673</w:t>
            </w:r>
          </w:p>
        </w:tc>
        <w:tc>
          <w:tcPr>
            <w:tcW w:w="264" w:type="dxa"/>
            <w:vAlign w:val="bottom"/>
          </w:tcPr>
          <w:p w14:paraId="18D0BEE1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B378812" w14:textId="34B65682" w:rsidR="00430F42" w:rsidRPr="00EC282A" w:rsidRDefault="00430F42" w:rsidP="00430F42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   </w:t>
            </w:r>
            <w:r w:rsidRPr="00BA2D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397</w:t>
            </w:r>
          </w:p>
        </w:tc>
        <w:tc>
          <w:tcPr>
            <w:tcW w:w="240" w:type="dxa"/>
            <w:vAlign w:val="bottom"/>
          </w:tcPr>
          <w:p w14:paraId="3C6BD535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FDF34B7" w14:textId="7E796503" w:rsidR="00430F42" w:rsidRPr="00EC282A" w:rsidRDefault="00430F42" w:rsidP="0043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5" w:right="-15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432,680</w:t>
            </w:r>
          </w:p>
        </w:tc>
        <w:tc>
          <w:tcPr>
            <w:tcW w:w="236" w:type="dxa"/>
            <w:vAlign w:val="bottom"/>
          </w:tcPr>
          <w:p w14:paraId="00F5F786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7257524" w14:textId="059ACCFE" w:rsidR="00430F42" w:rsidRPr="00EC282A" w:rsidRDefault="00430F42" w:rsidP="00430F42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Pr="00BA2D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555,163</w:t>
            </w:r>
          </w:p>
        </w:tc>
      </w:tr>
      <w:tr w:rsidR="00430F42" w:rsidRPr="00EC282A" w14:paraId="3A446986" w14:textId="77777777" w:rsidTr="00195035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2985C157" w14:textId="77777777" w:rsidR="00430F42" w:rsidRPr="00EC282A" w:rsidRDefault="00430F42" w:rsidP="00430F4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7017F" w14:textId="2527B9E9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874,658</w:t>
            </w:r>
          </w:p>
        </w:tc>
        <w:tc>
          <w:tcPr>
            <w:tcW w:w="245" w:type="dxa"/>
            <w:vAlign w:val="bottom"/>
          </w:tcPr>
          <w:p w14:paraId="23E12547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FDADB" w14:textId="4575870E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BA2D4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1,267,033</w:t>
            </w:r>
          </w:p>
        </w:tc>
        <w:tc>
          <w:tcPr>
            <w:tcW w:w="266" w:type="dxa"/>
            <w:vAlign w:val="bottom"/>
          </w:tcPr>
          <w:p w14:paraId="6B5BB0AA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550EF" w14:textId="2D63F8B0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57,149</w:t>
            </w:r>
          </w:p>
        </w:tc>
        <w:tc>
          <w:tcPr>
            <w:tcW w:w="273" w:type="dxa"/>
            <w:vAlign w:val="bottom"/>
          </w:tcPr>
          <w:p w14:paraId="764EBF4E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460E1569" w14:textId="683F9F98" w:rsidR="00430F42" w:rsidRPr="00BA2D40" w:rsidRDefault="00430F42" w:rsidP="00430F42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BA2D4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923,287</w:t>
            </w:r>
          </w:p>
        </w:tc>
        <w:tc>
          <w:tcPr>
            <w:tcW w:w="270" w:type="dxa"/>
            <w:vAlign w:val="bottom"/>
          </w:tcPr>
          <w:p w14:paraId="25584393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6251D7E" w14:textId="72893BCB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39,267</w:t>
            </w:r>
          </w:p>
        </w:tc>
        <w:tc>
          <w:tcPr>
            <w:tcW w:w="242" w:type="dxa"/>
          </w:tcPr>
          <w:p w14:paraId="18E9425E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47A3D096" w14:textId="48935D44" w:rsidR="00430F42" w:rsidRPr="00BA2D40" w:rsidRDefault="00430F42" w:rsidP="00430F42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BA2D4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45,628</w:t>
            </w:r>
          </w:p>
        </w:tc>
        <w:tc>
          <w:tcPr>
            <w:tcW w:w="240" w:type="dxa"/>
            <w:vAlign w:val="bottom"/>
          </w:tcPr>
          <w:p w14:paraId="7285EC6C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6CBD496" w14:textId="5E81BB2E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971,074</w:t>
            </w:r>
          </w:p>
        </w:tc>
        <w:tc>
          <w:tcPr>
            <w:tcW w:w="238" w:type="dxa"/>
            <w:vAlign w:val="bottom"/>
          </w:tcPr>
          <w:p w14:paraId="24A740F5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F73AEE7" w14:textId="0744D0E2" w:rsidR="00430F42" w:rsidRPr="00BA2D40" w:rsidRDefault="00430F42" w:rsidP="00430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86" w:right="-89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BA2D4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2,235,948</w:t>
            </w:r>
          </w:p>
        </w:tc>
        <w:tc>
          <w:tcPr>
            <w:tcW w:w="236" w:type="dxa"/>
            <w:vAlign w:val="bottom"/>
          </w:tcPr>
          <w:p w14:paraId="54099AB9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19E00" w14:textId="75F0E2EB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142,568</w:t>
            </w:r>
          </w:p>
        </w:tc>
        <w:tc>
          <w:tcPr>
            <w:tcW w:w="264" w:type="dxa"/>
            <w:vAlign w:val="bottom"/>
          </w:tcPr>
          <w:p w14:paraId="7A9723F6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134B9CE4" w14:textId="5AEE5D3D" w:rsidR="00430F42" w:rsidRPr="00F861E4" w:rsidRDefault="00430F42" w:rsidP="00430F42">
            <w:pPr>
              <w:pStyle w:val="BodyText"/>
              <w:tabs>
                <w:tab w:val="clear" w:pos="454"/>
                <w:tab w:val="left" w:pos="527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F861E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114,589</w:t>
            </w:r>
          </w:p>
        </w:tc>
        <w:tc>
          <w:tcPr>
            <w:tcW w:w="240" w:type="dxa"/>
            <w:vAlign w:val="bottom"/>
          </w:tcPr>
          <w:p w14:paraId="56CE8881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C57A71C" w14:textId="70C301C3" w:rsidR="00430F42" w:rsidRPr="00EC282A" w:rsidRDefault="00430F42" w:rsidP="00430F42">
            <w:pPr>
              <w:tabs>
                <w:tab w:val="clear" w:pos="454"/>
                <w:tab w:val="decimal" w:pos="436"/>
                <w:tab w:val="left" w:pos="567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1,113,642</w:t>
            </w:r>
          </w:p>
        </w:tc>
        <w:tc>
          <w:tcPr>
            <w:tcW w:w="236" w:type="dxa"/>
            <w:vAlign w:val="bottom"/>
          </w:tcPr>
          <w:p w14:paraId="59B2CCBD" w14:textId="77777777" w:rsidR="00430F42" w:rsidRPr="00EC282A" w:rsidRDefault="00430F42" w:rsidP="00430F42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3B655A42" w14:textId="055D1C42" w:rsidR="00430F42" w:rsidRPr="00BA2D40" w:rsidRDefault="00430F42" w:rsidP="00430F42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BA2D40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2,350,537</w:t>
            </w:r>
          </w:p>
        </w:tc>
      </w:tr>
    </w:tbl>
    <w:p w14:paraId="6D910175" w14:textId="77777777" w:rsidR="00A420D3" w:rsidRPr="00EC282A" w:rsidRDefault="00A420D3" w:rsidP="00A420D3">
      <w:pPr>
        <w:rPr>
          <w:sz w:val="20"/>
          <w:szCs w:val="20"/>
        </w:rPr>
      </w:pPr>
    </w:p>
    <w:tbl>
      <w:tblPr>
        <w:tblW w:w="14694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809"/>
        <w:gridCol w:w="247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36"/>
        <w:gridCol w:w="844"/>
        <w:gridCol w:w="236"/>
        <w:gridCol w:w="844"/>
        <w:gridCol w:w="236"/>
        <w:gridCol w:w="754"/>
        <w:gridCol w:w="276"/>
        <w:gridCol w:w="804"/>
        <w:gridCol w:w="236"/>
        <w:gridCol w:w="844"/>
        <w:gridCol w:w="236"/>
        <w:gridCol w:w="852"/>
        <w:gridCol w:w="18"/>
      </w:tblGrid>
      <w:tr w:rsidR="00A420D3" w:rsidRPr="00EC282A" w14:paraId="090CE448" w14:textId="77777777" w:rsidTr="004813D8">
        <w:trPr>
          <w:trHeight w:val="87"/>
          <w:tblHeader/>
          <w:jc w:val="center"/>
        </w:trPr>
        <w:tc>
          <w:tcPr>
            <w:tcW w:w="2070" w:type="dxa"/>
            <w:vAlign w:val="bottom"/>
          </w:tcPr>
          <w:p w14:paraId="6EF1E627" w14:textId="77777777" w:rsidR="00A420D3" w:rsidRPr="00EC282A" w:rsidRDefault="00A420D3" w:rsidP="00D11D8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511761B9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งบการเงินเฉพาะกิจการ</w:t>
            </w:r>
          </w:p>
        </w:tc>
      </w:tr>
      <w:tr w:rsidR="00A420D3" w:rsidRPr="00EC282A" w14:paraId="0A574296" w14:textId="77777777" w:rsidTr="004813D8">
        <w:trPr>
          <w:trHeight w:val="87"/>
          <w:tblHeader/>
          <w:jc w:val="center"/>
        </w:trPr>
        <w:tc>
          <w:tcPr>
            <w:tcW w:w="2070" w:type="dxa"/>
            <w:vAlign w:val="bottom"/>
          </w:tcPr>
          <w:p w14:paraId="4E9E4B1D" w14:textId="77777777" w:rsidR="00A420D3" w:rsidRPr="00EC282A" w:rsidRDefault="00A420D3" w:rsidP="00D11D8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29B470C7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A420D3" w:rsidRPr="00EC282A" w14:paraId="493E25F5" w14:textId="77777777" w:rsidTr="004813D8">
        <w:trPr>
          <w:gridAfter w:val="1"/>
          <w:wAfter w:w="18" w:type="dxa"/>
          <w:trHeight w:val="87"/>
          <w:tblHeader/>
          <w:jc w:val="center"/>
        </w:trPr>
        <w:tc>
          <w:tcPr>
            <w:tcW w:w="2070" w:type="dxa"/>
            <w:vAlign w:val="bottom"/>
          </w:tcPr>
          <w:p w14:paraId="50A2221F" w14:textId="77777777" w:rsidR="00A420D3" w:rsidRPr="00EC282A" w:rsidRDefault="00A420D3" w:rsidP="00D11D8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8" w:type="dxa"/>
            <w:gridSpan w:val="3"/>
          </w:tcPr>
          <w:p w14:paraId="7703F0DA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7" w:type="dxa"/>
          </w:tcPr>
          <w:p w14:paraId="6D3BC31E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28B953B4" w14:textId="35E1123E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ส่วนงานที่</w:t>
            </w:r>
            <w:r w:rsidR="00D73A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68CCF954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1A85FCA9" w14:textId="1D7FA580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="00D73A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36" w:type="dxa"/>
          </w:tcPr>
          <w:p w14:paraId="213A9D83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4" w:type="dxa"/>
            <w:gridSpan w:val="3"/>
          </w:tcPr>
          <w:p w14:paraId="60B97451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45B03D70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1531CEC0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ส่วนงานอื่น ๆ</w:t>
            </w:r>
          </w:p>
        </w:tc>
        <w:tc>
          <w:tcPr>
            <w:tcW w:w="236" w:type="dxa"/>
          </w:tcPr>
          <w:p w14:paraId="32D56628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3FBCCE2B" w14:textId="77777777" w:rsidR="00A420D3" w:rsidRPr="00EC282A" w:rsidRDefault="00A420D3" w:rsidP="00D11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2A72B8" w:rsidRPr="00EC282A" w14:paraId="6F2F0F01" w14:textId="77777777" w:rsidTr="004813D8">
        <w:trPr>
          <w:gridAfter w:val="1"/>
          <w:wAfter w:w="18" w:type="dxa"/>
          <w:trHeight w:val="87"/>
          <w:tblHeader/>
          <w:jc w:val="center"/>
        </w:trPr>
        <w:tc>
          <w:tcPr>
            <w:tcW w:w="2070" w:type="dxa"/>
            <w:vAlign w:val="bottom"/>
            <w:hideMark/>
          </w:tcPr>
          <w:p w14:paraId="7042F5C7" w14:textId="6D49123C" w:rsidR="002A72B8" w:rsidRPr="00EC282A" w:rsidRDefault="002A72B8" w:rsidP="002A72B8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สำหรับงวด</w:t>
            </w:r>
            <w:r w:rsidR="003D64B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เก้า</w:t>
            </w: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เดือนสิ้นสุด</w:t>
            </w:r>
          </w:p>
          <w:p w14:paraId="53DBC1F6" w14:textId="494EBE27" w:rsidR="002A72B8" w:rsidRPr="00EC282A" w:rsidRDefault="002A72B8" w:rsidP="002A72B8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  วันที่ </w:t>
            </w:r>
            <w:r w:rsidRPr="00EC282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30</w:t>
            </w:r>
            <w:r w:rsidRPr="00EC282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</w:t>
            </w:r>
            <w:r w:rsidR="003D64B7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>กันยายน</w:t>
            </w:r>
          </w:p>
        </w:tc>
        <w:tc>
          <w:tcPr>
            <w:tcW w:w="809" w:type="dxa"/>
          </w:tcPr>
          <w:p w14:paraId="31A248D2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72F9740B" w14:textId="39D07BA1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7" w:type="dxa"/>
          </w:tcPr>
          <w:p w14:paraId="66E5AF86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05CE139A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47AC94B6" w14:textId="4DD2AA4D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67" w:type="dxa"/>
          </w:tcPr>
          <w:p w14:paraId="42D1E84D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08787BB0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AAB66E6" w14:textId="112DC88F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3C974325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CEE5F23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69C51364" w14:textId="2FC4884C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4885E421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E4C3778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7C9AE9C7" w14:textId="6CF8B143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2" w:type="dxa"/>
          </w:tcPr>
          <w:p w14:paraId="5E076EE1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27714AA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4609912A" w14:textId="7D607128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7812C1C2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3A4572B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768CB56" w14:textId="42B0E184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6A4D91E3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EC150BE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B6E50D7" w14:textId="79433E85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32203773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436B87E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89D9481" w14:textId="7250BF71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6" w:type="dxa"/>
          </w:tcPr>
          <w:p w14:paraId="7056DF85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61E5642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D2A1C58" w14:textId="14DFEC29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238E24F3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50D1DD4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02C48E02" w14:textId="633DF44D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49888305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B36F20C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375912B2" w14:textId="15F08F61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2562</w:t>
            </w:r>
          </w:p>
        </w:tc>
      </w:tr>
      <w:tr w:rsidR="002A72B8" w:rsidRPr="00EC282A" w14:paraId="2B5FD1E2" w14:textId="77777777" w:rsidTr="004813D8">
        <w:trPr>
          <w:trHeight w:val="87"/>
          <w:tblHeader/>
          <w:jc w:val="center"/>
        </w:trPr>
        <w:tc>
          <w:tcPr>
            <w:tcW w:w="2070" w:type="dxa"/>
            <w:vAlign w:val="bottom"/>
          </w:tcPr>
          <w:p w14:paraId="7B5F791E" w14:textId="77777777" w:rsidR="002A72B8" w:rsidRPr="00EC282A" w:rsidRDefault="002A72B8" w:rsidP="002A72B8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18B67980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(</w:t>
            </w:r>
            <w:r w:rsidRPr="00EC282A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EC282A">
              <w:rPr>
                <w:rFonts w:asciiTheme="majorBidi" w:hAnsiTheme="majorBidi" w:cstheme="majorBidi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2A72B8" w:rsidRPr="00EC282A" w14:paraId="4ACD4598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16038F4A" w14:textId="3389C33C" w:rsidR="002A72B8" w:rsidRPr="00EC282A" w:rsidRDefault="002A72B8" w:rsidP="002A72B8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ส่วนงานภูมิศาสตร์หลัก</w:t>
            </w:r>
            <w:r w:rsidR="00D73AD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809" w:type="dxa"/>
          </w:tcPr>
          <w:p w14:paraId="219CC89A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16C870B3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229831B6" w14:textId="77777777" w:rsidR="002A72B8" w:rsidRPr="00EC282A" w:rsidRDefault="002A72B8" w:rsidP="002A72B8">
            <w:pPr>
              <w:pStyle w:val="BodyText"/>
              <w:tabs>
                <w:tab w:val="clear" w:pos="680"/>
                <w:tab w:val="clear" w:pos="6549"/>
                <w:tab w:val="left" w:pos="67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43B7CCD0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7D391C27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12FA0725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CF0DD67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F6A6C6B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0CE20F6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ED339E9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1861707F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D256B3C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F8FD85A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C6BE2C3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1E74C86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16F89EC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F0AE305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5FB4312C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ECF56A7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33C0D34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1D330C7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E02EE34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179054D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2A72B8" w:rsidRPr="00EC282A" w14:paraId="4E999BB1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3FF3C457" w14:textId="77777777" w:rsidR="002A72B8" w:rsidRPr="00EC282A" w:rsidRDefault="002A72B8" w:rsidP="002A72B8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ไทย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05C01B92" w14:textId="52F7FC58" w:rsidR="002A72B8" w:rsidRPr="00EC282A" w:rsidRDefault="009E028C" w:rsidP="00C62392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658,103</w:t>
            </w:r>
          </w:p>
        </w:tc>
        <w:tc>
          <w:tcPr>
            <w:tcW w:w="247" w:type="dxa"/>
            <w:vAlign w:val="bottom"/>
          </w:tcPr>
          <w:p w14:paraId="35EE5AF9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424DF5F" w14:textId="4C798B81" w:rsidR="002A72B8" w:rsidRPr="00EC282A" w:rsidRDefault="001C02DB" w:rsidP="00C62392">
            <w:pPr>
              <w:pStyle w:val="BodyText"/>
              <w:tabs>
                <w:tab w:val="clear" w:pos="454"/>
                <w:tab w:val="clear" w:pos="680"/>
                <w:tab w:val="left" w:pos="632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1C02D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1,044,637</w:t>
            </w:r>
          </w:p>
        </w:tc>
        <w:tc>
          <w:tcPr>
            <w:tcW w:w="267" w:type="dxa"/>
            <w:vAlign w:val="bottom"/>
          </w:tcPr>
          <w:p w14:paraId="6599FBFA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F649610" w14:textId="38AFD510" w:rsidR="002A72B8" w:rsidRPr="00EC282A" w:rsidRDefault="009E028C" w:rsidP="00F85B08">
            <w:pPr>
              <w:pStyle w:val="BodyText"/>
              <w:tabs>
                <w:tab w:val="clear" w:pos="454"/>
                <w:tab w:val="left" w:pos="52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57,149</w:t>
            </w:r>
          </w:p>
        </w:tc>
        <w:tc>
          <w:tcPr>
            <w:tcW w:w="273" w:type="dxa"/>
            <w:vAlign w:val="bottom"/>
          </w:tcPr>
          <w:p w14:paraId="30DDC166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46513AE0" w14:textId="28698A5F" w:rsidR="002A72B8" w:rsidRPr="00EC282A" w:rsidRDefault="001C02DB" w:rsidP="00ED4BE7">
            <w:pPr>
              <w:pStyle w:val="BodyText"/>
              <w:tabs>
                <w:tab w:val="clear" w:pos="454"/>
                <w:tab w:val="left" w:pos="521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1C02D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923,408</w:t>
            </w:r>
          </w:p>
        </w:tc>
        <w:tc>
          <w:tcPr>
            <w:tcW w:w="270" w:type="dxa"/>
            <w:vAlign w:val="bottom"/>
          </w:tcPr>
          <w:p w14:paraId="354C6E87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391200" w14:textId="6B52E1F7" w:rsidR="002A72B8" w:rsidRPr="00EC282A" w:rsidRDefault="009E028C" w:rsidP="00ED4BE7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32,939</w:t>
            </w:r>
          </w:p>
        </w:tc>
        <w:tc>
          <w:tcPr>
            <w:tcW w:w="242" w:type="dxa"/>
            <w:vAlign w:val="bottom"/>
          </w:tcPr>
          <w:p w14:paraId="3874657D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4663DEE" w14:textId="65D7C883" w:rsidR="002A72B8" w:rsidRPr="00EC282A" w:rsidRDefault="001C02DB" w:rsidP="00ED4BE7">
            <w:pPr>
              <w:pStyle w:val="BodyText"/>
              <w:tabs>
                <w:tab w:val="clear" w:pos="454"/>
                <w:tab w:val="left" w:pos="461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1C02D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32,802</w:t>
            </w:r>
          </w:p>
        </w:tc>
        <w:tc>
          <w:tcPr>
            <w:tcW w:w="236" w:type="dxa"/>
            <w:vAlign w:val="bottom"/>
          </w:tcPr>
          <w:p w14:paraId="4162C547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5370B44" w14:textId="511A9D03" w:rsidR="002A72B8" w:rsidRPr="00EC282A" w:rsidRDefault="009E028C" w:rsidP="00FC4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748,191</w:t>
            </w:r>
          </w:p>
        </w:tc>
        <w:tc>
          <w:tcPr>
            <w:tcW w:w="236" w:type="dxa"/>
            <w:vAlign w:val="bottom"/>
          </w:tcPr>
          <w:p w14:paraId="2BB7D458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65A06FD" w14:textId="28CC60A9" w:rsidR="002A72B8" w:rsidRPr="00EC282A" w:rsidRDefault="001C02DB" w:rsidP="00FC43F8">
            <w:pPr>
              <w:pStyle w:val="BodyText"/>
              <w:tabs>
                <w:tab w:val="clear" w:pos="454"/>
                <w:tab w:val="clear" w:pos="680"/>
                <w:tab w:val="left" w:pos="625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1C02D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2,000,847</w:t>
            </w:r>
          </w:p>
        </w:tc>
        <w:tc>
          <w:tcPr>
            <w:tcW w:w="236" w:type="dxa"/>
            <w:vAlign w:val="bottom"/>
          </w:tcPr>
          <w:p w14:paraId="06CAFBA5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424935A" w14:textId="6A2F5E9D" w:rsidR="002A72B8" w:rsidRPr="00EC282A" w:rsidRDefault="008C5681" w:rsidP="00FC43F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38</w:t>
            </w:r>
            <w:r w:rsidR="009E028C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943</w:t>
            </w:r>
          </w:p>
        </w:tc>
        <w:tc>
          <w:tcPr>
            <w:tcW w:w="276" w:type="dxa"/>
            <w:vAlign w:val="bottom"/>
          </w:tcPr>
          <w:p w14:paraId="7A35B630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799B4F1D" w14:textId="2203F639" w:rsidR="002A72B8" w:rsidRPr="00EC282A" w:rsidRDefault="001C02DB" w:rsidP="00FC43F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1C02D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7,439</w:t>
            </w:r>
          </w:p>
        </w:tc>
        <w:tc>
          <w:tcPr>
            <w:tcW w:w="236" w:type="dxa"/>
            <w:vAlign w:val="bottom"/>
          </w:tcPr>
          <w:p w14:paraId="5636F927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601437C" w14:textId="09C66870" w:rsidR="002A72B8" w:rsidRPr="00EC282A" w:rsidRDefault="009E028C" w:rsidP="002D3840">
            <w:pPr>
              <w:pStyle w:val="BodyText"/>
              <w:tabs>
                <w:tab w:val="clear" w:pos="454"/>
                <w:tab w:val="left" w:pos="55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</w:t>
            </w:r>
            <w:r w:rsidR="008C568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="008C568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134</w:t>
            </w:r>
          </w:p>
        </w:tc>
        <w:tc>
          <w:tcPr>
            <w:tcW w:w="236" w:type="dxa"/>
            <w:vAlign w:val="bottom"/>
          </w:tcPr>
          <w:p w14:paraId="49869841" w14:textId="77777777" w:rsidR="002A72B8" w:rsidRPr="00EC282A" w:rsidRDefault="002A72B8" w:rsidP="002A72B8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B8BD5E5" w14:textId="1F1444C0" w:rsidR="002A72B8" w:rsidRPr="00EC282A" w:rsidRDefault="001C02DB" w:rsidP="002D3840">
            <w:pPr>
              <w:pStyle w:val="BodyText"/>
              <w:tabs>
                <w:tab w:val="clear" w:pos="454"/>
                <w:tab w:val="clear" w:pos="680"/>
                <w:tab w:val="left" w:pos="556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1C02D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2,008,286</w:t>
            </w:r>
          </w:p>
        </w:tc>
      </w:tr>
      <w:tr w:rsidR="002A72B8" w:rsidRPr="00EC282A" w14:paraId="49354BDE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  <w:vAlign w:val="bottom"/>
          </w:tcPr>
          <w:p w14:paraId="75F6A58C" w14:textId="77777777" w:rsidR="002A72B8" w:rsidRPr="00EC282A" w:rsidRDefault="002A72B8" w:rsidP="002A72B8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1239DA4F" w14:textId="63B8341C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5078B249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415C6D17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11D1EBA4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3D49B5B7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4FCCFDBA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062EB705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92FE440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D54563F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77D976A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68267FE4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8054B7C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E2D9EF9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738A8DF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3B35AF1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2B4808F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1B4997C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7870F1FA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1FFFEC0C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80F5550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F48A672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12628B9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0FF51BB9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2A72B8" w:rsidRPr="00EC282A" w14:paraId="549C1B2F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879" w:type="dxa"/>
            <w:gridSpan w:val="2"/>
          </w:tcPr>
          <w:p w14:paraId="114A218E" w14:textId="77777777" w:rsidR="002A72B8" w:rsidRPr="00EC282A" w:rsidRDefault="002A72B8" w:rsidP="002A72B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EC28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247" w:type="dxa"/>
            <w:vAlign w:val="bottom"/>
          </w:tcPr>
          <w:p w14:paraId="63F60459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7011BA46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7323F781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45DAF53E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7BFF1C38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04EA823D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393153C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CA265AE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D23979B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097BF585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386AB7B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106D886B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51738BA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76E818D3" w14:textId="77777777" w:rsidR="002A72B8" w:rsidRPr="00EC282A" w:rsidRDefault="002A72B8" w:rsidP="002A72B8">
            <w:pPr>
              <w:pStyle w:val="NoSpacing"/>
              <w:tabs>
                <w:tab w:val="clear" w:pos="680"/>
                <w:tab w:val="left" w:pos="63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10D4E03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676B091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02607E99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AE577D7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335F27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2DD6492A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0C19C9D" w14:textId="77777777" w:rsidR="002A72B8" w:rsidRPr="00EC282A" w:rsidRDefault="002A72B8" w:rsidP="002A72B8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vAlign w:val="bottom"/>
          </w:tcPr>
          <w:p w14:paraId="6EA1EA08" w14:textId="77777777" w:rsidR="002A72B8" w:rsidRPr="00EC282A" w:rsidRDefault="002A72B8" w:rsidP="002A72B8">
            <w:pPr>
              <w:pStyle w:val="NoSpacing"/>
              <w:tabs>
                <w:tab w:val="clear" w:pos="680"/>
                <w:tab w:val="left" w:pos="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8D6685" w:rsidRPr="00EC282A" w14:paraId="18B0C62E" w14:textId="77777777" w:rsidTr="00195035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03CBB1AB" w14:textId="552BA269" w:rsidR="008D6685" w:rsidRPr="00EC282A" w:rsidRDefault="008D6685" w:rsidP="008D6685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ก๊าซธรรมชาติอัดสำหรั</w:t>
            </w: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บ</w:t>
            </w: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อุตสาหกรรม</w:t>
            </w:r>
            <w:r w:rsidR="00D73AD4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>(iCNG)</w:t>
            </w:r>
          </w:p>
        </w:tc>
        <w:tc>
          <w:tcPr>
            <w:tcW w:w="809" w:type="dxa"/>
            <w:vAlign w:val="bottom"/>
          </w:tcPr>
          <w:p w14:paraId="386BAD8F" w14:textId="7D6F6D1C" w:rsidR="008D6685" w:rsidRPr="00EC282A" w:rsidRDefault="009E028C" w:rsidP="008D6685">
            <w:pPr>
              <w:pStyle w:val="NoSpacing"/>
              <w:tabs>
                <w:tab w:val="clear" w:pos="454"/>
                <w:tab w:val="left" w:pos="52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170,775</w:t>
            </w:r>
          </w:p>
        </w:tc>
        <w:tc>
          <w:tcPr>
            <w:tcW w:w="247" w:type="dxa"/>
            <w:vAlign w:val="bottom"/>
          </w:tcPr>
          <w:p w14:paraId="15EE28E2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6CA32916" w14:textId="1CDDBF3D" w:rsidR="008D6685" w:rsidRPr="00EC282A" w:rsidRDefault="008D6685" w:rsidP="00C6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ind w:right="-10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33</w:t>
            </w:r>
            <w:r w:rsidR="008C56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,7</w:t>
            </w:r>
            <w:r w:rsidR="008C56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</w:t>
            </w:r>
          </w:p>
        </w:tc>
        <w:tc>
          <w:tcPr>
            <w:tcW w:w="267" w:type="dxa"/>
            <w:vAlign w:val="bottom"/>
          </w:tcPr>
          <w:p w14:paraId="4A6C19AB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30218585" w14:textId="078798B8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110C1556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204CC9BA" w14:textId="77777777" w:rsidR="008D6685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179B4BCD" w14:textId="2569B569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BB7BCDB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2D4FF0B" w14:textId="6697D8F3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1049088A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9072DC8" w14:textId="77777777" w:rsidR="008D6685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5CD94ACE" w14:textId="280256D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717B547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0392229D" w14:textId="4FCA89EC" w:rsidR="008D6685" w:rsidRPr="00EC282A" w:rsidRDefault="009E028C" w:rsidP="008D6685">
            <w:pPr>
              <w:pStyle w:val="NoSpacing"/>
              <w:tabs>
                <w:tab w:val="clear" w:pos="454"/>
                <w:tab w:val="clear" w:pos="680"/>
                <w:tab w:val="left" w:pos="560"/>
                <w:tab w:val="left" w:pos="63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170,775</w:t>
            </w:r>
          </w:p>
        </w:tc>
        <w:tc>
          <w:tcPr>
            <w:tcW w:w="236" w:type="dxa"/>
            <w:vAlign w:val="bottom"/>
          </w:tcPr>
          <w:p w14:paraId="18468EE5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65E4A0F6" w14:textId="1B6D65FB" w:rsidR="008D6685" w:rsidRPr="00EC282A" w:rsidRDefault="008D6685" w:rsidP="008D6685">
            <w:pPr>
              <w:pStyle w:val="NoSpacing"/>
              <w:tabs>
                <w:tab w:val="clear" w:pos="680"/>
                <w:tab w:val="left" w:pos="56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B6710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</w:t>
            </w:r>
            <w:r w:rsidR="00FC43F8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B6710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33</w:t>
            </w:r>
            <w:r w:rsidR="008C5681">
              <w:rPr>
                <w:rFonts w:asciiTheme="majorBidi" w:hAnsiTheme="majorBidi"/>
                <w:sz w:val="20"/>
                <w:szCs w:val="20"/>
                <w:lang w:eastAsia="en-GB"/>
              </w:rPr>
              <w:t>7</w:t>
            </w:r>
            <w:r w:rsidRPr="00B6710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8C56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789</w:t>
            </w:r>
          </w:p>
        </w:tc>
        <w:tc>
          <w:tcPr>
            <w:tcW w:w="236" w:type="dxa"/>
            <w:vAlign w:val="bottom"/>
          </w:tcPr>
          <w:p w14:paraId="0EFFD8EF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831FAF4" w14:textId="44D65453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007529FA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883892F" w14:textId="77777777" w:rsidR="008D6685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  <w:p w14:paraId="29D80C4D" w14:textId="786408D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05CAD74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5E772B6B" w14:textId="2B91AA4D" w:rsidR="008D6685" w:rsidRPr="002D3840" w:rsidRDefault="009E028C" w:rsidP="002D3840">
            <w:pPr>
              <w:pStyle w:val="BodyText"/>
              <w:tabs>
                <w:tab w:val="clear" w:pos="454"/>
                <w:tab w:val="left" w:pos="55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2D38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170,775</w:t>
            </w:r>
          </w:p>
        </w:tc>
        <w:tc>
          <w:tcPr>
            <w:tcW w:w="236" w:type="dxa"/>
            <w:vAlign w:val="bottom"/>
          </w:tcPr>
          <w:p w14:paraId="1CC99C2A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vAlign w:val="bottom"/>
          </w:tcPr>
          <w:p w14:paraId="7D78A722" w14:textId="68DDCDDA" w:rsidR="008D6685" w:rsidRPr="00EC282A" w:rsidRDefault="00021B04" w:rsidP="00021B04">
            <w:pPr>
              <w:pStyle w:val="NoSpacing"/>
              <w:tabs>
                <w:tab w:val="clear" w:pos="680"/>
                <w:tab w:val="left" w:pos="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 xml:space="preserve"> </w:t>
            </w:r>
            <w:r w:rsidRPr="00021B04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33</w:t>
            </w:r>
            <w:r w:rsidR="008C5681">
              <w:rPr>
                <w:rFonts w:asciiTheme="majorBidi" w:hAnsiTheme="majorBidi"/>
                <w:sz w:val="20"/>
                <w:szCs w:val="20"/>
                <w:lang w:eastAsia="en-GB"/>
              </w:rPr>
              <w:t>7</w:t>
            </w:r>
            <w:r w:rsidRPr="00021B0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D73AD4"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  <w:r w:rsidR="008C56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89</w:t>
            </w:r>
          </w:p>
        </w:tc>
      </w:tr>
      <w:tr w:rsidR="008D6685" w:rsidRPr="00EC282A" w14:paraId="3055FA5C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63B03355" w14:textId="0A733B00" w:rsidR="008D6685" w:rsidRPr="00EC282A" w:rsidRDefault="008D6685" w:rsidP="008D6685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บริการอัด</w:t>
            </w: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ก๊าซธรรมชาติ</w:t>
            </w:r>
            <w:r w:rsidR="00D73AD4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</w:t>
            </w:r>
            <w:r w:rsidRPr="00EC282A">
              <w:rPr>
                <w:rFonts w:asciiTheme="majorBidi" w:hAnsiTheme="majorBidi"/>
                <w:sz w:val="20"/>
                <w:szCs w:val="20"/>
                <w:lang w:eastAsia="en-GB"/>
              </w:rPr>
              <w:t>(PMS)</w:t>
            </w:r>
          </w:p>
        </w:tc>
        <w:tc>
          <w:tcPr>
            <w:tcW w:w="809" w:type="dxa"/>
          </w:tcPr>
          <w:p w14:paraId="79AE3F48" w14:textId="433A7359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164,266</w:t>
            </w:r>
          </w:p>
        </w:tc>
        <w:tc>
          <w:tcPr>
            <w:tcW w:w="247" w:type="dxa"/>
          </w:tcPr>
          <w:p w14:paraId="2CBEB394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2AFC0983" w14:textId="64D1D608" w:rsidR="008D6685" w:rsidRPr="00EC282A" w:rsidRDefault="008D6685" w:rsidP="00C6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ind w:right="-106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185,170</w:t>
            </w:r>
          </w:p>
        </w:tc>
        <w:tc>
          <w:tcPr>
            <w:tcW w:w="267" w:type="dxa"/>
          </w:tcPr>
          <w:p w14:paraId="2205AAC7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4E755302" w14:textId="77FA81EA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5FE4ED8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8236327" w14:textId="1D539420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509F88DD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3525AE2" w14:textId="6A6ABD03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59754659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318B1A8" w14:textId="30B5FEC9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36" w:type="dxa"/>
          </w:tcPr>
          <w:p w14:paraId="65642E08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F46C4FF" w14:textId="1A1F0E4A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164,266</w:t>
            </w:r>
          </w:p>
        </w:tc>
        <w:tc>
          <w:tcPr>
            <w:tcW w:w="236" w:type="dxa"/>
          </w:tcPr>
          <w:p w14:paraId="69003E2E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95E58DB" w14:textId="2E286799" w:rsidR="008D6685" w:rsidRPr="00EC282A" w:rsidRDefault="008D6685" w:rsidP="008D6685">
            <w:pPr>
              <w:pStyle w:val="NoSpacing"/>
              <w:tabs>
                <w:tab w:val="clear" w:pos="680"/>
                <w:tab w:val="left" w:pos="63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B6710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185</w:t>
            </w:r>
            <w:r w:rsidRPr="00B6710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170</w:t>
            </w:r>
          </w:p>
        </w:tc>
        <w:tc>
          <w:tcPr>
            <w:tcW w:w="236" w:type="dxa"/>
          </w:tcPr>
          <w:p w14:paraId="4383A3D9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C3190F4" w14:textId="6D6DC8BE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0492A14F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842FDD0" w14:textId="75133179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36" w:type="dxa"/>
          </w:tcPr>
          <w:p w14:paraId="0D0FCB30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1F2B3E0" w14:textId="661AF05A" w:rsidR="008D6685" w:rsidRPr="002D3840" w:rsidRDefault="009E028C" w:rsidP="002D3840">
            <w:pPr>
              <w:pStyle w:val="BodyText"/>
              <w:tabs>
                <w:tab w:val="clear" w:pos="454"/>
                <w:tab w:val="left" w:pos="55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D38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164,266</w:t>
            </w:r>
          </w:p>
        </w:tc>
        <w:tc>
          <w:tcPr>
            <w:tcW w:w="236" w:type="dxa"/>
          </w:tcPr>
          <w:p w14:paraId="46EB5E22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E871C50" w14:textId="311C8E66" w:rsidR="008D6685" w:rsidRPr="00EC282A" w:rsidRDefault="00021B04" w:rsidP="008D6685">
            <w:pPr>
              <w:pStyle w:val="NoSpacing"/>
              <w:tabs>
                <w:tab w:val="clear" w:pos="680"/>
                <w:tab w:val="left" w:pos="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021B04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185</w:t>
            </w:r>
            <w:r w:rsidRPr="00021B0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170</w:t>
            </w:r>
          </w:p>
        </w:tc>
      </w:tr>
      <w:tr w:rsidR="008D6685" w:rsidRPr="00EC282A" w14:paraId="3714D445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50AF8BE1" w14:textId="77777777" w:rsidR="008D6685" w:rsidRPr="00EC282A" w:rsidRDefault="008D6685" w:rsidP="008D6685">
            <w:pPr>
              <w:pStyle w:val="NoSpacing"/>
              <w:rPr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9" w:type="dxa"/>
          </w:tcPr>
          <w:p w14:paraId="79962747" w14:textId="022C817B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116,077</w:t>
            </w:r>
          </w:p>
        </w:tc>
        <w:tc>
          <w:tcPr>
            <w:tcW w:w="247" w:type="dxa"/>
          </w:tcPr>
          <w:p w14:paraId="106DC841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5EA82A05" w14:textId="672BE143" w:rsidR="008D6685" w:rsidRPr="00EC282A" w:rsidRDefault="008D6685" w:rsidP="00C6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ind w:right="-10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155,876</w:t>
            </w:r>
          </w:p>
        </w:tc>
        <w:tc>
          <w:tcPr>
            <w:tcW w:w="267" w:type="dxa"/>
          </w:tcPr>
          <w:p w14:paraId="7460FBCC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47A8B639" w14:textId="6056DB40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2E637EF3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A0A0CBD" w14:textId="3B7040D9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2E978E0C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7311E9B" w14:textId="1BE21B05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026FD549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756151C" w14:textId="003486F4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36" w:type="dxa"/>
          </w:tcPr>
          <w:p w14:paraId="5C748081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C72C195" w14:textId="4C70B524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116,077</w:t>
            </w:r>
          </w:p>
        </w:tc>
        <w:tc>
          <w:tcPr>
            <w:tcW w:w="236" w:type="dxa"/>
          </w:tcPr>
          <w:p w14:paraId="59796079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076D8CD" w14:textId="3711223C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B6710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155</w:t>
            </w:r>
            <w:r w:rsidRPr="00B6710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876</w:t>
            </w:r>
          </w:p>
        </w:tc>
        <w:tc>
          <w:tcPr>
            <w:tcW w:w="236" w:type="dxa"/>
          </w:tcPr>
          <w:p w14:paraId="0A67F7F5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1A0306B" w14:textId="27BB2400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096E5E7A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A2B2D7C" w14:textId="37E9672C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36" w:type="dxa"/>
          </w:tcPr>
          <w:p w14:paraId="157CCC9C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FC238FD" w14:textId="53AEB251" w:rsidR="008D6685" w:rsidRPr="002D3840" w:rsidRDefault="009E028C" w:rsidP="002D3840">
            <w:pPr>
              <w:pStyle w:val="BodyText"/>
              <w:tabs>
                <w:tab w:val="clear" w:pos="454"/>
                <w:tab w:val="left" w:pos="55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D3840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116,077</w:t>
            </w:r>
          </w:p>
        </w:tc>
        <w:tc>
          <w:tcPr>
            <w:tcW w:w="236" w:type="dxa"/>
          </w:tcPr>
          <w:p w14:paraId="09112438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1A737CE" w14:textId="712FE483" w:rsidR="008D6685" w:rsidRPr="00EC282A" w:rsidRDefault="00021B04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21B04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155</w:t>
            </w:r>
            <w:r w:rsidRPr="00021B0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876</w:t>
            </w:r>
          </w:p>
        </w:tc>
      </w:tr>
      <w:tr w:rsidR="008D6685" w:rsidRPr="00EC282A" w14:paraId="04FCE64D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2C98E15C" w14:textId="0768769B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9" w:type="dxa"/>
          </w:tcPr>
          <w:p w14:paraId="000A430B" w14:textId="601AD54B" w:rsidR="008D6685" w:rsidRPr="00EC282A" w:rsidRDefault="009E028C" w:rsidP="00C6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71,27</w:t>
            </w:r>
            <w:r w:rsidR="008C56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47" w:type="dxa"/>
          </w:tcPr>
          <w:p w14:paraId="24BAAE73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28C34720" w14:textId="20E167CE" w:rsidR="008D6685" w:rsidRPr="00EC282A" w:rsidRDefault="008D6685" w:rsidP="00C623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ind w:right="-16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91,655</w:t>
            </w:r>
          </w:p>
        </w:tc>
        <w:tc>
          <w:tcPr>
            <w:tcW w:w="267" w:type="dxa"/>
          </w:tcPr>
          <w:p w14:paraId="668C5377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306AE8F4" w14:textId="7F262028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1077A1A0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8802774" w14:textId="65BF4BC5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47766D0C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5425262" w14:textId="4C335D1E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C5F3817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BF7B6ED" w14:textId="578A7DAD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36" w:type="dxa"/>
          </w:tcPr>
          <w:p w14:paraId="19318395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B91AABF" w14:textId="583259C7" w:rsidR="008D6685" w:rsidRPr="00EC282A" w:rsidRDefault="009E028C" w:rsidP="00ED4B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</w:tabs>
              <w:ind w:right="-6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71,27</w:t>
            </w:r>
            <w:r w:rsidR="008C56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36" w:type="dxa"/>
          </w:tcPr>
          <w:p w14:paraId="3E501D08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27685DD" w14:textId="484D942E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8D6685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  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91</w:t>
            </w:r>
            <w:r w:rsidRPr="008D668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655</w:t>
            </w:r>
          </w:p>
        </w:tc>
        <w:tc>
          <w:tcPr>
            <w:tcW w:w="236" w:type="dxa"/>
          </w:tcPr>
          <w:p w14:paraId="37FA2D7A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3AF7205" w14:textId="5160DAF5" w:rsidR="008D6685" w:rsidRPr="00EC282A" w:rsidRDefault="009E028C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4CB5F558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B920E67" w14:textId="75F9CC5E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 w:rsidR="00D73AD4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36" w:type="dxa"/>
          </w:tcPr>
          <w:p w14:paraId="2D3F72AA" w14:textId="77777777" w:rsidR="008D6685" w:rsidRPr="00EC282A" w:rsidRDefault="008D6685" w:rsidP="008D6685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61EB74D" w14:textId="14B27194" w:rsidR="008D6685" w:rsidRPr="00EC282A" w:rsidRDefault="009E028C" w:rsidP="002D384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-8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71,27</w:t>
            </w:r>
            <w:r w:rsidR="008C568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36" w:type="dxa"/>
          </w:tcPr>
          <w:p w14:paraId="136AF31F" w14:textId="77777777" w:rsidR="008D6685" w:rsidRPr="00EC282A" w:rsidRDefault="008D6685" w:rsidP="008D6685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08FDA057" w14:textId="57F3FE48" w:rsidR="008D6685" w:rsidRPr="00EC282A" w:rsidRDefault="00935E2B" w:rsidP="00935E2B">
            <w:pPr>
              <w:pStyle w:val="NoSpacing"/>
              <w:tabs>
                <w:tab w:val="clear" w:pos="680"/>
                <w:tab w:val="left" w:pos="6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935E2B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  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91</w:t>
            </w:r>
            <w:r w:rsidRPr="00935E2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D73AD4"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655</w:t>
            </w:r>
          </w:p>
        </w:tc>
      </w:tr>
      <w:tr w:rsidR="008E104A" w:rsidRPr="00EC282A" w14:paraId="2F3D3CF5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6DC542B5" w14:textId="2F3DA15D" w:rsidR="008E104A" w:rsidRPr="00EC282A" w:rsidRDefault="008E104A" w:rsidP="008E104A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ขนส่ง</w:t>
            </w:r>
          </w:p>
        </w:tc>
        <w:tc>
          <w:tcPr>
            <w:tcW w:w="809" w:type="dxa"/>
          </w:tcPr>
          <w:p w14:paraId="439D12C3" w14:textId="6A643A2F" w:rsidR="008E104A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59,752</w:t>
            </w:r>
          </w:p>
        </w:tc>
        <w:tc>
          <w:tcPr>
            <w:tcW w:w="247" w:type="dxa"/>
          </w:tcPr>
          <w:p w14:paraId="7BE5AA2A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34BDF99B" w14:textId="22190F44" w:rsidR="008E104A" w:rsidRPr="00122471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ind w:right="-16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15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</w:t>
            </w: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67" w:type="dxa"/>
          </w:tcPr>
          <w:p w14:paraId="771D7BF5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41295F3D" w14:textId="366B76A6" w:rsidR="008E104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B377D1A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AC73565" w14:textId="53B39B11" w:rsidR="008E104A" w:rsidRPr="006062EB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575853B5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29035CB" w14:textId="2C50B012" w:rsidR="008E104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216CB44B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24D6B59" w14:textId="2E7F74A9" w:rsidR="008E104A" w:rsidRPr="006062EB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36" w:type="dxa"/>
          </w:tcPr>
          <w:p w14:paraId="4F1C27D2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630921D" w14:textId="6AAB543A" w:rsidR="008E104A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</w:tabs>
              <w:ind w:right="-6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59,752</w:t>
            </w:r>
          </w:p>
        </w:tc>
        <w:tc>
          <w:tcPr>
            <w:tcW w:w="236" w:type="dxa"/>
          </w:tcPr>
          <w:p w14:paraId="10620874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BEAFA2C" w14:textId="49CB374C" w:rsidR="008E104A" w:rsidRPr="008D6685" w:rsidRDefault="008E104A" w:rsidP="008E104A">
            <w:pPr>
              <w:pStyle w:val="NoSpacing"/>
              <w:jc w:val="center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8D6685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>
              <w:rPr>
                <w:rFonts w:asciiTheme="majorBidi" w:hAnsiTheme="majorBidi"/>
                <w:sz w:val="20"/>
                <w:szCs w:val="20"/>
                <w:lang w:eastAsia="en-GB"/>
              </w:rPr>
              <w:t>50</w:t>
            </w:r>
            <w:r w:rsidRPr="008D668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>
              <w:rPr>
                <w:rFonts w:asciiTheme="majorBidi" w:hAnsiTheme="majorBidi"/>
                <w:sz w:val="20"/>
                <w:szCs w:val="20"/>
                <w:lang w:eastAsia="en-GB"/>
              </w:rPr>
              <w:t>997</w:t>
            </w:r>
          </w:p>
        </w:tc>
        <w:tc>
          <w:tcPr>
            <w:tcW w:w="236" w:type="dxa"/>
          </w:tcPr>
          <w:p w14:paraId="208C2E06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CCE4CF5" w14:textId="14152C9D" w:rsidR="008E104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516B365C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9113BB8" w14:textId="0B5D39E3" w:rsidR="008E104A" w:rsidRPr="006062EB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36" w:type="dxa"/>
          </w:tcPr>
          <w:p w14:paraId="452CC295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131A592" w14:textId="12826B72" w:rsidR="008E104A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-8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59,752</w:t>
            </w:r>
          </w:p>
        </w:tc>
        <w:tc>
          <w:tcPr>
            <w:tcW w:w="236" w:type="dxa"/>
          </w:tcPr>
          <w:p w14:paraId="48A9AAE7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300E4A18" w14:textId="3060ADCF" w:rsidR="008E104A" w:rsidRPr="00935E2B" w:rsidRDefault="008E104A" w:rsidP="008E104A">
            <w:pPr>
              <w:pStyle w:val="NoSpacing"/>
              <w:tabs>
                <w:tab w:val="clear" w:pos="680"/>
                <w:tab w:val="left" w:pos="640"/>
              </w:tabs>
              <w:jc w:val="center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  <w:r w:rsidRPr="00935E2B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1</w:t>
            </w:r>
            <w:r>
              <w:rPr>
                <w:rFonts w:asciiTheme="majorBidi" w:hAnsiTheme="majorBidi"/>
                <w:sz w:val="20"/>
                <w:szCs w:val="20"/>
                <w:lang w:eastAsia="en-GB"/>
              </w:rPr>
              <w:t>50,997</w:t>
            </w:r>
          </w:p>
        </w:tc>
      </w:tr>
      <w:tr w:rsidR="008E104A" w:rsidRPr="00EC282A" w14:paraId="359551DE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519F7F3A" w14:textId="22E9698D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รับเหมาก่อสร้าง</w:t>
            </w:r>
          </w:p>
        </w:tc>
        <w:tc>
          <w:tcPr>
            <w:tcW w:w="809" w:type="dxa"/>
          </w:tcPr>
          <w:p w14:paraId="6EE0AD02" w14:textId="0DB5BE7F" w:rsidR="008E104A" w:rsidRPr="00EC282A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56,016</w:t>
            </w:r>
          </w:p>
        </w:tc>
        <w:tc>
          <w:tcPr>
            <w:tcW w:w="247" w:type="dxa"/>
          </w:tcPr>
          <w:p w14:paraId="3C5A16DE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672C2746" w14:textId="4AB56CD7" w:rsidR="008E104A" w:rsidRPr="00EC282A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ind w:right="-16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81,049</w:t>
            </w:r>
          </w:p>
        </w:tc>
        <w:tc>
          <w:tcPr>
            <w:tcW w:w="267" w:type="dxa"/>
          </w:tcPr>
          <w:p w14:paraId="23EBA676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225DC447" w14:textId="74AC8CAC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23F8F3E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B6700E2" w14:textId="36B69DB0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1999C343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AE48DB3" w14:textId="69881A9E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6D1CD3E2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5F9665D" w14:textId="35C8B6DA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36" w:type="dxa"/>
          </w:tcPr>
          <w:p w14:paraId="4BD8A892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1C7B803" w14:textId="7AA8353E" w:rsidR="008E104A" w:rsidRPr="00EC282A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</w:tabs>
              <w:ind w:right="-6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56,016</w:t>
            </w:r>
          </w:p>
        </w:tc>
        <w:tc>
          <w:tcPr>
            <w:tcW w:w="236" w:type="dxa"/>
          </w:tcPr>
          <w:p w14:paraId="75EB3629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B89B263" w14:textId="27365745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8D6685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  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81</w:t>
            </w:r>
            <w:r w:rsidRPr="008D668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049</w:t>
            </w:r>
          </w:p>
        </w:tc>
        <w:tc>
          <w:tcPr>
            <w:tcW w:w="236" w:type="dxa"/>
          </w:tcPr>
          <w:p w14:paraId="4C8D6498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6758F2E2" w14:textId="0BBCC35F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5A6AB5DF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AD009D2" w14:textId="6FC03CA3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36" w:type="dxa"/>
          </w:tcPr>
          <w:p w14:paraId="2A15A704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BB5033F" w14:textId="662EDE92" w:rsidR="008E104A" w:rsidRPr="00EC282A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-8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56,016</w:t>
            </w:r>
          </w:p>
        </w:tc>
        <w:tc>
          <w:tcPr>
            <w:tcW w:w="236" w:type="dxa"/>
          </w:tcPr>
          <w:p w14:paraId="0A4A439C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E10623B" w14:textId="305FE5F8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935E2B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  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81</w:t>
            </w:r>
            <w:r w:rsidRPr="00935E2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049</w:t>
            </w:r>
          </w:p>
        </w:tc>
      </w:tr>
      <w:tr w:rsidR="008E104A" w:rsidRPr="00EC282A" w14:paraId="4674EE7E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4DFDD6CB" w14:textId="2473A348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รถยนต์</w:t>
            </w:r>
          </w:p>
        </w:tc>
        <w:tc>
          <w:tcPr>
            <w:tcW w:w="809" w:type="dxa"/>
          </w:tcPr>
          <w:p w14:paraId="1E261545" w14:textId="10D84335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360AC4A5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5626B9D8" w14:textId="3E75FA2E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</w:p>
        </w:tc>
        <w:tc>
          <w:tcPr>
            <w:tcW w:w="267" w:type="dxa"/>
          </w:tcPr>
          <w:p w14:paraId="26B46D62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72D5213D" w14:textId="2C8E0AA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75691CCA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C82667F" w14:textId="11E85915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475,588</w:t>
            </w:r>
          </w:p>
        </w:tc>
        <w:tc>
          <w:tcPr>
            <w:tcW w:w="270" w:type="dxa"/>
          </w:tcPr>
          <w:p w14:paraId="11A2EC62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25321B3" w14:textId="238147A8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3A40AF69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E9631C0" w14:textId="75E784C2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2FF6E16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C2F2BF0" w14:textId="3040D3BA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8B59040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6B969C" w14:textId="247960AD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8D6685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475</w:t>
            </w:r>
            <w:r w:rsidRPr="008D668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588</w:t>
            </w:r>
          </w:p>
        </w:tc>
        <w:tc>
          <w:tcPr>
            <w:tcW w:w="236" w:type="dxa"/>
          </w:tcPr>
          <w:p w14:paraId="227D8A5B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5319AED" w14:textId="03F7E5B5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1B115615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3203142" w14:textId="338BB464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50E6B5A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538FBEB" w14:textId="73B8DD25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62534E3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C6AC0D8" w14:textId="0157C1D1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935E2B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475</w:t>
            </w:r>
            <w:r w:rsidRPr="00935E2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588</w:t>
            </w:r>
          </w:p>
        </w:tc>
      </w:tr>
      <w:tr w:rsidR="008E104A" w:rsidRPr="00EC282A" w14:paraId="3AEDF97C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727EB85D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รถเมล์ </w:t>
            </w:r>
            <w:r w:rsidRPr="00EC282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NGV</w:t>
            </w:r>
          </w:p>
        </w:tc>
        <w:tc>
          <w:tcPr>
            <w:tcW w:w="809" w:type="dxa"/>
          </w:tcPr>
          <w:p w14:paraId="0273B808" w14:textId="5396FDFA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2C67C248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2395008E" w14:textId="1F8E6A54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</w:p>
        </w:tc>
        <w:tc>
          <w:tcPr>
            <w:tcW w:w="267" w:type="dxa"/>
          </w:tcPr>
          <w:p w14:paraId="2642FB23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72A9465A" w14:textId="603B680E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2FCE653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B1CF345" w14:textId="1F5D2F58" w:rsidR="008E104A" w:rsidRPr="00EC282A" w:rsidRDefault="008E104A" w:rsidP="008E104A">
            <w:pPr>
              <w:pStyle w:val="NoSpacing"/>
              <w:tabs>
                <w:tab w:val="clear" w:pos="454"/>
                <w:tab w:val="clear" w:pos="680"/>
                <w:tab w:val="left" w:pos="520"/>
                <w:tab w:val="left" w:pos="59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341,613</w:t>
            </w:r>
          </w:p>
        </w:tc>
        <w:tc>
          <w:tcPr>
            <w:tcW w:w="270" w:type="dxa"/>
          </w:tcPr>
          <w:p w14:paraId="40AD4DDF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3913981" w14:textId="31A6C908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0557ED5F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93A1162" w14:textId="4DDCF1D9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3B99518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199B845" w14:textId="42075E9C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13F2740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ED1A993" w14:textId="761CAE8F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8D6685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341</w:t>
            </w:r>
            <w:r w:rsidRPr="008D668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613</w:t>
            </w:r>
          </w:p>
        </w:tc>
        <w:tc>
          <w:tcPr>
            <w:tcW w:w="236" w:type="dxa"/>
          </w:tcPr>
          <w:p w14:paraId="5C6358BF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6A508A40" w14:textId="5833FB3D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2ED4A48C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EB96CE5" w14:textId="11943F91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A936576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3A8124C" w14:textId="1608BA92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1D2AA75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09E1EA80" w14:textId="4A0F0A1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935E2B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341</w:t>
            </w:r>
            <w:r w:rsidRPr="00935E2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613</w:t>
            </w:r>
          </w:p>
        </w:tc>
      </w:tr>
      <w:tr w:rsidR="008E104A" w:rsidRPr="00EC282A" w14:paraId="1807F69D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08A76ADD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09" w:type="dxa"/>
          </w:tcPr>
          <w:p w14:paraId="19BB551D" w14:textId="629A42B9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42BCEF2F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6530BA02" w14:textId="7E22D12E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</w:p>
        </w:tc>
        <w:tc>
          <w:tcPr>
            <w:tcW w:w="267" w:type="dxa"/>
          </w:tcPr>
          <w:p w14:paraId="195CDA10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1A264A8B" w14:textId="6213D48C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4A0668D9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2F12911" w14:textId="4A4F47F4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</w:p>
        </w:tc>
        <w:tc>
          <w:tcPr>
            <w:tcW w:w="270" w:type="dxa"/>
          </w:tcPr>
          <w:p w14:paraId="28C16205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DDA2293" w14:textId="10ED24CD" w:rsidR="008E104A" w:rsidRPr="00EC282A" w:rsidRDefault="008E104A" w:rsidP="008E104A">
            <w:pPr>
              <w:pStyle w:val="NoSpacing"/>
              <w:tabs>
                <w:tab w:val="clear" w:pos="454"/>
                <w:tab w:val="left" w:pos="52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32,939</w:t>
            </w:r>
          </w:p>
        </w:tc>
        <w:tc>
          <w:tcPr>
            <w:tcW w:w="242" w:type="dxa"/>
          </w:tcPr>
          <w:p w14:paraId="546D2330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9EBD4B5" w14:textId="57728FA7" w:rsidR="008E104A" w:rsidRPr="00EC282A" w:rsidRDefault="008E104A" w:rsidP="008E104A">
            <w:pPr>
              <w:pStyle w:val="NoSpacing"/>
              <w:tabs>
                <w:tab w:val="clear" w:pos="454"/>
                <w:tab w:val="left" w:pos="55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32</w:t>
            </w:r>
            <w:r w:rsidRPr="00B6710A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802</w:t>
            </w:r>
          </w:p>
        </w:tc>
        <w:tc>
          <w:tcPr>
            <w:tcW w:w="236" w:type="dxa"/>
          </w:tcPr>
          <w:p w14:paraId="674C0FA6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C0142B8" w14:textId="557E9EBD" w:rsidR="008E104A" w:rsidRPr="00EC282A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</w:tabs>
              <w:ind w:right="-6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32,939</w:t>
            </w:r>
          </w:p>
        </w:tc>
        <w:tc>
          <w:tcPr>
            <w:tcW w:w="236" w:type="dxa"/>
          </w:tcPr>
          <w:p w14:paraId="076990DF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7E77095" w14:textId="06C5CB7D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8D6685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  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32</w:t>
            </w:r>
            <w:r w:rsidRPr="008D668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802</w:t>
            </w:r>
          </w:p>
        </w:tc>
        <w:tc>
          <w:tcPr>
            <w:tcW w:w="236" w:type="dxa"/>
          </w:tcPr>
          <w:p w14:paraId="04D6FF77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7132B1B" w14:textId="5D3A2CA0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6" w:type="dxa"/>
          </w:tcPr>
          <w:p w14:paraId="45699176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DFE2FDC" w14:textId="530ABFC3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B7EFC84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1AA1583" w14:textId="6D5FE983" w:rsidR="008E104A" w:rsidRPr="00EC282A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-8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32,939</w:t>
            </w:r>
          </w:p>
        </w:tc>
        <w:tc>
          <w:tcPr>
            <w:tcW w:w="236" w:type="dxa"/>
          </w:tcPr>
          <w:p w14:paraId="25084052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8985BD6" w14:textId="6B13C66A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935E2B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  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32</w:t>
            </w:r>
            <w:r w:rsidRPr="00935E2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802</w:t>
            </w:r>
          </w:p>
        </w:tc>
      </w:tr>
      <w:tr w:rsidR="008E104A" w:rsidRPr="00EC282A" w14:paraId="178CFE30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048C9EA9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1AF60A9" w14:textId="6957CC70" w:rsidR="008E104A" w:rsidRPr="00EC282A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19,944</w:t>
            </w:r>
          </w:p>
        </w:tc>
        <w:tc>
          <w:tcPr>
            <w:tcW w:w="247" w:type="dxa"/>
          </w:tcPr>
          <w:p w14:paraId="601BEDC3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2A7D3ECA" w14:textId="7AACEBBD" w:rsidR="008E104A" w:rsidRPr="00EC282A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ind w:right="-16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42,101</w:t>
            </w:r>
          </w:p>
        </w:tc>
        <w:tc>
          <w:tcPr>
            <w:tcW w:w="267" w:type="dxa"/>
          </w:tcPr>
          <w:p w14:paraId="21DE82E8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050C89C" w14:textId="2E7A8E37" w:rsidR="008E104A" w:rsidRPr="00F85B08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F85B0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57,149</w:t>
            </w:r>
          </w:p>
        </w:tc>
        <w:tc>
          <w:tcPr>
            <w:tcW w:w="273" w:type="dxa"/>
          </w:tcPr>
          <w:p w14:paraId="662CE9B4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40E80EB" w14:textId="25FD9723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122471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106,207</w:t>
            </w:r>
          </w:p>
        </w:tc>
        <w:tc>
          <w:tcPr>
            <w:tcW w:w="270" w:type="dxa"/>
          </w:tcPr>
          <w:p w14:paraId="1B74B21B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E17D83" w14:textId="74A980C5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3990445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5045CAAB" w14:textId="3036F6E9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6062E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07CE8DA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2FDA7CB" w14:textId="3F355D0C" w:rsidR="008E104A" w:rsidRPr="00EC282A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7"/>
              </w:tabs>
              <w:ind w:right="-6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77,093</w:t>
            </w:r>
          </w:p>
        </w:tc>
        <w:tc>
          <w:tcPr>
            <w:tcW w:w="236" w:type="dxa"/>
          </w:tcPr>
          <w:p w14:paraId="081B0438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F7D9A5C" w14:textId="726A0329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8D6685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148</w:t>
            </w:r>
            <w:r w:rsidRPr="008D6685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308</w:t>
            </w:r>
          </w:p>
        </w:tc>
        <w:tc>
          <w:tcPr>
            <w:tcW w:w="236" w:type="dxa"/>
          </w:tcPr>
          <w:p w14:paraId="60976FDF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CAB9D8C" w14:textId="04A9AC7A" w:rsidR="008E104A" w:rsidRPr="00EC282A" w:rsidRDefault="008E104A" w:rsidP="008E104A">
            <w:pPr>
              <w:pStyle w:val="NoSpacing"/>
              <w:tabs>
                <w:tab w:val="clear" w:pos="454"/>
                <w:tab w:val="left" w:pos="47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38,943</w:t>
            </w:r>
          </w:p>
        </w:tc>
        <w:tc>
          <w:tcPr>
            <w:tcW w:w="276" w:type="dxa"/>
          </w:tcPr>
          <w:p w14:paraId="4EC7CE0A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623828BA" w14:textId="0971BA49" w:rsidR="008E104A" w:rsidRPr="00FC43F8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</w:t>
            </w:r>
            <w:r w:rsidRPr="00FC43F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439</w:t>
            </w:r>
          </w:p>
        </w:tc>
        <w:tc>
          <w:tcPr>
            <w:tcW w:w="236" w:type="dxa"/>
          </w:tcPr>
          <w:p w14:paraId="1F7F5245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283EDB7" w14:textId="15068840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116,036</w:t>
            </w:r>
          </w:p>
        </w:tc>
        <w:tc>
          <w:tcPr>
            <w:tcW w:w="236" w:type="dxa"/>
          </w:tcPr>
          <w:p w14:paraId="4A437EB7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A61086D" w14:textId="1700361C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935E2B">
              <w:rPr>
                <w:rFonts w:asciiTheme="majorBidi" w:hAnsiTheme="majorBidi"/>
                <w:sz w:val="20"/>
                <w:szCs w:val="20"/>
                <w:cs/>
                <w:lang w:eastAsia="en-GB"/>
              </w:rPr>
              <w:t xml:space="preserve">    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155</w:t>
            </w:r>
            <w:r w:rsidRPr="00935E2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sz w:val="20"/>
                <w:szCs w:val="20"/>
                <w:lang w:eastAsia="en-GB"/>
              </w:rPr>
              <w:t>747</w:t>
            </w:r>
          </w:p>
        </w:tc>
      </w:tr>
      <w:tr w:rsidR="008E104A" w:rsidRPr="00EC282A" w14:paraId="579F726B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170040F2" w14:textId="77777777" w:rsidR="008E104A" w:rsidRPr="00EC282A" w:rsidRDefault="008E104A" w:rsidP="008E104A">
            <w:pPr>
              <w:pStyle w:val="NoSpacing"/>
              <w:rPr>
                <w:rFonts w:asciiTheme="majorBidi" w:hAnsi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FC83EA7" w14:textId="7584ED11" w:rsidR="008E104A" w:rsidRPr="00EC282A" w:rsidRDefault="008E104A" w:rsidP="008E104A">
            <w:pPr>
              <w:pStyle w:val="NoSpacing"/>
              <w:tabs>
                <w:tab w:val="clear" w:pos="454"/>
                <w:tab w:val="left" w:pos="51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658,103</w:t>
            </w:r>
          </w:p>
        </w:tc>
        <w:tc>
          <w:tcPr>
            <w:tcW w:w="247" w:type="dxa"/>
          </w:tcPr>
          <w:p w14:paraId="40189C75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0B36FDDD" w14:textId="6B30DF7C" w:rsidR="008E104A" w:rsidRPr="00122471" w:rsidRDefault="008E104A" w:rsidP="008E104A">
            <w:pPr>
              <w:pStyle w:val="NoSpacing"/>
              <w:tabs>
                <w:tab w:val="clear" w:pos="680"/>
                <w:tab w:val="left" w:pos="62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12247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1,044,637</w:t>
            </w:r>
          </w:p>
        </w:tc>
        <w:tc>
          <w:tcPr>
            <w:tcW w:w="267" w:type="dxa"/>
          </w:tcPr>
          <w:p w14:paraId="57B5B417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70CAC805" w14:textId="34B032C1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57,149</w:t>
            </w:r>
          </w:p>
        </w:tc>
        <w:tc>
          <w:tcPr>
            <w:tcW w:w="273" w:type="dxa"/>
          </w:tcPr>
          <w:p w14:paraId="2E6856B6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73D3575C" w14:textId="629401CD" w:rsidR="008E104A" w:rsidRPr="00EC282A" w:rsidRDefault="008E104A" w:rsidP="008E104A">
            <w:pPr>
              <w:pStyle w:val="NoSpacing"/>
              <w:tabs>
                <w:tab w:val="clear" w:pos="454"/>
                <w:tab w:val="left" w:pos="52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122471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923,408</w:t>
            </w:r>
          </w:p>
        </w:tc>
        <w:tc>
          <w:tcPr>
            <w:tcW w:w="270" w:type="dxa"/>
          </w:tcPr>
          <w:p w14:paraId="0DCB5D0F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DBDCD02" w14:textId="361A100C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32,939</w:t>
            </w:r>
          </w:p>
        </w:tc>
        <w:tc>
          <w:tcPr>
            <w:tcW w:w="242" w:type="dxa"/>
          </w:tcPr>
          <w:p w14:paraId="056EA749" w14:textId="7777777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01146208" w14:textId="1F9D1555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32</w:t>
            </w:r>
            <w:r w:rsidRPr="00B6710A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802</w:t>
            </w:r>
          </w:p>
        </w:tc>
        <w:tc>
          <w:tcPr>
            <w:tcW w:w="236" w:type="dxa"/>
          </w:tcPr>
          <w:p w14:paraId="06017D77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236E653" w14:textId="22EEF915" w:rsidR="008E104A" w:rsidRPr="00EC282A" w:rsidRDefault="008E104A" w:rsidP="008E104A">
            <w:pPr>
              <w:pStyle w:val="BodyText"/>
              <w:tabs>
                <w:tab w:val="clear" w:pos="454"/>
                <w:tab w:val="left" w:pos="557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748,191</w:t>
            </w:r>
          </w:p>
        </w:tc>
        <w:tc>
          <w:tcPr>
            <w:tcW w:w="236" w:type="dxa"/>
          </w:tcPr>
          <w:p w14:paraId="0F2E9D95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A6023C5" w14:textId="2F7585BE" w:rsidR="008E104A" w:rsidRPr="00EC282A" w:rsidRDefault="008E104A" w:rsidP="008E104A">
            <w:pPr>
              <w:pStyle w:val="BodyText"/>
              <w:tabs>
                <w:tab w:val="clear" w:pos="454"/>
                <w:tab w:val="clear" w:pos="680"/>
                <w:tab w:val="left" w:pos="625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</w:t>
            </w:r>
            <w:r w:rsidRPr="008D6685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000</w:t>
            </w:r>
            <w:r w:rsidRPr="008D6685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847</w:t>
            </w:r>
          </w:p>
        </w:tc>
        <w:tc>
          <w:tcPr>
            <w:tcW w:w="236" w:type="dxa"/>
          </w:tcPr>
          <w:p w14:paraId="2548EBE8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98ED6CF" w14:textId="7D7C35C8" w:rsidR="008E104A" w:rsidRPr="00EC282A" w:rsidRDefault="008E104A" w:rsidP="008E104A">
            <w:pPr>
              <w:pStyle w:val="NoSpacing"/>
              <w:tabs>
                <w:tab w:val="clear" w:pos="454"/>
                <w:tab w:val="left" w:pos="47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38,943</w:t>
            </w:r>
          </w:p>
        </w:tc>
        <w:tc>
          <w:tcPr>
            <w:tcW w:w="276" w:type="dxa"/>
          </w:tcPr>
          <w:p w14:paraId="77D3CA11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12FBEC95" w14:textId="1E080D3F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</w:t>
            </w:r>
            <w:r w:rsidRPr="008D6685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439</w:t>
            </w:r>
          </w:p>
        </w:tc>
        <w:tc>
          <w:tcPr>
            <w:tcW w:w="236" w:type="dxa"/>
          </w:tcPr>
          <w:p w14:paraId="65AFD416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5684688" w14:textId="7186B2A6" w:rsidR="008E104A" w:rsidRPr="00EC282A" w:rsidRDefault="008E104A" w:rsidP="008E104A">
            <w:pPr>
              <w:pStyle w:val="NoSpacing"/>
              <w:tabs>
                <w:tab w:val="clear" w:pos="454"/>
                <w:tab w:val="clear" w:pos="680"/>
                <w:tab w:val="left" w:pos="470"/>
                <w:tab w:val="left" w:pos="56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787,134</w:t>
            </w:r>
          </w:p>
        </w:tc>
        <w:tc>
          <w:tcPr>
            <w:tcW w:w="236" w:type="dxa"/>
          </w:tcPr>
          <w:p w14:paraId="2C669085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75C3123C" w14:textId="774AC026" w:rsidR="008E104A" w:rsidRPr="00EC282A" w:rsidRDefault="008E104A" w:rsidP="008E104A">
            <w:pPr>
              <w:pStyle w:val="BodyText"/>
              <w:tabs>
                <w:tab w:val="clear" w:pos="454"/>
                <w:tab w:val="clear" w:pos="680"/>
                <w:tab w:val="left" w:pos="646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2</w:t>
            </w:r>
            <w:r w:rsidRPr="00935E2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008</w:t>
            </w:r>
            <w:r w:rsidRPr="00935E2B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/>
                <w:b/>
                <w:bCs/>
                <w:sz w:val="20"/>
                <w:szCs w:val="20"/>
                <w:lang w:eastAsia="en-GB"/>
              </w:rPr>
              <w:t>286</w:t>
            </w:r>
          </w:p>
        </w:tc>
      </w:tr>
      <w:tr w:rsidR="008E104A" w:rsidRPr="00EC282A" w14:paraId="25227D47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1AF55EFF" w14:textId="77777777" w:rsidR="008E104A" w:rsidRPr="00EC282A" w:rsidRDefault="008E104A" w:rsidP="008E104A">
            <w:pPr>
              <w:pStyle w:val="NoSpacing"/>
              <w:rPr>
                <w:rFonts w:asciiTheme="majorBidi" w:hAnsiTheme="majorBidi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524A143C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7EF71317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67A45CA1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27826F52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51F566AB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4E708BB5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4EAC7392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8DA998E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541BD8C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61158FC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228F8D12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823B6FD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D3004BE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632B82E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2D0774E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27DC6D2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5E415E2C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0CC6AFCE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3D5321F1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949E58E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2F84B9B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A795D09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4CF31968" w14:textId="77777777" w:rsidR="008E104A" w:rsidRPr="00EC282A" w:rsidRDefault="008E104A" w:rsidP="008E104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8E104A" w:rsidRPr="00EC282A" w14:paraId="7946BC32" w14:textId="77777777" w:rsidTr="004813D8">
        <w:trPr>
          <w:gridAfter w:val="1"/>
          <w:wAfter w:w="18" w:type="dxa"/>
          <w:trHeight w:val="87"/>
          <w:jc w:val="center"/>
        </w:trPr>
        <w:tc>
          <w:tcPr>
            <w:tcW w:w="2070" w:type="dxa"/>
          </w:tcPr>
          <w:p w14:paraId="372CE61C" w14:textId="77777777" w:rsidR="008E104A" w:rsidRPr="00EC282A" w:rsidRDefault="008E104A" w:rsidP="008E104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14:paraId="5084876E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074C56D7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6AC1B59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63A1E35F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49C9CA3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1731ECFD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15D5C3B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25A837B9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16E8A73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48C23A3D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E41158B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1E4581B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014B8C9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601BA9C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B60B702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8599461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F9E201B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5042A7F7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83287BF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58E7C22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63D04B6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DEA8438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08DF4AD6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</w:tr>
      <w:tr w:rsidR="008E104A" w:rsidRPr="00EC282A" w14:paraId="5F54C3EA" w14:textId="77777777" w:rsidTr="00195035">
        <w:trPr>
          <w:gridAfter w:val="1"/>
          <w:wAfter w:w="18" w:type="dxa"/>
          <w:trHeight w:val="87"/>
          <w:jc w:val="center"/>
        </w:trPr>
        <w:tc>
          <w:tcPr>
            <w:tcW w:w="2070" w:type="dxa"/>
            <w:vAlign w:val="bottom"/>
          </w:tcPr>
          <w:p w14:paraId="29AEBCCE" w14:textId="77777777" w:rsidR="008E104A" w:rsidRPr="00EC282A" w:rsidRDefault="008E104A" w:rsidP="008E104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  <w:vAlign w:val="bottom"/>
          </w:tcPr>
          <w:p w14:paraId="2F8E0161" w14:textId="4E45CCCB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332,537</w:t>
            </w:r>
          </w:p>
        </w:tc>
        <w:tc>
          <w:tcPr>
            <w:tcW w:w="247" w:type="dxa"/>
            <w:vAlign w:val="bottom"/>
          </w:tcPr>
          <w:p w14:paraId="75D7B835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6FC2BE84" w14:textId="4ECEBE67" w:rsidR="008E104A" w:rsidRPr="00EC282A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2"/>
              </w:tabs>
              <w:ind w:right="-10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581</w:t>
            </w:r>
            <w:r w:rsidRPr="000E32A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644</w:t>
            </w:r>
          </w:p>
        </w:tc>
        <w:tc>
          <w:tcPr>
            <w:tcW w:w="267" w:type="dxa"/>
            <w:vAlign w:val="bottom"/>
          </w:tcPr>
          <w:p w14:paraId="1D13B222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17A596A6" w14:textId="081132A3" w:rsidR="008E104A" w:rsidRPr="00EC282A" w:rsidRDefault="008E104A" w:rsidP="008E1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</w:tabs>
              <w:spacing w:after="0"/>
              <w:ind w:left="-86" w:right="-310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273" w:type="dxa"/>
            <w:vAlign w:val="bottom"/>
          </w:tcPr>
          <w:p w14:paraId="46911F0B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860C070" w14:textId="61D165DD" w:rsidR="008E104A" w:rsidRPr="00EC282A" w:rsidRDefault="008E104A" w:rsidP="008E104A">
            <w:pPr>
              <w:pStyle w:val="NoSpacing"/>
              <w:tabs>
                <w:tab w:val="clear" w:pos="454"/>
                <w:tab w:val="left" w:pos="521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7257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871,172</w:t>
            </w:r>
          </w:p>
        </w:tc>
        <w:tc>
          <w:tcPr>
            <w:tcW w:w="270" w:type="dxa"/>
            <w:vAlign w:val="bottom"/>
          </w:tcPr>
          <w:p w14:paraId="42C3618D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C824865" w14:textId="0F6D1AAE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0D20334B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275C8D9A" w14:textId="786F5EF7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7257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4B1201E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A29EA34" w14:textId="5EA6E32B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332,558</w:t>
            </w:r>
          </w:p>
        </w:tc>
        <w:tc>
          <w:tcPr>
            <w:tcW w:w="236" w:type="dxa"/>
            <w:vAlign w:val="bottom"/>
          </w:tcPr>
          <w:p w14:paraId="750A956B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213237B" w14:textId="3C0067FF" w:rsidR="008E104A" w:rsidRPr="00FC43F8" w:rsidRDefault="008E104A" w:rsidP="008E104A">
            <w:pPr>
              <w:pStyle w:val="BodyText"/>
              <w:tabs>
                <w:tab w:val="clear" w:pos="454"/>
                <w:tab w:val="clear" w:pos="680"/>
                <w:tab w:val="left" w:pos="625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FC43F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1,452,816</w:t>
            </w:r>
          </w:p>
        </w:tc>
        <w:tc>
          <w:tcPr>
            <w:tcW w:w="236" w:type="dxa"/>
            <w:vAlign w:val="bottom"/>
          </w:tcPr>
          <w:p w14:paraId="2344F808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7EC1649" w14:textId="4441BBA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31,467</w:t>
            </w:r>
          </w:p>
        </w:tc>
        <w:tc>
          <w:tcPr>
            <w:tcW w:w="276" w:type="dxa"/>
            <w:vAlign w:val="bottom"/>
          </w:tcPr>
          <w:p w14:paraId="271FBE05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7C994F2" w14:textId="6D63EC32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</w:t>
            </w:r>
            <w:r w:rsidRPr="0027257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867</w:t>
            </w:r>
          </w:p>
        </w:tc>
        <w:tc>
          <w:tcPr>
            <w:tcW w:w="236" w:type="dxa"/>
            <w:vAlign w:val="bottom"/>
          </w:tcPr>
          <w:p w14:paraId="5B63B432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B04C96B" w14:textId="77A6EF6A" w:rsidR="008E104A" w:rsidRPr="00EC282A" w:rsidRDefault="008E104A" w:rsidP="008E104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364,025</w:t>
            </w:r>
          </w:p>
        </w:tc>
        <w:tc>
          <w:tcPr>
            <w:tcW w:w="236" w:type="dxa"/>
            <w:vAlign w:val="bottom"/>
          </w:tcPr>
          <w:p w14:paraId="21AFCCE3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053F116" w14:textId="12A5F780" w:rsidR="008E104A" w:rsidRPr="00EC282A" w:rsidRDefault="008E104A" w:rsidP="008E104A">
            <w:pPr>
              <w:pStyle w:val="NoSpacing"/>
              <w:tabs>
                <w:tab w:val="clear" w:pos="454"/>
                <w:tab w:val="left" w:pos="633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7257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1,453,683</w:t>
            </w:r>
          </w:p>
        </w:tc>
      </w:tr>
      <w:tr w:rsidR="008E104A" w:rsidRPr="00EC282A" w14:paraId="35EAD117" w14:textId="77777777" w:rsidTr="00195035">
        <w:trPr>
          <w:gridAfter w:val="1"/>
          <w:wAfter w:w="18" w:type="dxa"/>
          <w:trHeight w:val="87"/>
          <w:jc w:val="center"/>
        </w:trPr>
        <w:tc>
          <w:tcPr>
            <w:tcW w:w="2070" w:type="dxa"/>
            <w:vAlign w:val="bottom"/>
          </w:tcPr>
          <w:p w14:paraId="51ECC9A3" w14:textId="77777777" w:rsidR="008E104A" w:rsidRPr="00EC282A" w:rsidRDefault="008E104A" w:rsidP="008E104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0400660F" w14:textId="22122F6E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325,566</w:t>
            </w:r>
          </w:p>
        </w:tc>
        <w:tc>
          <w:tcPr>
            <w:tcW w:w="247" w:type="dxa"/>
            <w:vAlign w:val="bottom"/>
          </w:tcPr>
          <w:p w14:paraId="1E57F9E2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301A21ED" w14:textId="5C363D0E" w:rsidR="008E104A" w:rsidRPr="00EC282A" w:rsidRDefault="008E104A" w:rsidP="008E10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ind w:right="-10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462</w:t>
            </w:r>
            <w:r w:rsidRPr="000E32A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993</w:t>
            </w:r>
          </w:p>
        </w:tc>
        <w:tc>
          <w:tcPr>
            <w:tcW w:w="267" w:type="dxa"/>
            <w:vAlign w:val="bottom"/>
          </w:tcPr>
          <w:p w14:paraId="75945E3B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7EFF52B" w14:textId="67FE0572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57,128</w:t>
            </w:r>
          </w:p>
        </w:tc>
        <w:tc>
          <w:tcPr>
            <w:tcW w:w="273" w:type="dxa"/>
            <w:vAlign w:val="bottom"/>
          </w:tcPr>
          <w:p w14:paraId="2B9D56A7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E120AF3" w14:textId="1419CCC2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</w:t>
            </w:r>
            <w:r w:rsidRPr="0027257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52,236</w:t>
            </w:r>
          </w:p>
        </w:tc>
        <w:tc>
          <w:tcPr>
            <w:tcW w:w="270" w:type="dxa"/>
            <w:vAlign w:val="bottom"/>
          </w:tcPr>
          <w:p w14:paraId="253AF4A8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1C8857B" w14:textId="1844B069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32,939</w:t>
            </w:r>
          </w:p>
        </w:tc>
        <w:tc>
          <w:tcPr>
            <w:tcW w:w="242" w:type="dxa"/>
          </w:tcPr>
          <w:p w14:paraId="64B59F37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26A9F186" w14:textId="639B3159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27257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32,802</w:t>
            </w:r>
          </w:p>
        </w:tc>
        <w:tc>
          <w:tcPr>
            <w:tcW w:w="236" w:type="dxa"/>
            <w:vAlign w:val="bottom"/>
          </w:tcPr>
          <w:p w14:paraId="60A374C6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9C3BAA0" w14:textId="75F37311" w:rsidR="008E104A" w:rsidRPr="00EC282A" w:rsidRDefault="008E104A" w:rsidP="008E104A">
            <w:pPr>
              <w:pStyle w:val="BodyText"/>
              <w:tabs>
                <w:tab w:val="clear" w:pos="454"/>
                <w:tab w:val="left" w:pos="557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415,633</w:t>
            </w:r>
          </w:p>
        </w:tc>
        <w:tc>
          <w:tcPr>
            <w:tcW w:w="236" w:type="dxa"/>
            <w:vAlign w:val="bottom"/>
          </w:tcPr>
          <w:p w14:paraId="64DB7F23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3A95B06" w14:textId="7E458445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Pr="0027257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548,031</w:t>
            </w:r>
          </w:p>
        </w:tc>
        <w:tc>
          <w:tcPr>
            <w:tcW w:w="236" w:type="dxa"/>
            <w:vAlign w:val="bottom"/>
          </w:tcPr>
          <w:p w14:paraId="2315D1F1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723DF73" w14:textId="5649D0BD" w:rsidR="008E104A" w:rsidRPr="00EC282A" w:rsidRDefault="008E104A" w:rsidP="008E1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1"/>
              </w:tabs>
              <w:spacing w:after="0"/>
              <w:ind w:left="-86" w:right="-146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7,476</w:t>
            </w:r>
          </w:p>
        </w:tc>
        <w:tc>
          <w:tcPr>
            <w:tcW w:w="276" w:type="dxa"/>
            <w:vAlign w:val="bottom"/>
          </w:tcPr>
          <w:p w14:paraId="563FEA89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6D15669A" w14:textId="6E743857" w:rsidR="008E104A" w:rsidRPr="00FC43F8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FC43F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6,572</w:t>
            </w:r>
          </w:p>
        </w:tc>
        <w:tc>
          <w:tcPr>
            <w:tcW w:w="236" w:type="dxa"/>
            <w:vAlign w:val="bottom"/>
          </w:tcPr>
          <w:p w14:paraId="690E242B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E8E7A22" w14:textId="3A59D022" w:rsidR="008E104A" w:rsidRPr="00EC282A" w:rsidRDefault="008E104A" w:rsidP="008E104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423,109</w:t>
            </w:r>
          </w:p>
        </w:tc>
        <w:tc>
          <w:tcPr>
            <w:tcW w:w="236" w:type="dxa"/>
            <w:vAlign w:val="bottom"/>
          </w:tcPr>
          <w:p w14:paraId="1AF05580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10CDF9A" w14:textId="27F249D4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 xml:space="preserve">    </w:t>
            </w:r>
            <w:r w:rsidRPr="00272572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554,603</w:t>
            </w:r>
          </w:p>
        </w:tc>
      </w:tr>
      <w:tr w:rsidR="008E104A" w:rsidRPr="00EC282A" w14:paraId="5E434E14" w14:textId="77777777" w:rsidTr="00195035">
        <w:trPr>
          <w:gridAfter w:val="1"/>
          <w:wAfter w:w="18" w:type="dxa"/>
          <w:trHeight w:val="192"/>
          <w:jc w:val="center"/>
        </w:trPr>
        <w:tc>
          <w:tcPr>
            <w:tcW w:w="2070" w:type="dxa"/>
            <w:vAlign w:val="bottom"/>
          </w:tcPr>
          <w:p w14:paraId="0C643766" w14:textId="77777777" w:rsidR="008E104A" w:rsidRPr="00EC282A" w:rsidRDefault="008E104A" w:rsidP="008E104A">
            <w:pPr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  <w:r w:rsidRPr="00EC28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E07F0" w14:textId="7967403D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658,103</w:t>
            </w:r>
          </w:p>
        </w:tc>
        <w:tc>
          <w:tcPr>
            <w:tcW w:w="247" w:type="dxa"/>
            <w:vAlign w:val="bottom"/>
          </w:tcPr>
          <w:p w14:paraId="5E7371C1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FE4CA" w14:textId="1022A833" w:rsidR="008E104A" w:rsidRPr="00EC282A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1</w:t>
            </w:r>
            <w:r w:rsidRPr="000E32A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044</w:t>
            </w:r>
            <w:r w:rsidRPr="000E32AE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,</w:t>
            </w:r>
            <w:r w:rsidRPr="00D73AD4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637</w:t>
            </w:r>
          </w:p>
        </w:tc>
        <w:tc>
          <w:tcPr>
            <w:tcW w:w="267" w:type="dxa"/>
            <w:vAlign w:val="bottom"/>
          </w:tcPr>
          <w:p w14:paraId="6158CD88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1C46F" w14:textId="2232BC43" w:rsidR="008E104A" w:rsidRPr="00F85B08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F85B08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57,149</w:t>
            </w:r>
          </w:p>
        </w:tc>
        <w:tc>
          <w:tcPr>
            <w:tcW w:w="273" w:type="dxa"/>
            <w:vAlign w:val="bottom"/>
          </w:tcPr>
          <w:p w14:paraId="58698A9F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63F7EDB8" w14:textId="393DB39D" w:rsidR="008E104A" w:rsidRPr="00272572" w:rsidRDefault="008E104A" w:rsidP="008E104A">
            <w:pPr>
              <w:pStyle w:val="NoSpacing"/>
              <w:tabs>
                <w:tab w:val="clear" w:pos="454"/>
                <w:tab w:val="left" w:pos="52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7257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923,408</w:t>
            </w:r>
          </w:p>
        </w:tc>
        <w:tc>
          <w:tcPr>
            <w:tcW w:w="270" w:type="dxa"/>
            <w:vAlign w:val="bottom"/>
          </w:tcPr>
          <w:p w14:paraId="3967A4A1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2386D5" w14:textId="1C122CF4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32,939</w:t>
            </w:r>
          </w:p>
        </w:tc>
        <w:tc>
          <w:tcPr>
            <w:tcW w:w="242" w:type="dxa"/>
          </w:tcPr>
          <w:p w14:paraId="65F88B1E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0AFDF3C4" w14:textId="53C11AD7" w:rsidR="008E104A" w:rsidRPr="00272572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7257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32,802</w:t>
            </w:r>
          </w:p>
        </w:tc>
        <w:tc>
          <w:tcPr>
            <w:tcW w:w="236" w:type="dxa"/>
            <w:vAlign w:val="bottom"/>
          </w:tcPr>
          <w:p w14:paraId="4B7D4EF7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14B2C61" w14:textId="5646B27A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748,191</w:t>
            </w:r>
          </w:p>
        </w:tc>
        <w:tc>
          <w:tcPr>
            <w:tcW w:w="236" w:type="dxa"/>
            <w:vAlign w:val="bottom"/>
          </w:tcPr>
          <w:p w14:paraId="5BF24620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8791F00" w14:textId="76A28656" w:rsidR="008E104A" w:rsidRPr="00272572" w:rsidRDefault="008E104A" w:rsidP="008E104A">
            <w:pPr>
              <w:pStyle w:val="BodyText"/>
              <w:tabs>
                <w:tab w:val="clear" w:pos="454"/>
                <w:tab w:val="clear" w:pos="680"/>
                <w:tab w:val="left" w:pos="625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7257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2,000,847</w:t>
            </w:r>
          </w:p>
        </w:tc>
        <w:tc>
          <w:tcPr>
            <w:tcW w:w="236" w:type="dxa"/>
            <w:vAlign w:val="bottom"/>
          </w:tcPr>
          <w:p w14:paraId="59A739FC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86377" w14:textId="6D8528E3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38,943</w:t>
            </w:r>
          </w:p>
        </w:tc>
        <w:tc>
          <w:tcPr>
            <w:tcW w:w="276" w:type="dxa"/>
            <w:vAlign w:val="bottom"/>
          </w:tcPr>
          <w:p w14:paraId="62BCD426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0123A2D4" w14:textId="7EE691CC" w:rsidR="008E104A" w:rsidRPr="00272572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7257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7,439</w:t>
            </w:r>
          </w:p>
        </w:tc>
        <w:tc>
          <w:tcPr>
            <w:tcW w:w="236" w:type="dxa"/>
            <w:vAlign w:val="bottom"/>
          </w:tcPr>
          <w:p w14:paraId="4F2A5D81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7520A70" w14:textId="439D4249" w:rsidR="008E104A" w:rsidRPr="00EC282A" w:rsidRDefault="008E104A" w:rsidP="008E104A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787,134</w:t>
            </w:r>
          </w:p>
        </w:tc>
        <w:tc>
          <w:tcPr>
            <w:tcW w:w="236" w:type="dxa"/>
            <w:vAlign w:val="bottom"/>
          </w:tcPr>
          <w:p w14:paraId="11673133" w14:textId="77777777" w:rsidR="008E104A" w:rsidRPr="00EC282A" w:rsidRDefault="008E104A" w:rsidP="008E104A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3ED72215" w14:textId="25D134C1" w:rsidR="008E104A" w:rsidRPr="00272572" w:rsidRDefault="008E104A" w:rsidP="008E104A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  <w:r w:rsidRPr="00272572"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  <w:t>2,008,286</w:t>
            </w:r>
          </w:p>
        </w:tc>
      </w:tr>
    </w:tbl>
    <w:p w14:paraId="44D8E16B" w14:textId="6BCF56A0" w:rsidR="0042060A" w:rsidRDefault="0042060A"/>
    <w:p w14:paraId="59F59493" w14:textId="77777777" w:rsidR="00165BFC" w:rsidRDefault="00165BFC" w:rsidP="00B430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  <w:sectPr w:rsidR="00165BFC" w:rsidSect="00F85B08">
          <w:head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D5F2A88" w14:textId="038E981F" w:rsidR="00605643" w:rsidRDefault="00605643" w:rsidP="006056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bookmarkStart w:id="2" w:name="OLE_LINK4"/>
      <w:r w:rsidRPr="005038CE">
        <w:rPr>
          <w:rFonts w:ascii="Angsana New" w:hAnsi="Angsana New"/>
          <w:b/>
          <w:bCs/>
          <w:i/>
          <w:iCs/>
          <w:sz w:val="28"/>
          <w:szCs w:val="28"/>
          <w:cs/>
        </w:rPr>
        <w:t>การกระทบยอดกำไรหรือขาดทุนของส่วนงานที่รายงาน</w:t>
      </w:r>
    </w:p>
    <w:p w14:paraId="106E8BA5" w14:textId="7BEFFD1F" w:rsidR="00605643" w:rsidRDefault="00605643" w:rsidP="006056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080"/>
        <w:gridCol w:w="178"/>
        <w:gridCol w:w="992"/>
        <w:gridCol w:w="180"/>
        <w:gridCol w:w="990"/>
        <w:gridCol w:w="180"/>
        <w:gridCol w:w="990"/>
      </w:tblGrid>
      <w:tr w:rsidR="00605643" w:rsidRPr="004813D8" w14:paraId="4A1BE950" w14:textId="77777777" w:rsidTr="00F16FA0">
        <w:trPr>
          <w:cantSplit/>
          <w:trHeight w:val="144"/>
          <w:tblHeader/>
        </w:trPr>
        <w:tc>
          <w:tcPr>
            <w:tcW w:w="4860" w:type="dxa"/>
            <w:shd w:val="clear" w:color="auto" w:fill="auto"/>
            <w:vAlign w:val="bottom"/>
          </w:tcPr>
          <w:p w14:paraId="4C2FA238" w14:textId="77777777" w:rsidR="00605643" w:rsidRPr="004813D8" w:rsidRDefault="00605643" w:rsidP="00934FE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A6F0B25" w14:textId="77777777" w:rsidR="00605643" w:rsidRPr="004813D8" w:rsidRDefault="00605643" w:rsidP="00934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สำหรับงวดสามเดือน</w:t>
            </w:r>
          </w:p>
        </w:tc>
        <w:tc>
          <w:tcPr>
            <w:tcW w:w="180" w:type="dxa"/>
            <w:shd w:val="clear" w:color="auto" w:fill="auto"/>
          </w:tcPr>
          <w:p w14:paraId="710B6B3F" w14:textId="77777777" w:rsidR="00605643" w:rsidRPr="004813D8" w:rsidRDefault="00605643" w:rsidP="00934FE2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E1E43CD" w14:textId="693FDAE6" w:rsidR="00605643" w:rsidRPr="004813D8" w:rsidRDefault="00605643" w:rsidP="00934F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สำหรับงวด</w:t>
            </w:r>
            <w:r w:rsidR="001D77E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เก้า</w:t>
            </w:r>
            <w:r w:rsidRPr="004813D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605643" w:rsidRPr="004813D8" w14:paraId="42B6C0BE" w14:textId="77777777" w:rsidTr="00F16FA0">
        <w:trPr>
          <w:cantSplit/>
          <w:trHeight w:val="144"/>
          <w:tblHeader/>
        </w:trPr>
        <w:tc>
          <w:tcPr>
            <w:tcW w:w="4860" w:type="dxa"/>
            <w:shd w:val="clear" w:color="auto" w:fill="auto"/>
            <w:vAlign w:val="bottom"/>
          </w:tcPr>
          <w:p w14:paraId="2BD273BC" w14:textId="4D987E7F" w:rsidR="00605643" w:rsidRPr="004813D8" w:rsidRDefault="00605643" w:rsidP="00934FE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813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4813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D73A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D77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43AECCB0" w14:textId="77777777" w:rsidR="00605643" w:rsidRPr="004813D8" w:rsidRDefault="00605643" w:rsidP="00934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23EF4A2A" w14:textId="77777777" w:rsidR="00605643" w:rsidRPr="004813D8" w:rsidRDefault="00605643" w:rsidP="00934FE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DFCF903" w14:textId="77777777" w:rsidR="00605643" w:rsidRPr="004813D8" w:rsidRDefault="00605643" w:rsidP="00934F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5CE9B411" w14:textId="77777777" w:rsidR="00605643" w:rsidRPr="004813D8" w:rsidRDefault="00605643" w:rsidP="00934F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ADD110" w14:textId="77777777" w:rsidR="00605643" w:rsidRPr="004813D8" w:rsidRDefault="00605643" w:rsidP="00934FE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33A00F9" w14:textId="77777777" w:rsidR="00605643" w:rsidRPr="004813D8" w:rsidRDefault="00605643" w:rsidP="00934FE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43FFBC" w14:textId="77777777" w:rsidR="00605643" w:rsidRPr="004813D8" w:rsidRDefault="00605643" w:rsidP="00934FE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605643" w:rsidRPr="004813D8" w14:paraId="31128DAA" w14:textId="77777777" w:rsidTr="00F16FA0">
        <w:trPr>
          <w:cantSplit/>
          <w:trHeight w:val="144"/>
          <w:tblHeader/>
        </w:trPr>
        <w:tc>
          <w:tcPr>
            <w:tcW w:w="4860" w:type="dxa"/>
          </w:tcPr>
          <w:p w14:paraId="780D03A6" w14:textId="77777777" w:rsidR="00605643" w:rsidRPr="004813D8" w:rsidRDefault="00605643" w:rsidP="00934FE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4590" w:type="dxa"/>
            <w:gridSpan w:val="7"/>
          </w:tcPr>
          <w:p w14:paraId="2651F436" w14:textId="202ED551" w:rsidR="00605643" w:rsidRPr="004813D8" w:rsidRDefault="00605643" w:rsidP="00934FE2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650B1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813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813D8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813D8" w:rsidRPr="004813D8" w14:paraId="2C6AB55D" w14:textId="77777777" w:rsidTr="00F16FA0">
        <w:trPr>
          <w:cantSplit/>
          <w:trHeight w:val="144"/>
        </w:trPr>
        <w:tc>
          <w:tcPr>
            <w:tcW w:w="4860" w:type="dxa"/>
          </w:tcPr>
          <w:p w14:paraId="2FD188A0" w14:textId="2AB0A737" w:rsidR="004813D8" w:rsidRPr="004813D8" w:rsidRDefault="004813D8" w:rsidP="004813D8">
            <w:pPr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1080" w:type="dxa"/>
          </w:tcPr>
          <w:p w14:paraId="1473421C" w14:textId="033FD933" w:rsidR="004813D8" w:rsidRPr="004813D8" w:rsidRDefault="00D74DD9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A480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,7</w:t>
            </w:r>
            <w:r w:rsidR="00EA480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8" w:type="dxa"/>
            <w:vAlign w:val="bottom"/>
          </w:tcPr>
          <w:p w14:paraId="24BBF9CD" w14:textId="77777777" w:rsidR="004813D8" w:rsidRPr="004813D8" w:rsidRDefault="004813D8" w:rsidP="004813D8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A6AE7D7" w14:textId="0D0E2721" w:rsidR="004813D8" w:rsidRPr="004813D8" w:rsidRDefault="00E80C0A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80C0A">
              <w:rPr>
                <w:rFonts w:ascii="Angsana New" w:hAnsi="Angsana New"/>
                <w:sz w:val="30"/>
                <w:szCs w:val="30"/>
              </w:rPr>
              <w:t>87,762</w:t>
            </w:r>
          </w:p>
        </w:tc>
        <w:tc>
          <w:tcPr>
            <w:tcW w:w="180" w:type="dxa"/>
          </w:tcPr>
          <w:p w14:paraId="524D100D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6DA09B" w14:textId="0DC9902F" w:rsidR="004813D8" w:rsidRPr="004813D8" w:rsidRDefault="00D74DD9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B212E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212E6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180" w:type="dxa"/>
            <w:vAlign w:val="bottom"/>
          </w:tcPr>
          <w:p w14:paraId="15B74B01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C52009" w14:textId="14820001" w:rsidR="004813D8" w:rsidRPr="004813D8" w:rsidRDefault="00177239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177239">
              <w:rPr>
                <w:rFonts w:ascii="Angsana New" w:hAnsi="Angsana New"/>
                <w:sz w:val="30"/>
                <w:szCs w:val="30"/>
              </w:rPr>
              <w:t>310,430</w:t>
            </w:r>
          </w:p>
        </w:tc>
      </w:tr>
      <w:tr w:rsidR="004813D8" w:rsidRPr="004813D8" w14:paraId="2BD5A291" w14:textId="77777777" w:rsidTr="00F16FA0">
        <w:trPr>
          <w:cantSplit/>
          <w:trHeight w:val="144"/>
        </w:trPr>
        <w:tc>
          <w:tcPr>
            <w:tcW w:w="4860" w:type="dxa"/>
          </w:tcPr>
          <w:p w14:paraId="1239E2D8" w14:textId="560BA885" w:rsidR="004813D8" w:rsidRPr="004813D8" w:rsidRDefault="004813D8" w:rsidP="004813D8">
            <w:pPr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กำไรขั้นต้นจากส่วนงานอื่น</w:t>
            </w:r>
          </w:p>
        </w:tc>
        <w:tc>
          <w:tcPr>
            <w:tcW w:w="1080" w:type="dxa"/>
          </w:tcPr>
          <w:p w14:paraId="51C027BF" w14:textId="35DBEAD0" w:rsidR="004813D8" w:rsidRPr="004813D8" w:rsidRDefault="00D74DD9" w:rsidP="00EA4800">
            <w:pPr>
              <w:pStyle w:val="acctfourfigures"/>
              <w:tabs>
                <w:tab w:val="clear" w:pos="765"/>
                <w:tab w:val="decimal" w:pos="913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EA4800">
              <w:rPr>
                <w:rFonts w:ascii="Angsana New" w:hAnsi="Angsana New"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178" w:type="dxa"/>
            <w:vAlign w:val="bottom"/>
          </w:tcPr>
          <w:p w14:paraId="53C1BBD4" w14:textId="77777777" w:rsidR="004813D8" w:rsidRPr="004813D8" w:rsidRDefault="004813D8" w:rsidP="004813D8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A4F8E01" w14:textId="4E8D5C09" w:rsidR="004813D8" w:rsidRPr="004813D8" w:rsidRDefault="00E80C0A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80C0A">
              <w:rPr>
                <w:rFonts w:ascii="Angsana New" w:hAnsi="Angsana New"/>
                <w:sz w:val="30"/>
                <w:szCs w:val="30"/>
              </w:rPr>
              <w:t>4,074</w:t>
            </w:r>
          </w:p>
        </w:tc>
        <w:tc>
          <w:tcPr>
            <w:tcW w:w="180" w:type="dxa"/>
          </w:tcPr>
          <w:p w14:paraId="69079BF8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F7709A" w14:textId="04F5D9F9" w:rsidR="004813D8" w:rsidRPr="004813D8" w:rsidRDefault="00D74DD9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212E6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212E6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180" w:type="dxa"/>
            <w:vAlign w:val="bottom"/>
          </w:tcPr>
          <w:p w14:paraId="26A7B949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7BEA3B" w14:textId="03002B94" w:rsidR="004813D8" w:rsidRPr="004813D8" w:rsidRDefault="00177239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8"/>
              <w:rPr>
                <w:rFonts w:ascii="Angsana New" w:hAnsi="Angsana New"/>
                <w:sz w:val="30"/>
                <w:szCs w:val="30"/>
              </w:rPr>
            </w:pPr>
            <w:r w:rsidRPr="00177239">
              <w:rPr>
                <w:rFonts w:ascii="Angsana New" w:hAnsi="Angsana New"/>
                <w:sz w:val="30"/>
                <w:szCs w:val="30"/>
              </w:rPr>
              <w:t>12,070</w:t>
            </w:r>
          </w:p>
        </w:tc>
      </w:tr>
      <w:tr w:rsidR="004813D8" w:rsidRPr="004813D8" w14:paraId="58BA618E" w14:textId="77777777" w:rsidTr="00F16FA0">
        <w:trPr>
          <w:cantSplit/>
          <w:trHeight w:val="144"/>
        </w:trPr>
        <w:tc>
          <w:tcPr>
            <w:tcW w:w="4860" w:type="dxa"/>
          </w:tcPr>
          <w:p w14:paraId="73E359D1" w14:textId="0B99EE1E" w:rsidR="004813D8" w:rsidRPr="004813D8" w:rsidRDefault="004813D8" w:rsidP="004813D8">
            <w:pPr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F9A6D3" w14:textId="5B87B2EB" w:rsidR="004813D8" w:rsidRPr="004813D8" w:rsidRDefault="00EA4800" w:rsidP="00EA48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74DD9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280</w:t>
            </w:r>
            <w:r w:rsidR="00D74DD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B81EF41" w14:textId="77777777" w:rsidR="004813D8" w:rsidRPr="004813D8" w:rsidRDefault="004813D8" w:rsidP="004813D8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2C45B2B" w14:textId="2C413905" w:rsidR="004813D8" w:rsidRPr="004813D8" w:rsidRDefault="00E80C0A" w:rsidP="003E4B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80C0A">
              <w:rPr>
                <w:rFonts w:ascii="Angsana New" w:hAnsi="Angsana New"/>
                <w:sz w:val="30"/>
                <w:szCs w:val="30"/>
              </w:rPr>
              <w:t>(5,170)</w:t>
            </w:r>
          </w:p>
        </w:tc>
        <w:tc>
          <w:tcPr>
            <w:tcW w:w="180" w:type="dxa"/>
          </w:tcPr>
          <w:p w14:paraId="51EA5032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136442" w14:textId="35962D17" w:rsidR="004813D8" w:rsidRPr="004813D8" w:rsidRDefault="00D74DD9" w:rsidP="002F13C3">
            <w:pPr>
              <w:pStyle w:val="acctfourfigures"/>
              <w:tabs>
                <w:tab w:val="clear" w:pos="765"/>
                <w:tab w:val="decimal" w:pos="820"/>
                <w:tab w:val="decimal" w:pos="1642"/>
              </w:tabs>
              <w:spacing w:line="240" w:lineRule="atLeast"/>
              <w:ind w:right="-3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212E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212E6">
              <w:rPr>
                <w:rFonts w:ascii="Angsana New" w:hAnsi="Angsana New"/>
                <w:sz w:val="30"/>
                <w:szCs w:val="30"/>
              </w:rPr>
              <w:t>311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3FA0680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D84420" w14:textId="0A6603B7" w:rsidR="004813D8" w:rsidRPr="004813D8" w:rsidRDefault="00177239" w:rsidP="00F27C9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33"/>
              <w:rPr>
                <w:rFonts w:ascii="Angsana New" w:hAnsi="Angsana New"/>
                <w:sz w:val="30"/>
                <w:szCs w:val="30"/>
              </w:rPr>
            </w:pPr>
            <w:r w:rsidRPr="00177239">
              <w:rPr>
                <w:rFonts w:ascii="Angsana New" w:hAnsi="Angsana New"/>
                <w:sz w:val="30"/>
                <w:szCs w:val="30"/>
              </w:rPr>
              <w:t>(455)</w:t>
            </w:r>
          </w:p>
        </w:tc>
      </w:tr>
      <w:tr w:rsidR="004813D8" w:rsidRPr="004813D8" w14:paraId="27BCB1E7" w14:textId="77777777" w:rsidTr="00F16FA0">
        <w:trPr>
          <w:cantSplit/>
          <w:trHeight w:val="144"/>
        </w:trPr>
        <w:tc>
          <w:tcPr>
            <w:tcW w:w="4860" w:type="dxa"/>
          </w:tcPr>
          <w:p w14:paraId="69A10245" w14:textId="77777777" w:rsidR="004813D8" w:rsidRPr="004813D8" w:rsidRDefault="004813D8" w:rsidP="004813D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E0F34C" w14:textId="03B9EB93" w:rsidR="004813D8" w:rsidRPr="004813D8" w:rsidRDefault="00EA4800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41</w:t>
            </w:r>
            <w:r w:rsidR="005D5442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172</w:t>
            </w:r>
          </w:p>
        </w:tc>
        <w:tc>
          <w:tcPr>
            <w:tcW w:w="178" w:type="dxa"/>
            <w:vAlign w:val="bottom"/>
          </w:tcPr>
          <w:p w14:paraId="30E28978" w14:textId="77777777" w:rsidR="004813D8" w:rsidRPr="004813D8" w:rsidRDefault="004813D8" w:rsidP="004813D8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C098C8" w14:textId="30CB8960" w:rsidR="004813D8" w:rsidRPr="004813D8" w:rsidRDefault="00E80C0A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E80C0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86,666</w:t>
            </w:r>
          </w:p>
        </w:tc>
        <w:tc>
          <w:tcPr>
            <w:tcW w:w="180" w:type="dxa"/>
          </w:tcPr>
          <w:p w14:paraId="60B228D7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D5A76F" w14:textId="6D3C7A8E" w:rsidR="004813D8" w:rsidRPr="004813D8" w:rsidRDefault="005D5442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11</w:t>
            </w:r>
            <w:r w:rsidR="00B212E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B212E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981</w:t>
            </w:r>
          </w:p>
        </w:tc>
        <w:tc>
          <w:tcPr>
            <w:tcW w:w="180" w:type="dxa"/>
            <w:vAlign w:val="bottom"/>
          </w:tcPr>
          <w:p w14:paraId="7885134E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428A34" w14:textId="05FBB854" w:rsidR="004813D8" w:rsidRPr="004813D8" w:rsidRDefault="00177239" w:rsidP="004813D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7723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322,045</w:t>
            </w:r>
          </w:p>
        </w:tc>
      </w:tr>
      <w:tr w:rsidR="004813D8" w:rsidRPr="004813D8" w14:paraId="69934637" w14:textId="77777777" w:rsidTr="00F16FA0">
        <w:trPr>
          <w:cantSplit/>
          <w:trHeight w:val="144"/>
        </w:trPr>
        <w:tc>
          <w:tcPr>
            <w:tcW w:w="4860" w:type="dxa"/>
          </w:tcPr>
          <w:p w14:paraId="73A15EDF" w14:textId="77777777" w:rsidR="004813D8" w:rsidRPr="004813D8" w:rsidRDefault="004813D8" w:rsidP="004813D8">
            <w:pPr>
              <w:ind w:left="175" w:hanging="175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  <w:vAlign w:val="bottom"/>
          </w:tcPr>
          <w:p w14:paraId="10C17BA3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9B0E1F9" w14:textId="77777777" w:rsidR="004813D8" w:rsidRPr="004813D8" w:rsidRDefault="004813D8" w:rsidP="004813D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1D9EB6B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29392B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830389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2B5B3D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57FD0B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3D8" w:rsidRPr="004813D8" w14:paraId="632B1757" w14:textId="77777777" w:rsidTr="00F16FA0">
        <w:trPr>
          <w:cantSplit/>
          <w:trHeight w:val="144"/>
        </w:trPr>
        <w:tc>
          <w:tcPr>
            <w:tcW w:w="4860" w:type="dxa"/>
          </w:tcPr>
          <w:p w14:paraId="51F9A729" w14:textId="48AAA7CE" w:rsidR="004813D8" w:rsidRPr="004813D8" w:rsidRDefault="004813D8" w:rsidP="004813D8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กำไรจากอัตราแลกเปลี่ยนสุทธิ</w:t>
            </w:r>
          </w:p>
        </w:tc>
        <w:tc>
          <w:tcPr>
            <w:tcW w:w="1080" w:type="dxa"/>
          </w:tcPr>
          <w:p w14:paraId="718EC168" w14:textId="00BBA15E" w:rsidR="004813D8" w:rsidRPr="004813D8" w:rsidRDefault="005D5442" w:rsidP="00755D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C9EBA1B" w14:textId="77777777" w:rsidR="004813D8" w:rsidRPr="004813D8" w:rsidRDefault="004813D8" w:rsidP="004813D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0565315" w14:textId="4C2E9B6D" w:rsidR="004813D8" w:rsidRPr="004813D8" w:rsidRDefault="00E80C0A" w:rsidP="00E80C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E80C0A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80" w:type="dxa"/>
          </w:tcPr>
          <w:p w14:paraId="4ABE2C16" w14:textId="77777777" w:rsidR="004813D8" w:rsidRPr="004813D8" w:rsidRDefault="004813D8" w:rsidP="004813D8">
            <w:pPr>
              <w:pStyle w:val="acctfourfigures"/>
              <w:numPr>
                <w:ilvl w:val="0"/>
                <w:numId w:val="32"/>
              </w:numPr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AE3190" w14:textId="718E488F" w:rsidR="004813D8" w:rsidRPr="004813D8" w:rsidRDefault="00B212E6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180" w:type="dxa"/>
            <w:vAlign w:val="bottom"/>
          </w:tcPr>
          <w:p w14:paraId="41B05EE4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353B27" w14:textId="0FD3594E" w:rsidR="004813D8" w:rsidRPr="004813D8" w:rsidRDefault="00177239" w:rsidP="004813D8">
            <w:pPr>
              <w:pStyle w:val="acctfourfigures"/>
              <w:tabs>
                <w:tab w:val="clear" w:pos="765"/>
                <w:tab w:val="decimal" w:pos="50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2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13D8" w:rsidRPr="004813D8" w14:paraId="45E6E987" w14:textId="77777777" w:rsidTr="00F16FA0">
        <w:trPr>
          <w:cantSplit/>
          <w:trHeight w:val="144"/>
        </w:trPr>
        <w:tc>
          <w:tcPr>
            <w:tcW w:w="4860" w:type="dxa"/>
          </w:tcPr>
          <w:p w14:paraId="072B4C16" w14:textId="15D9DC6F" w:rsidR="004813D8" w:rsidRPr="004813D8" w:rsidRDefault="004813D8" w:rsidP="004813D8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4813D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12958D" w14:textId="2C625059" w:rsidR="004813D8" w:rsidRPr="004813D8" w:rsidRDefault="005D5442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11,90</w:t>
            </w:r>
            <w:r w:rsidR="00AF127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8" w:type="dxa"/>
            <w:vAlign w:val="bottom"/>
          </w:tcPr>
          <w:p w14:paraId="1B00067C" w14:textId="77777777" w:rsidR="004813D8" w:rsidRPr="004813D8" w:rsidRDefault="004813D8" w:rsidP="004813D8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B0588BA" w14:textId="69C36A6C" w:rsidR="004813D8" w:rsidRPr="004813D8" w:rsidRDefault="00E80C0A" w:rsidP="0044466E">
            <w:pPr>
              <w:pStyle w:val="acctfourfigures"/>
              <w:tabs>
                <w:tab w:val="clear" w:pos="765"/>
                <w:tab w:val="decimal" w:pos="819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0C0A">
              <w:rPr>
                <w:rFonts w:ascii="Angsana New" w:hAnsi="Angsana New"/>
                <w:sz w:val="30"/>
                <w:szCs w:val="30"/>
              </w:rPr>
              <w:t>14,239</w:t>
            </w:r>
          </w:p>
        </w:tc>
        <w:tc>
          <w:tcPr>
            <w:tcW w:w="180" w:type="dxa"/>
          </w:tcPr>
          <w:p w14:paraId="4E5B44ED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700D98" w14:textId="57FF1D03" w:rsidR="004813D8" w:rsidRPr="004813D8" w:rsidRDefault="005D5442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56,84</w:t>
            </w:r>
            <w:r w:rsidR="002F13C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4BC63D5C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2CD4A8" w14:textId="068D95C8" w:rsidR="004813D8" w:rsidRPr="004813D8" w:rsidRDefault="009A614F" w:rsidP="0044466E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  <w:r w:rsidR="00177239" w:rsidRPr="001772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4813D8" w:rsidRPr="004813D8" w14:paraId="689C2582" w14:textId="77777777" w:rsidTr="00F16FA0">
        <w:trPr>
          <w:cantSplit/>
          <w:trHeight w:val="144"/>
        </w:trPr>
        <w:tc>
          <w:tcPr>
            <w:tcW w:w="4860" w:type="dxa"/>
          </w:tcPr>
          <w:p w14:paraId="153CB2D3" w14:textId="7BBBD711" w:rsidR="004813D8" w:rsidRPr="00F54498" w:rsidRDefault="004813D8" w:rsidP="004813D8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44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กำไรก่อนค่าใช้จ่าย</w:t>
            </w:r>
          </w:p>
        </w:tc>
        <w:tc>
          <w:tcPr>
            <w:tcW w:w="1080" w:type="dxa"/>
          </w:tcPr>
          <w:p w14:paraId="54A50D49" w14:textId="206976D2" w:rsidR="004813D8" w:rsidRPr="004813D8" w:rsidRDefault="005D5442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F127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F127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F127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8" w:type="dxa"/>
            <w:vAlign w:val="bottom"/>
          </w:tcPr>
          <w:p w14:paraId="5AFB920B" w14:textId="77777777" w:rsidR="004813D8" w:rsidRPr="004813D8" w:rsidRDefault="004813D8" w:rsidP="004813D8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01E98C0" w14:textId="0230A3B9" w:rsidR="004813D8" w:rsidRPr="004813D8" w:rsidRDefault="00E80C0A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0C0A">
              <w:rPr>
                <w:rFonts w:ascii="Angsana New" w:hAnsi="Angsana New"/>
                <w:b/>
                <w:bCs/>
                <w:sz w:val="30"/>
                <w:szCs w:val="30"/>
              </w:rPr>
              <w:t>100,999</w:t>
            </w:r>
          </w:p>
        </w:tc>
        <w:tc>
          <w:tcPr>
            <w:tcW w:w="180" w:type="dxa"/>
          </w:tcPr>
          <w:p w14:paraId="30D6AEAE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F81424" w14:textId="5143245E" w:rsidR="004813D8" w:rsidRPr="004813D8" w:rsidRDefault="005D5442" w:rsidP="00F27C91">
            <w:pPr>
              <w:pStyle w:val="acctfourfigures"/>
              <w:tabs>
                <w:tab w:val="clear" w:pos="765"/>
                <w:tab w:val="decimal" w:pos="822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A614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F13C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F13C3">
              <w:rPr>
                <w:rFonts w:ascii="Angsana New" w:hAnsi="Angsana New"/>
                <w:b/>
                <w:bCs/>
                <w:sz w:val="30"/>
                <w:szCs w:val="30"/>
              </w:rPr>
              <w:t>029</w:t>
            </w:r>
          </w:p>
        </w:tc>
        <w:tc>
          <w:tcPr>
            <w:tcW w:w="180" w:type="dxa"/>
            <w:vAlign w:val="bottom"/>
          </w:tcPr>
          <w:p w14:paraId="66298384" w14:textId="77777777" w:rsidR="004813D8" w:rsidRPr="004813D8" w:rsidRDefault="004813D8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A74202" w14:textId="42DA4107" w:rsidR="004813D8" w:rsidRPr="004813D8" w:rsidRDefault="00177239" w:rsidP="004813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239">
              <w:rPr>
                <w:rFonts w:ascii="Angsana New" w:hAnsi="Angsana New"/>
                <w:b/>
                <w:bCs/>
                <w:sz w:val="30"/>
                <w:szCs w:val="30"/>
              </w:rPr>
              <w:t>376,416</w:t>
            </w:r>
          </w:p>
        </w:tc>
      </w:tr>
      <w:tr w:rsidR="00F16FA0" w:rsidRPr="004813D8" w14:paraId="7FDFBD46" w14:textId="77777777" w:rsidTr="00F16FA0">
        <w:trPr>
          <w:cantSplit/>
          <w:trHeight w:val="144"/>
        </w:trPr>
        <w:tc>
          <w:tcPr>
            <w:tcW w:w="4860" w:type="dxa"/>
          </w:tcPr>
          <w:p w14:paraId="1C067F84" w14:textId="28C81700" w:rsidR="00F16FA0" w:rsidRPr="004813D8" w:rsidRDefault="00F16FA0" w:rsidP="00F16FA0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>ต้นทุนการจัดจำหน่ายและค่าใช้จ่ายในการบริหาร</w:t>
            </w:r>
          </w:p>
        </w:tc>
        <w:tc>
          <w:tcPr>
            <w:tcW w:w="1080" w:type="dxa"/>
          </w:tcPr>
          <w:p w14:paraId="4056A95E" w14:textId="46416913" w:rsidR="00F16FA0" w:rsidRPr="00F16FA0" w:rsidRDefault="008812B8" w:rsidP="00AF127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(37,</w:t>
            </w:r>
            <w:r w:rsidR="001F59B4">
              <w:rPr>
                <w:rFonts w:ascii="Angsana New" w:hAnsi="Angsana New"/>
                <w:sz w:val="30"/>
                <w:szCs w:val="30"/>
              </w:rPr>
              <w:t>8</w:t>
            </w:r>
            <w:r w:rsidR="00961AB8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7AC60C0" w14:textId="77777777" w:rsidR="00F16FA0" w:rsidRPr="00F16FA0" w:rsidRDefault="00F16FA0" w:rsidP="00F16FA0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B088B48" w14:textId="3496BDE4" w:rsidR="00F16FA0" w:rsidRPr="00F16FA0" w:rsidRDefault="00B36450" w:rsidP="003E4B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36450">
              <w:rPr>
                <w:rFonts w:ascii="Angsana New" w:hAnsi="Angsana New"/>
                <w:sz w:val="30"/>
                <w:szCs w:val="30"/>
              </w:rPr>
              <w:t>(56,391)</w:t>
            </w:r>
          </w:p>
        </w:tc>
        <w:tc>
          <w:tcPr>
            <w:tcW w:w="180" w:type="dxa"/>
          </w:tcPr>
          <w:p w14:paraId="61D4015A" w14:textId="7777777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44BC61" w14:textId="357A58F8" w:rsidR="00F16FA0" w:rsidRPr="00F16FA0" w:rsidRDefault="008812B8" w:rsidP="00F27C91">
            <w:pPr>
              <w:pStyle w:val="acctfourfigures"/>
              <w:tabs>
                <w:tab w:val="clear" w:pos="765"/>
                <w:tab w:val="decimal" w:pos="824"/>
                <w:tab w:val="decimal" w:pos="1642"/>
              </w:tabs>
              <w:spacing w:line="240" w:lineRule="atLeast"/>
              <w:ind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(123,</w:t>
            </w:r>
            <w:r w:rsidR="001F59B4">
              <w:rPr>
                <w:rFonts w:ascii="Angsana New" w:hAnsi="Angsana New"/>
                <w:sz w:val="30"/>
                <w:szCs w:val="30"/>
              </w:rPr>
              <w:t>054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0FB912E" w14:textId="7777777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FD7789" w14:textId="6CFE0F9F" w:rsidR="00F16FA0" w:rsidRPr="00F16FA0" w:rsidRDefault="00177239" w:rsidP="00F27C9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33"/>
              <w:rPr>
                <w:rFonts w:ascii="Angsana New" w:hAnsi="Angsana New"/>
                <w:sz w:val="30"/>
                <w:szCs w:val="30"/>
              </w:rPr>
            </w:pPr>
            <w:r w:rsidRPr="00177239">
              <w:rPr>
                <w:rFonts w:ascii="Angsana New" w:hAnsi="Angsana New"/>
                <w:sz w:val="30"/>
                <w:szCs w:val="30"/>
              </w:rPr>
              <w:t>(160,353)</w:t>
            </w:r>
          </w:p>
        </w:tc>
      </w:tr>
      <w:tr w:rsidR="00F16FA0" w:rsidRPr="004813D8" w14:paraId="7CC24DA6" w14:textId="77777777" w:rsidTr="00F16FA0">
        <w:trPr>
          <w:cantSplit/>
          <w:trHeight w:val="144"/>
        </w:trPr>
        <w:tc>
          <w:tcPr>
            <w:tcW w:w="4860" w:type="dxa"/>
          </w:tcPr>
          <w:p w14:paraId="02D787D5" w14:textId="1F2726D4" w:rsidR="00F16FA0" w:rsidRPr="004813D8" w:rsidRDefault="00F16FA0" w:rsidP="00F16FA0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182B58C" w14:textId="26DE6215" w:rsidR="00F16FA0" w:rsidRPr="00F16FA0" w:rsidRDefault="008812B8" w:rsidP="00AF127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(17,76</w:t>
            </w:r>
            <w:r w:rsidR="00CC7D5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E7B740F" w14:textId="77777777" w:rsidR="00F16FA0" w:rsidRPr="00F16FA0" w:rsidRDefault="00F16FA0" w:rsidP="00F16FA0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12036C5" w14:textId="37C4B7F0" w:rsidR="00F16FA0" w:rsidRPr="00F16FA0" w:rsidRDefault="00B36450" w:rsidP="003E4B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B36450">
              <w:rPr>
                <w:rFonts w:ascii="Angsana New" w:hAnsi="Angsana New"/>
                <w:sz w:val="30"/>
                <w:szCs w:val="30"/>
              </w:rPr>
              <w:t>(21,263)</w:t>
            </w:r>
          </w:p>
        </w:tc>
        <w:tc>
          <w:tcPr>
            <w:tcW w:w="180" w:type="dxa"/>
          </w:tcPr>
          <w:p w14:paraId="5BE1FCCE" w14:textId="7777777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AC517E" w14:textId="2DCDCD61" w:rsidR="00F16FA0" w:rsidRPr="00F16FA0" w:rsidRDefault="008812B8" w:rsidP="00F27C91">
            <w:pPr>
              <w:pStyle w:val="acctfourfigures"/>
              <w:tabs>
                <w:tab w:val="clear" w:pos="765"/>
              </w:tabs>
              <w:spacing w:line="240" w:lineRule="atLeast"/>
              <w:ind w:right="-2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(54,41</w:t>
            </w:r>
            <w:r w:rsidR="000C753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8BEFC67" w14:textId="7777777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E5ED02" w14:textId="4759C8AD" w:rsidR="00F16FA0" w:rsidRPr="00F16FA0" w:rsidRDefault="00177239" w:rsidP="00F27C9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33"/>
              <w:rPr>
                <w:rFonts w:ascii="Angsana New" w:hAnsi="Angsana New"/>
                <w:sz w:val="30"/>
                <w:szCs w:val="30"/>
              </w:rPr>
            </w:pPr>
            <w:r w:rsidRPr="00177239">
              <w:rPr>
                <w:rFonts w:ascii="Angsana New" w:hAnsi="Angsana New"/>
                <w:sz w:val="30"/>
                <w:szCs w:val="30"/>
              </w:rPr>
              <w:t>(68,355)</w:t>
            </w:r>
          </w:p>
        </w:tc>
      </w:tr>
      <w:tr w:rsidR="00F16FA0" w:rsidRPr="004813D8" w14:paraId="1ED8118E" w14:textId="77777777" w:rsidTr="00F16FA0">
        <w:trPr>
          <w:cantSplit/>
          <w:trHeight w:val="144"/>
        </w:trPr>
        <w:tc>
          <w:tcPr>
            <w:tcW w:w="4860" w:type="dxa"/>
          </w:tcPr>
          <w:p w14:paraId="72F39852" w14:textId="3C0965F6" w:rsidR="00F16FA0" w:rsidRPr="004813D8" w:rsidRDefault="00F16FA0" w:rsidP="00F16FA0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ขาดทุนจากอัตราแลกเปลี่ยนสุทธิ</w:t>
            </w:r>
          </w:p>
        </w:tc>
        <w:tc>
          <w:tcPr>
            <w:tcW w:w="1080" w:type="dxa"/>
          </w:tcPr>
          <w:p w14:paraId="062784EB" w14:textId="4ACFDA48" w:rsidR="00F16FA0" w:rsidRPr="00F16FA0" w:rsidRDefault="005D5442" w:rsidP="00AF127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(683)</w:t>
            </w:r>
          </w:p>
        </w:tc>
        <w:tc>
          <w:tcPr>
            <w:tcW w:w="178" w:type="dxa"/>
            <w:vAlign w:val="bottom"/>
          </w:tcPr>
          <w:p w14:paraId="3522DA0D" w14:textId="77777777" w:rsidR="00F16FA0" w:rsidRPr="00F16FA0" w:rsidRDefault="00F16FA0" w:rsidP="00F16FA0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51404C9" w14:textId="53C5FB37" w:rsidR="00F16FA0" w:rsidRPr="00F16FA0" w:rsidRDefault="00B36450" w:rsidP="0044466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4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084140" w14:textId="7777777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BC10DD" w14:textId="22F5DE04" w:rsidR="00F16FA0" w:rsidRPr="00F16FA0" w:rsidRDefault="005D5442" w:rsidP="0044466E">
            <w:pPr>
              <w:pStyle w:val="acctfourfigures"/>
              <w:tabs>
                <w:tab w:val="clear" w:pos="765"/>
                <w:tab w:val="decimal" w:pos="460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DFB53F" w14:textId="77777777" w:rsidR="00F16FA0" w:rsidRPr="00F16FA0" w:rsidRDefault="00F16FA0" w:rsidP="00F16F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8E5E4" w14:textId="73663382" w:rsidR="00F16FA0" w:rsidRPr="00F16FA0" w:rsidRDefault="00177239" w:rsidP="00F27C9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33"/>
              <w:rPr>
                <w:rFonts w:ascii="Angsana New" w:hAnsi="Angsana New"/>
                <w:sz w:val="30"/>
                <w:szCs w:val="30"/>
              </w:rPr>
            </w:pPr>
            <w:r w:rsidRPr="00177239">
              <w:rPr>
                <w:rFonts w:ascii="Angsana New" w:hAnsi="Angsana New"/>
                <w:sz w:val="30"/>
                <w:szCs w:val="30"/>
              </w:rPr>
              <w:t>(568)</w:t>
            </w:r>
          </w:p>
        </w:tc>
      </w:tr>
      <w:tr w:rsidR="00177239" w:rsidRPr="004813D8" w14:paraId="1A7791A9" w14:textId="77777777" w:rsidTr="00F16FA0">
        <w:trPr>
          <w:cantSplit/>
          <w:trHeight w:val="144"/>
        </w:trPr>
        <w:tc>
          <w:tcPr>
            <w:tcW w:w="4860" w:type="dxa"/>
          </w:tcPr>
          <w:p w14:paraId="5FA0152C" w14:textId="4F996B21" w:rsidR="00177239" w:rsidRPr="004813D8" w:rsidRDefault="00177239" w:rsidP="00177239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ผลขาดทุนจากการด้อยค่าซึ่งเป็นไปตาม </w:t>
            </w:r>
            <w:r w:rsidRPr="00F16FA0">
              <w:rPr>
                <w:rFonts w:ascii="Angsana New" w:hAnsi="Angsana New"/>
                <w:sz w:val="30"/>
                <w:szCs w:val="30"/>
              </w:rPr>
              <w:t>TFRS9</w:t>
            </w:r>
          </w:p>
        </w:tc>
        <w:tc>
          <w:tcPr>
            <w:tcW w:w="1080" w:type="dxa"/>
          </w:tcPr>
          <w:p w14:paraId="1B591D3E" w14:textId="1386CAF2" w:rsidR="00177239" w:rsidRPr="00F16FA0" w:rsidRDefault="00C412D3" w:rsidP="00AF127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F59B4">
              <w:rPr>
                <w:rFonts w:ascii="Angsana New" w:hAnsi="Angsana New"/>
                <w:sz w:val="30"/>
                <w:szCs w:val="30"/>
              </w:rPr>
              <w:t>4</w:t>
            </w:r>
            <w:r w:rsidR="00FD4EE9">
              <w:rPr>
                <w:rFonts w:ascii="Angsana New" w:hAnsi="Angsana New"/>
                <w:sz w:val="30"/>
                <w:szCs w:val="30"/>
              </w:rPr>
              <w:t>2</w:t>
            </w:r>
            <w:r w:rsidR="001F59B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4C393D0" w14:textId="77777777" w:rsidR="00177239" w:rsidRPr="00F16FA0" w:rsidRDefault="00177239" w:rsidP="00177239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E0A668F" w14:textId="7DF85CC3" w:rsidR="00177239" w:rsidRPr="00F16FA0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4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0D472E" w14:textId="77777777" w:rsidR="00177239" w:rsidRPr="00F16FA0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707145" w14:textId="085C58B9" w:rsidR="00177239" w:rsidRPr="00F16FA0" w:rsidRDefault="00C412D3" w:rsidP="00F27C91">
            <w:pPr>
              <w:pStyle w:val="acctfourfigures"/>
              <w:tabs>
                <w:tab w:val="clear" w:pos="765"/>
              </w:tabs>
              <w:spacing w:line="240" w:lineRule="atLeast"/>
              <w:ind w:right="-3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F59B4">
              <w:rPr>
                <w:rFonts w:ascii="Angsana New" w:hAnsi="Angsana New"/>
                <w:sz w:val="30"/>
                <w:szCs w:val="30"/>
              </w:rPr>
              <w:t>3,089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CB661CC" w14:textId="77777777" w:rsidR="00177239" w:rsidRPr="00F16FA0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D2A102" w14:textId="709B072E" w:rsidR="00177239" w:rsidRPr="00F16FA0" w:rsidRDefault="00177239" w:rsidP="00177239">
            <w:pPr>
              <w:pStyle w:val="acctfourfigures"/>
              <w:tabs>
                <w:tab w:val="clear" w:pos="765"/>
                <w:tab w:val="decimal" w:pos="460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72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7239" w:rsidRPr="004813D8" w14:paraId="1D7542B4" w14:textId="77777777" w:rsidTr="00F16FA0">
        <w:trPr>
          <w:cantSplit/>
          <w:trHeight w:val="144"/>
        </w:trPr>
        <w:tc>
          <w:tcPr>
            <w:tcW w:w="4860" w:type="dxa"/>
          </w:tcPr>
          <w:p w14:paraId="2728D1B0" w14:textId="1DB3206A" w:rsidR="004C1C16" w:rsidRDefault="00177239" w:rsidP="004C1C16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7C3D0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7C3D0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C3D0C">
              <w:rPr>
                <w:rFonts w:ascii="Angsana New" w:hAnsi="Angsana New"/>
                <w:sz w:val="30"/>
                <w:szCs w:val="30"/>
              </w:rPr>
              <w:t>)</w:t>
            </w:r>
            <w:r w:rsidR="00B720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16FA0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="004C1C16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F16FA0">
              <w:rPr>
                <w:rFonts w:ascii="Angsana New" w:hAnsi="Angsana New"/>
                <w:sz w:val="30"/>
                <w:szCs w:val="30"/>
                <w:cs/>
              </w:rPr>
              <w:t>บริษัทร่วมและ</w:t>
            </w:r>
          </w:p>
          <w:p w14:paraId="1F6FB21A" w14:textId="761178A3" w:rsidR="00177239" w:rsidRPr="004813D8" w:rsidRDefault="007C3D0C" w:rsidP="004C1C16">
            <w:pPr>
              <w:tabs>
                <w:tab w:val="clear" w:pos="227"/>
                <w:tab w:val="clear" w:pos="454"/>
                <w:tab w:val="clear" w:pos="680"/>
                <w:tab w:val="left" w:pos="280"/>
                <w:tab w:val="left" w:pos="368"/>
                <w:tab w:val="left" w:pos="540"/>
              </w:tabs>
              <w:spacing w:line="240" w:lineRule="auto"/>
              <w:ind w:left="280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="004C1C16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</w:tcPr>
          <w:p w14:paraId="4774ED30" w14:textId="77777777" w:rsidR="00177239" w:rsidRPr="00E53F57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B10622B" w14:textId="1E7B9C43" w:rsidR="00C412D3" w:rsidRPr="00E53F57" w:rsidRDefault="00FD4EE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AF127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CC7D5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14:paraId="5E92D37A" w14:textId="77777777" w:rsidR="00177239" w:rsidRPr="00E53F57" w:rsidRDefault="00177239" w:rsidP="00177239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7113A54" w14:textId="77777777" w:rsidR="00177239" w:rsidRPr="00E53F57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C7D094" w14:textId="5B88B83F" w:rsidR="00177239" w:rsidRPr="00E53F57" w:rsidRDefault="00177239" w:rsidP="0017723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E53F57">
              <w:rPr>
                <w:rFonts w:ascii="Angsana New" w:hAnsi="Angsana New"/>
                <w:sz w:val="30"/>
                <w:szCs w:val="30"/>
              </w:rPr>
              <w:t>(3,234)</w:t>
            </w:r>
          </w:p>
        </w:tc>
        <w:tc>
          <w:tcPr>
            <w:tcW w:w="180" w:type="dxa"/>
          </w:tcPr>
          <w:p w14:paraId="29998EC4" w14:textId="77777777" w:rsidR="00177239" w:rsidRPr="00E53F57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04A584" w14:textId="77777777" w:rsidR="00177239" w:rsidRPr="00E53F57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306B63F" w14:textId="5A42AF60" w:rsidR="00C412D3" w:rsidRPr="00E53F57" w:rsidRDefault="00592428" w:rsidP="00F27C91">
            <w:pPr>
              <w:pStyle w:val="acctfourfigures"/>
              <w:tabs>
                <w:tab w:val="clear" w:pos="765"/>
                <w:tab w:val="decimal" w:pos="822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D1F57">
              <w:rPr>
                <w:rFonts w:ascii="Angsana New" w:hAnsi="Angsana New"/>
                <w:sz w:val="30"/>
                <w:szCs w:val="30"/>
              </w:rPr>
              <w:t>6</w:t>
            </w:r>
            <w:r w:rsidR="00C412D3" w:rsidRPr="00E53F57">
              <w:rPr>
                <w:rFonts w:ascii="Angsana New" w:hAnsi="Angsana New"/>
                <w:sz w:val="30"/>
                <w:szCs w:val="30"/>
              </w:rPr>
              <w:t>,</w:t>
            </w:r>
            <w:r w:rsidR="003D1F57">
              <w:rPr>
                <w:rFonts w:ascii="Angsana New" w:hAnsi="Angsana New"/>
                <w:sz w:val="30"/>
                <w:szCs w:val="30"/>
              </w:rPr>
              <w:t>04</w:t>
            </w:r>
            <w:r w:rsidR="000C753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338A357A" w14:textId="77777777" w:rsidR="00177239" w:rsidRPr="004813D8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90CD09F" w14:textId="77777777" w:rsidR="00177239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3251B4" w14:textId="6DDD2CCE" w:rsidR="00177239" w:rsidRPr="00177239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7239">
              <w:rPr>
                <w:rFonts w:ascii="Angsana New" w:hAnsi="Angsana New"/>
                <w:sz w:val="30"/>
                <w:szCs w:val="30"/>
              </w:rPr>
              <w:t>6,659</w:t>
            </w:r>
          </w:p>
        </w:tc>
      </w:tr>
      <w:tr w:rsidR="00177239" w:rsidRPr="004813D8" w14:paraId="0AF848A2" w14:textId="77777777" w:rsidTr="00934FE2">
        <w:trPr>
          <w:cantSplit/>
          <w:trHeight w:val="144"/>
        </w:trPr>
        <w:tc>
          <w:tcPr>
            <w:tcW w:w="4860" w:type="dxa"/>
          </w:tcPr>
          <w:p w14:paraId="1A83DC37" w14:textId="77777777" w:rsidR="00177239" w:rsidRDefault="00177239" w:rsidP="00177239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>ผลกำไรจากการเปลี่ยนแปลงมูลค่ายุติธรรมของ</w:t>
            </w:r>
          </w:p>
          <w:p w14:paraId="612A910A" w14:textId="6AE62770" w:rsidR="00177239" w:rsidRPr="004813D8" w:rsidRDefault="00177239" w:rsidP="00177239">
            <w:pPr>
              <w:tabs>
                <w:tab w:val="clear" w:pos="680"/>
                <w:tab w:val="left" w:pos="540"/>
              </w:tabs>
              <w:spacing w:line="240" w:lineRule="auto"/>
              <w:ind w:left="280"/>
              <w:rPr>
                <w:rFonts w:ascii="Angsana New" w:hAnsi="Angsana New"/>
                <w:sz w:val="30"/>
                <w:szCs w:val="30"/>
                <w:cs/>
              </w:rPr>
            </w:pPr>
            <w:r w:rsidRPr="00F16FA0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080" w:type="dxa"/>
            <w:vAlign w:val="bottom"/>
          </w:tcPr>
          <w:p w14:paraId="390B1529" w14:textId="29B93D6F" w:rsidR="00177239" w:rsidRPr="004813D8" w:rsidRDefault="00C412D3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442</w:t>
            </w:r>
          </w:p>
        </w:tc>
        <w:tc>
          <w:tcPr>
            <w:tcW w:w="178" w:type="dxa"/>
            <w:vAlign w:val="bottom"/>
          </w:tcPr>
          <w:p w14:paraId="79378847" w14:textId="77777777" w:rsidR="00177239" w:rsidRPr="004813D8" w:rsidRDefault="00177239" w:rsidP="00177239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2740972" w14:textId="00C03F62" w:rsidR="00177239" w:rsidRPr="004813D8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4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9B4BC9" w14:textId="77777777" w:rsidR="00177239" w:rsidRPr="004813D8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B70AAE" w14:textId="45964D3E" w:rsidR="00177239" w:rsidRPr="004813D8" w:rsidRDefault="00C412D3" w:rsidP="00177239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180" w:type="dxa"/>
            <w:vAlign w:val="bottom"/>
          </w:tcPr>
          <w:p w14:paraId="41217294" w14:textId="77777777" w:rsidR="00177239" w:rsidRPr="004813D8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6AAFE3" w14:textId="77777777" w:rsidR="00177239" w:rsidRDefault="00177239" w:rsidP="00177239">
            <w:pPr>
              <w:pStyle w:val="acctfourfigures"/>
              <w:tabs>
                <w:tab w:val="clear" w:pos="765"/>
                <w:tab w:val="decimal" w:pos="50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35688A" w14:textId="1E19D770" w:rsidR="00177239" w:rsidRPr="004813D8" w:rsidRDefault="00177239" w:rsidP="00177239">
            <w:pPr>
              <w:pStyle w:val="acctfourfigures"/>
              <w:tabs>
                <w:tab w:val="clear" w:pos="765"/>
                <w:tab w:val="decimal" w:pos="50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772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7239" w:rsidRPr="0044466E" w14:paraId="6F259C01" w14:textId="77777777" w:rsidTr="00934FE2">
        <w:trPr>
          <w:cantSplit/>
          <w:trHeight w:val="144"/>
        </w:trPr>
        <w:tc>
          <w:tcPr>
            <w:tcW w:w="4860" w:type="dxa"/>
          </w:tcPr>
          <w:p w14:paraId="4699B83C" w14:textId="36762727" w:rsidR="00177239" w:rsidRPr="004813D8" w:rsidRDefault="00177239" w:rsidP="00177239">
            <w:pPr>
              <w:ind w:left="175" w:hanging="175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481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DA79F" w14:textId="1DF10E02" w:rsidR="00177239" w:rsidRPr="00AF127F" w:rsidRDefault="00FD4EE9" w:rsidP="00AF127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5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354C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178" w:type="dxa"/>
            <w:vAlign w:val="bottom"/>
          </w:tcPr>
          <w:p w14:paraId="62543FB9" w14:textId="77777777" w:rsidR="00177239" w:rsidRPr="0044466E" w:rsidRDefault="00177239" w:rsidP="00177239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D888D" w14:textId="250B151F" w:rsidR="00177239" w:rsidRPr="0044466E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239">
              <w:rPr>
                <w:rFonts w:ascii="Angsana New" w:hAnsi="Angsana New"/>
                <w:b/>
                <w:bCs/>
                <w:sz w:val="30"/>
                <w:szCs w:val="30"/>
              </w:rPr>
              <w:t>20,111</w:t>
            </w:r>
          </w:p>
        </w:tc>
        <w:tc>
          <w:tcPr>
            <w:tcW w:w="180" w:type="dxa"/>
          </w:tcPr>
          <w:p w14:paraId="690C7C16" w14:textId="77777777" w:rsidR="00177239" w:rsidRPr="0044466E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1434B" w14:textId="08891313" w:rsidR="00177239" w:rsidRPr="0044466E" w:rsidRDefault="003D1F57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C412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180" w:type="dxa"/>
            <w:vAlign w:val="bottom"/>
          </w:tcPr>
          <w:p w14:paraId="0E7F4BEC" w14:textId="77777777" w:rsidR="00177239" w:rsidRPr="0044466E" w:rsidRDefault="00177239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904EA3" w14:textId="0AF62B3B" w:rsidR="00177239" w:rsidRPr="0044466E" w:rsidRDefault="00D605AE" w:rsidP="001772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05AE">
              <w:rPr>
                <w:rFonts w:ascii="Angsana New" w:hAnsi="Angsana New"/>
                <w:b/>
                <w:bCs/>
                <w:sz w:val="30"/>
                <w:szCs w:val="30"/>
              </w:rPr>
              <w:t>153,799</w:t>
            </w:r>
          </w:p>
        </w:tc>
      </w:tr>
    </w:tbl>
    <w:p w14:paraId="3C33007A" w14:textId="77777777" w:rsidR="00605643" w:rsidRDefault="00605643" w:rsidP="006056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4A55AC6B" w14:textId="647A72CE" w:rsidR="00877670" w:rsidRPr="0044466E" w:rsidRDefault="00F16FA0" w:rsidP="0044466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  <w:r w:rsidR="00877670" w:rsidRPr="0044466E">
        <w:rPr>
          <w:rFonts w:ascii="Angsana New" w:hAnsi="Angsana New" w:hint="cs"/>
          <w:bCs/>
          <w:sz w:val="30"/>
          <w:szCs w:val="30"/>
          <w:cs/>
        </w:rPr>
        <w:t>สัญญาเช่า</w:t>
      </w:r>
    </w:p>
    <w:p w14:paraId="5664EC64" w14:textId="2B23830A" w:rsidR="00877670" w:rsidRPr="002E3A40" w:rsidRDefault="00877670" w:rsidP="00877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80"/>
        <w:gridCol w:w="1170"/>
        <w:gridCol w:w="180"/>
        <w:gridCol w:w="1149"/>
        <w:gridCol w:w="180"/>
        <w:gridCol w:w="1191"/>
      </w:tblGrid>
      <w:tr w:rsidR="008177B1" w:rsidRPr="00E10CE5" w14:paraId="455615B2" w14:textId="77777777" w:rsidTr="005F43CA">
        <w:trPr>
          <w:cantSplit/>
          <w:trHeight w:val="150"/>
          <w:tblHeader/>
        </w:trPr>
        <w:tc>
          <w:tcPr>
            <w:tcW w:w="4140" w:type="dxa"/>
            <w:shd w:val="clear" w:color="auto" w:fill="auto"/>
            <w:vAlign w:val="bottom"/>
          </w:tcPr>
          <w:p w14:paraId="664CF00F" w14:textId="57734230" w:rsidR="008177B1" w:rsidRPr="00E10CE5" w:rsidRDefault="008177B1" w:rsidP="003A34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1F5B319" w14:textId="45295CAA" w:rsidR="008177B1" w:rsidRPr="00E10CE5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10CE5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A8A7045" w14:textId="77777777" w:rsidR="008177B1" w:rsidRPr="00E10CE5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29E4B08F" w14:textId="5BE31FF3" w:rsidR="008177B1" w:rsidRPr="00E10CE5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10CE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77B1" w:rsidRPr="00E10CE5" w14:paraId="2FEF33AF" w14:textId="77777777" w:rsidTr="005F43CA">
        <w:trPr>
          <w:cantSplit/>
          <w:trHeight w:val="150"/>
          <w:tblHeader/>
        </w:trPr>
        <w:tc>
          <w:tcPr>
            <w:tcW w:w="4140" w:type="dxa"/>
            <w:shd w:val="clear" w:color="auto" w:fill="auto"/>
            <w:vAlign w:val="bottom"/>
          </w:tcPr>
          <w:p w14:paraId="3C22B246" w14:textId="37FEB030" w:rsidR="008177B1" w:rsidRPr="00E10CE5" w:rsidRDefault="008177B1" w:rsidP="003A347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10C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สำหรับงวดสิ้นสุดวันที่ </w:t>
            </w:r>
            <w:r w:rsidRPr="00E10C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10C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D73A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E301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E10C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E10C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2FA94B9A" w14:textId="77777777" w:rsidR="005F43CA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</w:p>
          <w:p w14:paraId="640BB6DA" w14:textId="527E04BE" w:rsidR="008177B1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0" w:type="dxa"/>
            <w:vAlign w:val="bottom"/>
          </w:tcPr>
          <w:p w14:paraId="1A1E04DE" w14:textId="1F1439C6" w:rsidR="008177B1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8C96778" w14:textId="77777777" w:rsidR="005F43CA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</w:p>
          <w:p w14:paraId="0CAD7F89" w14:textId="1CD96319" w:rsidR="008177B1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งวด</w:t>
            </w:r>
            <w:r w:rsidR="00E30118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เก้า</w:t>
            </w: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0" w:type="dxa"/>
          </w:tcPr>
          <w:p w14:paraId="5009AB59" w14:textId="77777777" w:rsidR="008177B1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49" w:type="dxa"/>
          </w:tcPr>
          <w:p w14:paraId="1BA8B5C8" w14:textId="77777777" w:rsidR="005F43CA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</w:p>
          <w:p w14:paraId="7B25CC65" w14:textId="27D46EBB" w:rsidR="008177B1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0" w:type="dxa"/>
          </w:tcPr>
          <w:p w14:paraId="452E1E4D" w14:textId="5F953BD9" w:rsidR="008177B1" w:rsidRPr="008C3B02" w:rsidRDefault="008177B1" w:rsidP="003A347A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91" w:type="dxa"/>
          </w:tcPr>
          <w:p w14:paraId="207EF406" w14:textId="77777777" w:rsidR="005F43CA" w:rsidRPr="008C3B02" w:rsidRDefault="008177B1" w:rsidP="008177B1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</w:p>
          <w:p w14:paraId="770257CC" w14:textId="412CEB96" w:rsidR="008177B1" w:rsidRPr="008C3B02" w:rsidRDefault="008177B1" w:rsidP="008177B1">
            <w:pPr>
              <w:pStyle w:val="acctmergecolhdg"/>
              <w:spacing w:line="240" w:lineRule="atLeast"/>
              <w:ind w:left="-75" w:right="-82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งวด</w:t>
            </w:r>
            <w:r w:rsidR="00E30118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เก้า</w:t>
            </w:r>
            <w:r w:rsidRPr="008C3B02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8177B1" w:rsidRPr="00E10CE5" w14:paraId="239C023F" w14:textId="77777777" w:rsidTr="005F43CA">
        <w:trPr>
          <w:cantSplit/>
          <w:trHeight w:val="150"/>
          <w:tblHeader/>
        </w:trPr>
        <w:tc>
          <w:tcPr>
            <w:tcW w:w="4140" w:type="dxa"/>
            <w:vAlign w:val="bottom"/>
          </w:tcPr>
          <w:p w14:paraId="2967D3E9" w14:textId="62EF3ED1" w:rsidR="008177B1" w:rsidRPr="00E10CE5" w:rsidRDefault="008177B1" w:rsidP="003A347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F39486C" w14:textId="741F335A" w:rsidR="008177B1" w:rsidRPr="00E10CE5" w:rsidRDefault="008177B1" w:rsidP="003A347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10CE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10CE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10CE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10CE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177B1" w:rsidRPr="00E10CE5" w14:paraId="67F85DD2" w14:textId="77777777" w:rsidTr="005F43CA">
        <w:trPr>
          <w:cantSplit/>
          <w:trHeight w:val="150"/>
        </w:trPr>
        <w:tc>
          <w:tcPr>
            <w:tcW w:w="4140" w:type="dxa"/>
          </w:tcPr>
          <w:p w14:paraId="330EE867" w14:textId="77777777" w:rsidR="008177B1" w:rsidRPr="00E10CE5" w:rsidRDefault="008177B1" w:rsidP="003A347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0C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170331F8" w14:textId="77777777" w:rsidR="008177B1" w:rsidRPr="00E10CE5" w:rsidRDefault="008177B1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292291" w14:textId="19D18C61" w:rsidR="008177B1" w:rsidRPr="00E10CE5" w:rsidRDefault="008177B1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FE406" w14:textId="77777777" w:rsidR="008177B1" w:rsidRPr="00E10CE5" w:rsidRDefault="008177B1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B4FA1D" w14:textId="77777777" w:rsidR="008177B1" w:rsidRPr="00E10CE5" w:rsidRDefault="008177B1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90C68B0" w14:textId="77777777" w:rsidR="008177B1" w:rsidRPr="00E10CE5" w:rsidRDefault="008177B1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5308F9" w14:textId="234E2C76" w:rsidR="008177B1" w:rsidRPr="00E10CE5" w:rsidRDefault="008177B1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E7BA1BA" w14:textId="70C9446D" w:rsidR="008177B1" w:rsidRPr="00E10CE5" w:rsidRDefault="008177B1" w:rsidP="003A347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77B1" w:rsidRPr="00E10CE5" w14:paraId="2A259B5C" w14:textId="77777777" w:rsidTr="005F43CA">
        <w:trPr>
          <w:cantSplit/>
          <w:trHeight w:val="150"/>
        </w:trPr>
        <w:tc>
          <w:tcPr>
            <w:tcW w:w="4140" w:type="dxa"/>
          </w:tcPr>
          <w:p w14:paraId="7357E438" w14:textId="37FB3AB6" w:rsidR="008177B1" w:rsidRPr="00E10CE5" w:rsidRDefault="008177B1" w:rsidP="004802D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0CE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E10CE5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E10CE5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E10CE5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="00D73AD4"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5EBC74B6" w14:textId="3C351CF9" w:rsidR="008177B1" w:rsidRPr="00E10CE5" w:rsidRDefault="00AD7876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80" w:type="dxa"/>
          </w:tcPr>
          <w:p w14:paraId="0DDB36C0" w14:textId="70A0AA91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027B6" w14:textId="3DAD7F79" w:rsidR="008177B1" w:rsidRPr="00E10CE5" w:rsidRDefault="00AD7876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180" w:type="dxa"/>
          </w:tcPr>
          <w:p w14:paraId="21849C22" w14:textId="77777777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FCEACE2" w14:textId="54652160" w:rsidR="008177B1" w:rsidRPr="00E10CE5" w:rsidRDefault="00AD7876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80" w:type="dxa"/>
          </w:tcPr>
          <w:p w14:paraId="0D300B1D" w14:textId="3C18D5CB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590414B" w14:textId="3F28363B" w:rsidR="008177B1" w:rsidRPr="00E10CE5" w:rsidRDefault="00AD7876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</w:tr>
      <w:tr w:rsidR="008177B1" w:rsidRPr="00E10CE5" w14:paraId="674388B7" w14:textId="77777777" w:rsidTr="005F43CA">
        <w:trPr>
          <w:cantSplit/>
          <w:trHeight w:val="201"/>
        </w:trPr>
        <w:tc>
          <w:tcPr>
            <w:tcW w:w="4140" w:type="dxa"/>
          </w:tcPr>
          <w:p w14:paraId="3E3427DE" w14:textId="1E5DB91D" w:rsidR="008177B1" w:rsidRPr="00E10CE5" w:rsidRDefault="008177B1" w:rsidP="004802D4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="00D73AD4"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CEE6031" w14:textId="19F59076" w:rsidR="008177B1" w:rsidRPr="00E10CE5" w:rsidRDefault="00AD7876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  <w:tc>
          <w:tcPr>
            <w:tcW w:w="180" w:type="dxa"/>
          </w:tcPr>
          <w:p w14:paraId="0B22268B" w14:textId="7ED643A7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2D68EE" w14:textId="0DBE796C" w:rsidR="008177B1" w:rsidRPr="00E10CE5" w:rsidRDefault="00AD7876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4,163</w:t>
            </w:r>
          </w:p>
        </w:tc>
        <w:tc>
          <w:tcPr>
            <w:tcW w:w="180" w:type="dxa"/>
          </w:tcPr>
          <w:p w14:paraId="34F264F1" w14:textId="77777777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716D576" w14:textId="7A82D7DB" w:rsidR="008177B1" w:rsidRPr="00E10CE5" w:rsidRDefault="00AD7876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180" w:type="dxa"/>
          </w:tcPr>
          <w:p w14:paraId="7E8DF2E4" w14:textId="56CB0F4D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11F4269" w14:textId="3452A3B7" w:rsidR="008177B1" w:rsidRPr="00E10CE5" w:rsidRDefault="00AD7876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1,765</w:t>
            </w:r>
          </w:p>
        </w:tc>
      </w:tr>
      <w:tr w:rsidR="008177B1" w:rsidRPr="00E10CE5" w14:paraId="6A24C89B" w14:textId="77777777" w:rsidTr="005F43CA">
        <w:trPr>
          <w:cantSplit/>
          <w:trHeight w:val="150"/>
        </w:trPr>
        <w:tc>
          <w:tcPr>
            <w:tcW w:w="4140" w:type="dxa"/>
          </w:tcPr>
          <w:p w14:paraId="24E0B4C4" w14:textId="0A9EC5D5" w:rsidR="008177B1" w:rsidRPr="00E10CE5" w:rsidRDefault="008177B1" w:rsidP="004802D4">
            <w:pPr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="00D73AD4">
              <w:rPr>
                <w:rFonts w:ascii="Angsana New" w:hAnsi="Angsana New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27377664" w14:textId="12DA754A" w:rsidR="008177B1" w:rsidRPr="00E10CE5" w:rsidRDefault="00AD7876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80" w:type="dxa"/>
          </w:tcPr>
          <w:p w14:paraId="217808E0" w14:textId="5FED21D3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93B8A" w14:textId="1CA0B0AC" w:rsidR="008177B1" w:rsidRPr="00E10CE5" w:rsidRDefault="00AD7876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2,259</w:t>
            </w:r>
          </w:p>
        </w:tc>
        <w:tc>
          <w:tcPr>
            <w:tcW w:w="180" w:type="dxa"/>
          </w:tcPr>
          <w:p w14:paraId="61AB98E5" w14:textId="77777777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7975428" w14:textId="1631B6BA" w:rsidR="008177B1" w:rsidRPr="00E10CE5" w:rsidRDefault="00AD7876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80" w:type="dxa"/>
          </w:tcPr>
          <w:p w14:paraId="302322F0" w14:textId="5207FD90" w:rsidR="008177B1" w:rsidRPr="00E10CE5" w:rsidRDefault="008177B1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86DDF85" w14:textId="2354C73F" w:rsidR="008177B1" w:rsidRPr="00E10CE5" w:rsidRDefault="00AD7876" w:rsidP="004802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667</w:t>
            </w:r>
          </w:p>
        </w:tc>
      </w:tr>
      <w:tr w:rsidR="008177B1" w:rsidRPr="00E10CE5" w14:paraId="183C2AA9" w14:textId="77777777" w:rsidTr="005F43CA">
        <w:trPr>
          <w:cantSplit/>
          <w:trHeight w:val="150"/>
        </w:trPr>
        <w:tc>
          <w:tcPr>
            <w:tcW w:w="4140" w:type="dxa"/>
          </w:tcPr>
          <w:p w14:paraId="2030D39A" w14:textId="77777777" w:rsidR="008177B1" w:rsidRPr="00E10CE5" w:rsidRDefault="008177B1" w:rsidP="004802D4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E10CE5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5C6CC97D" w14:textId="77BB0973" w:rsidR="002527F2" w:rsidRPr="00E10CE5" w:rsidRDefault="00AD7876" w:rsidP="002527F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180" w:type="dxa"/>
          </w:tcPr>
          <w:p w14:paraId="0181D9E8" w14:textId="15C5B2E5" w:rsidR="008177B1" w:rsidRPr="00E10CE5" w:rsidRDefault="008177B1" w:rsidP="004802D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91384D" w14:textId="7727F613" w:rsidR="002527F2" w:rsidRPr="00E10CE5" w:rsidRDefault="00AD7876" w:rsidP="00A26F7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1,783</w:t>
            </w:r>
          </w:p>
        </w:tc>
        <w:tc>
          <w:tcPr>
            <w:tcW w:w="180" w:type="dxa"/>
          </w:tcPr>
          <w:p w14:paraId="478701E6" w14:textId="77777777" w:rsidR="008177B1" w:rsidRPr="00E10CE5" w:rsidRDefault="008177B1" w:rsidP="004802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51839DF" w14:textId="346399E8" w:rsidR="002527F2" w:rsidRPr="00E10CE5" w:rsidRDefault="00AD7876" w:rsidP="004802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80" w:type="dxa"/>
          </w:tcPr>
          <w:p w14:paraId="50E4C6BA" w14:textId="23844A04" w:rsidR="008177B1" w:rsidRPr="00E10CE5" w:rsidRDefault="008177B1" w:rsidP="004802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729C374" w14:textId="69C53845" w:rsidR="002527F2" w:rsidRPr="00E10CE5" w:rsidRDefault="00AD7876" w:rsidP="004802D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1,702</w:t>
            </w:r>
          </w:p>
        </w:tc>
      </w:tr>
    </w:tbl>
    <w:p w14:paraId="0C66DBCC" w14:textId="1B4754B6" w:rsidR="00877670" w:rsidRPr="002E3A40" w:rsidRDefault="00877670" w:rsidP="008776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0"/>
          <w:szCs w:val="20"/>
          <w:cs/>
        </w:rPr>
      </w:pPr>
    </w:p>
    <w:p w14:paraId="65598F3F" w14:textId="149ADE1B" w:rsidR="0044466E" w:rsidRDefault="000E565C" w:rsidP="00444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E565C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2079AA">
        <w:rPr>
          <w:rFonts w:ascii="Angsana New" w:hAnsi="Angsana New" w:hint="cs"/>
          <w:sz w:val="30"/>
          <w:szCs w:val="30"/>
          <w:cs/>
        </w:rPr>
        <w:t>เก้า</w:t>
      </w:r>
      <w:r w:rsidR="002A72B8">
        <w:rPr>
          <w:rFonts w:ascii="Angsana New" w:hAnsi="Angsana New" w:hint="cs"/>
          <w:sz w:val="30"/>
          <w:szCs w:val="30"/>
          <w:cs/>
        </w:rPr>
        <w:t>เ</w:t>
      </w:r>
      <w:r w:rsidRPr="000E565C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Pr="000E565C">
        <w:rPr>
          <w:rFonts w:ascii="Angsana New" w:hAnsi="Angsana New"/>
          <w:sz w:val="30"/>
          <w:szCs w:val="30"/>
        </w:rPr>
        <w:t>3</w:t>
      </w:r>
      <w:r w:rsidR="002A72B8">
        <w:rPr>
          <w:rFonts w:ascii="Angsana New" w:hAnsi="Angsana New"/>
          <w:sz w:val="30"/>
          <w:szCs w:val="30"/>
        </w:rPr>
        <w:t>0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E30118">
        <w:rPr>
          <w:rFonts w:ascii="Angsana New" w:hAnsi="Angsana New" w:hint="cs"/>
          <w:sz w:val="30"/>
          <w:szCs w:val="30"/>
          <w:cs/>
        </w:rPr>
        <w:t>กันยายน</w:t>
      </w:r>
      <w:r w:rsidR="002A72B8">
        <w:rPr>
          <w:rFonts w:ascii="Angsana New" w:hAnsi="Angsana New" w:hint="cs"/>
          <w:sz w:val="30"/>
          <w:szCs w:val="30"/>
          <w:cs/>
        </w:rPr>
        <w:t xml:space="preserve"> </w:t>
      </w:r>
      <w:r w:rsidRPr="000E565C">
        <w:rPr>
          <w:rFonts w:ascii="Angsana New" w:hAnsi="Angsana New"/>
          <w:sz w:val="30"/>
          <w:szCs w:val="30"/>
        </w:rPr>
        <w:t>2563</w:t>
      </w:r>
      <w:r w:rsidRPr="000E565C">
        <w:rPr>
          <w:rFonts w:ascii="Angsana New" w:hAnsi="Angsana New"/>
          <w:sz w:val="30"/>
          <w:szCs w:val="30"/>
          <w:cs/>
        </w:rPr>
        <w:t xml:space="preserve"> มีจำนวน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7E42CD">
        <w:rPr>
          <w:rFonts w:ascii="Angsana New" w:hAnsi="Angsana New"/>
          <w:sz w:val="30"/>
          <w:szCs w:val="30"/>
        </w:rPr>
        <w:t>48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0E565C">
        <w:rPr>
          <w:rFonts w:ascii="Angsana New" w:hAnsi="Angsana New"/>
          <w:sz w:val="30"/>
          <w:szCs w:val="30"/>
          <w:cs/>
        </w:rPr>
        <w:t>ล้านบาท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FD5032" w:rsidRPr="007E42CD">
        <w:rPr>
          <w:rFonts w:ascii="Angsana New" w:hAnsi="Angsana New" w:hint="cs"/>
          <w:sz w:val="30"/>
          <w:szCs w:val="30"/>
          <w:cs/>
        </w:rPr>
        <w:t>แล</w:t>
      </w:r>
      <w:r w:rsidR="00A46456" w:rsidRPr="007E42CD">
        <w:rPr>
          <w:rFonts w:ascii="Angsana New" w:hAnsi="Angsana New" w:hint="cs"/>
          <w:sz w:val="30"/>
          <w:szCs w:val="30"/>
          <w:cs/>
        </w:rPr>
        <w:t>ะ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7E42CD" w:rsidRPr="007E42CD">
        <w:rPr>
          <w:rFonts w:ascii="Angsana New" w:hAnsi="Angsana New"/>
          <w:sz w:val="30"/>
          <w:szCs w:val="30"/>
        </w:rPr>
        <w:t>47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FD5032" w:rsidRPr="007E42CD">
        <w:rPr>
          <w:rFonts w:ascii="Angsana New" w:hAnsi="Angsana New" w:hint="cs"/>
          <w:sz w:val="30"/>
          <w:szCs w:val="30"/>
          <w:cs/>
        </w:rPr>
        <w:t>ล้าน</w:t>
      </w:r>
      <w:r w:rsidR="00FD5032">
        <w:rPr>
          <w:rFonts w:ascii="Angsana New" w:hAnsi="Angsana New" w:hint="cs"/>
          <w:sz w:val="30"/>
          <w:szCs w:val="30"/>
          <w:cs/>
        </w:rPr>
        <w:t>บาท</w:t>
      </w:r>
      <w:r w:rsidR="00830F1E">
        <w:rPr>
          <w:rFonts w:ascii="Angsana New" w:hAnsi="Angsana New" w:hint="cs"/>
          <w:sz w:val="30"/>
          <w:szCs w:val="30"/>
          <w:cs/>
        </w:rPr>
        <w:t xml:space="preserve"> </w:t>
      </w:r>
      <w:r w:rsidR="00FD503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52B71E8" w14:textId="77777777" w:rsidR="0044466E" w:rsidRPr="0044466E" w:rsidRDefault="0044466E" w:rsidP="004446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DFB5B39" w14:textId="7DE21423" w:rsidR="00162338" w:rsidRPr="0044466E" w:rsidRDefault="00162338" w:rsidP="0044466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4466E"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78D5AA7B" w14:textId="77F75C72" w:rsidR="00162338" w:rsidRPr="002E3A40" w:rsidRDefault="00162338" w:rsidP="0016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67A26DD5" w14:textId="205F9F7F" w:rsidR="00162338" w:rsidRDefault="00162338" w:rsidP="00A1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6233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F7694F2" w14:textId="3FB91FD0" w:rsidR="008B47E1" w:rsidRPr="002E3A40" w:rsidRDefault="008B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416"/>
        <w:gridCol w:w="236"/>
        <w:gridCol w:w="1760"/>
        <w:gridCol w:w="240"/>
        <w:gridCol w:w="1710"/>
        <w:gridCol w:w="234"/>
        <w:gridCol w:w="1194"/>
      </w:tblGrid>
      <w:tr w:rsidR="00A136ED" w:rsidRPr="00B10060" w:rsidDel="00D43E7A" w14:paraId="39306686" w14:textId="77777777" w:rsidTr="00A136ED">
        <w:tc>
          <w:tcPr>
            <w:tcW w:w="2430" w:type="dxa"/>
            <w:vAlign w:val="bottom"/>
          </w:tcPr>
          <w:p w14:paraId="65297D34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6" w:type="dxa"/>
            <w:vAlign w:val="bottom"/>
          </w:tcPr>
          <w:p w14:paraId="03B52D0E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6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588E1A8C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  <w:vAlign w:val="bottom"/>
          </w:tcPr>
          <w:p w14:paraId="532C8D02" w14:textId="3B8704DB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40" w:type="dxa"/>
          </w:tcPr>
          <w:p w14:paraId="6F2A699A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9223E05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4" w:type="dxa"/>
          </w:tcPr>
          <w:p w14:paraId="41B21012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671F5C9A" w14:textId="77777777" w:rsidR="00A136ED" w:rsidRPr="00B10060" w:rsidDel="00D43E7A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136ED" w:rsidRPr="00B10060" w14:paraId="01A8B689" w14:textId="77777777" w:rsidTr="00A136ED">
        <w:tc>
          <w:tcPr>
            <w:tcW w:w="2430" w:type="dxa"/>
          </w:tcPr>
          <w:p w14:paraId="10D9EFB6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6" w:type="dxa"/>
          </w:tcPr>
          <w:p w14:paraId="13CDC21B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9C46FF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0" w:type="dxa"/>
          </w:tcPr>
          <w:p w14:paraId="215C7F87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4951E2E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7B3B723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00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14:paraId="648566E5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6CC94D55" w14:textId="16624185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170BEB" w:rsidRPr="00B100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100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136ED" w:rsidRPr="00B10060" w14:paraId="382D3D36" w14:textId="77777777" w:rsidTr="00A136ED">
        <w:tc>
          <w:tcPr>
            <w:tcW w:w="2430" w:type="dxa"/>
          </w:tcPr>
          <w:p w14:paraId="406F549A" w14:textId="41004731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10060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16" w:type="dxa"/>
          </w:tcPr>
          <w:p w14:paraId="0A0D5F95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188895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0" w:type="dxa"/>
          </w:tcPr>
          <w:p w14:paraId="4E3C9179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4A5A487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A59327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80B1D48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D6F0C07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6ED" w:rsidRPr="00B10060" w14:paraId="4719D1B9" w14:textId="77777777" w:rsidTr="00A136ED">
        <w:tc>
          <w:tcPr>
            <w:tcW w:w="2430" w:type="dxa"/>
          </w:tcPr>
          <w:p w14:paraId="3A922433" w14:textId="193FF7C0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170BEB" w:rsidRPr="00B10060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416" w:type="dxa"/>
          </w:tcPr>
          <w:p w14:paraId="13837B5E" w14:textId="14DF9258" w:rsidR="00A136ED" w:rsidRPr="00B10060" w:rsidRDefault="00525669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60">
              <w:rPr>
                <w:rFonts w:ascii="Angsana New" w:hAnsi="Angsana New"/>
                <w:sz w:val="30"/>
                <w:szCs w:val="30"/>
              </w:rPr>
              <w:t>24</w:t>
            </w:r>
            <w:r w:rsidR="00D73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006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1006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6207986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</w:tcPr>
          <w:p w14:paraId="16E2E23F" w14:textId="3F004A28" w:rsidR="00A136ED" w:rsidRPr="00B10060" w:rsidRDefault="00525669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A136ED" w:rsidRPr="00B100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136ED" w:rsidRPr="00B10060">
              <w:rPr>
                <w:rFonts w:ascii="Angsana New" w:hAnsi="Angsana New"/>
                <w:sz w:val="30"/>
                <w:szCs w:val="30"/>
              </w:rPr>
              <w:t>256</w:t>
            </w:r>
            <w:r w:rsidR="00170BEB" w:rsidRPr="00B1006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190E5931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6805928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60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234" w:type="dxa"/>
          </w:tcPr>
          <w:p w14:paraId="14E941C1" w14:textId="77777777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538C4402" w14:textId="01AF17CD" w:rsidR="00A136ED" w:rsidRPr="00B10060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60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="00F7363E" w:rsidRPr="00B10060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  <w:tr w:rsidR="00A136ED" w:rsidRPr="00033B87" w14:paraId="5234A51E" w14:textId="77777777" w:rsidTr="00A136ED">
        <w:tc>
          <w:tcPr>
            <w:tcW w:w="2430" w:type="dxa"/>
          </w:tcPr>
          <w:p w14:paraId="448F8D9C" w14:textId="77777777" w:rsidR="00A136ED" w:rsidRPr="0044466E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6" w:type="dxa"/>
          </w:tcPr>
          <w:p w14:paraId="5238669F" w14:textId="77777777" w:rsidR="00A136ED" w:rsidRPr="0044466E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8C5D081" w14:textId="77777777" w:rsidR="00A136ED" w:rsidRPr="0044466E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60" w:type="dxa"/>
          </w:tcPr>
          <w:p w14:paraId="37DCD089" w14:textId="77777777" w:rsidR="00A136ED" w:rsidRPr="0044466E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0" w:type="dxa"/>
          </w:tcPr>
          <w:p w14:paraId="2D38F249" w14:textId="77777777" w:rsidR="00A136ED" w:rsidRPr="0044466E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CB39E2D" w14:textId="77777777" w:rsidR="00A136ED" w:rsidRPr="0044466E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" w:type="dxa"/>
          </w:tcPr>
          <w:p w14:paraId="11C82561" w14:textId="77777777" w:rsidR="00A136ED" w:rsidRPr="0044466E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464EA59F" w14:textId="77777777" w:rsidR="00A136ED" w:rsidRPr="0044466E" w:rsidRDefault="00A136ED" w:rsidP="00037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136ED" w:rsidRPr="00B10060" w14:paraId="4DCBB33B" w14:textId="77777777" w:rsidTr="00A136ED">
        <w:tc>
          <w:tcPr>
            <w:tcW w:w="2430" w:type="dxa"/>
          </w:tcPr>
          <w:p w14:paraId="48AF605E" w14:textId="722862BA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B10060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16" w:type="dxa"/>
          </w:tcPr>
          <w:p w14:paraId="0B10C247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F9E640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</w:tcPr>
          <w:p w14:paraId="3A02F187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DF89E70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E2F2B8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4E867A59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8108BB1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36ED" w:rsidRPr="00B10060" w14:paraId="17919AAB" w14:textId="77777777" w:rsidTr="00A136ED">
        <w:tc>
          <w:tcPr>
            <w:tcW w:w="2430" w:type="dxa"/>
          </w:tcPr>
          <w:p w14:paraId="1AA7C58A" w14:textId="16DC78C1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16" w:type="dxa"/>
          </w:tcPr>
          <w:p w14:paraId="3151F036" w14:textId="2F95D188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0060">
              <w:rPr>
                <w:rFonts w:ascii="Angsana New" w:hAnsi="Angsana New"/>
                <w:sz w:val="30"/>
                <w:szCs w:val="30"/>
              </w:rPr>
              <w:t>22</w:t>
            </w:r>
            <w:r w:rsidR="00D73A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B100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00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F79207C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0" w:type="dxa"/>
          </w:tcPr>
          <w:p w14:paraId="54DFF8DB" w14:textId="56D6FFE9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006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100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006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0" w:type="dxa"/>
          </w:tcPr>
          <w:p w14:paraId="2F5AD229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4A3D3840" w14:textId="3B60E034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60"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234" w:type="dxa"/>
          </w:tcPr>
          <w:p w14:paraId="29A3C26C" w14:textId="77777777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0A66748A" w14:textId="75A10FE0" w:rsidR="00A136ED" w:rsidRPr="00B10060" w:rsidRDefault="00A136ED" w:rsidP="00A13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7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0060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="00F7363E" w:rsidRPr="00B10060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</w:tbl>
    <w:p w14:paraId="4B275EB9" w14:textId="77777777" w:rsidR="00162338" w:rsidRPr="007712AB" w:rsidRDefault="00162338" w:rsidP="0016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2D6D31EF" w14:textId="562614DE" w:rsidR="00543709" w:rsidRDefault="00543709" w:rsidP="0044466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5121762A" w14:textId="77777777" w:rsidR="00543709" w:rsidRPr="007712AB" w:rsidRDefault="00543709" w:rsidP="007A3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0BBF0905" w14:textId="77777777" w:rsidR="00DA1F7C" w:rsidRPr="00DA1F7C" w:rsidRDefault="00DA1F7C" w:rsidP="00DA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DA1F7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C9BD8A" w14:textId="77777777" w:rsidR="00DA1F7C" w:rsidRPr="007712AB" w:rsidRDefault="00DA1F7C" w:rsidP="00DA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sz w:val="20"/>
          <w:szCs w:val="20"/>
        </w:rPr>
      </w:pPr>
    </w:p>
    <w:p w14:paraId="6947DDC7" w14:textId="77777777" w:rsidR="009C640A" w:rsidRDefault="00DA1F7C" w:rsidP="00DA6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</w:rPr>
        <w:sectPr w:rsidR="009C640A" w:rsidSect="003E061E">
          <w:head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DA1F7C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DA6155">
        <w:rPr>
          <w:rFonts w:ascii="Angsana New" w:hAnsi="Angsana New" w:hint="cs"/>
          <w:sz w:val="30"/>
          <w:szCs w:val="30"/>
          <w:cs/>
        </w:rPr>
        <w:t>ร</w:t>
      </w:r>
      <w:r w:rsidRPr="00DA1F7C">
        <w:rPr>
          <w:rFonts w:ascii="Angsana New" w:hAnsi="Angsana New"/>
          <w:sz w:val="30"/>
          <w:szCs w:val="30"/>
          <w:cs/>
        </w:rPr>
        <w:t>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14024" w:type="dxa"/>
        <w:tblInd w:w="556" w:type="dxa"/>
        <w:tblLayout w:type="fixed"/>
        <w:tblLook w:val="04A0" w:firstRow="1" w:lastRow="0" w:firstColumn="1" w:lastColumn="0" w:noHBand="0" w:noVBand="1"/>
      </w:tblPr>
      <w:tblGrid>
        <w:gridCol w:w="4034"/>
        <w:gridCol w:w="1530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681FA7" w:rsidRPr="007503EA" w14:paraId="4E6233D5" w14:textId="77777777" w:rsidTr="00ED6B0D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0502F4D6" w14:textId="77777777" w:rsidR="00681FA7" w:rsidRPr="007503EA" w:rsidRDefault="00681FA7" w:rsidP="00926CFF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4B1A6359" w14:textId="2FD5FAD3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81FA7" w:rsidRPr="007503EA" w14:paraId="3DCB75A5" w14:textId="77777777" w:rsidTr="00ED6B0D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286B5ECD" w14:textId="77777777" w:rsidR="00681FA7" w:rsidRPr="007503EA" w:rsidRDefault="00681FA7" w:rsidP="00926CFF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135751BB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7E72AFC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1A68B3EE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681FA7" w:rsidRPr="007503EA" w14:paraId="74BA37EA" w14:textId="77777777" w:rsidTr="00ED6B0D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416D2005" w14:textId="47EAB7D3" w:rsidR="00681FA7" w:rsidRPr="007503EA" w:rsidRDefault="00681FA7" w:rsidP="00926CF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7C07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  <w:r w:rsidR="00D73A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C58C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7C075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530" w:type="dxa"/>
            <w:vAlign w:val="bottom"/>
          </w:tcPr>
          <w:p w14:paraId="0CFCEF55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E764620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5243C07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7503EA">
              <w:rPr>
                <w:rFonts w:ascii="Angsana New" w:hAnsi="Angsana New"/>
                <w:sz w:val="24"/>
                <w:szCs w:val="24"/>
                <w:lang w:bidi="th-TH"/>
              </w:rPr>
              <w:t xml:space="preserve"> - </w:t>
            </w:r>
            <w:r w:rsidRPr="007503E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1FC962" w14:textId="77777777" w:rsidR="00681FA7" w:rsidRPr="007503EA" w:rsidRDefault="00681FA7" w:rsidP="00926C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7DA392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EF8F241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F7275C4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51CA4FD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6F24E02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28A7833C" w14:textId="77777777" w:rsidR="00681FA7" w:rsidRPr="007503EA" w:rsidRDefault="00681FA7" w:rsidP="00926C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3D626CD7" w14:textId="5B1A95DC" w:rsidR="00681FA7" w:rsidRPr="007503EA" w:rsidRDefault="00681FA7" w:rsidP="00926CFF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="00D73AD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503E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3F637FF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7CED47B" w14:textId="77777777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81FA7" w:rsidRPr="007503EA" w14:paraId="1475C184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270005EB" w14:textId="77777777" w:rsidR="00681FA7" w:rsidRPr="007503EA" w:rsidRDefault="00681FA7" w:rsidP="00926CF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90" w:type="dxa"/>
            <w:gridSpan w:val="13"/>
          </w:tcPr>
          <w:p w14:paraId="79142253" w14:textId="58D67A52" w:rsidR="00681FA7" w:rsidRPr="007503EA" w:rsidRDefault="00681FA7" w:rsidP="00926CF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7503E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81FA7" w:rsidRPr="007503EA" w14:paraId="6B73D01F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3FC89381" w14:textId="77777777" w:rsidR="00681FA7" w:rsidRPr="007503EA" w:rsidRDefault="00681FA7" w:rsidP="00926CF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748C3C4B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2F1FB5D" w14:textId="77777777" w:rsidR="00681FA7" w:rsidRPr="007503EA" w:rsidRDefault="00681FA7" w:rsidP="00926C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844EAD6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6F1FB97" w14:textId="77777777" w:rsidR="00681FA7" w:rsidRPr="007503EA" w:rsidRDefault="00681FA7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C4DC69D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C9716A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110DD6E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0B8A6B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8CA1353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541292" w14:textId="77777777" w:rsidR="00681FA7" w:rsidRPr="007503EA" w:rsidRDefault="00681FA7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3594673" w14:textId="77777777" w:rsidR="00681FA7" w:rsidRPr="007503EA" w:rsidRDefault="00681FA7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F09AB2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36B6E51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1FA7" w:rsidRPr="007503EA" w14:paraId="1C50665B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08904C64" w14:textId="33DCC55B" w:rsidR="00681FA7" w:rsidRPr="007503EA" w:rsidRDefault="00681FA7" w:rsidP="00926CFF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0B03AB03" w14:textId="711DC5F5" w:rsidR="00681FA7" w:rsidRPr="007503EA" w:rsidRDefault="00A14301" w:rsidP="00114CE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C43E60" w14:textId="77777777" w:rsidR="00681FA7" w:rsidRPr="007503EA" w:rsidRDefault="00681FA7" w:rsidP="00926C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199A9C3" w14:textId="2E305739" w:rsidR="00681FA7" w:rsidRPr="007503EA" w:rsidRDefault="00A14301" w:rsidP="00DD7D6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(87,500)</w:t>
            </w:r>
          </w:p>
        </w:tc>
        <w:tc>
          <w:tcPr>
            <w:tcW w:w="236" w:type="dxa"/>
            <w:shd w:val="clear" w:color="auto" w:fill="auto"/>
          </w:tcPr>
          <w:p w14:paraId="0F128339" w14:textId="77777777" w:rsidR="00681FA7" w:rsidRPr="007503EA" w:rsidRDefault="00681FA7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440CBF7" w14:textId="12DCAD37" w:rsidR="00681FA7" w:rsidRPr="007503EA" w:rsidRDefault="00A14301" w:rsidP="00EA0BB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(87,500)</w:t>
            </w:r>
          </w:p>
        </w:tc>
        <w:tc>
          <w:tcPr>
            <w:tcW w:w="236" w:type="dxa"/>
          </w:tcPr>
          <w:p w14:paraId="54DDADA7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75BC139" w14:textId="3EC39B90" w:rsidR="00681FA7" w:rsidRPr="007503EA" w:rsidRDefault="00A14301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109493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520C8AE" w14:textId="7FE3C964" w:rsidR="00681FA7" w:rsidRPr="007503EA" w:rsidRDefault="00A14301" w:rsidP="00A620E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(86,122)</w:t>
            </w:r>
          </w:p>
        </w:tc>
        <w:tc>
          <w:tcPr>
            <w:tcW w:w="236" w:type="dxa"/>
          </w:tcPr>
          <w:p w14:paraId="05BFB007" w14:textId="77777777" w:rsidR="00681FA7" w:rsidRPr="007503EA" w:rsidRDefault="00681FA7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5D0B6EA" w14:textId="64592598" w:rsidR="00681FA7" w:rsidRPr="007503EA" w:rsidRDefault="00A14301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05F597" w14:textId="77777777" w:rsidR="00681FA7" w:rsidRPr="007503EA" w:rsidRDefault="00681FA7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6AB7FBE" w14:textId="6F56D22D" w:rsidR="00681FA7" w:rsidRPr="007503EA" w:rsidRDefault="00A14301" w:rsidP="00A620E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(86,122)</w:t>
            </w:r>
          </w:p>
        </w:tc>
      </w:tr>
      <w:tr w:rsidR="00ED6B0D" w:rsidRPr="007503EA" w14:paraId="21F56FAE" w14:textId="77777777" w:rsidTr="002D4B81">
        <w:trPr>
          <w:trHeight w:val="261"/>
        </w:trPr>
        <w:tc>
          <w:tcPr>
            <w:tcW w:w="4034" w:type="dxa"/>
            <w:shd w:val="clear" w:color="auto" w:fill="auto"/>
          </w:tcPr>
          <w:p w14:paraId="5A72FCDC" w14:textId="0164C55D" w:rsidR="00ED6B0D" w:rsidRPr="002D4B81" w:rsidRDefault="00ED6B0D" w:rsidP="00ED6B0D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D4B81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1530" w:type="dxa"/>
            <w:shd w:val="clear" w:color="auto" w:fill="auto"/>
          </w:tcPr>
          <w:p w14:paraId="085B70A6" w14:textId="633AC2FA" w:rsidR="00ED6B0D" w:rsidRPr="002D4B81" w:rsidRDefault="00A14301" w:rsidP="00EA0BB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36FD32EC" w14:textId="77777777" w:rsidR="00ED6B0D" w:rsidRPr="002D4B81" w:rsidRDefault="00ED6B0D" w:rsidP="00926C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A975E6E" w14:textId="20D2EF8C" w:rsidR="00ED6B0D" w:rsidRPr="002D4B81" w:rsidRDefault="00A14301" w:rsidP="00114CE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0E5B82" w14:textId="77777777" w:rsidR="00ED6B0D" w:rsidRPr="002D4B81" w:rsidRDefault="00ED6B0D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DD950E3" w14:textId="6C741CE2" w:rsidR="00ED6B0D" w:rsidRPr="002D4B81" w:rsidRDefault="00A14301" w:rsidP="00C80B2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3500D2F5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BA9C735" w14:textId="7133B954" w:rsidR="00ED6B0D" w:rsidRPr="007503EA" w:rsidRDefault="00A14301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4C4406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DA791C" w14:textId="2C2C62D4" w:rsidR="00ED6B0D" w:rsidRPr="007503EA" w:rsidRDefault="00A14301" w:rsidP="004A5AB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13652CB2" w14:textId="77777777" w:rsidR="00ED6B0D" w:rsidRPr="007503EA" w:rsidRDefault="00ED6B0D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B707684" w14:textId="3470BEEC" w:rsidR="00ED6B0D" w:rsidRPr="007503EA" w:rsidRDefault="00A14301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7F753B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8C112A6" w14:textId="084E1974" w:rsidR="00ED6B0D" w:rsidRPr="007503EA" w:rsidRDefault="00A14301" w:rsidP="004A5AB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ED6B0D" w:rsidRPr="007503EA" w14:paraId="5A1F0136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469B90EA" w14:textId="0C24F8AD" w:rsidR="00ED6B0D" w:rsidRPr="00ED6B0D" w:rsidRDefault="00ED6B0D" w:rsidP="00ED6B0D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D6B0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30" w:type="dxa"/>
            <w:shd w:val="clear" w:color="auto" w:fill="auto"/>
          </w:tcPr>
          <w:p w14:paraId="59133B12" w14:textId="7763DCD9" w:rsidR="00ED6B0D" w:rsidRPr="007503EA" w:rsidRDefault="00A14301" w:rsidP="00EA0BB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(1,90</w:t>
            </w:r>
            <w:r w:rsidR="009A42FA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CE081D" w14:textId="77777777" w:rsidR="00ED6B0D" w:rsidRPr="007503EA" w:rsidRDefault="00ED6B0D" w:rsidP="00926CF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681A33EC" w14:textId="573C962A" w:rsidR="00ED6B0D" w:rsidRPr="007503EA" w:rsidRDefault="00A14301" w:rsidP="00114CE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46DA72" w14:textId="77777777" w:rsidR="00ED6B0D" w:rsidRPr="007503EA" w:rsidRDefault="00ED6B0D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9372EF7" w14:textId="5629639A" w:rsidR="00ED6B0D" w:rsidRPr="007503EA" w:rsidRDefault="00A14301" w:rsidP="00CF29BD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(1,90</w:t>
            </w:r>
            <w:r w:rsidR="009A42FA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511949E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7F57E6" w14:textId="6859B96F" w:rsidR="00ED6B0D" w:rsidRPr="007503EA" w:rsidRDefault="00A14301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65BFEFA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251905E" w14:textId="266A4188" w:rsidR="00ED6B0D" w:rsidRPr="007503EA" w:rsidRDefault="00A14301" w:rsidP="0074415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(1,90</w:t>
            </w:r>
            <w:r w:rsidR="00904E60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E1C2DED" w14:textId="77777777" w:rsidR="00ED6B0D" w:rsidRPr="007503EA" w:rsidRDefault="00ED6B0D" w:rsidP="00926CF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A1ADDC1" w14:textId="6DECE742" w:rsidR="00ED6B0D" w:rsidRPr="007503EA" w:rsidRDefault="00A14301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B9E3F2" w14:textId="77777777" w:rsidR="00ED6B0D" w:rsidRPr="007503EA" w:rsidRDefault="00ED6B0D" w:rsidP="00926CF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D6A828B" w14:textId="7F3DBB97" w:rsidR="00ED6B0D" w:rsidRPr="007503EA" w:rsidRDefault="00A14301" w:rsidP="0074415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(1,90</w:t>
            </w:r>
            <w:r w:rsidR="00904E60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81FA7" w:rsidRPr="002D3F7F" w14:paraId="4FF6A552" w14:textId="77777777" w:rsidTr="00ED6B0D">
        <w:trPr>
          <w:trHeight w:val="261"/>
        </w:trPr>
        <w:tc>
          <w:tcPr>
            <w:tcW w:w="4034" w:type="dxa"/>
            <w:shd w:val="clear" w:color="auto" w:fill="auto"/>
          </w:tcPr>
          <w:p w14:paraId="630F75A3" w14:textId="7A2963BD" w:rsidR="00681FA7" w:rsidRPr="007503EA" w:rsidRDefault="00681FA7" w:rsidP="00817D1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03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59777" w14:textId="5D7A6A82" w:rsidR="00681FA7" w:rsidRPr="00EA0BB2" w:rsidRDefault="00A14301" w:rsidP="00EA0BB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A0BB2">
              <w:rPr>
                <w:rFonts w:ascii="Angsana New" w:hAnsi="Angsana New"/>
                <w:b/>
                <w:bCs/>
                <w:sz w:val="24"/>
                <w:szCs w:val="24"/>
              </w:rPr>
              <w:t>(2,90</w:t>
            </w:r>
            <w:r w:rsidR="009A42F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EA0BB2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6D05B9D" w14:textId="77777777" w:rsidR="00681FA7" w:rsidRPr="00C80B25" w:rsidRDefault="00681FA7" w:rsidP="00817D1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77664" w14:textId="3B44C5EA" w:rsidR="00681FA7" w:rsidRPr="00EA0BB2" w:rsidRDefault="00A14301" w:rsidP="00EA0BB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A0BB2">
              <w:rPr>
                <w:rFonts w:ascii="Angsana New" w:hAnsi="Angsana New"/>
                <w:b/>
                <w:bCs/>
                <w:sz w:val="24"/>
                <w:szCs w:val="24"/>
              </w:rPr>
              <w:t>(87,500)</w:t>
            </w:r>
          </w:p>
        </w:tc>
        <w:tc>
          <w:tcPr>
            <w:tcW w:w="236" w:type="dxa"/>
            <w:shd w:val="clear" w:color="auto" w:fill="auto"/>
          </w:tcPr>
          <w:p w14:paraId="2065CACC" w14:textId="77777777" w:rsidR="00681FA7" w:rsidRPr="00C80B25" w:rsidRDefault="00681FA7" w:rsidP="00817D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1C04F" w14:textId="2285A267" w:rsidR="00681FA7" w:rsidRPr="00C80B25" w:rsidRDefault="00A14301" w:rsidP="00C80B25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(90,40</w:t>
            </w:r>
            <w:r w:rsidR="009A42F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5DB8C7D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A95F91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6C41471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B5119ED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5C8212" w14:textId="77777777" w:rsidR="00681FA7" w:rsidRPr="002D3F7F" w:rsidRDefault="00681FA7" w:rsidP="00817D1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4F6D8BC" w14:textId="77777777" w:rsidR="00681FA7" w:rsidRPr="002D3F7F" w:rsidRDefault="00681FA7" w:rsidP="00817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CE58939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CCE433F" w14:textId="77777777" w:rsidR="00681FA7" w:rsidRPr="002D3F7F" w:rsidRDefault="00681FA7" w:rsidP="00817D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1D4B1717" w14:textId="77777777" w:rsidR="00ED6B0D" w:rsidRDefault="00ED6B0D"/>
    <w:tbl>
      <w:tblPr>
        <w:tblW w:w="14024" w:type="dxa"/>
        <w:tblInd w:w="556" w:type="dxa"/>
        <w:tblLayout w:type="fixed"/>
        <w:tblLook w:val="04A0" w:firstRow="1" w:lastRow="0" w:firstColumn="1" w:lastColumn="0" w:noHBand="0" w:noVBand="1"/>
      </w:tblPr>
      <w:tblGrid>
        <w:gridCol w:w="4034"/>
        <w:gridCol w:w="1530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ED6B0D" w:rsidRPr="007503EA" w14:paraId="0C9AA8B8" w14:textId="77777777" w:rsidTr="00533491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6C2442A8" w14:textId="77777777" w:rsidR="00ED6B0D" w:rsidRPr="007503EA" w:rsidRDefault="00ED6B0D" w:rsidP="00533491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461E1F11" w14:textId="1E70D604" w:rsidR="00ED6B0D" w:rsidRPr="007503EA" w:rsidRDefault="00A620E4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A620E4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D6B0D" w:rsidRPr="007503EA" w14:paraId="5FC85215" w14:textId="77777777" w:rsidTr="00533491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244750A5" w14:textId="77777777" w:rsidR="00ED6B0D" w:rsidRPr="007503EA" w:rsidRDefault="00ED6B0D" w:rsidP="00533491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5EED8D73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5867DE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0C95897E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D6B0D" w:rsidRPr="007503EA" w14:paraId="1A03E845" w14:textId="77777777" w:rsidTr="00533491">
        <w:trPr>
          <w:trHeight w:val="261"/>
        </w:trPr>
        <w:tc>
          <w:tcPr>
            <w:tcW w:w="4034" w:type="dxa"/>
            <w:shd w:val="clear" w:color="auto" w:fill="auto"/>
            <w:vAlign w:val="bottom"/>
          </w:tcPr>
          <w:p w14:paraId="2301C905" w14:textId="1F160214" w:rsidR="00ED6B0D" w:rsidRPr="007503EA" w:rsidRDefault="00ED6B0D" w:rsidP="0053349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7C075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0</w:t>
            </w:r>
            <w:r w:rsidR="00D73AD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C58C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7C075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530" w:type="dxa"/>
            <w:vAlign w:val="bottom"/>
          </w:tcPr>
          <w:p w14:paraId="1689930B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DAD8C0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4BA09BB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7503EA">
              <w:rPr>
                <w:rFonts w:ascii="Angsana New" w:hAnsi="Angsana New"/>
                <w:sz w:val="24"/>
                <w:szCs w:val="24"/>
                <w:lang w:bidi="th-TH"/>
              </w:rPr>
              <w:t xml:space="preserve"> - </w:t>
            </w:r>
            <w:r w:rsidRPr="007503E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40573" w14:textId="77777777" w:rsidR="00ED6B0D" w:rsidRPr="007503EA" w:rsidRDefault="00ED6B0D" w:rsidP="0053349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B2207A9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38CB409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7E3AEB5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74B25641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8A3E93B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7503EA">
              <w:rPr>
                <w:rFonts w:ascii="Angsana New" w:hAnsi="Angsana New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433772BF" w14:textId="77777777" w:rsidR="00ED6B0D" w:rsidRPr="007503EA" w:rsidRDefault="00ED6B0D" w:rsidP="0053349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139DC08" w14:textId="6A94807C" w:rsidR="00ED6B0D" w:rsidRPr="007503EA" w:rsidRDefault="00ED6B0D" w:rsidP="00533491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="00D73AD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7503EA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63BB0628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8E811E9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503E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D6B0D" w:rsidRPr="007503EA" w14:paraId="30734A15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22F263A1" w14:textId="77777777" w:rsidR="00ED6B0D" w:rsidRPr="007503EA" w:rsidRDefault="00ED6B0D" w:rsidP="0053349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90" w:type="dxa"/>
            <w:gridSpan w:val="13"/>
          </w:tcPr>
          <w:p w14:paraId="47E4D2AE" w14:textId="77777777" w:rsidR="00ED6B0D" w:rsidRPr="007503EA" w:rsidRDefault="00ED6B0D" w:rsidP="0053349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7503E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7503E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D6B0D" w:rsidRPr="007503EA" w14:paraId="41B90C0E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51EDDE8C" w14:textId="77777777" w:rsidR="00ED6B0D" w:rsidRPr="007503EA" w:rsidRDefault="00ED6B0D" w:rsidP="0053349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7503E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2D7F6F50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CDE0A5C" w14:textId="77777777" w:rsidR="00ED6B0D" w:rsidRPr="007503EA" w:rsidRDefault="00ED6B0D" w:rsidP="005334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D402B09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1BFDA46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8259FC0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6E46F0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FA45C3F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73CEDA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8D365AC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F06793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C2686B" w14:textId="77777777" w:rsidR="00ED6B0D" w:rsidRPr="007503EA" w:rsidRDefault="00ED6B0D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2C8792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959B672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8AE" w:rsidRPr="007503EA" w14:paraId="414C875D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73104A5A" w14:textId="77777777" w:rsidR="005238AE" w:rsidRPr="007503EA" w:rsidRDefault="005238AE" w:rsidP="005238AE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530153A8" w14:textId="32DC18D6" w:rsidR="005238AE" w:rsidRPr="007503EA" w:rsidRDefault="00A14301" w:rsidP="00666BC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F342B3" w14:textId="77777777" w:rsidR="005238AE" w:rsidRPr="007503EA" w:rsidRDefault="005238AE" w:rsidP="005238A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352B1BB" w14:textId="25832DD7" w:rsidR="005238AE" w:rsidRPr="007503EA" w:rsidRDefault="00A14301" w:rsidP="00EA0BB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(87,500)</w:t>
            </w:r>
          </w:p>
        </w:tc>
        <w:tc>
          <w:tcPr>
            <w:tcW w:w="236" w:type="dxa"/>
            <w:shd w:val="clear" w:color="auto" w:fill="auto"/>
          </w:tcPr>
          <w:p w14:paraId="06793192" w14:textId="77777777" w:rsidR="005238AE" w:rsidRPr="007503EA" w:rsidRDefault="005238AE" w:rsidP="005238A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26F7152" w14:textId="13D7E2A3" w:rsidR="005238AE" w:rsidRPr="007503EA" w:rsidRDefault="00A14301" w:rsidP="005238A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(87,500)</w:t>
            </w:r>
          </w:p>
        </w:tc>
        <w:tc>
          <w:tcPr>
            <w:tcW w:w="236" w:type="dxa"/>
          </w:tcPr>
          <w:p w14:paraId="385B5B57" w14:textId="77777777" w:rsidR="005238AE" w:rsidRPr="007503EA" w:rsidRDefault="005238AE" w:rsidP="005238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3CBD885" w14:textId="5ECB3DAE" w:rsidR="005238AE" w:rsidRPr="007503EA" w:rsidRDefault="00A14301" w:rsidP="005238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3E3DD5" w14:textId="77777777" w:rsidR="005238AE" w:rsidRPr="007503EA" w:rsidRDefault="005238AE" w:rsidP="005238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D6F437" w14:textId="4ED6CBBF" w:rsidR="005238AE" w:rsidRPr="007503EA" w:rsidRDefault="00A14301" w:rsidP="005238AE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(86,122)</w:t>
            </w:r>
          </w:p>
        </w:tc>
        <w:tc>
          <w:tcPr>
            <w:tcW w:w="236" w:type="dxa"/>
          </w:tcPr>
          <w:p w14:paraId="1563A1AC" w14:textId="77777777" w:rsidR="005238AE" w:rsidRPr="007503EA" w:rsidRDefault="005238AE" w:rsidP="005238A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3E0619" w14:textId="7D5CB231" w:rsidR="005238AE" w:rsidRPr="007503EA" w:rsidRDefault="00A14301" w:rsidP="00523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7CB2EB" w14:textId="77777777" w:rsidR="005238AE" w:rsidRPr="007503EA" w:rsidRDefault="005238AE" w:rsidP="005238A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2E89FEF" w14:textId="3B3AB7BF" w:rsidR="005238AE" w:rsidRPr="007503EA" w:rsidRDefault="00A14301" w:rsidP="005238A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(86,122)</w:t>
            </w:r>
          </w:p>
        </w:tc>
      </w:tr>
      <w:tr w:rsidR="00ED6B0D" w:rsidRPr="007503EA" w14:paraId="3A11B2A9" w14:textId="77777777" w:rsidTr="002D4B81">
        <w:trPr>
          <w:trHeight w:val="261"/>
        </w:trPr>
        <w:tc>
          <w:tcPr>
            <w:tcW w:w="4034" w:type="dxa"/>
            <w:shd w:val="clear" w:color="auto" w:fill="auto"/>
          </w:tcPr>
          <w:p w14:paraId="2FF1D812" w14:textId="77777777" w:rsidR="00ED6B0D" w:rsidRPr="002D4B81" w:rsidRDefault="00ED6B0D" w:rsidP="00533491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D4B81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1530" w:type="dxa"/>
            <w:shd w:val="clear" w:color="auto" w:fill="auto"/>
          </w:tcPr>
          <w:p w14:paraId="6BFB09D8" w14:textId="234DA10B" w:rsidR="00ED6B0D" w:rsidRPr="00EA0BB2" w:rsidRDefault="00A14301" w:rsidP="00EA0BB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A0BB2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18B5A579" w14:textId="77777777" w:rsidR="00ED6B0D" w:rsidRPr="002D4B81" w:rsidRDefault="00ED6B0D" w:rsidP="005334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B99CC21" w14:textId="4AD76359" w:rsidR="00ED6B0D" w:rsidRPr="002D4B81" w:rsidRDefault="00A14301" w:rsidP="00114CE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38D82B" w14:textId="77777777" w:rsidR="00ED6B0D" w:rsidRPr="002D4B81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DC9BCB7" w14:textId="45B03B9A" w:rsidR="00ED6B0D" w:rsidRPr="002D4B81" w:rsidRDefault="00A14301" w:rsidP="00C80B2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6F59A32D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CD5E85C" w14:textId="360A2317" w:rsidR="00ED6B0D" w:rsidRPr="007503EA" w:rsidRDefault="00A14301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400ABC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4E884B2" w14:textId="409DF103" w:rsidR="00ED6B0D" w:rsidRPr="007503EA" w:rsidRDefault="00A14301" w:rsidP="004A5AB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7737758E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5A5C113" w14:textId="3C7205FE" w:rsidR="00ED6B0D" w:rsidRPr="007503EA" w:rsidRDefault="00A14301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2ECAC60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C9DBABD" w14:textId="79B4594F" w:rsidR="00ED6B0D" w:rsidRPr="007503EA" w:rsidRDefault="00A14301" w:rsidP="004A5AB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ED6B0D" w:rsidRPr="007503EA" w14:paraId="482621B2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53FFDA9B" w14:textId="77777777" w:rsidR="00ED6B0D" w:rsidRPr="00ED6B0D" w:rsidRDefault="00ED6B0D" w:rsidP="00533491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D6B0D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30" w:type="dxa"/>
            <w:shd w:val="clear" w:color="auto" w:fill="auto"/>
          </w:tcPr>
          <w:p w14:paraId="197244A7" w14:textId="475D9C4C" w:rsidR="00ED6B0D" w:rsidRPr="007503EA" w:rsidRDefault="00A14301" w:rsidP="00EA0BB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(1,15</w:t>
            </w:r>
            <w:r w:rsidR="009A42FA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C07410" w14:textId="77777777" w:rsidR="00ED6B0D" w:rsidRPr="007503EA" w:rsidRDefault="00ED6B0D" w:rsidP="005334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53168E6" w14:textId="440B3C27" w:rsidR="00ED6B0D" w:rsidRPr="007503EA" w:rsidRDefault="00A14301" w:rsidP="00114CE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920649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4080A57" w14:textId="30D7C1A2" w:rsidR="00ED6B0D" w:rsidRPr="007503EA" w:rsidRDefault="00A14301" w:rsidP="00A620E4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(1,15</w:t>
            </w:r>
            <w:r w:rsidR="009A42FA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3819422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D1C9EBE" w14:textId="3DF0EBE4" w:rsidR="00ED6B0D" w:rsidRPr="007503EA" w:rsidRDefault="00A14301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028FF3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3594E91" w14:textId="3F8D2B49" w:rsidR="00ED6B0D" w:rsidRPr="007503EA" w:rsidRDefault="00A14301" w:rsidP="00662C4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(1,15</w:t>
            </w:r>
            <w:r w:rsidR="00904E60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4280317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0B7148" w14:textId="609482FD" w:rsidR="00ED6B0D" w:rsidRPr="007503EA" w:rsidRDefault="00A14301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05AE86" w14:textId="77777777" w:rsidR="00ED6B0D" w:rsidRPr="007503EA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D051C93" w14:textId="2BBB9DD7" w:rsidR="00ED6B0D" w:rsidRPr="007503EA" w:rsidRDefault="00A14301" w:rsidP="00662C4C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(1,15</w:t>
            </w:r>
            <w:r w:rsidR="00904E60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D6B0D" w:rsidRPr="002D3F7F" w14:paraId="28C4B471" w14:textId="77777777" w:rsidTr="00533491">
        <w:trPr>
          <w:trHeight w:val="261"/>
        </w:trPr>
        <w:tc>
          <w:tcPr>
            <w:tcW w:w="4034" w:type="dxa"/>
            <w:shd w:val="clear" w:color="auto" w:fill="auto"/>
          </w:tcPr>
          <w:p w14:paraId="7B479CB6" w14:textId="77777777" w:rsidR="00ED6B0D" w:rsidRPr="007503EA" w:rsidRDefault="00ED6B0D" w:rsidP="00533491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03E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3F399" w14:textId="1494733A" w:rsidR="00ED6B0D" w:rsidRPr="00EA0BB2" w:rsidRDefault="00A14301" w:rsidP="00EA0BB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A0BB2">
              <w:rPr>
                <w:rFonts w:ascii="Angsana New" w:hAnsi="Angsana New"/>
                <w:b/>
                <w:bCs/>
                <w:sz w:val="24"/>
                <w:szCs w:val="24"/>
              </w:rPr>
              <w:t>(2,15</w:t>
            </w:r>
            <w:r w:rsidR="009A42F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EA0BB2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0B4E344" w14:textId="77777777" w:rsidR="00ED6B0D" w:rsidRPr="007503EA" w:rsidRDefault="00ED6B0D" w:rsidP="0053349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F6166" w14:textId="026EE137" w:rsidR="00ED6B0D" w:rsidRPr="007503EA" w:rsidRDefault="00A14301" w:rsidP="00EA0BB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(87,500)</w:t>
            </w:r>
          </w:p>
        </w:tc>
        <w:tc>
          <w:tcPr>
            <w:tcW w:w="236" w:type="dxa"/>
            <w:shd w:val="clear" w:color="auto" w:fill="auto"/>
          </w:tcPr>
          <w:p w14:paraId="4FC85AA6" w14:textId="77777777" w:rsidR="00ED6B0D" w:rsidRPr="007503EA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A7A61" w14:textId="1795F709" w:rsidR="00ED6B0D" w:rsidRPr="002D3F7F" w:rsidRDefault="00A14301" w:rsidP="00C80B2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(89,65</w:t>
            </w:r>
            <w:r w:rsidR="009A42F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845C08B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F85E27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140C6D9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D195403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FB8E78F" w14:textId="77777777" w:rsidR="00ED6B0D" w:rsidRPr="002D3F7F" w:rsidRDefault="00ED6B0D" w:rsidP="0053349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3982513" w14:textId="77777777" w:rsidR="00ED6B0D" w:rsidRPr="002D3F7F" w:rsidRDefault="00ED6B0D" w:rsidP="00533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D338B8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833DD7B" w14:textId="77777777" w:rsidR="00ED6B0D" w:rsidRPr="002D3F7F" w:rsidRDefault="00ED6B0D" w:rsidP="005334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1C138ED" w14:textId="71F513D6" w:rsidR="009C640A" w:rsidRDefault="009C6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246D7A1" w14:textId="77777777" w:rsidR="009C640A" w:rsidRDefault="009C6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9C640A" w:rsidSect="003E061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844"/>
        <w:gridCol w:w="236"/>
        <w:gridCol w:w="1024"/>
        <w:gridCol w:w="236"/>
        <w:gridCol w:w="844"/>
        <w:gridCol w:w="236"/>
        <w:gridCol w:w="1114"/>
      </w:tblGrid>
      <w:tr w:rsidR="00A34F60" w:rsidRPr="006C5C9D" w14:paraId="0762F1E5" w14:textId="77777777" w:rsidTr="003B716C">
        <w:trPr>
          <w:tblHeader/>
        </w:trPr>
        <w:tc>
          <w:tcPr>
            <w:tcW w:w="3420" w:type="dxa"/>
            <w:shd w:val="clear" w:color="auto" w:fill="auto"/>
          </w:tcPr>
          <w:p w14:paraId="64C75B42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4F04D4C2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C5C9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A34F60" w:rsidRPr="006C5C9D" w14:paraId="116E3CF6" w14:textId="77777777" w:rsidTr="003B716C">
        <w:trPr>
          <w:tblHeader/>
        </w:trPr>
        <w:tc>
          <w:tcPr>
            <w:tcW w:w="3420" w:type="dxa"/>
            <w:shd w:val="clear" w:color="auto" w:fill="auto"/>
          </w:tcPr>
          <w:p w14:paraId="79E68261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70" w:type="dxa"/>
            <w:shd w:val="clear" w:color="auto" w:fill="auto"/>
          </w:tcPr>
          <w:p w14:paraId="1B24B92E" w14:textId="01903DB0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C5C9D">
              <w:rPr>
                <w:rFonts w:ascii="Angsana New" w:hAnsi="Angsana New"/>
                <w:sz w:val="29"/>
                <w:szCs w:val="29"/>
                <w:cs/>
              </w:rPr>
              <w:t>มูลค่า</w:t>
            </w:r>
            <w:r w:rsidR="006C5C9D" w:rsidRPr="006C5C9D">
              <w:rPr>
                <w:rFonts w:ascii="Angsana New" w:hAnsi="Angsana New"/>
                <w:sz w:val="29"/>
                <w:szCs w:val="29"/>
                <w:cs/>
              </w:rPr>
              <w:t>ตาม</w:t>
            </w:r>
            <w:r w:rsidR="006C5C9D" w:rsidRPr="006C5C9D">
              <w:rPr>
                <w:rFonts w:ascii="Angsana New" w:hAnsi="Angsana New" w:hint="cs"/>
                <w:sz w:val="29"/>
                <w:szCs w:val="29"/>
                <w:cs/>
              </w:rPr>
              <w:t>บั</w:t>
            </w:r>
            <w:r w:rsidR="006C5C9D" w:rsidRPr="006C5C9D">
              <w:rPr>
                <w:rFonts w:ascii="Angsana New" w:hAnsi="Angsana New"/>
                <w:sz w:val="29"/>
                <w:szCs w:val="29"/>
                <w:cs/>
              </w:rPr>
              <w:t>ญชี</w:t>
            </w:r>
          </w:p>
        </w:tc>
        <w:tc>
          <w:tcPr>
            <w:tcW w:w="236" w:type="dxa"/>
            <w:shd w:val="clear" w:color="auto" w:fill="auto"/>
          </w:tcPr>
          <w:p w14:paraId="6AE0C996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53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CA28251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C5C9D">
              <w:rPr>
                <w:rFonts w:ascii="Angsana New" w:hAnsi="Angsana New"/>
                <w:sz w:val="29"/>
                <w:szCs w:val="29"/>
                <w:cs/>
              </w:rPr>
              <w:t>มูลค่ายุติธรรม</w:t>
            </w:r>
          </w:p>
        </w:tc>
      </w:tr>
      <w:tr w:rsidR="006C5C9D" w:rsidRPr="006C5C9D" w14:paraId="225E9372" w14:textId="77777777" w:rsidTr="003B716C">
        <w:trPr>
          <w:tblHeader/>
        </w:trPr>
        <w:tc>
          <w:tcPr>
            <w:tcW w:w="3420" w:type="dxa"/>
            <w:shd w:val="clear" w:color="auto" w:fill="auto"/>
          </w:tcPr>
          <w:p w14:paraId="4D25738C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CE94F5" w14:textId="4AA39B79" w:rsidR="00A34F60" w:rsidRPr="006C5C9D" w:rsidRDefault="00A34F60" w:rsidP="0019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00353F58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15CBB943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C5C9D">
              <w:rPr>
                <w:rFonts w:ascii="Angsana New" w:hAnsi="Angsana New"/>
                <w:sz w:val="29"/>
                <w:szCs w:val="29"/>
                <w:cs/>
              </w:rPr>
              <w:t xml:space="preserve">ระดับ </w:t>
            </w:r>
            <w:r w:rsidRPr="006C5C9D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38EEBD9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CFAC7FE" w14:textId="77777777" w:rsidR="00A34F60" w:rsidRPr="006C5C9D" w:rsidRDefault="00A34F60" w:rsidP="006C5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C5C9D">
              <w:rPr>
                <w:rFonts w:ascii="Angsana New" w:hAnsi="Angsana New"/>
                <w:sz w:val="29"/>
                <w:szCs w:val="29"/>
                <w:cs/>
              </w:rPr>
              <w:t xml:space="preserve">ระดับ </w:t>
            </w:r>
            <w:r w:rsidRPr="006C5C9D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BD7375D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2A73A754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C5C9D">
              <w:rPr>
                <w:rFonts w:ascii="Angsana New" w:hAnsi="Angsana New"/>
                <w:sz w:val="29"/>
                <w:szCs w:val="29"/>
                <w:cs/>
              </w:rPr>
              <w:t xml:space="preserve">ระดับ </w:t>
            </w:r>
            <w:r w:rsidRPr="006C5C9D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1E7125D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08B85341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C5C9D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A34F60" w:rsidRPr="006C5C9D" w14:paraId="0B51BF7B" w14:textId="77777777" w:rsidTr="003B716C">
        <w:trPr>
          <w:tblHeader/>
        </w:trPr>
        <w:tc>
          <w:tcPr>
            <w:tcW w:w="3420" w:type="dxa"/>
            <w:shd w:val="clear" w:color="auto" w:fill="auto"/>
          </w:tcPr>
          <w:p w14:paraId="214B440C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5F7E4CB6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C5C9D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6C5C9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</w:t>
            </w:r>
            <w:r w:rsidRPr="006C5C9D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6C5C9D" w:rsidRPr="006C5C9D" w14:paraId="68B00B21" w14:textId="77777777" w:rsidTr="003B716C">
        <w:tc>
          <w:tcPr>
            <w:tcW w:w="3420" w:type="dxa"/>
            <w:shd w:val="clear" w:color="auto" w:fill="auto"/>
          </w:tcPr>
          <w:p w14:paraId="5A2B9199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6C5C9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7D7219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8F08EA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955DF0F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5B2B93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AA37A2C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92C6AB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5DC826A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83CC62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44CE6E" w14:textId="77777777" w:rsidR="00A34F60" w:rsidRPr="006C5C9D" w:rsidRDefault="00A34F60" w:rsidP="00185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C5C9D" w:rsidRPr="006C5C9D" w14:paraId="0862E24B" w14:textId="77777777" w:rsidTr="003B716C">
        <w:tc>
          <w:tcPr>
            <w:tcW w:w="3420" w:type="dxa"/>
            <w:shd w:val="clear" w:color="auto" w:fill="auto"/>
          </w:tcPr>
          <w:p w14:paraId="34126C72" w14:textId="5161E2C2" w:rsidR="0084011F" w:rsidRPr="006C5C9D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C5C9D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="00503B4C" w:rsidRPr="006C5C9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6C5C9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C5C9D">
              <w:rPr>
                <w:rFonts w:ascii="Angsana New" w:hAnsi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D72602" w14:textId="77777777" w:rsidR="0084011F" w:rsidRPr="006C5C9D" w:rsidRDefault="0084011F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D9F756" w14:textId="77777777" w:rsidR="0084011F" w:rsidRPr="006C5C9D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5F28B90" w14:textId="77777777" w:rsidR="0084011F" w:rsidRPr="006C5C9D" w:rsidRDefault="0084011F" w:rsidP="004F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E0EDC1" w14:textId="77777777" w:rsidR="0084011F" w:rsidRPr="006C5C9D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0DC1CE" w14:textId="77777777" w:rsidR="0084011F" w:rsidRPr="006C5C9D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D0DA9E" w14:textId="77777777" w:rsidR="0084011F" w:rsidRPr="006C5C9D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D5FD6FD" w14:textId="77777777" w:rsidR="0084011F" w:rsidRPr="006C5C9D" w:rsidRDefault="0084011F" w:rsidP="00C97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C7577E" w14:textId="77777777" w:rsidR="0084011F" w:rsidRPr="006C5C9D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743D5C" w14:textId="77777777" w:rsidR="0084011F" w:rsidRPr="006C5C9D" w:rsidRDefault="0084011F" w:rsidP="00BE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6C5C9D" w:rsidRPr="006C5C9D" w14:paraId="3846C577" w14:textId="77777777" w:rsidTr="003B716C">
        <w:tc>
          <w:tcPr>
            <w:tcW w:w="3420" w:type="dxa"/>
            <w:shd w:val="clear" w:color="auto" w:fill="auto"/>
          </w:tcPr>
          <w:p w14:paraId="549011FD" w14:textId="353F850A" w:rsidR="0084011F" w:rsidRPr="006C5C9D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6C5C9D">
              <w:rPr>
                <w:rFonts w:ascii="Angsana New" w:hAnsi="Angsana New"/>
                <w:sz w:val="29"/>
                <w:szCs w:val="29"/>
                <w:cs/>
              </w:rPr>
              <w:t>เงินกู้ยืม</w:t>
            </w:r>
            <w:r w:rsidR="00FF3F8C" w:rsidRPr="006C5C9D">
              <w:rPr>
                <w:rFonts w:ascii="Angsana New" w:hAnsi="Angsana New" w:hint="cs"/>
                <w:sz w:val="29"/>
                <w:szCs w:val="29"/>
                <w:cs/>
              </w:rPr>
              <w:t>ระยะยาว</w:t>
            </w:r>
            <w:r w:rsidRPr="006C5C9D">
              <w:rPr>
                <w:rFonts w:ascii="Angsana New" w:hAnsi="Angsana New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0F0056" w14:textId="11ED2D30" w:rsidR="0084011F" w:rsidRPr="006C5C9D" w:rsidRDefault="00100C5D" w:rsidP="0054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6C5C9D">
              <w:rPr>
                <w:rFonts w:ascii="Angsana New" w:hAnsi="Angsana New"/>
                <w:sz w:val="29"/>
                <w:szCs w:val="29"/>
              </w:rPr>
              <w:t>125,000</w:t>
            </w:r>
            <w:r w:rsidRPr="006C5C9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8CAC85" w14:textId="77777777" w:rsidR="0084011F" w:rsidRPr="006C5C9D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47C35CE2" w14:textId="3BEE1F18" w:rsidR="0084011F" w:rsidRPr="006C5C9D" w:rsidRDefault="0084011F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CF199A" w14:textId="77777777" w:rsidR="0084011F" w:rsidRPr="006C5C9D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015F812" w14:textId="24711A2B" w:rsidR="0084011F" w:rsidRPr="006C5C9D" w:rsidRDefault="00100C5D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6C5C9D">
              <w:rPr>
                <w:rFonts w:ascii="Angsana New" w:hAnsi="Angsana New"/>
                <w:sz w:val="29"/>
                <w:szCs w:val="29"/>
              </w:rPr>
              <w:t>121,105</w:t>
            </w:r>
            <w:r w:rsidRPr="006C5C9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DA9D30" w14:textId="77777777" w:rsidR="0084011F" w:rsidRPr="006C5C9D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2ECCFB54" w14:textId="5B151550" w:rsidR="0084011F" w:rsidRPr="006C5C9D" w:rsidRDefault="0084011F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28489" w14:textId="77777777" w:rsidR="0084011F" w:rsidRPr="006C5C9D" w:rsidRDefault="0084011F" w:rsidP="007A7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F332608" w14:textId="577BD036" w:rsidR="0084011F" w:rsidRPr="006C5C9D" w:rsidRDefault="00100C5D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6C5C9D">
              <w:rPr>
                <w:rFonts w:ascii="Angsana New" w:hAnsi="Angsana New"/>
                <w:sz w:val="29"/>
                <w:szCs w:val="29"/>
              </w:rPr>
              <w:t>121,105</w:t>
            </w:r>
            <w:r w:rsidRPr="006C5C9D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6C5C9D" w:rsidRPr="006C5C9D" w14:paraId="234977EE" w14:textId="77777777" w:rsidTr="003B716C">
        <w:tc>
          <w:tcPr>
            <w:tcW w:w="3420" w:type="dxa"/>
            <w:shd w:val="clear" w:color="auto" w:fill="auto"/>
          </w:tcPr>
          <w:p w14:paraId="0E1247CA" w14:textId="1FE97668" w:rsidR="0084011F" w:rsidRPr="006C5C9D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6C5C9D">
              <w:rPr>
                <w:rFonts w:ascii="Angsana New" w:hAnsi="Angsana New" w:hint="cs"/>
                <w:sz w:val="29"/>
                <w:szCs w:val="29"/>
                <w:cs/>
              </w:rPr>
              <w:t>สิทธิการขายหุ้น</w:t>
            </w:r>
          </w:p>
        </w:tc>
        <w:tc>
          <w:tcPr>
            <w:tcW w:w="1170" w:type="dxa"/>
            <w:shd w:val="clear" w:color="auto" w:fill="auto"/>
          </w:tcPr>
          <w:p w14:paraId="6E58D6E3" w14:textId="1EEEDA80" w:rsidR="0084011F" w:rsidRPr="006C5C9D" w:rsidRDefault="0084011F" w:rsidP="0054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sz w:val="29"/>
                <w:szCs w:val="29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8BFBE" w14:textId="77777777" w:rsidR="0084011F" w:rsidRPr="006C5C9D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5920D0D6" w14:textId="795FFBB4" w:rsidR="0084011F" w:rsidRPr="006C5C9D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F88266" w14:textId="77777777" w:rsidR="0084011F" w:rsidRPr="006C5C9D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AAF6909" w14:textId="52B7DEA8" w:rsidR="0084011F" w:rsidRPr="006C5C9D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(948)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D39EB" w14:textId="77777777" w:rsidR="0084011F" w:rsidRPr="006C5C9D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41838FF6" w14:textId="6FE0BBC9" w:rsidR="0084011F" w:rsidRPr="006C5C9D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9"/>
                <w:szCs w:val="29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6B4EB" w14:textId="77777777" w:rsidR="0084011F" w:rsidRPr="006C5C9D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0C7926F" w14:textId="24630EE8" w:rsidR="0084011F" w:rsidRPr="006C5C9D" w:rsidRDefault="0084011F" w:rsidP="006C5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rPr>
                <w:rFonts w:ascii="Angsana New" w:hAnsi="Angsana New"/>
                <w:sz w:val="29"/>
                <w:szCs w:val="29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(948)</w:t>
            </w:r>
          </w:p>
        </w:tc>
      </w:tr>
      <w:tr w:rsidR="006C5C9D" w:rsidRPr="006C5C9D" w14:paraId="0E6FDB25" w14:textId="77777777" w:rsidTr="003B716C">
        <w:tc>
          <w:tcPr>
            <w:tcW w:w="3420" w:type="dxa"/>
            <w:shd w:val="clear" w:color="auto" w:fill="auto"/>
          </w:tcPr>
          <w:p w14:paraId="548AA380" w14:textId="30CB87FF" w:rsidR="0084011F" w:rsidRPr="006C5C9D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6C5C9D">
              <w:rPr>
                <w:rFonts w:ascii="Angsana New" w:hAnsi="Angsana New" w:hint="cs"/>
                <w:sz w:val="29"/>
                <w:szCs w:val="29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shd w:val="clear" w:color="auto" w:fill="auto"/>
          </w:tcPr>
          <w:p w14:paraId="65AF4E9F" w14:textId="5B9553BA" w:rsidR="0084011F" w:rsidRPr="006C5C9D" w:rsidRDefault="0084011F" w:rsidP="00541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sz w:val="29"/>
                <w:szCs w:val="29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6823E6" w14:textId="77777777" w:rsidR="0084011F" w:rsidRPr="006C5C9D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6335E4E0" w14:textId="17561428" w:rsidR="0084011F" w:rsidRPr="006C5C9D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9A59AA" w14:textId="77777777" w:rsidR="0084011F" w:rsidRPr="006C5C9D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D6EA500" w14:textId="4B9F2A76" w:rsidR="0084011F" w:rsidRPr="006C5C9D" w:rsidRDefault="00100C5D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6C5C9D">
              <w:rPr>
                <w:rFonts w:ascii="Angsana New" w:hAnsi="Angsana New"/>
                <w:sz w:val="29"/>
                <w:szCs w:val="29"/>
              </w:rPr>
              <w:t>2,406</w:t>
            </w:r>
            <w:r w:rsidRPr="006C5C9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BCCD77" w14:textId="77777777" w:rsidR="0084011F" w:rsidRPr="006C5C9D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4" w:type="dxa"/>
            <w:shd w:val="clear" w:color="auto" w:fill="auto"/>
          </w:tcPr>
          <w:p w14:paraId="4E230740" w14:textId="210903CC" w:rsidR="0084011F" w:rsidRPr="006C5C9D" w:rsidRDefault="0084011F" w:rsidP="0084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9"/>
                <w:szCs w:val="29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A04DB" w14:textId="77777777" w:rsidR="0084011F" w:rsidRPr="006C5C9D" w:rsidRDefault="0084011F" w:rsidP="002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6F920E6" w14:textId="5A230AB0" w:rsidR="0084011F" w:rsidRPr="006C5C9D" w:rsidRDefault="00100C5D" w:rsidP="003B7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29"/>
                <w:szCs w:val="29"/>
              </w:rPr>
            </w:pPr>
            <w:r w:rsidRPr="006C5C9D"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6C5C9D">
              <w:rPr>
                <w:rFonts w:ascii="Angsana New" w:hAnsi="Angsana New"/>
                <w:sz w:val="29"/>
                <w:szCs w:val="29"/>
              </w:rPr>
              <w:t>2,406</w:t>
            </w:r>
            <w:r w:rsidRPr="006C5C9D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</w:tbl>
    <w:p w14:paraId="20A49A47" w14:textId="2140AB48" w:rsidR="0084011F" w:rsidRDefault="0084011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159"/>
        <w:gridCol w:w="236"/>
        <w:gridCol w:w="945"/>
        <w:gridCol w:w="236"/>
        <w:gridCol w:w="1025"/>
        <w:gridCol w:w="236"/>
        <w:gridCol w:w="846"/>
        <w:gridCol w:w="236"/>
        <w:gridCol w:w="1023"/>
      </w:tblGrid>
      <w:tr w:rsidR="006A1E07" w:rsidRPr="003B716C" w14:paraId="5B0A468A" w14:textId="77777777" w:rsidTr="006A1E07">
        <w:trPr>
          <w:tblHeader/>
        </w:trPr>
        <w:tc>
          <w:tcPr>
            <w:tcW w:w="3418" w:type="dxa"/>
            <w:shd w:val="clear" w:color="auto" w:fill="auto"/>
          </w:tcPr>
          <w:p w14:paraId="7C99A35F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42" w:type="dxa"/>
            <w:gridSpan w:val="9"/>
            <w:shd w:val="clear" w:color="auto" w:fill="auto"/>
          </w:tcPr>
          <w:p w14:paraId="2D1D6075" w14:textId="7234EB11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B716C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</w:t>
            </w:r>
            <w:r w:rsidR="00993019" w:rsidRPr="003B716C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นเฉพาะกิจการ</w:t>
            </w:r>
          </w:p>
        </w:tc>
      </w:tr>
      <w:tr w:rsidR="006A1E07" w:rsidRPr="003B716C" w14:paraId="74C2A33B" w14:textId="77777777" w:rsidTr="006A1E07">
        <w:trPr>
          <w:tblHeader/>
        </w:trPr>
        <w:tc>
          <w:tcPr>
            <w:tcW w:w="3418" w:type="dxa"/>
            <w:shd w:val="clear" w:color="auto" w:fill="auto"/>
          </w:tcPr>
          <w:p w14:paraId="3440F466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159" w:type="dxa"/>
            <w:shd w:val="clear" w:color="auto" w:fill="auto"/>
          </w:tcPr>
          <w:p w14:paraId="3AECC5D8" w14:textId="4946BF71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B716C">
              <w:rPr>
                <w:rFonts w:ascii="Angsana New" w:hAnsi="Angsana New"/>
                <w:sz w:val="29"/>
                <w:szCs w:val="29"/>
                <w:cs/>
              </w:rPr>
              <w:t>มูลค่า</w:t>
            </w:r>
            <w:r w:rsidR="003B716C" w:rsidRPr="003B716C">
              <w:rPr>
                <w:rFonts w:ascii="Angsana New" w:hAnsi="Angsana New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286ED2AD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54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E94FD35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B716C">
              <w:rPr>
                <w:rFonts w:ascii="Angsana New" w:hAnsi="Angsana New"/>
                <w:sz w:val="29"/>
                <w:szCs w:val="29"/>
                <w:cs/>
              </w:rPr>
              <w:t>มูลค่ายุติธรรม</w:t>
            </w:r>
          </w:p>
        </w:tc>
      </w:tr>
      <w:tr w:rsidR="006A1E07" w:rsidRPr="003B716C" w14:paraId="758A36E8" w14:textId="77777777" w:rsidTr="006A1E07">
        <w:trPr>
          <w:tblHeader/>
        </w:trPr>
        <w:tc>
          <w:tcPr>
            <w:tcW w:w="3418" w:type="dxa"/>
            <w:shd w:val="clear" w:color="auto" w:fill="auto"/>
          </w:tcPr>
          <w:p w14:paraId="69FD0B7D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2BAE9A65" w14:textId="47094271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6465E251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33A81E29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B716C">
              <w:rPr>
                <w:rFonts w:ascii="Angsana New" w:hAnsi="Angsana New"/>
                <w:sz w:val="29"/>
                <w:szCs w:val="29"/>
                <w:cs/>
              </w:rPr>
              <w:t xml:space="preserve">ระดับ </w:t>
            </w:r>
            <w:r w:rsidRPr="003B716C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399D17A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</w:tcPr>
          <w:p w14:paraId="4F061334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B716C">
              <w:rPr>
                <w:rFonts w:ascii="Angsana New" w:hAnsi="Angsana New"/>
                <w:sz w:val="29"/>
                <w:szCs w:val="29"/>
                <w:cs/>
              </w:rPr>
              <w:t xml:space="preserve">ระดับ </w:t>
            </w:r>
            <w:r w:rsidRPr="003B716C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71BA295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14:paraId="3A390F29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B716C">
              <w:rPr>
                <w:rFonts w:ascii="Angsana New" w:hAnsi="Angsana New"/>
                <w:sz w:val="29"/>
                <w:szCs w:val="29"/>
                <w:cs/>
              </w:rPr>
              <w:t xml:space="preserve">ระดับ </w:t>
            </w:r>
            <w:r w:rsidRPr="003B716C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A077A5A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4BED9C19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B716C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6A1E07" w:rsidRPr="003B716C" w14:paraId="1D813E2A" w14:textId="77777777" w:rsidTr="006A1E07">
        <w:trPr>
          <w:tblHeader/>
        </w:trPr>
        <w:tc>
          <w:tcPr>
            <w:tcW w:w="3418" w:type="dxa"/>
            <w:shd w:val="clear" w:color="auto" w:fill="auto"/>
          </w:tcPr>
          <w:p w14:paraId="52695B97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5942" w:type="dxa"/>
            <w:gridSpan w:val="9"/>
            <w:shd w:val="clear" w:color="auto" w:fill="auto"/>
          </w:tcPr>
          <w:p w14:paraId="2EEB8CB1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B716C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3B716C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</w:t>
            </w:r>
            <w:r w:rsidRPr="003B716C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6A1E07" w:rsidRPr="003B716C" w14:paraId="3A2463AB" w14:textId="77777777" w:rsidTr="006A1E07">
        <w:tc>
          <w:tcPr>
            <w:tcW w:w="3418" w:type="dxa"/>
            <w:shd w:val="clear" w:color="auto" w:fill="auto"/>
          </w:tcPr>
          <w:p w14:paraId="023A9F43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3B716C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1DFC8431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67FDC7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F7FB20D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DE992E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6A7483D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8B0D6C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38ECA17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EBB6BD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8CE3718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A1E07" w:rsidRPr="003B716C" w14:paraId="0307DCD1" w14:textId="77777777" w:rsidTr="006A1E07">
        <w:tc>
          <w:tcPr>
            <w:tcW w:w="3418" w:type="dxa"/>
            <w:shd w:val="clear" w:color="auto" w:fill="auto"/>
          </w:tcPr>
          <w:p w14:paraId="49CABA60" w14:textId="64E10C84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3B716C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="00503B4C" w:rsidRPr="003B716C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3B716C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3B716C">
              <w:rPr>
                <w:rFonts w:ascii="Angsana New" w:hAnsi="Angsana New"/>
                <w:b/>
                <w:bCs/>
                <w:sz w:val="29"/>
                <w:szCs w:val="29"/>
              </w:rPr>
              <w:t>2562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015CE08D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1F355F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F4F6789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43D8E5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9E4B923" w14:textId="0AD79B38" w:rsidR="0084011F" w:rsidRPr="003B716C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9F356D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4D17BE6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8B1694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9EDCE16" w14:textId="77777777" w:rsidR="0084011F" w:rsidRPr="003B716C" w:rsidRDefault="0084011F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159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6A1E07" w:rsidRPr="003B716C" w14:paraId="5B19B532" w14:textId="77777777" w:rsidTr="006A1E07">
        <w:tc>
          <w:tcPr>
            <w:tcW w:w="3418" w:type="dxa"/>
            <w:shd w:val="clear" w:color="auto" w:fill="auto"/>
          </w:tcPr>
          <w:p w14:paraId="5FAEE197" w14:textId="58DDA29F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3B716C">
              <w:rPr>
                <w:rFonts w:ascii="Angsana New" w:hAnsi="Angsana New"/>
                <w:sz w:val="29"/>
                <w:szCs w:val="29"/>
                <w:cs/>
              </w:rPr>
              <w:t>เงินกู้ยืม</w:t>
            </w:r>
            <w:r w:rsidR="00FF3F8C" w:rsidRPr="003B716C">
              <w:rPr>
                <w:rFonts w:ascii="Angsana New" w:hAnsi="Angsana New" w:hint="cs"/>
                <w:sz w:val="29"/>
                <w:szCs w:val="29"/>
                <w:cs/>
              </w:rPr>
              <w:t>ระยะยาว</w:t>
            </w:r>
            <w:r w:rsidRPr="003B716C">
              <w:rPr>
                <w:rFonts w:ascii="Angsana New" w:hAnsi="Angsana New"/>
                <w:sz w:val="29"/>
                <w:szCs w:val="29"/>
                <w:cs/>
              </w:rPr>
              <w:t>จากสถาบันการเงิน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3114961" w14:textId="64F8F0A3" w:rsidR="0084011F" w:rsidRPr="003B716C" w:rsidRDefault="00100C5D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1"/>
              </w:tabs>
              <w:ind w:right="-14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3B716C"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3B716C">
              <w:rPr>
                <w:rFonts w:ascii="Angsana New" w:hAnsi="Angsana New"/>
                <w:sz w:val="29"/>
                <w:szCs w:val="29"/>
              </w:rPr>
              <w:t>125,000</w:t>
            </w:r>
            <w:r w:rsidRPr="003B716C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8F1D1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45" w:type="dxa"/>
            <w:shd w:val="clear" w:color="auto" w:fill="auto"/>
          </w:tcPr>
          <w:p w14:paraId="78A1C81F" w14:textId="77777777" w:rsidR="0084011F" w:rsidRPr="003B716C" w:rsidRDefault="0084011F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3B716C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874E5C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ED61E6C" w14:textId="2118A224" w:rsidR="0084011F" w:rsidRPr="003B716C" w:rsidRDefault="00100C5D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225"/>
              <w:rPr>
                <w:rFonts w:ascii="Angsana New" w:hAnsi="Angsana New"/>
                <w:sz w:val="29"/>
                <w:szCs w:val="29"/>
              </w:rPr>
            </w:pPr>
            <w:r w:rsidRPr="003B716C"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3B716C">
              <w:rPr>
                <w:rFonts w:ascii="Angsana New" w:hAnsi="Angsana New"/>
                <w:sz w:val="29"/>
                <w:szCs w:val="29"/>
              </w:rPr>
              <w:t>121,105</w:t>
            </w:r>
            <w:r w:rsidRPr="003B716C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5A10F1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46" w:type="dxa"/>
            <w:shd w:val="clear" w:color="auto" w:fill="auto"/>
          </w:tcPr>
          <w:p w14:paraId="4548C332" w14:textId="77777777" w:rsidR="0084011F" w:rsidRPr="003B716C" w:rsidRDefault="0084011F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3B716C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5203F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62C484" w14:textId="730FC658" w:rsidR="0084011F" w:rsidRPr="003B716C" w:rsidRDefault="00100C5D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rPr>
                <w:rFonts w:ascii="Angsana New" w:hAnsi="Angsana New"/>
                <w:sz w:val="29"/>
                <w:szCs w:val="29"/>
              </w:rPr>
            </w:pPr>
            <w:r w:rsidRPr="003B716C"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3B716C">
              <w:rPr>
                <w:rFonts w:ascii="Angsana New" w:hAnsi="Angsana New"/>
                <w:sz w:val="29"/>
                <w:szCs w:val="29"/>
              </w:rPr>
              <w:t>121,105</w:t>
            </w:r>
            <w:r w:rsidRPr="003B716C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6A1E07" w:rsidRPr="003B716C" w14:paraId="28E45BEE" w14:textId="77777777" w:rsidTr="006A1E07">
        <w:tc>
          <w:tcPr>
            <w:tcW w:w="3418" w:type="dxa"/>
            <w:shd w:val="clear" w:color="auto" w:fill="auto"/>
          </w:tcPr>
          <w:p w14:paraId="044936AE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3B716C">
              <w:rPr>
                <w:rFonts w:ascii="Angsana New" w:hAnsi="Angsana New" w:hint="cs"/>
                <w:sz w:val="29"/>
                <w:szCs w:val="29"/>
                <w:cs/>
              </w:rPr>
              <w:t>สิทธิการขายหุ้น</w:t>
            </w:r>
          </w:p>
        </w:tc>
        <w:tc>
          <w:tcPr>
            <w:tcW w:w="1159" w:type="dxa"/>
            <w:shd w:val="clear" w:color="auto" w:fill="auto"/>
          </w:tcPr>
          <w:p w14:paraId="07C359D3" w14:textId="77777777" w:rsidR="0084011F" w:rsidRPr="003B716C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  <w:r w:rsidRPr="003B716C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59B85C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5" w:type="dxa"/>
            <w:shd w:val="clear" w:color="auto" w:fill="auto"/>
          </w:tcPr>
          <w:p w14:paraId="490290EA" w14:textId="77777777" w:rsidR="0084011F" w:rsidRPr="006A1E07" w:rsidRDefault="0084011F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sz w:val="29"/>
                <w:szCs w:val="29"/>
              </w:rPr>
            </w:pPr>
            <w:r w:rsidRPr="006A1E0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7E45A4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14255E2" w14:textId="0133D19C" w:rsidR="0084011F" w:rsidRPr="003B716C" w:rsidRDefault="00BA4007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225"/>
              <w:rPr>
                <w:rFonts w:ascii="Angsana New" w:hAnsi="Angsana New"/>
                <w:sz w:val="29"/>
                <w:szCs w:val="29"/>
              </w:rPr>
            </w:pPr>
            <w:r w:rsidRPr="003B716C">
              <w:rPr>
                <w:rFonts w:ascii="Angsana New" w:hAnsi="Angsana New"/>
                <w:sz w:val="29"/>
                <w:szCs w:val="29"/>
              </w:rPr>
              <w:t>(</w:t>
            </w:r>
            <w:r w:rsidR="0084011F" w:rsidRPr="003B716C">
              <w:rPr>
                <w:rFonts w:ascii="Angsana New" w:hAnsi="Angsana New"/>
                <w:sz w:val="29"/>
                <w:szCs w:val="29"/>
              </w:rPr>
              <w:t>948)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E58683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6" w:type="dxa"/>
            <w:shd w:val="clear" w:color="auto" w:fill="auto"/>
          </w:tcPr>
          <w:p w14:paraId="08661E0B" w14:textId="77777777" w:rsidR="0084011F" w:rsidRPr="006A1E07" w:rsidRDefault="0084011F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="Angsana New" w:hAnsi="Angsana New"/>
                <w:sz w:val="29"/>
                <w:szCs w:val="29"/>
              </w:rPr>
            </w:pPr>
            <w:r w:rsidRPr="006A1E0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9B464A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FE46ADC" w14:textId="77777777" w:rsidR="0084011F" w:rsidRPr="003B716C" w:rsidRDefault="0084011F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rPr>
                <w:rFonts w:ascii="Angsana New" w:hAnsi="Angsana New"/>
                <w:sz w:val="29"/>
                <w:szCs w:val="29"/>
              </w:rPr>
            </w:pPr>
            <w:r w:rsidRPr="003B716C">
              <w:rPr>
                <w:rFonts w:ascii="Angsana New" w:hAnsi="Angsana New"/>
                <w:sz w:val="29"/>
                <w:szCs w:val="29"/>
              </w:rPr>
              <w:t>(948)</w:t>
            </w:r>
          </w:p>
        </w:tc>
      </w:tr>
      <w:tr w:rsidR="006A1E07" w:rsidRPr="003B716C" w14:paraId="12AF6753" w14:textId="77777777" w:rsidTr="006A1E07">
        <w:tc>
          <w:tcPr>
            <w:tcW w:w="3418" w:type="dxa"/>
            <w:shd w:val="clear" w:color="auto" w:fill="auto"/>
          </w:tcPr>
          <w:p w14:paraId="5BA7836A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3B716C">
              <w:rPr>
                <w:rFonts w:ascii="Angsana New" w:hAnsi="Angsana New" w:hint="cs"/>
                <w:sz w:val="29"/>
                <w:szCs w:val="29"/>
                <w:cs/>
              </w:rPr>
              <w:t>สัญญาแลกเปลี่ยนอัตราดอกเบี้ย</w:t>
            </w:r>
          </w:p>
        </w:tc>
        <w:tc>
          <w:tcPr>
            <w:tcW w:w="1159" w:type="dxa"/>
            <w:shd w:val="clear" w:color="auto" w:fill="auto"/>
          </w:tcPr>
          <w:p w14:paraId="44695E10" w14:textId="77777777" w:rsidR="0084011F" w:rsidRPr="003B716C" w:rsidRDefault="0084011F" w:rsidP="0099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9"/>
                <w:szCs w:val="29"/>
              </w:rPr>
            </w:pPr>
            <w:r w:rsidRPr="003B716C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4A5C83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45" w:type="dxa"/>
            <w:shd w:val="clear" w:color="auto" w:fill="auto"/>
          </w:tcPr>
          <w:p w14:paraId="54CBD91E" w14:textId="77777777" w:rsidR="0084011F" w:rsidRPr="006A1E07" w:rsidRDefault="0084011F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sz w:val="29"/>
                <w:szCs w:val="29"/>
              </w:rPr>
            </w:pPr>
            <w:r w:rsidRPr="006A1E0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53156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E52771F" w14:textId="2A19448D" w:rsidR="0084011F" w:rsidRPr="003B716C" w:rsidRDefault="00100C5D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225"/>
              <w:rPr>
                <w:rFonts w:ascii="Angsana New" w:hAnsi="Angsana New"/>
                <w:sz w:val="29"/>
                <w:szCs w:val="29"/>
              </w:rPr>
            </w:pPr>
            <w:r w:rsidRPr="003B716C">
              <w:rPr>
                <w:rFonts w:ascii="Angsana New" w:hAnsi="Angsana New"/>
                <w:sz w:val="29"/>
                <w:szCs w:val="29"/>
              </w:rPr>
              <w:t>(</w:t>
            </w:r>
            <w:r w:rsidR="003879F2" w:rsidRPr="003B716C">
              <w:rPr>
                <w:rFonts w:ascii="Angsana New" w:hAnsi="Angsana New"/>
                <w:sz w:val="29"/>
                <w:szCs w:val="29"/>
              </w:rPr>
              <w:t>1,442</w:t>
            </w:r>
            <w:r w:rsidRPr="003B716C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B0DA05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46" w:type="dxa"/>
            <w:shd w:val="clear" w:color="auto" w:fill="auto"/>
          </w:tcPr>
          <w:p w14:paraId="67A8D219" w14:textId="77777777" w:rsidR="0084011F" w:rsidRPr="006A1E07" w:rsidRDefault="0084011F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="Angsana New" w:hAnsi="Angsana New"/>
                <w:sz w:val="29"/>
                <w:szCs w:val="29"/>
              </w:rPr>
            </w:pPr>
            <w:r w:rsidRPr="006A1E0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0F295" w14:textId="77777777" w:rsidR="0084011F" w:rsidRPr="003B716C" w:rsidRDefault="0084011F" w:rsidP="005E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DB70E61" w14:textId="0AB22D7B" w:rsidR="0084011F" w:rsidRPr="003B716C" w:rsidRDefault="00100C5D" w:rsidP="006A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rPr>
                <w:rFonts w:ascii="Angsana New" w:hAnsi="Angsana New"/>
                <w:sz w:val="29"/>
                <w:szCs w:val="29"/>
              </w:rPr>
            </w:pPr>
            <w:r w:rsidRPr="003B716C">
              <w:rPr>
                <w:rFonts w:ascii="Angsana New" w:hAnsi="Angsana New"/>
                <w:sz w:val="29"/>
                <w:szCs w:val="29"/>
              </w:rPr>
              <w:t>(</w:t>
            </w:r>
            <w:r w:rsidR="00993019" w:rsidRPr="003B716C">
              <w:rPr>
                <w:rFonts w:ascii="Angsana New" w:hAnsi="Angsana New"/>
                <w:sz w:val="29"/>
                <w:szCs w:val="29"/>
              </w:rPr>
              <w:t>1,442</w:t>
            </w:r>
            <w:r w:rsidRPr="003B716C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</w:tbl>
    <w:p w14:paraId="58C6519E" w14:textId="77777777" w:rsidR="00DE1EA9" w:rsidRPr="00273855" w:rsidRDefault="00DE1EA9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6A3EE53" w14:textId="6D0E4DAA" w:rsidR="00A34F60" w:rsidRPr="00851F07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851F07">
        <w:rPr>
          <w:rFonts w:ascii="Angsana New" w:hAnsi="Angsana New"/>
          <w:bCs/>
          <w:i/>
          <w:iCs/>
          <w:sz w:val="30"/>
          <w:szCs w:val="30"/>
          <w:cs/>
        </w:rPr>
        <w:t xml:space="preserve">มูลค่ายุติธรรมของสินทรัพย์และหนี้สินทางการเงิน </w:t>
      </w:r>
    </w:p>
    <w:p w14:paraId="49FAC53C" w14:textId="77777777" w:rsidR="00A34F60" w:rsidRPr="00273855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346D7BE5" w14:textId="341A239B" w:rsidR="0065127C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6736C5A6" w14:textId="77777777" w:rsidR="0065127C" w:rsidRPr="00273855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B4959C1" w14:textId="2117126C" w:rsidR="0065127C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>ใน</w:t>
      </w:r>
      <w:r w:rsidRPr="00EE0753">
        <w:rPr>
          <w:rFonts w:ascii="Angsana New" w:hAnsi="Angsana New"/>
          <w:b/>
          <w:sz w:val="30"/>
          <w:szCs w:val="30"/>
          <w:cs/>
        </w:rPr>
        <w:t>ตลาดที่ใช้คิดลดกระแสเงินสดในอนาคตของเงินต้นและดอกเบี้ยเป็นมูลค่าปัจจุบัน ณ วันที่บันทึกบัญชี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03B4C" w:rsidRPr="00503B4C">
        <w:rPr>
          <w:rFonts w:ascii="Angsana New" w:hAnsi="Angsana New"/>
          <w:b/>
          <w:sz w:val="30"/>
          <w:szCs w:val="30"/>
          <w:cs/>
        </w:rPr>
        <w:t xml:space="preserve">              </w:t>
      </w:r>
      <w:r w:rsidRPr="00EE0753">
        <w:rPr>
          <w:rFonts w:ascii="Angsana New" w:hAnsi="Angsana New"/>
          <w:b/>
          <w:sz w:val="30"/>
          <w:szCs w:val="30"/>
          <w:cs/>
        </w:rPr>
        <w:t>ไม่แตกต่างจากอัตราดอกเบี้ย ณ วันที่รายงานอย่างมีสาระสำคัญ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491FCE63" w14:textId="77777777" w:rsidR="0044466E" w:rsidRDefault="0044466E" w:rsidP="00444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33D940CF" w14:textId="24C588DA" w:rsidR="00E23815" w:rsidRDefault="00E23815" w:rsidP="00444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มูลค่ายุติธรรมของหนี้สินภายใต้สัญญาเช่าเป็นมูลค่าที่ใกล้เคียงกับมูลค่าตามบัญชี เนื่องจากอัตราดอกเบี้ยต</w:t>
      </w:r>
      <w:r>
        <w:rPr>
          <w:rFonts w:ascii="Angsana New" w:hAnsi="Angsana New"/>
          <w:b/>
          <w:sz w:val="30"/>
          <w:szCs w:val="30"/>
          <w:cs/>
        </w:rPr>
        <w:t>ามสัญญาใกล้เคียงกับอัตรา</w:t>
      </w:r>
      <w:r w:rsidRPr="00EE0753">
        <w:rPr>
          <w:rFonts w:ascii="Angsana New" w:hAnsi="Angsana New"/>
          <w:b/>
          <w:sz w:val="30"/>
          <w:szCs w:val="30"/>
          <w:cs/>
        </w:rPr>
        <w:t>ตลาด</w:t>
      </w:r>
    </w:p>
    <w:p w14:paraId="52C40428" w14:textId="77777777" w:rsidR="00E23815" w:rsidRPr="00FD37A6" w:rsidRDefault="00E23815" w:rsidP="00E238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2"/>
        </w:rPr>
      </w:pPr>
    </w:p>
    <w:p w14:paraId="1B98F945" w14:textId="75CED50A" w:rsidR="00555EFF" w:rsidRPr="00555EFF" w:rsidRDefault="00555EFF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555EFF">
        <w:rPr>
          <w:rFonts w:ascii="Angsana New" w:hAnsi="Angsana New" w:hint="cs"/>
          <w:b/>
          <w:sz w:val="30"/>
          <w:szCs w:val="30"/>
          <w:cs/>
        </w:rPr>
        <w:t>มูลค่ายุติธรรมระ</w:t>
      </w:r>
      <w:r>
        <w:rPr>
          <w:rFonts w:ascii="Angsana New" w:hAnsi="Angsana New" w:hint="cs"/>
          <w:b/>
          <w:sz w:val="30"/>
          <w:szCs w:val="30"/>
          <w:cs/>
        </w:rPr>
        <w:t>ดั</w:t>
      </w:r>
      <w:r w:rsidRPr="00555EFF">
        <w:rPr>
          <w:rFonts w:ascii="Angsana New" w:hAnsi="Angsana New" w:hint="cs"/>
          <w:b/>
          <w:sz w:val="30"/>
          <w:szCs w:val="30"/>
          <w:cs/>
        </w:rPr>
        <w:t xml:space="preserve">บ </w:t>
      </w:r>
      <w:r w:rsidRPr="007F5E5A">
        <w:rPr>
          <w:rFonts w:ascii="Angsana New" w:hAnsi="Angsana New"/>
          <w:bCs/>
          <w:sz w:val="30"/>
          <w:szCs w:val="30"/>
        </w:rPr>
        <w:t>2</w:t>
      </w:r>
      <w:r w:rsidR="00D73AD4">
        <w:rPr>
          <w:rFonts w:ascii="Angsana New" w:hAnsi="Angsana New"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005A7FC7" w14:textId="2AE4AB78" w:rsidR="00C02B95" w:rsidRPr="00FD37A6" w:rsidRDefault="00C02B95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2"/>
        </w:rPr>
      </w:pPr>
    </w:p>
    <w:p w14:paraId="0BADEAF9" w14:textId="39AE7E8D" w:rsidR="00C02B95" w:rsidRDefault="007673D0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3D0">
        <w:rPr>
          <w:rFonts w:ascii="Angsana New" w:hAnsi="Angsana New"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3E1B43E" w14:textId="77777777" w:rsidR="00B017B4" w:rsidRPr="00FD37A6" w:rsidRDefault="00B017B4" w:rsidP="00B017B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Cs w:val="22"/>
          <w:lang w:val="en-US" w:bidi="th-TH"/>
        </w:rPr>
      </w:pPr>
    </w:p>
    <w:p w14:paraId="54CC685E" w14:textId="09209132" w:rsidR="00B017B4" w:rsidRPr="00B017B4" w:rsidRDefault="00B017B4" w:rsidP="00B017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017B4">
        <w:rPr>
          <w:rFonts w:asciiTheme="majorBidi" w:hAnsiTheme="majorBidi" w:cstheme="majorBidi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B017B4">
        <w:rPr>
          <w:rFonts w:asciiTheme="majorBidi" w:hAnsiTheme="majorBidi" w:cstheme="majorBidi"/>
          <w:sz w:val="30"/>
          <w:szCs w:val="30"/>
        </w:rPr>
        <w:t>12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="00D73AD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CCC0AE" w14:textId="77777777" w:rsidR="00B017B4" w:rsidRPr="00FD37A6" w:rsidRDefault="00B017B4" w:rsidP="00B017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</w:rPr>
      </w:pPr>
    </w:p>
    <w:p w14:paraId="710EC08B" w14:textId="55576BA3" w:rsidR="007673D0" w:rsidRDefault="00B017B4" w:rsidP="00B017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17B4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B017B4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="00D73AD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B017B4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017B4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65EE9E4" w14:textId="623FCA56" w:rsidR="00B017B4" w:rsidRPr="00FD37A6" w:rsidRDefault="00B017B4" w:rsidP="00B017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</w:rPr>
      </w:pPr>
    </w:p>
    <w:tbl>
      <w:tblPr>
        <w:tblStyle w:val="TableGrid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367"/>
        <w:gridCol w:w="1163"/>
        <w:gridCol w:w="267"/>
        <w:gridCol w:w="98"/>
        <w:gridCol w:w="270"/>
        <w:gridCol w:w="1305"/>
        <w:gridCol w:w="237"/>
        <w:gridCol w:w="94"/>
        <w:gridCol w:w="268"/>
        <w:gridCol w:w="1134"/>
        <w:gridCol w:w="365"/>
      </w:tblGrid>
      <w:tr w:rsidR="00B017B4" w:rsidRPr="00B017B4" w14:paraId="00B78A66" w14:textId="77777777" w:rsidTr="00B70F36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5737390" w14:textId="0F10D4F9" w:rsidR="00B017B4" w:rsidRPr="00B017B4" w:rsidRDefault="00B017B4" w:rsidP="00B43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3" w:type="dxa"/>
            <w:gridSpan w:val="11"/>
            <w:vAlign w:val="bottom"/>
          </w:tcPr>
          <w:p w14:paraId="592522DE" w14:textId="0F1F6DE0" w:rsidR="00B017B4" w:rsidRPr="00B017B4" w:rsidRDefault="00B017B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017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545964" w:rsidRPr="00B017B4" w14:paraId="11C69738" w14:textId="77777777" w:rsidTr="00B70F36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C45262D" w14:textId="628EC431" w:rsidR="00545964" w:rsidRPr="00B017B4" w:rsidRDefault="00545964" w:rsidP="00B43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B017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C0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D73A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C58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7C07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gridSpan w:val="2"/>
            <w:vAlign w:val="bottom"/>
          </w:tcPr>
          <w:p w14:paraId="23D64BE4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7" w:type="dxa"/>
            <w:vAlign w:val="bottom"/>
          </w:tcPr>
          <w:p w14:paraId="6F2A2A00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gridSpan w:val="3"/>
            <w:vAlign w:val="bottom"/>
          </w:tcPr>
          <w:p w14:paraId="3383C6B9" w14:textId="683302C6" w:rsidR="00545964" w:rsidRPr="00B017B4" w:rsidRDefault="00545964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อัตราขาดทุนถัวเฉลี่ย</w:t>
            </w:r>
          </w:p>
        </w:tc>
        <w:tc>
          <w:tcPr>
            <w:tcW w:w="237" w:type="dxa"/>
            <w:vAlign w:val="bottom"/>
          </w:tcPr>
          <w:p w14:paraId="616B8949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1" w:type="dxa"/>
            <w:gridSpan w:val="4"/>
            <w:vAlign w:val="bottom"/>
          </w:tcPr>
          <w:p w14:paraId="757EACCD" w14:textId="77777777" w:rsidR="00545964" w:rsidRPr="00B017B4" w:rsidRDefault="00545964" w:rsidP="00C8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1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17B83B45" w14:textId="77777777" w:rsidR="00545964" w:rsidRPr="00B017B4" w:rsidRDefault="00545964" w:rsidP="001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2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45964" w:rsidRPr="00B017B4" w14:paraId="244D5958" w14:textId="77777777" w:rsidTr="00B70F36">
        <w:trPr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9493FA4" w14:textId="77777777" w:rsidR="00545964" w:rsidRPr="00B017B4" w:rsidRDefault="00545964" w:rsidP="00B43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B05B87F" w14:textId="77777777" w:rsidR="00545964" w:rsidRPr="00D13273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7" w:type="dxa"/>
            <w:vAlign w:val="bottom"/>
          </w:tcPr>
          <w:p w14:paraId="1AD39E3B" w14:textId="77777777" w:rsidR="00545964" w:rsidRPr="00D13273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3" w:type="dxa"/>
            <w:gridSpan w:val="3"/>
            <w:vAlign w:val="bottom"/>
          </w:tcPr>
          <w:p w14:paraId="09D4EA6A" w14:textId="63B40FDD" w:rsidR="00545964" w:rsidRPr="00D13273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7" w:type="dxa"/>
            <w:vAlign w:val="bottom"/>
          </w:tcPr>
          <w:p w14:paraId="483194CD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1" w:type="dxa"/>
            <w:gridSpan w:val="4"/>
            <w:vAlign w:val="bottom"/>
          </w:tcPr>
          <w:p w14:paraId="312645B7" w14:textId="415631D1" w:rsidR="00545964" w:rsidRPr="00B017B4" w:rsidRDefault="00545964" w:rsidP="00C8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3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45964" w:rsidRPr="00B017B4" w14:paraId="6380BB6C" w14:textId="77777777" w:rsidTr="00B70F36">
        <w:trPr>
          <w:gridAfter w:val="1"/>
          <w:wAfter w:w="365" w:type="dxa"/>
          <w:trHeight w:val="20"/>
        </w:trPr>
        <w:tc>
          <w:tcPr>
            <w:tcW w:w="3600" w:type="dxa"/>
          </w:tcPr>
          <w:p w14:paraId="5873D4BA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30" w:type="dxa"/>
            <w:gridSpan w:val="2"/>
          </w:tcPr>
          <w:p w14:paraId="6EB4CB91" w14:textId="10DB6B3C" w:rsidR="00545964" w:rsidRPr="00B017B4" w:rsidRDefault="00D73AD4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3AD4">
              <w:rPr>
                <w:rFonts w:asciiTheme="majorBidi" w:hAnsiTheme="majorBidi" w:cstheme="majorBidi" w:hint="cs"/>
                <w:sz w:val="30"/>
                <w:szCs w:val="30"/>
              </w:rPr>
              <w:t>147</w:t>
            </w:r>
            <w:r w:rsidR="006337C4">
              <w:rPr>
                <w:rFonts w:asciiTheme="majorBidi" w:hAnsiTheme="majorBidi" w:cstheme="majorBidi"/>
                <w:sz w:val="30"/>
                <w:szCs w:val="30"/>
              </w:rPr>
              <w:t>,503</w:t>
            </w:r>
          </w:p>
        </w:tc>
        <w:tc>
          <w:tcPr>
            <w:tcW w:w="267" w:type="dxa"/>
          </w:tcPr>
          <w:p w14:paraId="28F27E60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gridSpan w:val="3"/>
          </w:tcPr>
          <w:p w14:paraId="2A6B5FD8" w14:textId="0AA6A98A" w:rsidR="00545964" w:rsidRPr="00B017B4" w:rsidRDefault="00B253F4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  <w:tc>
          <w:tcPr>
            <w:tcW w:w="237" w:type="dxa"/>
          </w:tcPr>
          <w:p w14:paraId="7448ABDF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gridSpan w:val="3"/>
          </w:tcPr>
          <w:p w14:paraId="22F67204" w14:textId="5FB48E97" w:rsidR="00545964" w:rsidRPr="00B017B4" w:rsidRDefault="00B253F4" w:rsidP="00C8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  <w:tr w:rsidR="00545964" w:rsidRPr="00B017B4" w14:paraId="6B151937" w14:textId="77777777" w:rsidTr="00B70F36">
        <w:trPr>
          <w:gridAfter w:val="1"/>
          <w:wAfter w:w="365" w:type="dxa"/>
          <w:trHeight w:val="20"/>
        </w:trPr>
        <w:tc>
          <w:tcPr>
            <w:tcW w:w="3600" w:type="dxa"/>
          </w:tcPr>
          <w:p w14:paraId="5CA3125F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30" w:type="dxa"/>
            <w:gridSpan w:val="2"/>
          </w:tcPr>
          <w:p w14:paraId="7704B52E" w14:textId="1DD83842" w:rsidR="00545964" w:rsidRPr="00B017B4" w:rsidRDefault="00545964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AA78A6B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gridSpan w:val="3"/>
          </w:tcPr>
          <w:p w14:paraId="3CDA7BFA" w14:textId="6DE1BD68" w:rsidR="00545964" w:rsidRPr="00B017B4" w:rsidRDefault="00545964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4D2FA6B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gridSpan w:val="3"/>
          </w:tcPr>
          <w:p w14:paraId="4CDD911E" w14:textId="5BDED4E0" w:rsidR="00545964" w:rsidRPr="00B017B4" w:rsidRDefault="00545964" w:rsidP="00C8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34F" w:rsidRPr="00B017B4" w14:paraId="1CBF0E1C" w14:textId="77777777" w:rsidTr="00B70F36">
        <w:trPr>
          <w:gridAfter w:val="1"/>
          <w:wAfter w:w="365" w:type="dxa"/>
          <w:trHeight w:val="20"/>
        </w:trPr>
        <w:tc>
          <w:tcPr>
            <w:tcW w:w="3600" w:type="dxa"/>
          </w:tcPr>
          <w:p w14:paraId="237553B6" w14:textId="402A785E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671922FD" w14:textId="5124AC86" w:rsidR="00C4534F" w:rsidRPr="00B017B4" w:rsidRDefault="006337C4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41,280</w:t>
            </w:r>
          </w:p>
        </w:tc>
        <w:tc>
          <w:tcPr>
            <w:tcW w:w="267" w:type="dxa"/>
          </w:tcPr>
          <w:p w14:paraId="4A6034C0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gridSpan w:val="3"/>
          </w:tcPr>
          <w:p w14:paraId="1952BC09" w14:textId="46F39BA3" w:rsidR="00C4534F" w:rsidRPr="00B017B4" w:rsidRDefault="00B253F4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</w:t>
            </w:r>
          </w:p>
        </w:tc>
        <w:tc>
          <w:tcPr>
            <w:tcW w:w="237" w:type="dxa"/>
          </w:tcPr>
          <w:p w14:paraId="16045F6B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gridSpan w:val="3"/>
          </w:tcPr>
          <w:p w14:paraId="40CD3D8D" w14:textId="1DAA80C2" w:rsidR="00C4534F" w:rsidRPr="00B017B4" w:rsidRDefault="00B253F4" w:rsidP="00C8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55665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4534F" w:rsidRPr="00B017B4" w14:paraId="4C9FAAEB" w14:textId="77777777" w:rsidTr="00B70F36">
        <w:trPr>
          <w:gridAfter w:val="1"/>
          <w:wAfter w:w="365" w:type="dxa"/>
          <w:trHeight w:val="20"/>
        </w:trPr>
        <w:tc>
          <w:tcPr>
            <w:tcW w:w="3600" w:type="dxa"/>
          </w:tcPr>
          <w:p w14:paraId="688D1160" w14:textId="368B5069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</w:tcPr>
          <w:p w14:paraId="06E07B7A" w14:textId="4EB8A66F" w:rsidR="00C4534F" w:rsidRPr="00B017B4" w:rsidRDefault="006337C4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12,090</w:t>
            </w:r>
          </w:p>
        </w:tc>
        <w:tc>
          <w:tcPr>
            <w:tcW w:w="267" w:type="dxa"/>
          </w:tcPr>
          <w:p w14:paraId="6CEDA480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gridSpan w:val="3"/>
          </w:tcPr>
          <w:p w14:paraId="54C9FA05" w14:textId="69D94853" w:rsidR="00C4534F" w:rsidRPr="00B017B4" w:rsidRDefault="00B253F4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6.0</w:t>
            </w:r>
          </w:p>
        </w:tc>
        <w:tc>
          <w:tcPr>
            <w:tcW w:w="237" w:type="dxa"/>
          </w:tcPr>
          <w:p w14:paraId="63896822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gridSpan w:val="3"/>
          </w:tcPr>
          <w:p w14:paraId="296CC3C8" w14:textId="381443DD" w:rsidR="00C4534F" w:rsidRPr="00B017B4" w:rsidRDefault="00B253F4" w:rsidP="00C8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</w:tr>
      <w:tr w:rsidR="00C4534F" w:rsidRPr="00B017B4" w14:paraId="13E17E1D" w14:textId="77777777" w:rsidTr="00B70F36">
        <w:trPr>
          <w:gridAfter w:val="1"/>
          <w:wAfter w:w="365" w:type="dxa"/>
          <w:trHeight w:val="20"/>
        </w:trPr>
        <w:tc>
          <w:tcPr>
            <w:tcW w:w="3600" w:type="dxa"/>
          </w:tcPr>
          <w:p w14:paraId="246CDC5A" w14:textId="1104BC22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gridSpan w:val="2"/>
          </w:tcPr>
          <w:p w14:paraId="7F4E4082" w14:textId="45C0E864" w:rsidR="00C4534F" w:rsidRPr="00B017B4" w:rsidRDefault="006337C4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5,544</w:t>
            </w:r>
          </w:p>
        </w:tc>
        <w:tc>
          <w:tcPr>
            <w:tcW w:w="267" w:type="dxa"/>
          </w:tcPr>
          <w:p w14:paraId="780DB6EE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gridSpan w:val="3"/>
          </w:tcPr>
          <w:p w14:paraId="7C70BB06" w14:textId="5A79AC24" w:rsidR="00C4534F" w:rsidRPr="00B017B4" w:rsidRDefault="00B253F4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29.4</w:t>
            </w:r>
          </w:p>
        </w:tc>
        <w:tc>
          <w:tcPr>
            <w:tcW w:w="237" w:type="dxa"/>
          </w:tcPr>
          <w:p w14:paraId="0BC3C700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gridSpan w:val="3"/>
          </w:tcPr>
          <w:p w14:paraId="70B6121B" w14:textId="2876E947" w:rsidR="00C4534F" w:rsidRPr="00B017B4" w:rsidRDefault="00B253F4" w:rsidP="00C8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2,151</w:t>
            </w:r>
          </w:p>
        </w:tc>
      </w:tr>
      <w:tr w:rsidR="00C4534F" w:rsidRPr="00B017B4" w14:paraId="591A052F" w14:textId="77777777" w:rsidTr="00B70F36">
        <w:trPr>
          <w:gridAfter w:val="1"/>
          <w:wAfter w:w="365" w:type="dxa"/>
          <w:trHeight w:val="20"/>
        </w:trPr>
        <w:tc>
          <w:tcPr>
            <w:tcW w:w="3600" w:type="dxa"/>
          </w:tcPr>
          <w:p w14:paraId="4CAFCC04" w14:textId="7677D91B" w:rsidR="00C4534F" w:rsidRPr="00B017B4" w:rsidRDefault="00D73AD4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C4534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C4534F" w:rsidRPr="00503B4C">
              <w:rPr>
                <w:rFonts w:ascii="Angsana New" w:hAnsi="Angsana New" w:hint="cs"/>
                <w:sz w:val="30"/>
                <w:szCs w:val="30"/>
              </w:rPr>
              <w:t>12</w:t>
            </w:r>
            <w:r w:rsidR="00C4534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0F32991C" w14:textId="0F9E4B65" w:rsidR="00C4534F" w:rsidRPr="00B017B4" w:rsidRDefault="006337C4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13,030</w:t>
            </w:r>
          </w:p>
        </w:tc>
        <w:tc>
          <w:tcPr>
            <w:tcW w:w="267" w:type="dxa"/>
          </w:tcPr>
          <w:p w14:paraId="232890FA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gridSpan w:val="3"/>
          </w:tcPr>
          <w:p w14:paraId="6DCB0A8B" w14:textId="2F645769" w:rsidR="00C4534F" w:rsidRPr="00B017B4" w:rsidRDefault="00B253F4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66.4</w:t>
            </w:r>
          </w:p>
        </w:tc>
        <w:tc>
          <w:tcPr>
            <w:tcW w:w="237" w:type="dxa"/>
          </w:tcPr>
          <w:p w14:paraId="21606445" w14:textId="77777777" w:rsidR="00C4534F" w:rsidRPr="00B017B4" w:rsidRDefault="00C4534F" w:rsidP="00C4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gridSpan w:val="3"/>
            <w:tcBorders>
              <w:bottom w:val="single" w:sz="4" w:space="0" w:color="auto"/>
            </w:tcBorders>
          </w:tcPr>
          <w:p w14:paraId="09F36298" w14:textId="6E0E26E2" w:rsidR="00C4534F" w:rsidRPr="00B017B4" w:rsidRDefault="00B253F4" w:rsidP="00C8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5,840</w:t>
            </w:r>
          </w:p>
        </w:tc>
      </w:tr>
      <w:tr w:rsidR="00545964" w:rsidRPr="00B017B4" w14:paraId="67196667" w14:textId="77777777" w:rsidTr="00B70F36">
        <w:trPr>
          <w:gridAfter w:val="1"/>
          <w:wAfter w:w="365" w:type="dxa"/>
          <w:trHeight w:val="20"/>
        </w:trPr>
        <w:tc>
          <w:tcPr>
            <w:tcW w:w="3600" w:type="dxa"/>
          </w:tcPr>
          <w:p w14:paraId="5645BD1B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4C749744" w14:textId="47CB2547" w:rsidR="00545964" w:rsidRPr="00B017B4" w:rsidRDefault="006337C4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219,447</w:t>
            </w:r>
          </w:p>
        </w:tc>
        <w:tc>
          <w:tcPr>
            <w:tcW w:w="267" w:type="dxa"/>
          </w:tcPr>
          <w:p w14:paraId="2FDBD91B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3" w:type="dxa"/>
            <w:gridSpan w:val="3"/>
          </w:tcPr>
          <w:p w14:paraId="05AC2839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88FC92E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F25C592" w14:textId="5C3062D0" w:rsidR="00545964" w:rsidRPr="00B017B4" w:rsidRDefault="00B253F4" w:rsidP="00C8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10,01</w:t>
            </w:r>
            <w:r w:rsidR="00556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545964" w:rsidRPr="00B017B4" w14:paraId="771E661C" w14:textId="77777777" w:rsidTr="00B70F36">
        <w:trPr>
          <w:gridAfter w:val="1"/>
          <w:wAfter w:w="365" w:type="dxa"/>
          <w:trHeight w:val="20"/>
        </w:trPr>
        <w:tc>
          <w:tcPr>
            <w:tcW w:w="3600" w:type="dxa"/>
          </w:tcPr>
          <w:p w14:paraId="547A5AB4" w14:textId="77777777" w:rsidR="00545964" w:rsidRPr="00C44837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8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48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4837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center"/>
          </w:tcPr>
          <w:p w14:paraId="74F68AB2" w14:textId="409BA37B" w:rsidR="00545964" w:rsidRPr="00B017B4" w:rsidRDefault="006337C4" w:rsidP="003B7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(10,01</w:t>
            </w:r>
            <w:r w:rsidR="0055665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3133D0AA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gridSpan w:val="3"/>
          </w:tcPr>
          <w:p w14:paraId="3F589DA7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5A4E28A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gridSpan w:val="3"/>
            <w:tcBorders>
              <w:top w:val="double" w:sz="4" w:space="0" w:color="auto"/>
            </w:tcBorders>
          </w:tcPr>
          <w:p w14:paraId="61939DED" w14:textId="77777777" w:rsidR="00545964" w:rsidRPr="00B017B4" w:rsidRDefault="00545964" w:rsidP="00C83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4" w:right="-86" w:firstLine="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45964" w:rsidRPr="00B017B4" w14:paraId="602A1C51" w14:textId="77777777" w:rsidTr="00B70F36">
        <w:trPr>
          <w:trHeight w:val="20"/>
        </w:trPr>
        <w:tc>
          <w:tcPr>
            <w:tcW w:w="3600" w:type="dxa"/>
          </w:tcPr>
          <w:p w14:paraId="64403848" w14:textId="77777777" w:rsidR="00545964" w:rsidRPr="00771777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17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BC0298" w14:textId="5AE89022" w:rsidR="00545964" w:rsidRPr="00B017B4" w:rsidRDefault="006337C4" w:rsidP="0054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209,43</w:t>
            </w:r>
            <w:r w:rsidR="0055665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5DBC2BED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3" w:type="dxa"/>
            <w:gridSpan w:val="3"/>
          </w:tcPr>
          <w:p w14:paraId="478AE1E4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608BB60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1" w:type="dxa"/>
            <w:gridSpan w:val="4"/>
          </w:tcPr>
          <w:p w14:paraId="080919A9" w14:textId="77777777" w:rsidR="00545964" w:rsidRPr="00B017B4" w:rsidRDefault="00545964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0BC4" w:rsidRPr="00B017B4" w14:paraId="460381CE" w14:textId="77777777" w:rsidTr="00B70F36">
        <w:trPr>
          <w:trHeight w:val="20"/>
        </w:trPr>
        <w:tc>
          <w:tcPr>
            <w:tcW w:w="3967" w:type="dxa"/>
            <w:gridSpan w:val="2"/>
            <w:shd w:val="clear" w:color="auto" w:fill="auto"/>
            <w:vAlign w:val="bottom"/>
          </w:tcPr>
          <w:p w14:paraId="5D8C7585" w14:textId="77777777" w:rsidR="00800BC4" w:rsidRPr="00B017B4" w:rsidRDefault="00800BC4" w:rsidP="00926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96" w:type="dxa"/>
            <w:gridSpan w:val="10"/>
            <w:vAlign w:val="bottom"/>
          </w:tcPr>
          <w:p w14:paraId="70855464" w14:textId="102A8A15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017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00BC4" w:rsidRPr="00B017B4" w14:paraId="302A5C43" w14:textId="77777777" w:rsidTr="00B70F36">
        <w:trPr>
          <w:trHeight w:val="20"/>
        </w:trPr>
        <w:tc>
          <w:tcPr>
            <w:tcW w:w="3967" w:type="dxa"/>
            <w:gridSpan w:val="2"/>
            <w:shd w:val="clear" w:color="auto" w:fill="auto"/>
            <w:vAlign w:val="bottom"/>
          </w:tcPr>
          <w:p w14:paraId="0F9790E2" w14:textId="5DCDE7D7" w:rsidR="00800BC4" w:rsidRPr="00B017B4" w:rsidRDefault="00800BC4" w:rsidP="00926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B017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C07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D73A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C58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7C07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28" w:type="dxa"/>
            <w:gridSpan w:val="3"/>
            <w:vAlign w:val="bottom"/>
          </w:tcPr>
          <w:p w14:paraId="449DE7CC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78D251B3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6" w:type="dxa"/>
            <w:gridSpan w:val="3"/>
            <w:vAlign w:val="bottom"/>
          </w:tcPr>
          <w:p w14:paraId="37954301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อัตราขาดทุนถัวเฉลี่ย</w:t>
            </w:r>
          </w:p>
        </w:tc>
        <w:tc>
          <w:tcPr>
            <w:tcW w:w="268" w:type="dxa"/>
            <w:vAlign w:val="bottom"/>
          </w:tcPr>
          <w:p w14:paraId="74384451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2DA1D827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4EE2C68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800BC4" w:rsidRPr="00B017B4" w14:paraId="6C206CFE" w14:textId="77777777" w:rsidTr="00B70F36">
        <w:trPr>
          <w:trHeight w:val="20"/>
        </w:trPr>
        <w:tc>
          <w:tcPr>
            <w:tcW w:w="3967" w:type="dxa"/>
            <w:gridSpan w:val="2"/>
            <w:shd w:val="clear" w:color="auto" w:fill="auto"/>
            <w:vAlign w:val="bottom"/>
          </w:tcPr>
          <w:p w14:paraId="64223EF2" w14:textId="77777777" w:rsidR="00800BC4" w:rsidRPr="00B017B4" w:rsidRDefault="00800BC4" w:rsidP="00926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dxa"/>
            <w:gridSpan w:val="3"/>
            <w:vAlign w:val="bottom"/>
          </w:tcPr>
          <w:p w14:paraId="10D5A422" w14:textId="77777777" w:rsidR="00800BC4" w:rsidRPr="00D13273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F065423" w14:textId="77777777" w:rsidR="00800BC4" w:rsidRPr="00D13273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6" w:type="dxa"/>
            <w:gridSpan w:val="3"/>
            <w:vAlign w:val="bottom"/>
          </w:tcPr>
          <w:p w14:paraId="60D6ADDC" w14:textId="77777777" w:rsidR="00800BC4" w:rsidRPr="00D13273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26D8C789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656B9AD9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132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D132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34E40" w:rsidRPr="00B017B4" w14:paraId="6F39D4DA" w14:textId="77777777" w:rsidTr="00B70F36">
        <w:trPr>
          <w:trHeight w:val="20"/>
        </w:trPr>
        <w:tc>
          <w:tcPr>
            <w:tcW w:w="3967" w:type="dxa"/>
            <w:gridSpan w:val="2"/>
          </w:tcPr>
          <w:p w14:paraId="33023746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28" w:type="dxa"/>
            <w:gridSpan w:val="3"/>
          </w:tcPr>
          <w:p w14:paraId="770F3A97" w14:textId="0F0BB5B8" w:rsidR="00B34E40" w:rsidRPr="00B017B4" w:rsidRDefault="006337C4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518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A0C3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951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0C3C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1E479B9C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6" w:type="dxa"/>
            <w:gridSpan w:val="3"/>
          </w:tcPr>
          <w:p w14:paraId="3C2960C0" w14:textId="2D71BC5F" w:rsidR="00B34E40" w:rsidRPr="00B017B4" w:rsidRDefault="00854EB3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A717E9E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  <w:gridSpan w:val="2"/>
          </w:tcPr>
          <w:p w14:paraId="0F133736" w14:textId="0D59DCDA" w:rsidR="00B34E40" w:rsidRPr="00B017B4" w:rsidRDefault="00BA0C3C" w:rsidP="00BA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4E40" w:rsidRPr="00B017B4" w14:paraId="43DDCA8A" w14:textId="77777777" w:rsidTr="00B70F36">
        <w:trPr>
          <w:trHeight w:val="20"/>
        </w:trPr>
        <w:tc>
          <w:tcPr>
            <w:tcW w:w="3967" w:type="dxa"/>
            <w:gridSpan w:val="2"/>
          </w:tcPr>
          <w:p w14:paraId="18A79EEB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28" w:type="dxa"/>
            <w:gridSpan w:val="3"/>
          </w:tcPr>
          <w:p w14:paraId="71884A40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571E3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6" w:type="dxa"/>
            <w:gridSpan w:val="3"/>
          </w:tcPr>
          <w:p w14:paraId="443ED606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9A585BD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  <w:gridSpan w:val="2"/>
          </w:tcPr>
          <w:p w14:paraId="1E086A2C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4E40" w:rsidRPr="00B017B4" w14:paraId="0F261A16" w14:textId="77777777" w:rsidTr="00B70F36">
        <w:trPr>
          <w:trHeight w:val="20"/>
        </w:trPr>
        <w:tc>
          <w:tcPr>
            <w:tcW w:w="3967" w:type="dxa"/>
            <w:gridSpan w:val="2"/>
          </w:tcPr>
          <w:p w14:paraId="2EAFDE96" w14:textId="3E1DE890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28" w:type="dxa"/>
            <w:gridSpan w:val="3"/>
          </w:tcPr>
          <w:p w14:paraId="2BFADACA" w14:textId="58997AA8" w:rsidR="00B34E40" w:rsidRPr="00B017B4" w:rsidRDefault="00BA0C3C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951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51A836FF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6" w:type="dxa"/>
            <w:gridSpan w:val="3"/>
          </w:tcPr>
          <w:p w14:paraId="3D52B6A5" w14:textId="01E0A5BB" w:rsidR="00B34E40" w:rsidRPr="00B017B4" w:rsidRDefault="00BA0C3C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1.2</w:t>
            </w:r>
          </w:p>
        </w:tc>
        <w:tc>
          <w:tcPr>
            <w:tcW w:w="268" w:type="dxa"/>
          </w:tcPr>
          <w:p w14:paraId="2935A1E6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  <w:gridSpan w:val="2"/>
          </w:tcPr>
          <w:p w14:paraId="0990B2C0" w14:textId="5C0CD5FC" w:rsidR="00B34E40" w:rsidRPr="00B017B4" w:rsidRDefault="00BA0C3C" w:rsidP="000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</w:tr>
      <w:tr w:rsidR="00B34E40" w:rsidRPr="00B017B4" w14:paraId="7E778E8B" w14:textId="77777777" w:rsidTr="00B70F36">
        <w:trPr>
          <w:trHeight w:val="20"/>
        </w:trPr>
        <w:tc>
          <w:tcPr>
            <w:tcW w:w="3967" w:type="dxa"/>
            <w:gridSpan w:val="2"/>
          </w:tcPr>
          <w:p w14:paraId="43C38985" w14:textId="04CB666C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28" w:type="dxa"/>
            <w:gridSpan w:val="3"/>
          </w:tcPr>
          <w:p w14:paraId="3F7F90C1" w14:textId="7D162B48" w:rsidR="00B34E40" w:rsidRPr="00B017B4" w:rsidRDefault="00BA0C3C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951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14:paraId="1BE102FF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6" w:type="dxa"/>
            <w:gridSpan w:val="3"/>
          </w:tcPr>
          <w:p w14:paraId="223CC409" w14:textId="4F1C708E" w:rsidR="00B34E40" w:rsidRPr="00B017B4" w:rsidRDefault="00BA0C3C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3.9</w:t>
            </w:r>
          </w:p>
        </w:tc>
        <w:tc>
          <w:tcPr>
            <w:tcW w:w="268" w:type="dxa"/>
          </w:tcPr>
          <w:p w14:paraId="1039471E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  <w:gridSpan w:val="2"/>
          </w:tcPr>
          <w:p w14:paraId="006A0612" w14:textId="61B1A0E2" w:rsidR="00B34E40" w:rsidRPr="00B017B4" w:rsidRDefault="00BA0C3C" w:rsidP="003D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</w:tr>
      <w:tr w:rsidR="00B34E40" w:rsidRPr="00B017B4" w14:paraId="6253192E" w14:textId="77777777" w:rsidTr="00B70F36">
        <w:trPr>
          <w:trHeight w:val="20"/>
        </w:trPr>
        <w:tc>
          <w:tcPr>
            <w:tcW w:w="3967" w:type="dxa"/>
            <w:gridSpan w:val="2"/>
          </w:tcPr>
          <w:p w14:paraId="4BA45891" w14:textId="4516B498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28" w:type="dxa"/>
            <w:gridSpan w:val="3"/>
          </w:tcPr>
          <w:p w14:paraId="7AE69474" w14:textId="1319BB2F" w:rsidR="00B34E40" w:rsidRPr="00B017B4" w:rsidRDefault="0019518C" w:rsidP="0027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30"/>
                <w:tab w:val="left" w:pos="1030"/>
                <w:tab w:val="left" w:pos="1154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</w:t>
            </w:r>
            <w:r w:rsidR="00BA0C3C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7ADA27EA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6" w:type="dxa"/>
            <w:gridSpan w:val="3"/>
          </w:tcPr>
          <w:p w14:paraId="1E3A2CED" w14:textId="7099CD6B" w:rsidR="00B34E40" w:rsidRPr="00B017B4" w:rsidRDefault="00BA0C3C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22.8</w:t>
            </w:r>
          </w:p>
        </w:tc>
        <w:tc>
          <w:tcPr>
            <w:tcW w:w="268" w:type="dxa"/>
          </w:tcPr>
          <w:p w14:paraId="38DA4FBF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  <w:gridSpan w:val="2"/>
          </w:tcPr>
          <w:p w14:paraId="2A322F73" w14:textId="645965C5" w:rsidR="00B34E40" w:rsidRPr="00B017B4" w:rsidRDefault="00BA0C3C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</w:tr>
      <w:tr w:rsidR="00B34E40" w:rsidRPr="00B017B4" w14:paraId="38F48819" w14:textId="77777777" w:rsidTr="00B70F36">
        <w:trPr>
          <w:trHeight w:val="20"/>
        </w:trPr>
        <w:tc>
          <w:tcPr>
            <w:tcW w:w="3967" w:type="dxa"/>
            <w:gridSpan w:val="2"/>
          </w:tcPr>
          <w:p w14:paraId="28F9E1B7" w14:textId="6388132C" w:rsidR="00B34E40" w:rsidRPr="00B017B4" w:rsidRDefault="00D73AD4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B34E4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B34E40" w:rsidRPr="00503B4C">
              <w:rPr>
                <w:rFonts w:ascii="Angsana New" w:hAnsi="Angsana New" w:hint="cs"/>
                <w:sz w:val="30"/>
                <w:szCs w:val="30"/>
              </w:rPr>
              <w:t>12</w:t>
            </w:r>
            <w:r w:rsidR="00B34E4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</w:tcPr>
          <w:p w14:paraId="1554E174" w14:textId="4743EC3C" w:rsidR="00B34E40" w:rsidRPr="00B017B4" w:rsidRDefault="0019518C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BA0C3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0C3C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7459ECEA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6" w:type="dxa"/>
            <w:gridSpan w:val="3"/>
          </w:tcPr>
          <w:p w14:paraId="38E2BBAD" w14:textId="32854704" w:rsidR="00B34E40" w:rsidRPr="00B017B4" w:rsidRDefault="00BA0C3C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57.7</w:t>
            </w:r>
          </w:p>
        </w:tc>
        <w:tc>
          <w:tcPr>
            <w:tcW w:w="268" w:type="dxa"/>
          </w:tcPr>
          <w:p w14:paraId="6D46C0A0" w14:textId="77777777" w:rsidR="00B34E40" w:rsidRPr="00B017B4" w:rsidRDefault="00B34E40" w:rsidP="00B34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</w:tcPr>
          <w:p w14:paraId="4E589FBA" w14:textId="0DE67CE2" w:rsidR="00B34E40" w:rsidRPr="00B017B4" w:rsidRDefault="00BA0C3C" w:rsidP="00DD7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2,905</w:t>
            </w:r>
          </w:p>
        </w:tc>
      </w:tr>
      <w:tr w:rsidR="00800BC4" w:rsidRPr="00B017B4" w14:paraId="29B69311" w14:textId="77777777" w:rsidTr="00B70F36">
        <w:trPr>
          <w:trHeight w:val="20"/>
        </w:trPr>
        <w:tc>
          <w:tcPr>
            <w:tcW w:w="3967" w:type="dxa"/>
            <w:gridSpan w:val="2"/>
          </w:tcPr>
          <w:p w14:paraId="181605A5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17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</w:tcBorders>
          </w:tcPr>
          <w:p w14:paraId="1FE34743" w14:textId="29763A9E" w:rsidR="00800BC4" w:rsidRPr="00B017B4" w:rsidRDefault="0019518C" w:rsidP="0027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A0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A0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270" w:type="dxa"/>
          </w:tcPr>
          <w:p w14:paraId="6D319148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6" w:type="dxa"/>
            <w:gridSpan w:val="3"/>
          </w:tcPr>
          <w:p w14:paraId="219F5CFC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9BF03B0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D7677" w14:textId="2A2E4537" w:rsidR="00800BC4" w:rsidRPr="000007E5" w:rsidRDefault="00BA0C3C" w:rsidP="00000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4,540</w:t>
            </w:r>
          </w:p>
        </w:tc>
      </w:tr>
      <w:tr w:rsidR="00800BC4" w:rsidRPr="00B017B4" w14:paraId="7B5857BA" w14:textId="77777777" w:rsidTr="00B70F36">
        <w:trPr>
          <w:trHeight w:val="20"/>
        </w:trPr>
        <w:tc>
          <w:tcPr>
            <w:tcW w:w="3967" w:type="dxa"/>
            <w:gridSpan w:val="2"/>
          </w:tcPr>
          <w:p w14:paraId="5C34B2DD" w14:textId="77777777" w:rsidR="00800BC4" w:rsidRPr="00C44837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8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48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44837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vAlign w:val="center"/>
          </w:tcPr>
          <w:p w14:paraId="6CBEB142" w14:textId="6B9CB16B" w:rsidR="00800BC4" w:rsidRPr="00B017B4" w:rsidRDefault="006337C4" w:rsidP="00C34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(4,540)</w:t>
            </w:r>
          </w:p>
        </w:tc>
        <w:tc>
          <w:tcPr>
            <w:tcW w:w="270" w:type="dxa"/>
          </w:tcPr>
          <w:p w14:paraId="6AA31D2C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6" w:type="dxa"/>
            <w:gridSpan w:val="3"/>
          </w:tcPr>
          <w:p w14:paraId="0EA305EB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F26AF30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gridSpan w:val="2"/>
            <w:tcBorders>
              <w:top w:val="double" w:sz="4" w:space="0" w:color="auto"/>
            </w:tcBorders>
          </w:tcPr>
          <w:p w14:paraId="2A1B7B5D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0BC4" w:rsidRPr="00B017B4" w14:paraId="45F02C45" w14:textId="77777777" w:rsidTr="00B70F36">
        <w:trPr>
          <w:trHeight w:val="20"/>
        </w:trPr>
        <w:tc>
          <w:tcPr>
            <w:tcW w:w="3967" w:type="dxa"/>
            <w:gridSpan w:val="2"/>
          </w:tcPr>
          <w:p w14:paraId="072A7C93" w14:textId="77777777" w:rsidR="00800BC4" w:rsidRPr="00C44837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83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F9CC94" w14:textId="509142AA" w:rsidR="00800BC4" w:rsidRPr="00B017B4" w:rsidRDefault="0019518C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A0C3C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A0C3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A0C3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29ED95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6" w:type="dxa"/>
            <w:gridSpan w:val="3"/>
          </w:tcPr>
          <w:p w14:paraId="608C4039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F88B567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gridSpan w:val="2"/>
          </w:tcPr>
          <w:p w14:paraId="3AA4236F" w14:textId="77777777" w:rsidR="00800BC4" w:rsidRPr="00B017B4" w:rsidRDefault="00800BC4" w:rsidP="00926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EE1F54E" w14:textId="77777777" w:rsidR="00800BC4" w:rsidRDefault="00800BC4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270"/>
        <w:gridCol w:w="1620"/>
        <w:gridCol w:w="44"/>
        <w:gridCol w:w="20"/>
      </w:tblGrid>
      <w:tr w:rsidR="003577D4" w:rsidRPr="00BA3B87" w14:paraId="4CC5CFA5" w14:textId="77777777" w:rsidTr="00D47D4C">
        <w:trPr>
          <w:tblHeader/>
        </w:trPr>
        <w:tc>
          <w:tcPr>
            <w:tcW w:w="5580" w:type="dxa"/>
          </w:tcPr>
          <w:p w14:paraId="3393F361" w14:textId="77777777" w:rsidR="007C3D0C" w:rsidRPr="007C3D0C" w:rsidRDefault="007C3D0C" w:rsidP="00B434DE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759854D" w14:textId="04365628" w:rsidR="003577D4" w:rsidRPr="00BA3B87" w:rsidRDefault="007C3D0C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3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77552689" w14:textId="77777777" w:rsidR="00A51A6D" w:rsidRDefault="00A51A6D" w:rsidP="00B434D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05BD0FB" w14:textId="76AD7457" w:rsidR="003577D4" w:rsidRPr="00BA3B87" w:rsidRDefault="003577D4" w:rsidP="00B434D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6D309C" w14:textId="77777777" w:rsidR="003577D4" w:rsidRPr="00BA3B87" w:rsidRDefault="003577D4" w:rsidP="00B434D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4" w:type="dxa"/>
            <w:gridSpan w:val="3"/>
          </w:tcPr>
          <w:p w14:paraId="77F7D264" w14:textId="77777777" w:rsidR="003E21E5" w:rsidRDefault="003577D4" w:rsidP="00B434D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0EE9B3A" w14:textId="26DFEF9B" w:rsidR="003577D4" w:rsidRPr="00BA3B87" w:rsidRDefault="003577D4" w:rsidP="00B434D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3577D4" w:rsidRPr="00BA3B87" w14:paraId="63D3F82F" w14:textId="77777777" w:rsidTr="00D47D4C">
        <w:trPr>
          <w:gridAfter w:val="1"/>
          <w:wAfter w:w="20" w:type="dxa"/>
          <w:tblHeader/>
        </w:trPr>
        <w:tc>
          <w:tcPr>
            <w:tcW w:w="5580" w:type="dxa"/>
          </w:tcPr>
          <w:p w14:paraId="6C39D983" w14:textId="77777777" w:rsidR="003577D4" w:rsidRPr="00BA3B87" w:rsidRDefault="003577D4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4" w:type="dxa"/>
            <w:gridSpan w:val="4"/>
          </w:tcPr>
          <w:p w14:paraId="025A78AB" w14:textId="77777777" w:rsidR="003577D4" w:rsidRPr="00BA3B87" w:rsidRDefault="003577D4" w:rsidP="00B434D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1E5" w:rsidRPr="00BA3B87" w14:paraId="5895C057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7003AFB3" w14:textId="1DD1DD77" w:rsidR="003E21E5" w:rsidRPr="007C3D0C" w:rsidRDefault="003E21E5" w:rsidP="00B434DE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C3D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3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D73AD4" w:rsidRPr="007C3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D76F6" w:rsidRPr="007C3D0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D76F6" w:rsidRPr="007C3D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77716F5E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A5D10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6108A7" w14:textId="77777777" w:rsidR="003E21E5" w:rsidRPr="00EF1593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21E5" w:rsidRPr="00BA3B87" w14:paraId="543FCC2E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2A23248F" w14:textId="77777777" w:rsidR="003E21E5" w:rsidRPr="00BA3B87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800" w:type="dxa"/>
          </w:tcPr>
          <w:p w14:paraId="1DA7F951" w14:textId="423FF34C" w:rsidR="003E21E5" w:rsidRPr="00BA3B87" w:rsidRDefault="00876422" w:rsidP="0088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  <w:r w:rsidR="003E21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50144934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49333F" w14:textId="08064874" w:rsidR="003E21E5" w:rsidRPr="00BA3B87" w:rsidRDefault="00876422" w:rsidP="0088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354,673</w:t>
            </w:r>
          </w:p>
        </w:tc>
      </w:tr>
      <w:tr w:rsidR="003E21E5" w:rsidRPr="00BA3B87" w14:paraId="1763E8B0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2E88E7D0" w14:textId="77777777" w:rsidR="003E21E5" w:rsidRPr="00BA3B87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0" w:type="dxa"/>
          </w:tcPr>
          <w:p w14:paraId="5A1AF7D9" w14:textId="77777777" w:rsidR="003E21E5" w:rsidRPr="00BA3B87" w:rsidRDefault="003E21E5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3353E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3E7D91" w14:textId="77777777" w:rsidR="003E21E5" w:rsidRPr="00BA3B87" w:rsidRDefault="003E21E5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21E5" w:rsidRPr="00BA3B87" w14:paraId="3D8F4C65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6EE26693" w14:textId="77777777" w:rsidR="003E21E5" w:rsidRPr="00BA3B87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tcBorders>
              <w:bottom w:val="nil"/>
            </w:tcBorders>
          </w:tcPr>
          <w:p w14:paraId="6132F929" w14:textId="1CB7A813" w:rsidR="003E21E5" w:rsidRPr="00BA3B87" w:rsidRDefault="00876422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50,163</w:t>
            </w:r>
          </w:p>
        </w:tc>
        <w:tc>
          <w:tcPr>
            <w:tcW w:w="270" w:type="dxa"/>
            <w:tcBorders>
              <w:bottom w:val="nil"/>
            </w:tcBorders>
          </w:tcPr>
          <w:p w14:paraId="7B8D7E12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7E2A731E" w14:textId="18EBB8FD" w:rsidR="003E21E5" w:rsidRPr="00BA3B87" w:rsidRDefault="00876422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107,762</w:t>
            </w:r>
          </w:p>
        </w:tc>
      </w:tr>
      <w:tr w:rsidR="003E21E5" w:rsidRPr="00BA3B87" w14:paraId="5E206795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3D729A54" w14:textId="77777777" w:rsidR="003E21E5" w:rsidRPr="00F01E7D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nil"/>
            </w:tcBorders>
          </w:tcPr>
          <w:p w14:paraId="54C69A80" w14:textId="60CB5881" w:rsidR="003E21E5" w:rsidRDefault="00876422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  <w:tc>
          <w:tcPr>
            <w:tcW w:w="270" w:type="dxa"/>
            <w:tcBorders>
              <w:bottom w:val="nil"/>
            </w:tcBorders>
          </w:tcPr>
          <w:p w14:paraId="62220B32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4F14702E" w14:textId="5C2A5228" w:rsidR="003E21E5" w:rsidRDefault="00876422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5,906</w:t>
            </w:r>
          </w:p>
        </w:tc>
      </w:tr>
      <w:tr w:rsidR="003E21E5" w:rsidRPr="00BA3B87" w14:paraId="5F207967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1C3294ED" w14:textId="77777777" w:rsidR="003E21E5" w:rsidRPr="00BA3B87" w:rsidRDefault="003E21E5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00" w:type="dxa"/>
            <w:tcBorders>
              <w:bottom w:val="nil"/>
            </w:tcBorders>
          </w:tcPr>
          <w:p w14:paraId="4B8795BA" w14:textId="7B0EF72E" w:rsidR="003E21E5" w:rsidRPr="00BA3B87" w:rsidRDefault="00876422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7,808</w:t>
            </w:r>
          </w:p>
        </w:tc>
        <w:tc>
          <w:tcPr>
            <w:tcW w:w="270" w:type="dxa"/>
            <w:tcBorders>
              <w:bottom w:val="nil"/>
            </w:tcBorders>
          </w:tcPr>
          <w:p w14:paraId="2B87D012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144611AB" w14:textId="39A49515" w:rsidR="003E21E5" w:rsidRPr="00BA3B87" w:rsidRDefault="00876422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14,193</w:t>
            </w:r>
          </w:p>
        </w:tc>
      </w:tr>
      <w:tr w:rsidR="003E21E5" w:rsidRPr="00BA3B87" w14:paraId="0055E9C6" w14:textId="77777777" w:rsidTr="00D47D4C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7BDE4BAA" w14:textId="7CB5E56F" w:rsidR="003E21E5" w:rsidRPr="00F01E7D" w:rsidRDefault="00D73AD4" w:rsidP="00B434D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E21E5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3E21E5" w:rsidRPr="00503B4C">
              <w:rPr>
                <w:rFonts w:ascii="Angsana New" w:hAnsi="Angsana New" w:hint="cs"/>
                <w:sz w:val="30"/>
                <w:szCs w:val="30"/>
              </w:rPr>
              <w:t>12</w:t>
            </w:r>
            <w:r w:rsidR="003E21E5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757D288F" w14:textId="64832324" w:rsidR="003E21E5" w:rsidRPr="00BA3B87" w:rsidRDefault="00EA7472" w:rsidP="00475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89EFB5" w14:textId="77777777" w:rsidR="003E21E5" w:rsidRPr="00BA3B87" w:rsidRDefault="003E21E5" w:rsidP="00B43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0FBDD30A" w14:textId="05874759" w:rsidR="003E21E5" w:rsidRPr="00FD36EA" w:rsidRDefault="00EA7472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157,320</w:t>
            </w:r>
          </w:p>
        </w:tc>
      </w:tr>
      <w:tr w:rsidR="00715AC8" w:rsidRPr="00BA3B87" w14:paraId="17C0815E" w14:textId="77777777" w:rsidTr="00395BC7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7AF5FAD0" w14:textId="4287A3A3" w:rsidR="00715AC8" w:rsidRPr="00715AC8" w:rsidRDefault="00715AC8" w:rsidP="00715AC8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A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0B251C32" w14:textId="4E014AD8" w:rsidR="00715AC8" w:rsidRPr="00A42E0A" w:rsidRDefault="00715AC8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316,821</w:t>
            </w:r>
          </w:p>
        </w:tc>
        <w:tc>
          <w:tcPr>
            <w:tcW w:w="270" w:type="dxa"/>
            <w:tcBorders>
              <w:bottom w:val="nil"/>
            </w:tcBorders>
          </w:tcPr>
          <w:p w14:paraId="29B7697B" w14:textId="77777777" w:rsidR="00715AC8" w:rsidRPr="00BA3B87" w:rsidRDefault="00715AC8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7C5659D0" w14:textId="1DA667CF" w:rsidR="00715AC8" w:rsidRPr="00121C11" w:rsidRDefault="00715AC8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639,854</w:t>
            </w:r>
          </w:p>
        </w:tc>
      </w:tr>
      <w:tr w:rsidR="00715AC8" w:rsidRPr="00BA3B87" w14:paraId="529F20E3" w14:textId="77777777" w:rsidTr="00395BC7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</w:tcPr>
          <w:p w14:paraId="4F2FAFEA" w14:textId="7EF0BA1F" w:rsidR="00715AC8" w:rsidRPr="00715AC8" w:rsidRDefault="00715AC8" w:rsidP="00715AC8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A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15A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15AC8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B65896C" w14:textId="10624213" w:rsidR="00715AC8" w:rsidRPr="00BA3B87" w:rsidRDefault="00715AC8" w:rsidP="00A1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(6,925)</w:t>
            </w:r>
          </w:p>
        </w:tc>
        <w:tc>
          <w:tcPr>
            <w:tcW w:w="270" w:type="dxa"/>
            <w:tcBorders>
              <w:bottom w:val="nil"/>
            </w:tcBorders>
          </w:tcPr>
          <w:p w14:paraId="5155B13A" w14:textId="77777777" w:rsidR="00715AC8" w:rsidRPr="00BA3B87" w:rsidRDefault="00715AC8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7CD25D" w14:textId="4D4FA1DC" w:rsidR="00715AC8" w:rsidRPr="00EF1593" w:rsidRDefault="00715AC8" w:rsidP="00D4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(4,135)</w:t>
            </w:r>
          </w:p>
        </w:tc>
      </w:tr>
      <w:tr w:rsidR="00715AC8" w:rsidRPr="00BA3B87" w14:paraId="0C50F518" w14:textId="77777777" w:rsidTr="00395BC7">
        <w:tblPrEx>
          <w:tblBorders>
            <w:bottom w:val="single" w:sz="4" w:space="0" w:color="auto"/>
          </w:tblBorders>
        </w:tblPrEx>
        <w:trPr>
          <w:gridAfter w:val="2"/>
          <w:wAfter w:w="64" w:type="dxa"/>
        </w:trPr>
        <w:tc>
          <w:tcPr>
            <w:tcW w:w="5580" w:type="dxa"/>
            <w:tcBorders>
              <w:bottom w:val="nil"/>
            </w:tcBorders>
          </w:tcPr>
          <w:p w14:paraId="50D4A078" w14:textId="74213EBB" w:rsidR="00715AC8" w:rsidRPr="00B41C61" w:rsidRDefault="00715AC8" w:rsidP="00715AC8">
            <w:pPr>
              <w:ind w:right="-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1C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81D0399" w14:textId="534A9D4D" w:rsidR="00715AC8" w:rsidRPr="00510C7D" w:rsidRDefault="00510C7D" w:rsidP="00510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C7D">
              <w:rPr>
                <w:rFonts w:ascii="Angsana New" w:hAnsi="Angsana New"/>
                <w:b/>
                <w:bCs/>
                <w:sz w:val="30"/>
                <w:szCs w:val="30"/>
              </w:rPr>
              <w:t>309,896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1FBC8D" w14:textId="77777777" w:rsidR="00715AC8" w:rsidRPr="00BA3B87" w:rsidRDefault="00715AC8" w:rsidP="00715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91615C" w14:textId="03D4331C" w:rsidR="00715AC8" w:rsidRPr="00510C7D" w:rsidRDefault="00510C7D" w:rsidP="0088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C7D">
              <w:rPr>
                <w:rFonts w:ascii="Angsana New" w:hAnsi="Angsana New"/>
                <w:b/>
                <w:bCs/>
                <w:sz w:val="30"/>
                <w:szCs w:val="30"/>
              </w:rPr>
              <w:t>635,719</w:t>
            </w:r>
          </w:p>
        </w:tc>
      </w:tr>
    </w:tbl>
    <w:p w14:paraId="48FC4D9F" w14:textId="77777777" w:rsidR="00A01109" w:rsidRPr="00D40150" w:rsidRDefault="00A01109" w:rsidP="00B434D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Theme="majorBidi" w:hAnsiTheme="majorBidi" w:cstheme="majorBidi"/>
          <w:sz w:val="24"/>
          <w:szCs w:val="24"/>
        </w:rPr>
      </w:pPr>
    </w:p>
    <w:p w14:paraId="16FC04DD" w14:textId="10B86CE4" w:rsidR="00B434DE" w:rsidRPr="002229B7" w:rsidRDefault="00B434DE" w:rsidP="00B434D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2229B7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6938F6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Pr="002229B7">
        <w:rPr>
          <w:rFonts w:asciiTheme="majorBidi" w:hAnsiTheme="majorBidi" w:cstheme="majorBidi"/>
          <w:sz w:val="30"/>
          <w:szCs w:val="30"/>
        </w:rPr>
        <w:t>15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503B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2229B7">
        <w:rPr>
          <w:rFonts w:asciiTheme="majorBidi" w:hAnsiTheme="majorBidi" w:cstheme="majorBidi"/>
          <w:sz w:val="30"/>
          <w:szCs w:val="30"/>
        </w:rPr>
        <w:t>90</w:t>
      </w:r>
      <w:r w:rsidRPr="002229B7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130"/>
        <w:gridCol w:w="1080"/>
        <w:gridCol w:w="1440"/>
        <w:gridCol w:w="270"/>
        <w:gridCol w:w="1350"/>
      </w:tblGrid>
      <w:tr w:rsidR="00E02CCC" w:rsidRPr="00D26A1A" w14:paraId="5568E79A" w14:textId="77777777" w:rsidTr="008C14BF">
        <w:trPr>
          <w:tblHeader/>
        </w:trPr>
        <w:tc>
          <w:tcPr>
            <w:tcW w:w="5130" w:type="dxa"/>
            <w:vAlign w:val="bottom"/>
          </w:tcPr>
          <w:p w14:paraId="309BA0FB" w14:textId="75368998" w:rsidR="00E02CCC" w:rsidRPr="00D26A1A" w:rsidRDefault="00E02CCC" w:rsidP="00D2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ค่าเผื่อผลขาดทุนจากการด้อยค่า</w:t>
            </w:r>
            <w:r w:rsidR="00D73AD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- วิธีการอย่างง่าย</w:t>
            </w:r>
            <w:r w:rsidR="00D73AD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080" w:type="dxa"/>
          </w:tcPr>
          <w:p w14:paraId="2AFD897E" w14:textId="77777777" w:rsidR="007C0759" w:rsidRPr="00D26A1A" w:rsidRDefault="007C0759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  <w:p w14:paraId="5D7B9393" w14:textId="14480BE8" w:rsidR="00E02CCC" w:rsidRPr="00D26A1A" w:rsidRDefault="007C0759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68D958CC" w14:textId="3AD82FCA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7530879D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1CF7563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</w:t>
            </w:r>
          </w:p>
          <w:p w14:paraId="6ED751C5" w14:textId="66BF2A46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เฉพาะกิจการ </w:t>
            </w:r>
          </w:p>
        </w:tc>
      </w:tr>
      <w:tr w:rsidR="00E02CCC" w:rsidRPr="00D26A1A" w14:paraId="72CB0AF4" w14:textId="77777777" w:rsidTr="008C14BF">
        <w:trPr>
          <w:tblHeader/>
        </w:trPr>
        <w:tc>
          <w:tcPr>
            <w:tcW w:w="5130" w:type="dxa"/>
          </w:tcPr>
          <w:p w14:paraId="3489F4A9" w14:textId="77777777" w:rsidR="00E02CCC" w:rsidRPr="00D26A1A" w:rsidRDefault="00E02CCC" w:rsidP="00D2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2B7BB895" w14:textId="5282BCE6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44650704" w14:textId="4E3A5BC5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D26A1A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(</w:t>
            </w:r>
            <w:r w:rsidR="00CE6ACB" w:rsidRPr="00D26A1A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พัน</w:t>
            </w:r>
            <w:r w:rsidRPr="00D26A1A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E02CCC" w:rsidRPr="00D26A1A" w14:paraId="7BDF8EFC" w14:textId="77777777" w:rsidTr="008C14BF">
        <w:trPr>
          <w:tblHeader/>
        </w:trPr>
        <w:tc>
          <w:tcPr>
            <w:tcW w:w="5130" w:type="dxa"/>
          </w:tcPr>
          <w:p w14:paraId="72701F0F" w14:textId="24205708" w:rsidR="00E02CCC" w:rsidRPr="00D26A1A" w:rsidRDefault="00E02CCC" w:rsidP="00D2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right="-108"/>
              <w:rPr>
                <w:rFonts w:asciiTheme="majorBidi" w:hAnsiTheme="majorBidi" w:cstheme="majorBidi"/>
                <w:b/>
                <w:i/>
                <w:i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  <w:r w:rsidR="00D73AD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D26A1A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D26A1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</w:t>
            </w:r>
            <w:r w:rsidRPr="00D26A1A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D26A1A">
              <w:rPr>
                <w:rFonts w:asciiTheme="majorBidi" w:hAnsiTheme="majorBidi" w:cstheme="majorBidi"/>
                <w:sz w:val="29"/>
                <w:szCs w:val="29"/>
              </w:rPr>
              <w:t>2563</w:t>
            </w:r>
            <w:r w:rsidRPr="00D26A1A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D26A1A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="00D73AD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9B6CCD" w:rsidRPr="00D26A1A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ตาม </w:t>
            </w:r>
            <w:r w:rsidR="009B6CCD" w:rsidRPr="00D26A1A">
              <w:rPr>
                <w:rFonts w:asciiTheme="majorBidi" w:hAnsiTheme="majorBidi" w:cstheme="majorBidi"/>
                <w:sz w:val="29"/>
                <w:szCs w:val="29"/>
              </w:rPr>
              <w:t>TFRS</w:t>
            </w:r>
            <w:r w:rsidR="00865A23" w:rsidRPr="00D26A1A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9B6CCD" w:rsidRPr="00D26A1A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080" w:type="dxa"/>
          </w:tcPr>
          <w:p w14:paraId="52647C5B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3</w:t>
            </w:r>
          </w:p>
        </w:tc>
        <w:tc>
          <w:tcPr>
            <w:tcW w:w="1440" w:type="dxa"/>
            <w:vAlign w:val="bottom"/>
          </w:tcPr>
          <w:p w14:paraId="74039D46" w14:textId="2B95A025" w:rsidR="00E02CCC" w:rsidRPr="007E5069" w:rsidRDefault="00C14147" w:rsidP="007E5069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7E5069">
              <w:rPr>
                <w:rFonts w:ascii="Angsana New" w:hAnsi="Angsana New"/>
                <w:sz w:val="29"/>
                <w:szCs w:val="29"/>
                <w:lang w:val="en-US" w:bidi="th-TH"/>
              </w:rPr>
              <w:t>6,925</w:t>
            </w:r>
          </w:p>
        </w:tc>
        <w:tc>
          <w:tcPr>
            <w:tcW w:w="270" w:type="dxa"/>
            <w:vAlign w:val="center"/>
          </w:tcPr>
          <w:p w14:paraId="49B58E0D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51759DE" w14:textId="573C3E96" w:rsidR="00E02CCC" w:rsidRPr="00D26A1A" w:rsidRDefault="00C14147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0" w:lineRule="atLeast"/>
              <w:ind w:left="-71" w:right="-99"/>
              <w:rPr>
                <w:rFonts w:asciiTheme="majorBidi" w:hAnsiTheme="majorBidi" w:cstheme="majorBidi"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</w:rPr>
              <w:t>4,135</w:t>
            </w:r>
          </w:p>
        </w:tc>
      </w:tr>
      <w:tr w:rsidR="00E02CCC" w:rsidRPr="00D26A1A" w14:paraId="67CC2FA8" w14:textId="77777777" w:rsidTr="008C14BF">
        <w:trPr>
          <w:tblHeader/>
        </w:trPr>
        <w:tc>
          <w:tcPr>
            <w:tcW w:w="5130" w:type="dxa"/>
          </w:tcPr>
          <w:p w14:paraId="4A7D449E" w14:textId="77777777" w:rsidR="00E02CCC" w:rsidRPr="00D26A1A" w:rsidRDefault="00E02CCC" w:rsidP="00D2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2BE50F8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0" w:lineRule="atLeas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1A34FF55" w14:textId="33186090" w:rsidR="00E02CCC" w:rsidRPr="007E5069" w:rsidRDefault="00F55FC6" w:rsidP="007E5069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7E5069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225B19" w:rsidRPr="007E5069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7E5069">
              <w:rPr>
                <w:rFonts w:ascii="Angsana New" w:hAnsi="Angsana New"/>
                <w:sz w:val="29"/>
                <w:szCs w:val="29"/>
                <w:lang w:val="en-US" w:bidi="th-TH"/>
              </w:rPr>
              <w:t>0</w:t>
            </w:r>
            <w:r w:rsidR="006E64DD">
              <w:rPr>
                <w:rFonts w:ascii="Angsana New" w:hAnsi="Angsana New"/>
                <w:sz w:val="29"/>
                <w:szCs w:val="29"/>
                <w:lang w:val="en-US" w:bidi="th-TH"/>
              </w:rPr>
              <w:t>89</w:t>
            </w:r>
          </w:p>
        </w:tc>
        <w:tc>
          <w:tcPr>
            <w:tcW w:w="270" w:type="dxa"/>
            <w:vAlign w:val="center"/>
          </w:tcPr>
          <w:p w14:paraId="7E340D0F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DE5E698" w14:textId="22D3D5AF" w:rsidR="00E02CCC" w:rsidRPr="00D26A1A" w:rsidRDefault="00F55FC6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0" w:lineRule="atLeast"/>
              <w:ind w:left="-71" w:right="-99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405</w:t>
            </w:r>
          </w:p>
        </w:tc>
      </w:tr>
      <w:tr w:rsidR="00E02CCC" w:rsidRPr="00D26A1A" w14:paraId="64BDB23D" w14:textId="77777777" w:rsidTr="008C14BF">
        <w:trPr>
          <w:tblHeader/>
        </w:trPr>
        <w:tc>
          <w:tcPr>
            <w:tcW w:w="5130" w:type="dxa"/>
          </w:tcPr>
          <w:p w14:paraId="5B32FD7E" w14:textId="27D6E829" w:rsidR="00E02CCC" w:rsidRPr="00D26A1A" w:rsidRDefault="00E02CCC" w:rsidP="00D2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C22204" w:rsidRPr="00D26A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="007C0759" w:rsidRPr="00D26A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  <w:r w:rsidR="00D73AD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  <w:r w:rsidR="007009B7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กันยายน</w:t>
            </w:r>
            <w:r w:rsidR="007C0759" w:rsidRPr="00D26A1A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="009B6CCD" w:rsidRPr="00D26A1A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080" w:type="dxa"/>
          </w:tcPr>
          <w:p w14:paraId="4E33B8FE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0" w:lineRule="atLeast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CC988" w14:textId="4E67F14C" w:rsidR="00E02CCC" w:rsidRPr="007E5069" w:rsidRDefault="00F55FC6" w:rsidP="007E5069">
            <w:pPr>
              <w:pStyle w:val="acctfourfigures"/>
              <w:tabs>
                <w:tab w:val="clear" w:pos="765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E506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10</w:t>
            </w:r>
            <w:r w:rsidR="00225B19" w:rsidRPr="007E506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Pr="007E5069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01</w:t>
            </w:r>
            <w:r w:rsidR="006E64DD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69DC3767" w14:textId="77777777" w:rsidR="00E02CCC" w:rsidRPr="00D26A1A" w:rsidRDefault="00E02CCC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651D2" w14:textId="48303CA9" w:rsidR="00E02CCC" w:rsidRPr="00D26A1A" w:rsidRDefault="00225B19" w:rsidP="00D26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ind w:right="-5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</w:t>
            </w:r>
            <w:r w:rsidR="00F55FC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540</w:t>
            </w:r>
          </w:p>
        </w:tc>
      </w:tr>
    </w:tbl>
    <w:p w14:paraId="63BCB041" w14:textId="5B700047" w:rsidR="00B32A02" w:rsidRPr="00D26A1A" w:rsidRDefault="00B32A02" w:rsidP="00B439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12"/>
          <w:szCs w:val="12"/>
        </w:rPr>
      </w:pPr>
    </w:p>
    <w:p w14:paraId="6FF0B2DC" w14:textId="77777777" w:rsidR="00FF30DF" w:rsidRPr="00F04FC2" w:rsidRDefault="00BF37A4" w:rsidP="00F04FC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04FC2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F04FC2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2"/>
      <w:r w:rsidR="0051442E" w:rsidRPr="00F04FC2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170A92A" w14:textId="6B6C9796" w:rsidR="00A9387A" w:rsidRPr="00D26A1A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415"/>
        <w:gridCol w:w="297"/>
        <w:gridCol w:w="1350"/>
      </w:tblGrid>
      <w:tr w:rsidR="00664D13" w:rsidRPr="00D26A1A" w14:paraId="561CDC28" w14:textId="77777777" w:rsidTr="00260B3E">
        <w:trPr>
          <w:trHeight w:val="659"/>
          <w:tblHeader/>
        </w:trPr>
        <w:tc>
          <w:tcPr>
            <w:tcW w:w="3349" w:type="pct"/>
            <w:vAlign w:val="bottom"/>
          </w:tcPr>
          <w:p w14:paraId="6B24CCEE" w14:textId="338F56DF" w:rsidR="00664D13" w:rsidRPr="00D26A1A" w:rsidRDefault="00664D13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761E17"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 w:rsidR="007C0759"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0</w:t>
            </w:r>
            <w:r w:rsidR="00D73AD4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="007009B7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กันยายน </w:t>
            </w:r>
            <w:r w:rsidR="00761E17"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763" w:type="pct"/>
            <w:vAlign w:val="bottom"/>
          </w:tcPr>
          <w:p w14:paraId="7DD6BF77" w14:textId="519B312D" w:rsidR="00664D13" w:rsidRPr="00D26A1A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  <w:r w:rsidR="00D73AD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60" w:type="pct"/>
            <w:vAlign w:val="bottom"/>
          </w:tcPr>
          <w:p w14:paraId="327C45EC" w14:textId="77777777" w:rsidR="00664D13" w:rsidRPr="00D26A1A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28" w:type="pct"/>
            <w:vAlign w:val="bottom"/>
          </w:tcPr>
          <w:p w14:paraId="649334CA" w14:textId="77777777" w:rsidR="00664D13" w:rsidRPr="00D26A1A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</w:t>
            </w:r>
          </w:p>
          <w:p w14:paraId="7E5D2336" w14:textId="7C978E10" w:rsidR="00664D13" w:rsidRPr="00D26A1A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เฉพาะกิจการ </w:t>
            </w:r>
          </w:p>
        </w:tc>
      </w:tr>
      <w:tr w:rsidR="00664D13" w:rsidRPr="00D26A1A" w14:paraId="0EBD83B0" w14:textId="77777777" w:rsidTr="00D10910">
        <w:trPr>
          <w:tblHeader/>
        </w:trPr>
        <w:tc>
          <w:tcPr>
            <w:tcW w:w="3349" w:type="pct"/>
          </w:tcPr>
          <w:p w14:paraId="2C36C904" w14:textId="77777777" w:rsidR="00664D13" w:rsidRPr="00D26A1A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651" w:type="pct"/>
            <w:gridSpan w:val="3"/>
          </w:tcPr>
          <w:p w14:paraId="4CCA7A2A" w14:textId="62F58526" w:rsidR="00664D13" w:rsidRPr="00D26A1A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D26A1A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="00D52174" w:rsidRPr="00D26A1A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พัน</w:t>
            </w:r>
            <w:r w:rsidRPr="00D26A1A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บาท)</w:t>
            </w:r>
          </w:p>
        </w:tc>
      </w:tr>
      <w:tr w:rsidR="00536876" w:rsidRPr="00D26A1A" w14:paraId="00118C9E" w14:textId="77777777" w:rsidTr="00260B3E">
        <w:tc>
          <w:tcPr>
            <w:tcW w:w="3349" w:type="pct"/>
          </w:tcPr>
          <w:p w14:paraId="5EBA995D" w14:textId="7756D61C" w:rsidR="00536876" w:rsidRPr="00D26A1A" w:rsidRDefault="00536876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ภาระผูกพันอื่น</w:t>
            </w:r>
            <w:r w:rsidRPr="00D26A1A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D26A1A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ๆ</w:t>
            </w:r>
          </w:p>
        </w:tc>
        <w:tc>
          <w:tcPr>
            <w:tcW w:w="763" w:type="pct"/>
          </w:tcPr>
          <w:p w14:paraId="379A5BA1" w14:textId="77777777" w:rsidR="00536876" w:rsidRPr="00D26A1A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160" w:type="pct"/>
          </w:tcPr>
          <w:p w14:paraId="37B9F6F9" w14:textId="77777777" w:rsidR="00536876" w:rsidRPr="00D26A1A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728" w:type="pct"/>
          </w:tcPr>
          <w:p w14:paraId="74446CDF" w14:textId="77777777" w:rsidR="00536876" w:rsidRPr="00D26A1A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60B3E" w:rsidRPr="00D26A1A" w14:paraId="33BAEEDD" w14:textId="77777777" w:rsidTr="00260B3E">
        <w:tc>
          <w:tcPr>
            <w:tcW w:w="3349" w:type="pct"/>
          </w:tcPr>
          <w:p w14:paraId="7464C3E0" w14:textId="6D1853F1" w:rsidR="00260B3E" w:rsidRPr="00D26A1A" w:rsidRDefault="00260B3E" w:rsidP="0026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D26A1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63" w:type="pct"/>
          </w:tcPr>
          <w:p w14:paraId="58BB529F" w14:textId="445D6690" w:rsidR="00260B3E" w:rsidRPr="00260B3E" w:rsidRDefault="00260B3E" w:rsidP="00260B3E">
            <w:pPr>
              <w:pStyle w:val="acctfourfigures"/>
              <w:tabs>
                <w:tab w:val="clear" w:pos="765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282,654</w:t>
            </w:r>
          </w:p>
        </w:tc>
        <w:tc>
          <w:tcPr>
            <w:tcW w:w="160" w:type="pct"/>
          </w:tcPr>
          <w:p w14:paraId="255D8D7B" w14:textId="77777777" w:rsidR="00260B3E" w:rsidRPr="00D26A1A" w:rsidRDefault="00260B3E" w:rsidP="0026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728" w:type="pct"/>
          </w:tcPr>
          <w:p w14:paraId="11097ADB" w14:textId="62D124AF" w:rsidR="00260B3E" w:rsidRPr="00D26A1A" w:rsidRDefault="00260B3E" w:rsidP="00260B3E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282,654</w:t>
            </w:r>
          </w:p>
        </w:tc>
      </w:tr>
      <w:tr w:rsidR="00260B3E" w:rsidRPr="00D26A1A" w14:paraId="2E5AE850" w14:textId="77777777" w:rsidTr="00260B3E">
        <w:tc>
          <w:tcPr>
            <w:tcW w:w="3349" w:type="pct"/>
          </w:tcPr>
          <w:p w14:paraId="4FA1F8A5" w14:textId="759636B8" w:rsidR="00260B3E" w:rsidRPr="00D26A1A" w:rsidRDefault="00260B3E" w:rsidP="0026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26A1A">
              <w:rPr>
                <w:rFonts w:ascii="Angsana New" w:hAnsi="Angsana New"/>
                <w:sz w:val="29"/>
                <w:szCs w:val="29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63" w:type="pct"/>
          </w:tcPr>
          <w:p w14:paraId="13CCA68A" w14:textId="1EBE2450" w:rsidR="00260B3E" w:rsidRDefault="00260B3E" w:rsidP="00260B3E">
            <w:pPr>
              <w:pStyle w:val="acctfourfigures"/>
              <w:tabs>
                <w:tab w:val="clear" w:pos="765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28,355</w:t>
            </w:r>
          </w:p>
        </w:tc>
        <w:tc>
          <w:tcPr>
            <w:tcW w:w="160" w:type="pct"/>
          </w:tcPr>
          <w:p w14:paraId="2D1DB262" w14:textId="77777777" w:rsidR="00260B3E" w:rsidRPr="00D26A1A" w:rsidRDefault="00260B3E" w:rsidP="0026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728" w:type="pct"/>
          </w:tcPr>
          <w:p w14:paraId="6751208E" w14:textId="7F83C117" w:rsidR="00260B3E" w:rsidRDefault="00260B3E" w:rsidP="00260B3E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28,355</w:t>
            </w:r>
          </w:p>
        </w:tc>
      </w:tr>
      <w:tr w:rsidR="00260B3E" w:rsidRPr="00D26A1A" w14:paraId="7A639969" w14:textId="77777777" w:rsidTr="00260B3E">
        <w:tc>
          <w:tcPr>
            <w:tcW w:w="3349" w:type="pct"/>
          </w:tcPr>
          <w:p w14:paraId="0CB55455" w14:textId="37D0777F" w:rsidR="00260B3E" w:rsidRPr="00D26A1A" w:rsidRDefault="00260B3E" w:rsidP="0026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6148F">
              <w:rPr>
                <w:rFonts w:asciiTheme="majorBidi" w:hAnsiTheme="majorBidi" w:cstheme="majorBidi"/>
                <w:sz w:val="29"/>
                <w:szCs w:val="29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63" w:type="pct"/>
          </w:tcPr>
          <w:p w14:paraId="23710032" w14:textId="314B9BCF" w:rsidR="00260B3E" w:rsidRPr="00D26A1A" w:rsidRDefault="00260B3E" w:rsidP="00260B3E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22,788</w:t>
            </w:r>
          </w:p>
        </w:tc>
        <w:tc>
          <w:tcPr>
            <w:tcW w:w="160" w:type="pct"/>
          </w:tcPr>
          <w:p w14:paraId="4121444C" w14:textId="77777777" w:rsidR="00260B3E" w:rsidRPr="00D26A1A" w:rsidRDefault="00260B3E" w:rsidP="0026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728" w:type="pct"/>
          </w:tcPr>
          <w:p w14:paraId="3445F20D" w14:textId="25D8DED8" w:rsidR="00260B3E" w:rsidRPr="00D26A1A" w:rsidRDefault="00260B3E" w:rsidP="00260B3E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16,287</w:t>
            </w:r>
          </w:p>
        </w:tc>
      </w:tr>
      <w:tr w:rsidR="00260B3E" w:rsidRPr="00D26A1A" w14:paraId="7CE1F46C" w14:textId="77777777" w:rsidTr="00260B3E">
        <w:tc>
          <w:tcPr>
            <w:tcW w:w="3349" w:type="pct"/>
          </w:tcPr>
          <w:p w14:paraId="33056474" w14:textId="1AEADD2C" w:rsidR="00260B3E" w:rsidRPr="00D26A1A" w:rsidRDefault="00260B3E" w:rsidP="0026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26A1A">
              <w:rPr>
                <w:rFonts w:asciiTheme="majorBidi" w:hAnsiTheme="majorBidi"/>
                <w:sz w:val="29"/>
                <w:szCs w:val="29"/>
                <w:cs/>
              </w:rPr>
              <w:t>สัญญาก่อสร้างแผงโซลาร์บนหลังคา</w:t>
            </w:r>
          </w:p>
        </w:tc>
        <w:tc>
          <w:tcPr>
            <w:tcW w:w="763" w:type="pct"/>
          </w:tcPr>
          <w:p w14:paraId="70EB72C1" w14:textId="3A48F3BA" w:rsidR="00260B3E" w:rsidRPr="00D26A1A" w:rsidRDefault="00260B3E" w:rsidP="00260B3E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22,747</w:t>
            </w:r>
          </w:p>
        </w:tc>
        <w:tc>
          <w:tcPr>
            <w:tcW w:w="160" w:type="pct"/>
          </w:tcPr>
          <w:p w14:paraId="139E544C" w14:textId="77777777" w:rsidR="00260B3E" w:rsidRPr="00D26A1A" w:rsidRDefault="00260B3E" w:rsidP="0026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728" w:type="pct"/>
          </w:tcPr>
          <w:p w14:paraId="3C149697" w14:textId="702E0C43" w:rsidR="00260B3E" w:rsidRPr="00D26A1A" w:rsidRDefault="00260B3E" w:rsidP="00FC6136">
            <w:pPr>
              <w:pStyle w:val="acctfourfigures"/>
              <w:tabs>
                <w:tab w:val="clear" w:pos="765"/>
              </w:tabs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60B3E" w:rsidRPr="00D26A1A" w14:paraId="50B14F3B" w14:textId="77777777" w:rsidTr="00260B3E">
        <w:tc>
          <w:tcPr>
            <w:tcW w:w="3349" w:type="pct"/>
          </w:tcPr>
          <w:p w14:paraId="3D02BC7D" w14:textId="3F9AA21E" w:rsidR="00260B3E" w:rsidRPr="00E6148F" w:rsidRDefault="00260B3E" w:rsidP="0026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6148F">
              <w:rPr>
                <w:rFonts w:ascii="Angsana New" w:hAnsi="Angsana New" w:hint="cs"/>
                <w:sz w:val="29"/>
                <w:szCs w:val="29"/>
                <w:cs/>
              </w:rPr>
              <w:t>สัญญาใช้ประโยชน์พื้นที่</w:t>
            </w:r>
          </w:p>
        </w:tc>
        <w:tc>
          <w:tcPr>
            <w:tcW w:w="763" w:type="pct"/>
            <w:shd w:val="clear" w:color="auto" w:fill="auto"/>
          </w:tcPr>
          <w:p w14:paraId="2D05E632" w14:textId="7DF829DE" w:rsidR="00260B3E" w:rsidRPr="00E6148F" w:rsidRDefault="00260B3E" w:rsidP="00260B3E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14,336</w:t>
            </w:r>
          </w:p>
        </w:tc>
        <w:tc>
          <w:tcPr>
            <w:tcW w:w="160" w:type="pct"/>
            <w:shd w:val="clear" w:color="auto" w:fill="auto"/>
          </w:tcPr>
          <w:p w14:paraId="565CDD63" w14:textId="77777777" w:rsidR="00260B3E" w:rsidRPr="00E6148F" w:rsidRDefault="00260B3E" w:rsidP="0026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728" w:type="pct"/>
            <w:shd w:val="clear" w:color="auto" w:fill="auto"/>
          </w:tcPr>
          <w:p w14:paraId="43A5F4E8" w14:textId="71671238" w:rsidR="00260B3E" w:rsidRPr="00E6148F" w:rsidRDefault="00260B3E" w:rsidP="00260B3E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5,405</w:t>
            </w:r>
          </w:p>
        </w:tc>
      </w:tr>
      <w:tr w:rsidR="00260B3E" w:rsidRPr="00D26A1A" w14:paraId="50D50827" w14:textId="77777777" w:rsidTr="00260B3E">
        <w:tc>
          <w:tcPr>
            <w:tcW w:w="3349" w:type="pct"/>
          </w:tcPr>
          <w:p w14:paraId="30CFC79B" w14:textId="68D67E76" w:rsidR="00260B3E" w:rsidRPr="00E6148F" w:rsidRDefault="00260B3E" w:rsidP="0026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6148F">
              <w:rPr>
                <w:rFonts w:ascii="Angsana New" w:hAnsi="Angsana New" w:hint="cs"/>
                <w:sz w:val="29"/>
                <w:szCs w:val="29"/>
                <w:cs/>
              </w:rPr>
              <w:t>สัญญาอื่น ๆ</w:t>
            </w:r>
          </w:p>
        </w:tc>
        <w:tc>
          <w:tcPr>
            <w:tcW w:w="763" w:type="pct"/>
          </w:tcPr>
          <w:p w14:paraId="2E295F73" w14:textId="3CE90BC4" w:rsidR="00260B3E" w:rsidRPr="00E6148F" w:rsidRDefault="00260B3E" w:rsidP="00260B3E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E6148F">
              <w:rPr>
                <w:rFonts w:ascii="Angsana New" w:hAnsi="Angsana New"/>
                <w:sz w:val="29"/>
                <w:szCs w:val="29"/>
                <w:lang w:val="en-US" w:bidi="th-TH"/>
              </w:rPr>
              <w:t>2,6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83</w:t>
            </w:r>
          </w:p>
        </w:tc>
        <w:tc>
          <w:tcPr>
            <w:tcW w:w="160" w:type="pct"/>
          </w:tcPr>
          <w:p w14:paraId="043F85F7" w14:textId="77777777" w:rsidR="00260B3E" w:rsidRPr="00E6148F" w:rsidRDefault="00260B3E" w:rsidP="0026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28" w:type="pct"/>
          </w:tcPr>
          <w:p w14:paraId="1402F747" w14:textId="0A1E9FCC" w:rsidR="00260B3E" w:rsidRPr="00E6148F" w:rsidRDefault="00260B3E" w:rsidP="00260B3E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E6148F">
              <w:rPr>
                <w:rFonts w:ascii="Angsana New" w:hAnsi="Angsana New"/>
                <w:sz w:val="29"/>
                <w:szCs w:val="29"/>
                <w:lang w:val="en-US" w:bidi="th-TH"/>
              </w:rPr>
              <w:t>1,745</w:t>
            </w:r>
          </w:p>
        </w:tc>
      </w:tr>
      <w:tr w:rsidR="00260B3E" w:rsidRPr="00D26A1A" w14:paraId="35CFED2A" w14:textId="77777777" w:rsidTr="00260B3E">
        <w:tc>
          <w:tcPr>
            <w:tcW w:w="3349" w:type="pct"/>
          </w:tcPr>
          <w:p w14:paraId="7B6B4FEC" w14:textId="77777777" w:rsidR="00260B3E" w:rsidRPr="00D26A1A" w:rsidRDefault="00260B3E" w:rsidP="00260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26A1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218A2379" w:rsidR="00260B3E" w:rsidRPr="00D26A1A" w:rsidRDefault="00260B3E" w:rsidP="00260B3E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373,563</w:t>
            </w:r>
          </w:p>
        </w:tc>
        <w:tc>
          <w:tcPr>
            <w:tcW w:w="160" w:type="pct"/>
            <w:vAlign w:val="bottom"/>
          </w:tcPr>
          <w:p w14:paraId="38A675A5" w14:textId="77777777" w:rsidR="00260B3E" w:rsidRPr="00D26A1A" w:rsidRDefault="00260B3E" w:rsidP="00260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0016398E" w:rsidR="00260B3E" w:rsidRPr="00D26A1A" w:rsidRDefault="00260B3E" w:rsidP="00260B3E">
            <w:pPr>
              <w:pStyle w:val="acctfourfigures"/>
              <w:tabs>
                <w:tab w:val="clear" w:pos="765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334,446</w:t>
            </w:r>
          </w:p>
        </w:tc>
      </w:tr>
    </w:tbl>
    <w:p w14:paraId="40005758" w14:textId="68239C90" w:rsidR="00664D13" w:rsidRPr="00D26A1A" w:rsidRDefault="00664D13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4725D83F" w14:textId="1BB36291" w:rsidR="00AA652A" w:rsidRPr="00D40150" w:rsidRDefault="00B05399" w:rsidP="00F04FC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D40150">
        <w:rPr>
          <w:rFonts w:ascii="Angsana New" w:hAnsi="Angsana New" w:hint="cs"/>
          <w:bCs/>
          <w:sz w:val="30"/>
          <w:szCs w:val="30"/>
          <w:cs/>
        </w:rPr>
        <w:t>หนี้สินที่อาจเกิดขึ้น</w:t>
      </w:r>
    </w:p>
    <w:p w14:paraId="4BD90993" w14:textId="60512F62" w:rsidR="00B05399" w:rsidRPr="00D26A1A" w:rsidRDefault="00B05399" w:rsidP="00B05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2"/>
          <w:szCs w:val="12"/>
        </w:rPr>
      </w:pPr>
    </w:p>
    <w:p w14:paraId="25939A6B" w14:textId="4660B0B5" w:rsidR="00B05399" w:rsidRPr="00D40150" w:rsidRDefault="00B05399" w:rsidP="00B05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D40150">
        <w:rPr>
          <w:rFonts w:ascii="Angsana New" w:hAnsi="Angsana New" w:hint="cs"/>
          <w:sz w:val="30"/>
          <w:szCs w:val="30"/>
          <w:cs/>
          <w:lang w:val="en-GB"/>
        </w:rPr>
        <w:t xml:space="preserve">ณ วันที่ </w:t>
      </w:r>
      <w:r w:rsidRPr="00D40150">
        <w:rPr>
          <w:rFonts w:ascii="Angsana New" w:hAnsi="Angsana New"/>
          <w:sz w:val="30"/>
          <w:szCs w:val="30"/>
          <w:lang w:val="en-GB" w:bidi="ar-SA"/>
        </w:rPr>
        <w:t>3</w:t>
      </w:r>
      <w:r w:rsidR="007C0759" w:rsidRPr="00D40150">
        <w:rPr>
          <w:rFonts w:ascii="Angsana New" w:hAnsi="Angsana New"/>
          <w:sz w:val="30"/>
          <w:szCs w:val="30"/>
        </w:rPr>
        <w:t>0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="007009B7">
        <w:rPr>
          <w:rFonts w:ascii="Angsana New" w:hAnsi="Angsana New" w:hint="cs"/>
          <w:sz w:val="30"/>
          <w:szCs w:val="30"/>
          <w:cs/>
        </w:rPr>
        <w:t>กันยายน</w:t>
      </w:r>
      <w:r w:rsidR="007C0759" w:rsidRPr="00D40150">
        <w:rPr>
          <w:rFonts w:ascii="Angsana New" w:hAnsi="Angsana New" w:hint="cs"/>
          <w:sz w:val="30"/>
          <w:szCs w:val="30"/>
          <w:cs/>
        </w:rPr>
        <w:t xml:space="preserve"> </w:t>
      </w:r>
      <w:r w:rsidRPr="00D40150">
        <w:rPr>
          <w:rFonts w:ascii="Angsana New" w:hAnsi="Angsana New"/>
          <w:sz w:val="30"/>
          <w:szCs w:val="30"/>
          <w:lang w:val="en-GB" w:bidi="ar-SA"/>
        </w:rPr>
        <w:t xml:space="preserve">2563 </w:t>
      </w:r>
      <w:r w:rsidRPr="00D40150">
        <w:rPr>
          <w:rFonts w:ascii="Angsana New" w:hAnsi="Angsana New" w:hint="cs"/>
          <w:sz w:val="30"/>
          <w:szCs w:val="30"/>
          <w:cs/>
          <w:lang w:val="en-GB"/>
        </w:rPr>
        <w:t>บริษัทมีหนังสือค้ำประกัน</w:t>
      </w:r>
      <w:r w:rsidR="00511C41" w:rsidRPr="00D40150">
        <w:rPr>
          <w:rFonts w:ascii="Angsana New" w:hAnsi="Angsana New" w:hint="cs"/>
          <w:sz w:val="30"/>
          <w:szCs w:val="30"/>
          <w:cs/>
          <w:lang w:val="en-GB"/>
        </w:rPr>
        <w:t>จากธนาคาร</w:t>
      </w:r>
      <w:r w:rsidRPr="00D40150">
        <w:rPr>
          <w:rFonts w:ascii="Angsana New" w:hAnsi="Angsana New" w:hint="cs"/>
          <w:sz w:val="30"/>
          <w:szCs w:val="30"/>
          <w:cs/>
          <w:lang w:val="en-GB"/>
        </w:rPr>
        <w:t>ให้การดำเนินงาน</w:t>
      </w:r>
      <w:r w:rsidR="00511C41" w:rsidRPr="00D40150">
        <w:rPr>
          <w:rFonts w:ascii="Angsana New" w:hAnsi="Angsana New" w:hint="cs"/>
          <w:sz w:val="30"/>
          <w:szCs w:val="30"/>
          <w:cs/>
          <w:lang w:val="en-GB"/>
        </w:rPr>
        <w:t>ของ</w:t>
      </w:r>
      <w:r w:rsidRPr="00D40150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287AE0" w:rsidRPr="00D40150">
        <w:rPr>
          <w:rFonts w:ascii="Angsana New" w:hAnsi="Angsana New" w:hint="cs"/>
          <w:sz w:val="30"/>
          <w:szCs w:val="30"/>
          <w:cs/>
          <w:lang w:val="en-GB"/>
        </w:rPr>
        <w:t>ย่อย</w:t>
      </w:r>
      <w:r w:rsidR="00511C41" w:rsidRPr="00D40150">
        <w:rPr>
          <w:rFonts w:ascii="Angsana New" w:hAnsi="Angsana New" w:hint="cs"/>
          <w:sz w:val="30"/>
          <w:szCs w:val="30"/>
          <w:cs/>
          <w:lang w:val="en-GB"/>
        </w:rPr>
        <w:t>หลายแห่ง</w:t>
      </w:r>
      <w:r w:rsidRPr="00D40150">
        <w:rPr>
          <w:rFonts w:ascii="Angsana New" w:hAnsi="Angsana New" w:hint="cs"/>
          <w:sz w:val="30"/>
          <w:szCs w:val="30"/>
          <w:cs/>
          <w:lang w:val="en-GB"/>
        </w:rPr>
        <w:t>เป็นจำนวน</w:t>
      </w:r>
      <w:r w:rsidR="00084ED6" w:rsidRPr="00D40150">
        <w:rPr>
          <w:rFonts w:ascii="Angsana New" w:hAnsi="Angsana New" w:hint="cs"/>
          <w:sz w:val="30"/>
          <w:szCs w:val="30"/>
          <w:cs/>
          <w:lang w:val="en-GB"/>
        </w:rPr>
        <w:t>เงิน</w:t>
      </w:r>
      <w:r w:rsidRPr="00D40150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6F3EC6">
        <w:rPr>
          <w:rFonts w:ascii="Angsana New" w:hAnsi="Angsana New"/>
          <w:sz w:val="30"/>
          <w:szCs w:val="30"/>
        </w:rPr>
        <w:t>93,791</w:t>
      </w:r>
      <w:r w:rsidR="00D73AD4">
        <w:rPr>
          <w:rFonts w:ascii="Angsana New" w:hAnsi="Angsana New"/>
          <w:sz w:val="30"/>
          <w:szCs w:val="30"/>
          <w:cs/>
        </w:rPr>
        <w:t xml:space="preserve"> </w:t>
      </w:r>
      <w:r w:rsidRPr="00D40150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</w:t>
      </w:r>
      <w:r w:rsidRPr="00D40150">
        <w:rPr>
          <w:rFonts w:ascii="Angsana New" w:hAnsi="Angsana New"/>
          <w:i/>
          <w:iCs/>
          <w:sz w:val="30"/>
          <w:szCs w:val="30"/>
          <w:lang w:val="en-GB" w:bidi="ar-SA"/>
        </w:rPr>
        <w:t xml:space="preserve">(31 </w:t>
      </w:r>
      <w:r w:rsidRPr="00D40150">
        <w:rPr>
          <w:rFonts w:ascii="Angsana New" w:hAnsi="Angsana New" w:hint="cs"/>
          <w:i/>
          <w:iCs/>
          <w:sz w:val="30"/>
          <w:szCs w:val="30"/>
          <w:cs/>
          <w:lang w:val="en-GB"/>
        </w:rPr>
        <w:t>ธันวาคม</w:t>
      </w:r>
      <w:r w:rsidR="00505BC9" w:rsidRPr="00D40150">
        <w:rPr>
          <w:rFonts w:ascii="Angsana New" w:hAnsi="Angsana New"/>
          <w:i/>
          <w:iCs/>
          <w:sz w:val="30"/>
          <w:szCs w:val="30"/>
          <w:lang w:val="en-GB"/>
        </w:rPr>
        <w:t xml:space="preserve"> 2562</w:t>
      </w:r>
      <w:r w:rsidRPr="00D40150">
        <w:rPr>
          <w:rFonts w:ascii="Angsana New" w:hAnsi="Angsana New"/>
          <w:i/>
          <w:iCs/>
          <w:sz w:val="30"/>
          <w:szCs w:val="30"/>
          <w:lang w:val="en-GB" w:bidi="ar-SA"/>
        </w:rPr>
        <w:t xml:space="preserve">: 94,075 </w:t>
      </w:r>
      <w:r w:rsidRPr="00D40150">
        <w:rPr>
          <w:rFonts w:ascii="Angsana New" w:hAnsi="Angsana New" w:hint="cs"/>
          <w:i/>
          <w:iCs/>
          <w:sz w:val="30"/>
          <w:szCs w:val="30"/>
          <w:cs/>
          <w:lang w:val="en-GB"/>
        </w:rPr>
        <w:t>ล้านบาท</w:t>
      </w:r>
      <w:r w:rsidR="00084ED6" w:rsidRPr="00D40150">
        <w:rPr>
          <w:rFonts w:ascii="Angsana New" w:hAnsi="Angsana New"/>
          <w:i/>
          <w:iCs/>
          <w:sz w:val="30"/>
          <w:szCs w:val="30"/>
          <w:lang w:val="en-GB"/>
        </w:rPr>
        <w:t>)</w:t>
      </w:r>
    </w:p>
    <w:p w14:paraId="78C4C0B0" w14:textId="05A3CF17" w:rsidR="00D40150" w:rsidRPr="00D26A1A" w:rsidRDefault="00D40150" w:rsidP="00D26A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2"/>
          <w:szCs w:val="12"/>
          <w:cs/>
        </w:rPr>
      </w:pPr>
    </w:p>
    <w:p w14:paraId="773FF57A" w14:textId="06CCC596" w:rsidR="001A41A0" w:rsidRPr="00D40150" w:rsidRDefault="001A41A0" w:rsidP="00F04FC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D40150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5366EB8A" w14:textId="2E66F210" w:rsidR="00BD198F" w:rsidRPr="00D26A1A" w:rsidRDefault="00BD198F" w:rsidP="00BD19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2"/>
          <w:szCs w:val="12"/>
        </w:rPr>
      </w:pPr>
    </w:p>
    <w:p w14:paraId="30C02997" w14:textId="37FA0A5D" w:rsidR="00AB04C4" w:rsidRDefault="00DE614A" w:rsidP="00AB04C4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tab/>
      </w:r>
      <w:r w:rsidRPr="00504F07">
        <w:rPr>
          <w:rFonts w:ascii="Angsana New" w:hAnsi="Angsana New" w:hint="cs"/>
          <w:sz w:val="30"/>
          <w:szCs w:val="30"/>
          <w:cs/>
        </w:rPr>
        <w:t xml:space="preserve">ในไตรมาส </w:t>
      </w:r>
      <w:r w:rsidR="00024FC3">
        <w:rPr>
          <w:rFonts w:ascii="Angsana New" w:hAnsi="Angsana New"/>
          <w:sz w:val="30"/>
          <w:szCs w:val="30"/>
          <w:lang w:val="en-GB"/>
        </w:rPr>
        <w:t>1</w:t>
      </w:r>
      <w:r w:rsidRPr="00504F07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504F07">
        <w:rPr>
          <w:rFonts w:ascii="Angsana New" w:hAnsi="Angsana New" w:hint="cs"/>
          <w:sz w:val="30"/>
          <w:szCs w:val="30"/>
          <w:cs/>
        </w:rPr>
        <w:t xml:space="preserve">ปี </w:t>
      </w:r>
      <w:r w:rsidRPr="00504F07">
        <w:rPr>
          <w:rFonts w:ascii="Angsana New" w:hAnsi="Angsana New" w:hint="cs"/>
          <w:sz w:val="30"/>
          <w:szCs w:val="30"/>
          <w:lang w:val="en-GB"/>
        </w:rPr>
        <w:t xml:space="preserve">2563 </w:t>
      </w:r>
      <w:r w:rsidRPr="00504F07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พนักงานกลุ่มหนึ่งได้ลาออกจากบริษัท และต่อมาได้ยื่นฟ้องคดีต่อศาล</w:t>
      </w:r>
      <w:r w:rsidRPr="00504F07">
        <w:rPr>
          <w:rFonts w:ascii="Angsana New" w:hAnsi="Angsana New" w:hint="cs"/>
          <w:sz w:val="30"/>
          <w:szCs w:val="30"/>
          <w:cs/>
        </w:rPr>
        <w:t xml:space="preserve">เพื่อเรียกร้องให้บริษัทจ่ายเงินชดเชยเป็นจำนวนรวม </w:t>
      </w:r>
      <w:r w:rsidRPr="00504F07">
        <w:rPr>
          <w:rFonts w:ascii="Angsana New" w:hAnsi="Angsana New" w:hint="cs"/>
          <w:sz w:val="30"/>
          <w:szCs w:val="30"/>
          <w:lang w:val="en-GB"/>
        </w:rPr>
        <w:t xml:space="preserve">2.81 </w:t>
      </w:r>
      <w:r w:rsidRPr="00504F07">
        <w:rPr>
          <w:rFonts w:ascii="Angsana New" w:hAnsi="Angsana New" w:hint="cs"/>
          <w:sz w:val="30"/>
          <w:szCs w:val="30"/>
          <w:cs/>
        </w:rPr>
        <w:t xml:space="preserve">ล้านบาท ซึ่งบริษัทได้ฟ้องแย้งเรื่องดังกล่าวและเรียกร้องค่าเสียหายจำนวนรวม </w:t>
      </w:r>
      <w:r w:rsidRPr="00504F07">
        <w:rPr>
          <w:rFonts w:ascii="Angsana New" w:hAnsi="Angsana New" w:hint="cs"/>
          <w:sz w:val="30"/>
          <w:szCs w:val="30"/>
          <w:lang w:val="en-GB"/>
        </w:rPr>
        <w:t xml:space="preserve">6 </w:t>
      </w:r>
      <w:r w:rsidRPr="00504F07">
        <w:rPr>
          <w:rFonts w:ascii="Angsana New" w:hAnsi="Angsana New" w:hint="cs"/>
          <w:sz w:val="30"/>
          <w:szCs w:val="30"/>
          <w:cs/>
        </w:rPr>
        <w:t xml:space="preserve">ล้านบาท นอกจากนี้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Pr="00504F07">
        <w:rPr>
          <w:rFonts w:ascii="Angsana New" w:hAnsi="Angsana New" w:hint="cs"/>
          <w:sz w:val="30"/>
          <w:szCs w:val="30"/>
          <w:lang w:val="en-GB"/>
        </w:rPr>
        <w:t xml:space="preserve">17.59 </w:t>
      </w:r>
      <w:r w:rsidRPr="00504F07">
        <w:rPr>
          <w:rFonts w:ascii="Angsana New" w:hAnsi="Angsana New" w:hint="cs"/>
          <w:sz w:val="30"/>
          <w:szCs w:val="30"/>
          <w:cs/>
        </w:rPr>
        <w:t xml:space="preserve">ล้านบาทให้แก่โจทก์จากกรณีอุบัติเหตุของพนักงานของบริษัท </w:t>
      </w:r>
      <w:r w:rsidRPr="00504F07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โดยบริษัทได้รับความคุ้มครองตามประกันวินาศภัยตามวงเงินกรมธรรม์ อย่างไรก็ตาม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โดย</w:t>
      </w:r>
      <w:r w:rsidRPr="00504F07">
        <w:rPr>
          <w:rFonts w:ascii="Angsana New" w:hAnsi="Angsana New" w:hint="cs"/>
          <w:sz w:val="30"/>
          <w:szCs w:val="30"/>
          <w:cs/>
        </w:rPr>
        <w:t xml:space="preserve">คดีความข้างต้นยังไม่ถึงที่สิ้นสุดบริษัทจึงไม่มีการตั้งประมาณการสำหรับหนี้สินที่อาจเกิดขึ้นจากการถูกฟ้องร้องดังกล่าวในงบการเงินสำหรับงวดสิ้นสุดวันที่ </w:t>
      </w:r>
      <w:r w:rsidRPr="00504F07">
        <w:rPr>
          <w:rFonts w:ascii="Angsana New" w:hAnsi="Angsana New" w:hint="cs"/>
          <w:sz w:val="30"/>
          <w:szCs w:val="30"/>
          <w:lang w:val="en-GB"/>
        </w:rPr>
        <w:t>3</w:t>
      </w:r>
      <w:r w:rsidR="00C4663E" w:rsidRPr="00504F07">
        <w:rPr>
          <w:rFonts w:ascii="Angsana New" w:hAnsi="Angsana New"/>
          <w:sz w:val="30"/>
          <w:szCs w:val="30"/>
          <w:lang w:val="en-GB"/>
        </w:rPr>
        <w:t>0</w:t>
      </w:r>
      <w:r w:rsidRPr="00504F07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="00504F07" w:rsidRPr="00504F07"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Pr="00504F07">
        <w:rPr>
          <w:rFonts w:ascii="Angsana New" w:hAnsi="Angsana New" w:hint="cs"/>
          <w:sz w:val="30"/>
          <w:szCs w:val="30"/>
          <w:cs/>
        </w:rPr>
        <w:t xml:space="preserve"> </w:t>
      </w:r>
      <w:r w:rsidRPr="00504F07">
        <w:rPr>
          <w:rFonts w:ascii="Angsana New" w:hAnsi="Angsana New" w:hint="cs"/>
          <w:sz w:val="30"/>
          <w:szCs w:val="30"/>
          <w:lang w:val="en-GB"/>
        </w:rPr>
        <w:t>2563</w:t>
      </w:r>
    </w:p>
    <w:p w14:paraId="0D526CB1" w14:textId="77777777" w:rsidR="005A6A7B" w:rsidRPr="00E7784B" w:rsidRDefault="005A6A7B" w:rsidP="005A6A7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การจัดประเภทรายการใหม่</w:t>
      </w:r>
    </w:p>
    <w:p w14:paraId="0E6C7512" w14:textId="0E99CB29" w:rsidR="005A6A7B" w:rsidRDefault="005A6A7B" w:rsidP="00AB04C4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4295189" w14:textId="70AFA6D1" w:rsidR="005A6A7B" w:rsidRPr="00CE7664" w:rsidRDefault="005A6A7B" w:rsidP="005A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E7664">
        <w:rPr>
          <w:rFonts w:asciiTheme="majorBidi" w:hAnsiTheme="majorBidi" w:cstheme="majorBidi"/>
          <w:sz w:val="30"/>
          <w:szCs w:val="30"/>
          <w:cs/>
        </w:rPr>
        <w:t>รายการบางรายการในงบ</w:t>
      </w:r>
      <w:r w:rsidRPr="00CE7664">
        <w:rPr>
          <w:rFonts w:asciiTheme="majorBidi" w:hAnsiTheme="majorBidi" w:cstheme="majorBidi" w:hint="cs"/>
          <w:sz w:val="30"/>
          <w:szCs w:val="30"/>
          <w:cs/>
        </w:rPr>
        <w:t>การเงิน</w:t>
      </w:r>
      <w:r w:rsidR="001807EC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1807EC" w:rsidRPr="001807EC">
        <w:rPr>
          <w:rFonts w:asciiTheme="majorBidi" w:hAnsiTheme="majorBidi"/>
          <w:sz w:val="30"/>
          <w:szCs w:val="30"/>
          <w:cs/>
        </w:rPr>
        <w:t xml:space="preserve"> </w:t>
      </w:r>
      <w:r w:rsidRPr="00CE7664">
        <w:rPr>
          <w:rFonts w:asciiTheme="majorBidi" w:hAnsiTheme="majorBidi" w:cstheme="majorBidi"/>
          <w:sz w:val="30"/>
          <w:szCs w:val="30"/>
        </w:rPr>
        <w:t>2562</w:t>
      </w:r>
      <w:r w:rsidRPr="00CE7664">
        <w:rPr>
          <w:rFonts w:asciiTheme="majorBidi" w:hAnsiTheme="majorBidi" w:cstheme="majorBidi" w:hint="cs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ได้มีการจัดประเภทรายการใหม่เพื่อให้สอดคล้องกับการนำเสนอใน</w:t>
      </w:r>
      <w:r w:rsidR="00921DE8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CE766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349F4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4349F4">
        <w:rPr>
          <w:rFonts w:asciiTheme="majorBidi" w:hAnsiTheme="majorBidi" w:cstheme="majorBidi"/>
          <w:sz w:val="30"/>
          <w:szCs w:val="30"/>
        </w:rPr>
        <w:t xml:space="preserve">2562 </w:t>
      </w:r>
      <w:r w:rsidR="001807EC" w:rsidRPr="001807EC">
        <w:rPr>
          <w:rFonts w:asciiTheme="majorBidi" w:hAnsiTheme="majorBidi"/>
          <w:sz w:val="30"/>
          <w:szCs w:val="30"/>
          <w:cs/>
        </w:rPr>
        <w:t xml:space="preserve">สำหรับงวดสามเดือนและเก้าเดือนสิ้นสุดวันที่ 30 </w:t>
      </w:r>
      <w:r w:rsidR="005610BF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CE766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D13AD40" w14:textId="56274BA6" w:rsidR="005A6A7B" w:rsidRPr="00CE7664" w:rsidRDefault="005A6A7B" w:rsidP="00AB04C4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52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22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5A6A7B" w:rsidRPr="00CE7664" w14:paraId="5373E3A5" w14:textId="77777777" w:rsidTr="00BC0832">
        <w:trPr>
          <w:tblHeader/>
        </w:trPr>
        <w:tc>
          <w:tcPr>
            <w:tcW w:w="2322" w:type="dxa"/>
          </w:tcPr>
          <w:p w14:paraId="6940F4ED" w14:textId="77777777" w:rsidR="005A6A7B" w:rsidRPr="00CE7664" w:rsidRDefault="005A6A7B" w:rsidP="00CE76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0" w:type="dxa"/>
            <w:gridSpan w:val="11"/>
            <w:tcBorders>
              <w:top w:val="nil"/>
              <w:left w:val="nil"/>
              <w:right w:val="nil"/>
            </w:tcBorders>
          </w:tcPr>
          <w:p w14:paraId="7C01284C" w14:textId="7E52AF66" w:rsidR="005A6A7B" w:rsidRPr="00CE7664" w:rsidRDefault="005A6A7B" w:rsidP="00CE7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E766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0316FD" w:rsidRPr="00CE7664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  <w:tr w:rsidR="005A6A7B" w:rsidRPr="00CE7664" w14:paraId="11F41660" w14:textId="77777777" w:rsidTr="00BC0832">
        <w:trPr>
          <w:tblHeader/>
        </w:trPr>
        <w:tc>
          <w:tcPr>
            <w:tcW w:w="2322" w:type="dxa"/>
          </w:tcPr>
          <w:p w14:paraId="1FF10A7C" w14:textId="77777777" w:rsidR="005A6A7B" w:rsidRPr="00CE7664" w:rsidRDefault="005A6A7B" w:rsidP="00CE76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BECD8" w14:textId="77777777" w:rsidR="005A6A7B" w:rsidRPr="00CE7664" w:rsidRDefault="005A6A7B" w:rsidP="00CE766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76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92A0458" w14:textId="77777777" w:rsidR="005A6A7B" w:rsidRPr="00CE7664" w:rsidRDefault="005A6A7B" w:rsidP="00CE766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F570C4" w14:textId="77777777" w:rsidR="005A6A7B" w:rsidRPr="00CE7664" w:rsidRDefault="005A6A7B" w:rsidP="00CE766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76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BC0832" w:rsidRPr="00CE7664" w14:paraId="2B118CBD" w14:textId="77777777" w:rsidTr="00BC0832">
        <w:trPr>
          <w:trHeight w:val="60"/>
          <w:tblHeader/>
        </w:trPr>
        <w:tc>
          <w:tcPr>
            <w:tcW w:w="2322" w:type="dxa"/>
          </w:tcPr>
          <w:p w14:paraId="26226C17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99656E" w14:textId="109A7D82" w:rsidR="00BC0832" w:rsidRPr="00CE7664" w:rsidRDefault="00BC0832" w:rsidP="00BC0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44D4F3D8" w14:textId="77777777" w:rsidR="00BC0832" w:rsidRPr="00CE7664" w:rsidRDefault="00BC0832" w:rsidP="00BC0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389B78DD" w14:textId="01C3D3C2" w:rsidR="00BC0832" w:rsidRPr="00CE7664" w:rsidRDefault="00BC0832" w:rsidP="00BC0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3F78967E" w14:textId="77777777" w:rsidR="00BC0832" w:rsidRPr="00CE7664" w:rsidRDefault="00BC0832" w:rsidP="00BC0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1032424F" w14:textId="656360C1" w:rsidR="00BC0832" w:rsidRPr="00CE7664" w:rsidRDefault="00BC0832" w:rsidP="00BC0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  <w:vAlign w:val="bottom"/>
          </w:tcPr>
          <w:p w14:paraId="73267EB4" w14:textId="77777777" w:rsidR="00BC0832" w:rsidRPr="00CE7664" w:rsidRDefault="00BC0832" w:rsidP="00BC0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26D7AD76" w14:textId="45752DAE" w:rsidR="00BC0832" w:rsidRPr="00CE7664" w:rsidRDefault="00BC0832" w:rsidP="00BC0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3B265B43" w14:textId="77777777" w:rsidR="00BC0832" w:rsidRPr="00CE7664" w:rsidRDefault="00BC0832" w:rsidP="00BC0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87F98C" w14:textId="0C58F251" w:rsidR="00BC0832" w:rsidRPr="00CE7664" w:rsidRDefault="00BC0832" w:rsidP="00BC0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007D5265" w14:textId="77777777" w:rsidR="00BC0832" w:rsidRPr="00CE7664" w:rsidRDefault="00BC0832" w:rsidP="00BC0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CE9AB2" w14:textId="305381CC" w:rsidR="00BC0832" w:rsidRPr="00CE7664" w:rsidRDefault="00BC0832" w:rsidP="00BC0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BC0832" w:rsidRPr="00CE7664" w14:paraId="54BBCBFD" w14:textId="77777777" w:rsidTr="00BC0832">
        <w:trPr>
          <w:tblHeader/>
        </w:trPr>
        <w:tc>
          <w:tcPr>
            <w:tcW w:w="2322" w:type="dxa"/>
          </w:tcPr>
          <w:p w14:paraId="7AEE0A91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0" w:type="dxa"/>
            <w:gridSpan w:val="11"/>
            <w:hideMark/>
          </w:tcPr>
          <w:p w14:paraId="19184FD8" w14:textId="77777777" w:rsidR="00BC0832" w:rsidRPr="00CE7664" w:rsidRDefault="00BC0832" w:rsidP="00BC0832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E766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CE7664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CE766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BC0832" w:rsidRPr="00CE7664" w14:paraId="62B2DD9F" w14:textId="77777777" w:rsidTr="00BC0832">
        <w:tc>
          <w:tcPr>
            <w:tcW w:w="2322" w:type="dxa"/>
          </w:tcPr>
          <w:p w14:paraId="32008F5B" w14:textId="77777777" w:rsidR="00BC0832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E766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  <w:p w14:paraId="61212FF4" w14:textId="77777777" w:rsidR="00BC0832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CE76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สามเดือน</w:t>
            </w:r>
          </w:p>
          <w:p w14:paraId="0D035CC3" w14:textId="46496864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CE76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สิ้นสุดวันที่ 30 กันยายน</w:t>
            </w:r>
          </w:p>
        </w:tc>
        <w:tc>
          <w:tcPr>
            <w:tcW w:w="990" w:type="dxa"/>
          </w:tcPr>
          <w:p w14:paraId="550A5A56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938899C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03DC85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42FB2A9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E5B6CA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BA24277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DCBC53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131A7FA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05E3E8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2051D10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38CA3B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BC0832" w:rsidRPr="00CE7664" w14:paraId="1AF22FAD" w14:textId="77777777" w:rsidTr="00BC0832">
        <w:tc>
          <w:tcPr>
            <w:tcW w:w="2322" w:type="dxa"/>
            <w:hideMark/>
          </w:tcPr>
          <w:p w14:paraId="02ED12B4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7664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5BF3331E" w14:textId="33AA69BA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492,024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BFCFACB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32DEFA6" w14:textId="3290F79F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18</w:t>
            </w:r>
            <w:r w:rsidRPr="00CE766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700</w:t>
            </w:r>
          </w:p>
        </w:tc>
        <w:tc>
          <w:tcPr>
            <w:tcW w:w="270" w:type="dxa"/>
          </w:tcPr>
          <w:p w14:paraId="244F8C19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BE57ED" w14:textId="72390166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473,324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33FE575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52827D" w14:textId="7C5FC044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392,139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964A5BE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5372392" w14:textId="4F2A4E53" w:rsidR="00BC0832" w:rsidRPr="00CE7664" w:rsidRDefault="00BC0832" w:rsidP="00BC08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Pr="00CE766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270" w:type="dxa"/>
          </w:tcPr>
          <w:p w14:paraId="6F5C5EB2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A9B784" w14:textId="276BD911" w:rsidR="00BC0832" w:rsidRPr="00CE7664" w:rsidRDefault="00BC0832" w:rsidP="00BC083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373,439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C0832" w:rsidRPr="00CE7664" w14:paraId="7CA27A45" w14:textId="77777777" w:rsidTr="00BC0832">
        <w:tc>
          <w:tcPr>
            <w:tcW w:w="2322" w:type="dxa"/>
            <w:hideMark/>
          </w:tcPr>
          <w:p w14:paraId="581BC8D4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7664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CF443B5" w14:textId="6B1230B8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162</w:t>
            </w:r>
            <w:r w:rsidRPr="00CE766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642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1D656AB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6C77E6B" w14:textId="69DA5F2F" w:rsidR="00BC0832" w:rsidRPr="00CE7664" w:rsidRDefault="00BC0832" w:rsidP="00BC083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18</w:t>
            </w:r>
            <w:r w:rsidRPr="00CE766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700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E498D5C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C105FE" w14:textId="4F74372D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181</w:t>
            </w:r>
            <w:r w:rsidRPr="00CE766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342</w:t>
            </w:r>
            <w:r w:rsidRPr="00CE7664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160FDFFB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105993" w14:textId="53AED46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144</w:t>
            </w:r>
            <w:r w:rsidRPr="00CE766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519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04961D9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A3BAF00" w14:textId="1B2726CC" w:rsidR="00BC0832" w:rsidRPr="00CE7664" w:rsidRDefault="00BC0832" w:rsidP="00BC08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18</w:t>
            </w:r>
            <w:r w:rsidRPr="00CE766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700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EB585CA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DA7AB5" w14:textId="415B9078" w:rsidR="00BC0832" w:rsidRPr="00CE7664" w:rsidRDefault="00BC0832" w:rsidP="00BC083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163</w:t>
            </w:r>
            <w:r w:rsidRPr="00CE766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219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C0832" w:rsidRPr="00CE7664" w14:paraId="19C47E2F" w14:textId="77777777" w:rsidTr="00BC0832">
        <w:tc>
          <w:tcPr>
            <w:tcW w:w="2322" w:type="dxa"/>
          </w:tcPr>
          <w:p w14:paraId="43A6ADC3" w14:textId="77777777" w:rsidR="00BC0832" w:rsidRPr="00CE7664" w:rsidRDefault="00BC0832" w:rsidP="00BC0832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C64EC20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6C3831B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989D6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879A74A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13A5D5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2CDE86B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5A3D71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0F3F975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5DC71" w14:textId="77777777" w:rsidR="00BC0832" w:rsidRPr="00CE7664" w:rsidRDefault="00BC0832" w:rsidP="00BC083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97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766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D693D8" w14:textId="77777777" w:rsidR="00BC0832" w:rsidRPr="00CE7664" w:rsidRDefault="00BC0832" w:rsidP="00BC0832">
            <w:pPr>
              <w:pStyle w:val="BodyText"/>
              <w:tabs>
                <w:tab w:val="clear" w:pos="680"/>
                <w:tab w:val="decimal" w:pos="702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2BF2B989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BC0832" w:rsidRPr="00CE7664" w14:paraId="4E450643" w14:textId="77777777" w:rsidTr="00BC0832">
        <w:tc>
          <w:tcPr>
            <w:tcW w:w="2322" w:type="dxa"/>
          </w:tcPr>
          <w:p w14:paraId="6810ADCE" w14:textId="77777777" w:rsidR="00BC0832" w:rsidRPr="00CE7664" w:rsidRDefault="00BC0832" w:rsidP="00BC0832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2E8B078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3C6D65F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E1AA7C5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FA2FF50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99C98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66948DC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1D115C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62FF6C7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191AE99E" w14:textId="77777777" w:rsidR="00BC0832" w:rsidRPr="00CE7664" w:rsidRDefault="00BC0832" w:rsidP="00BC083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97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810427" w14:textId="77777777" w:rsidR="00BC0832" w:rsidRPr="00CE7664" w:rsidRDefault="00BC0832" w:rsidP="00BC0832">
            <w:pPr>
              <w:pStyle w:val="BodyText"/>
              <w:tabs>
                <w:tab w:val="clear" w:pos="680"/>
                <w:tab w:val="decimal" w:pos="702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48891705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BC0832" w:rsidRPr="00CE7664" w14:paraId="6D2E8EBF" w14:textId="77777777" w:rsidTr="00BC0832">
        <w:tc>
          <w:tcPr>
            <w:tcW w:w="2322" w:type="dxa"/>
          </w:tcPr>
          <w:p w14:paraId="5A539866" w14:textId="77777777" w:rsidR="00BC0832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</w:t>
            </w:r>
            <w:r w:rsidRPr="00CE76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  <w:p w14:paraId="7B3141B9" w14:textId="313866BD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CE76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สิ้นสุดวันที่ 30 กันยายน</w:t>
            </w:r>
          </w:p>
        </w:tc>
        <w:tc>
          <w:tcPr>
            <w:tcW w:w="990" w:type="dxa"/>
          </w:tcPr>
          <w:p w14:paraId="2BB34C12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87A1DBE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FD3B547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7DE2190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BA50B4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9B6D67D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4F7618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17233C9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5398149" w14:textId="77777777" w:rsidR="00BC0832" w:rsidRPr="00CE7664" w:rsidRDefault="00BC0832" w:rsidP="00BC083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97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A218A23" w14:textId="77777777" w:rsidR="00BC0832" w:rsidRPr="00CE7664" w:rsidRDefault="00BC0832" w:rsidP="00BC0832">
            <w:pPr>
              <w:pStyle w:val="BodyText"/>
              <w:tabs>
                <w:tab w:val="clear" w:pos="680"/>
                <w:tab w:val="decimal" w:pos="702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63BD3887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BC0832" w:rsidRPr="00CE7664" w14:paraId="1D674448" w14:textId="77777777" w:rsidTr="00BC0832">
        <w:tc>
          <w:tcPr>
            <w:tcW w:w="2322" w:type="dxa"/>
          </w:tcPr>
          <w:p w14:paraId="692911EF" w14:textId="26F234D2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7664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67A1F9C1" w14:textId="499EA37D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Pr="007A157B">
              <w:rPr>
                <w:rFonts w:ascii="Angsana New" w:hAnsi="Angsana New"/>
                <w:sz w:val="26"/>
                <w:szCs w:val="26"/>
                <w:lang w:bidi="th-TH"/>
              </w:rPr>
              <w:t>1,870,088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BF74B96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91B979A" w14:textId="5AB58D56" w:rsidR="00BC0832" w:rsidRPr="007A157B" w:rsidRDefault="00BC0832" w:rsidP="00BC08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50,993</w:t>
            </w:r>
          </w:p>
        </w:tc>
        <w:tc>
          <w:tcPr>
            <w:tcW w:w="270" w:type="dxa"/>
          </w:tcPr>
          <w:p w14:paraId="6293CE2D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598F61" w14:textId="2659E6B1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1,819,095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5DE5FD2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0EBE21" w14:textId="3FEE3268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1,597,283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3A0AC5D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601445B" w14:textId="02458BA0" w:rsidR="00BC0832" w:rsidRPr="007A157B" w:rsidRDefault="00BC0832" w:rsidP="00BC08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CE766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993</w:t>
            </w:r>
          </w:p>
        </w:tc>
        <w:tc>
          <w:tcPr>
            <w:tcW w:w="270" w:type="dxa"/>
          </w:tcPr>
          <w:p w14:paraId="79A7FEFE" w14:textId="77777777" w:rsidR="00BC0832" w:rsidRPr="00CE7664" w:rsidRDefault="00BC0832" w:rsidP="00BC0832">
            <w:pPr>
              <w:pStyle w:val="BodyText"/>
              <w:tabs>
                <w:tab w:val="clear" w:pos="680"/>
                <w:tab w:val="decimal" w:pos="702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3CEE4F5C" w14:textId="3ABE130A" w:rsidR="00BC0832" w:rsidRPr="00CE7664" w:rsidRDefault="00BC0832" w:rsidP="00BC083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1,546,290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C0832" w:rsidRPr="00CE7664" w14:paraId="5C15366A" w14:textId="77777777" w:rsidTr="00BC0832">
        <w:tc>
          <w:tcPr>
            <w:tcW w:w="2322" w:type="dxa"/>
          </w:tcPr>
          <w:p w14:paraId="5A1EA906" w14:textId="2DC151DF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7664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6547302F" w14:textId="6BD9D268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480,449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7105AAE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973BCB9" w14:textId="2720D31B" w:rsidR="00BC0832" w:rsidRPr="007A157B" w:rsidRDefault="00BC0832" w:rsidP="00BC08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50</w:t>
            </w:r>
            <w:r w:rsidRPr="00CE766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993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81BD441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AAB3A7" w14:textId="1E81985C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531,442</w:t>
            </w:r>
            <w:r w:rsidRPr="00CE7664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55BAF930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F69962" w14:textId="418E366B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157B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</w:t>
            </w:r>
            <w:r w:rsidRPr="007A157B">
              <w:rPr>
                <w:rFonts w:ascii="Angsana New" w:hAnsi="Angsana New"/>
                <w:sz w:val="26"/>
                <w:szCs w:val="26"/>
                <w:lang w:val="en-US" w:bidi="th-TH"/>
              </w:rPr>
              <w:t>411,003</w:t>
            </w:r>
            <w:r w:rsidRPr="007A157B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66EA25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A3140FD" w14:textId="6C0B73EF" w:rsidR="00BC0832" w:rsidRPr="007A157B" w:rsidRDefault="00BC0832" w:rsidP="00BC08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CE766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993</w:t>
            </w:r>
            <w:r w:rsidRPr="00CE766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E97346A" w14:textId="77777777" w:rsidR="00BC0832" w:rsidRPr="00CE7664" w:rsidRDefault="00BC0832" w:rsidP="00BC0832">
            <w:pPr>
              <w:pStyle w:val="BodyText"/>
              <w:tabs>
                <w:tab w:val="clear" w:pos="680"/>
                <w:tab w:val="decimal" w:pos="702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19C2AA8A" w14:textId="15E7EF03" w:rsidR="00BC0832" w:rsidRPr="00CE7664" w:rsidRDefault="00BC0832" w:rsidP="00BC083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461</w:t>
            </w:r>
            <w:r w:rsidRPr="00CE7664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996</w:t>
            </w:r>
            <w:r w:rsidRPr="00CE7664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C0832" w:rsidRPr="00CE7664" w14:paraId="433156A5" w14:textId="77777777" w:rsidTr="00BC0832">
        <w:tc>
          <w:tcPr>
            <w:tcW w:w="2322" w:type="dxa"/>
          </w:tcPr>
          <w:p w14:paraId="197AAA46" w14:textId="77777777" w:rsidR="00BC0832" w:rsidRPr="00CE7664" w:rsidRDefault="00BC0832" w:rsidP="00BC0832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1E2EF3D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A00A64A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84864" w14:textId="0E3AF77E" w:rsidR="00BC0832" w:rsidRPr="00CE7664" w:rsidRDefault="00BC0832" w:rsidP="00BC083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E766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0FDE031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8EBD06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CF66785" w14:textId="77777777" w:rsidR="00BC0832" w:rsidRPr="00CE7664" w:rsidRDefault="00BC0832" w:rsidP="00BC083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EE3913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5106CFC" w14:textId="77777777" w:rsidR="00BC0832" w:rsidRPr="00CE7664" w:rsidRDefault="00BC0832" w:rsidP="00BC0832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31ECA5" w14:textId="07355EDD" w:rsidR="00BC0832" w:rsidRPr="00CE7664" w:rsidRDefault="00BC0832" w:rsidP="00BC083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97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766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503B67" w14:textId="77777777" w:rsidR="00BC0832" w:rsidRPr="00CE7664" w:rsidRDefault="00BC0832" w:rsidP="00BC0832">
            <w:pPr>
              <w:pStyle w:val="BodyText"/>
              <w:tabs>
                <w:tab w:val="clear" w:pos="680"/>
                <w:tab w:val="decimal" w:pos="702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4103A081" w14:textId="77777777" w:rsidR="00BC0832" w:rsidRPr="00CE7664" w:rsidRDefault="00BC0832" w:rsidP="00BC0832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</w:tbl>
    <w:p w14:paraId="24F95E8C" w14:textId="77777777" w:rsidR="005A6A7B" w:rsidRPr="00CE7664" w:rsidRDefault="005A6A7B" w:rsidP="005A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5947745" w14:textId="0E77CCD2" w:rsidR="005A6A7B" w:rsidRPr="005A6A7B" w:rsidRDefault="005A6A7B" w:rsidP="005A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E7664">
        <w:rPr>
          <w:rFonts w:asciiTheme="majorBidi" w:hAnsiTheme="majorBidi" w:cstheme="majorBidi" w:hint="cs"/>
          <w:sz w:val="30"/>
          <w:szCs w:val="30"/>
          <w:cs/>
        </w:rPr>
        <w:t>การจัดประเภทใหม่นี้เนื่องจากผู้บริหารเห็นว่ามีความเหมาะสมกับธุรกิจของกลุ่มบริษัทมากกว่า</w:t>
      </w:r>
    </w:p>
    <w:p w14:paraId="3C8E04C2" w14:textId="77777777" w:rsidR="005A6A7B" w:rsidRDefault="005A6A7B" w:rsidP="00AB04C4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/>
          <w:sz w:val="30"/>
          <w:szCs w:val="30"/>
          <w:lang w:val="en-GB"/>
        </w:rPr>
      </w:pPr>
    </w:p>
    <w:sectPr w:rsidR="005A6A7B" w:rsidSect="00BD24FA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F2045" w14:textId="77777777" w:rsidR="00F31D40" w:rsidRDefault="00F31D40">
      <w:r>
        <w:separator/>
      </w:r>
    </w:p>
  </w:endnote>
  <w:endnote w:type="continuationSeparator" w:id="0">
    <w:p w14:paraId="47E200A7" w14:textId="77777777" w:rsidR="00F31D40" w:rsidRDefault="00F31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93714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21731B5" w14:textId="77777777" w:rsidR="00CE7664" w:rsidRPr="00136FE4" w:rsidRDefault="00CE7664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25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7079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6330A2F" w14:textId="77777777" w:rsidR="00CE7664" w:rsidRPr="00136FE4" w:rsidRDefault="00CE7664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26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53719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C2D71E5" w14:textId="77777777" w:rsidR="00CE7664" w:rsidRPr="00136FE4" w:rsidRDefault="00CE7664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27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81471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B2B28EC" w14:textId="77777777" w:rsidR="00CE7664" w:rsidRPr="00136FE4" w:rsidRDefault="00CE7664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28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7D84" w14:textId="77777777" w:rsidR="00CE7664" w:rsidRPr="00136FE4" w:rsidRDefault="00CE7664" w:rsidP="00136FE4">
    <w:pPr>
      <w:pStyle w:val="Footer"/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6A8BB" w14:textId="133ED73C" w:rsidR="00CE7664" w:rsidRPr="006D2137" w:rsidRDefault="00CE7664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72030C">
      <w:rPr>
        <w:rFonts w:ascii="Angsana New" w:hAnsi="Angsana New"/>
        <w:i/>
        <w:iCs/>
        <w:noProof/>
        <w:sz w:val="30"/>
        <w:szCs w:val="30"/>
      </w:rPr>
      <w:t>SCN TH Q3-2020 V.9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81770" w14:textId="77777777" w:rsidR="00F31D40" w:rsidRDefault="00F31D40">
      <w:r>
        <w:separator/>
      </w:r>
    </w:p>
  </w:footnote>
  <w:footnote w:type="continuationSeparator" w:id="0">
    <w:p w14:paraId="70112453" w14:textId="77777777" w:rsidR="00F31D40" w:rsidRDefault="00F31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D9A6D" w14:textId="0561EC09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5FA1800" w14:textId="77777777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1E7DCB">
      <w:rPr>
        <w:rFonts w:ascii="Angsana New" w:hAnsi="Angsana New"/>
        <w:b/>
        <w:bCs/>
        <w:sz w:val="32"/>
        <w:szCs w:val="32"/>
        <w:cs/>
      </w:rPr>
      <w:t>ระหว่างกาลแบบย่อ</w:t>
    </w:r>
  </w:p>
  <w:p w14:paraId="66777327" w14:textId="117B1387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0F899BBD" w14:textId="77777777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BFEF7" w14:textId="56CCAA22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1717CD44" w14:textId="77777777" w:rsidR="00CE7664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C709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852FAC8" w14:textId="4A367CAE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026BAAF1" w14:textId="77777777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F857C" w14:textId="30DF07BB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45F0D8D6" w14:textId="66B2184E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75D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3BB6E12" w14:textId="0E790F9A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087A8AB3" w14:textId="77777777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34EC1" w14:textId="77777777" w:rsidR="00CE7664" w:rsidRPr="00B2797B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574FE26" w14:textId="77777777" w:rsidR="00CE7664" w:rsidRDefault="00CE7664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ABA165B" w14:textId="59FB6DCA" w:rsidR="00CE7664" w:rsidRPr="00B2797B" w:rsidRDefault="00CE7664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FF881B7" w14:textId="77777777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FBD0D" w14:textId="77777777" w:rsidR="00CE7664" w:rsidRPr="00F9367B" w:rsidRDefault="00CE7664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B546C6B" w14:textId="77777777" w:rsidR="00CE7664" w:rsidRPr="00F9367B" w:rsidRDefault="00CE7664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0D036C3" w14:textId="77777777" w:rsidR="00CE7664" w:rsidRPr="00F9367B" w:rsidRDefault="00CE7664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5ED1B446" w14:textId="77777777" w:rsidR="00CE7664" w:rsidRPr="00F9367B" w:rsidRDefault="00CE7664" w:rsidP="00A02394">
    <w:pPr>
      <w:pStyle w:val="Header"/>
      <w:rPr>
        <w:sz w:val="16"/>
        <w:szCs w:val="16"/>
      </w:rPr>
    </w:pPr>
  </w:p>
  <w:p w14:paraId="2DFDCEAD" w14:textId="77777777" w:rsidR="00CE7664" w:rsidRPr="00F9367B" w:rsidRDefault="00CE7664" w:rsidP="00A02394">
    <w:pPr>
      <w:pStyle w:val="Header"/>
      <w:rPr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6ECB3" w14:textId="79909423" w:rsidR="00CE7664" w:rsidRPr="002C284C" w:rsidRDefault="00CE7664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2471B8C2" w14:textId="77777777" w:rsidR="00CE7664" w:rsidRDefault="00CE7664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022E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EE8BB39" w14:textId="3AB17C8B" w:rsidR="00CE7664" w:rsidRPr="002C284C" w:rsidRDefault="00CE7664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11632B50" w14:textId="77777777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6283" w14:textId="4B7B1E78" w:rsidR="00CE7664" w:rsidRPr="002C284C" w:rsidRDefault="00CE7664" w:rsidP="00A420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4553D96" w14:textId="77777777" w:rsidR="00CE7664" w:rsidRDefault="00CE7664" w:rsidP="00A420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476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92512D8" w14:textId="2AD15180" w:rsidR="00CE7664" w:rsidRPr="002C284C" w:rsidRDefault="00CE7664" w:rsidP="00A420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งวดสามเดือนและเก้าเดือน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5E50C4DB" w14:textId="77777777" w:rsidR="00CE7664" w:rsidRPr="002C284C" w:rsidRDefault="00CE766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935A29"/>
    <w:multiLevelType w:val="hybridMultilevel"/>
    <w:tmpl w:val="82461DCC"/>
    <w:lvl w:ilvl="0" w:tplc="BC4ADE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72B2B73"/>
    <w:multiLevelType w:val="multilevel"/>
    <w:tmpl w:val="D5EC56C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2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341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61" w:hanging="360"/>
      </w:pPr>
    </w:lvl>
    <w:lvl w:ilvl="2" w:tplc="0409001B" w:tentative="1">
      <w:start w:val="1"/>
      <w:numFmt w:val="lowerRoman"/>
      <w:lvlText w:val="%3."/>
      <w:lvlJc w:val="right"/>
      <w:pPr>
        <w:ind w:left="2781" w:hanging="180"/>
      </w:pPr>
    </w:lvl>
    <w:lvl w:ilvl="3" w:tplc="0409000F" w:tentative="1">
      <w:start w:val="1"/>
      <w:numFmt w:val="decimal"/>
      <w:lvlText w:val="%4."/>
      <w:lvlJc w:val="left"/>
      <w:pPr>
        <w:ind w:left="3501" w:hanging="360"/>
      </w:pPr>
    </w:lvl>
    <w:lvl w:ilvl="4" w:tplc="04090019" w:tentative="1">
      <w:start w:val="1"/>
      <w:numFmt w:val="lowerLetter"/>
      <w:lvlText w:val="%5."/>
      <w:lvlJc w:val="left"/>
      <w:pPr>
        <w:ind w:left="4221" w:hanging="360"/>
      </w:pPr>
    </w:lvl>
    <w:lvl w:ilvl="5" w:tplc="0409001B" w:tentative="1">
      <w:start w:val="1"/>
      <w:numFmt w:val="lowerRoman"/>
      <w:lvlText w:val="%6."/>
      <w:lvlJc w:val="right"/>
      <w:pPr>
        <w:ind w:left="4941" w:hanging="180"/>
      </w:pPr>
    </w:lvl>
    <w:lvl w:ilvl="6" w:tplc="0409000F" w:tentative="1">
      <w:start w:val="1"/>
      <w:numFmt w:val="decimal"/>
      <w:lvlText w:val="%7."/>
      <w:lvlJc w:val="left"/>
      <w:pPr>
        <w:ind w:left="5661" w:hanging="360"/>
      </w:pPr>
    </w:lvl>
    <w:lvl w:ilvl="7" w:tplc="04090019" w:tentative="1">
      <w:start w:val="1"/>
      <w:numFmt w:val="lowerLetter"/>
      <w:lvlText w:val="%8."/>
      <w:lvlJc w:val="left"/>
      <w:pPr>
        <w:ind w:left="6381" w:hanging="360"/>
      </w:pPr>
    </w:lvl>
    <w:lvl w:ilvl="8" w:tplc="04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135F66"/>
    <w:multiLevelType w:val="hybridMultilevel"/>
    <w:tmpl w:val="E2042DE6"/>
    <w:lvl w:ilvl="0" w:tplc="FF76FF62">
      <w:start w:val="1"/>
      <w:numFmt w:val="decimal"/>
      <w:lvlText w:val="%1)"/>
      <w:lvlJc w:val="left"/>
      <w:pPr>
        <w:ind w:left="990" w:hanging="360"/>
      </w:pPr>
      <w:rPr>
        <w:rFonts w:ascii="Angsana New" w:hAnsi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2B96455C"/>
    <w:multiLevelType w:val="hybridMultilevel"/>
    <w:tmpl w:val="FC62066C"/>
    <w:lvl w:ilvl="0" w:tplc="E5D0F508">
      <w:start w:val="1"/>
      <w:numFmt w:val="decimal"/>
      <w:lvlText w:val="(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22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3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4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5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FD4AAA"/>
    <w:multiLevelType w:val="hybridMultilevel"/>
    <w:tmpl w:val="28C68EF0"/>
    <w:lvl w:ilvl="0" w:tplc="8A7C386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6D0731"/>
    <w:multiLevelType w:val="hybridMultilevel"/>
    <w:tmpl w:val="87A07396"/>
    <w:lvl w:ilvl="0" w:tplc="A7A4E68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135D2E"/>
    <w:multiLevelType w:val="hybridMultilevel"/>
    <w:tmpl w:val="48427762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531D44FD"/>
    <w:multiLevelType w:val="hybridMultilevel"/>
    <w:tmpl w:val="572A82FA"/>
    <w:lvl w:ilvl="0" w:tplc="C22A65A8">
      <w:numFmt w:val="bullet"/>
      <w:lvlText w:val="-"/>
      <w:lvlJc w:val="left"/>
      <w:pPr>
        <w:ind w:left="3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40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41" w15:restartNumberingAfterBreak="0">
    <w:nsid w:val="5E7B6624"/>
    <w:multiLevelType w:val="hybridMultilevel"/>
    <w:tmpl w:val="40C8C716"/>
    <w:lvl w:ilvl="0" w:tplc="2114822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553285"/>
    <w:multiLevelType w:val="hybridMultilevel"/>
    <w:tmpl w:val="A9EA23F0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CB11CCD"/>
    <w:multiLevelType w:val="hybridMultilevel"/>
    <w:tmpl w:val="54D4DC6A"/>
    <w:lvl w:ilvl="0" w:tplc="B1F6C23A">
      <w:start w:val="12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706D0A"/>
    <w:multiLevelType w:val="hybridMultilevel"/>
    <w:tmpl w:val="EA848540"/>
    <w:lvl w:ilvl="0" w:tplc="6B6CA4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8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19"/>
  </w:num>
  <w:num w:numId="13">
    <w:abstractNumId w:val="44"/>
  </w:num>
  <w:num w:numId="14">
    <w:abstractNumId w:val="27"/>
  </w:num>
  <w:num w:numId="15">
    <w:abstractNumId w:val="29"/>
  </w:num>
  <w:num w:numId="16">
    <w:abstractNumId w:val="47"/>
  </w:num>
  <w:num w:numId="17">
    <w:abstractNumId w:val="48"/>
  </w:num>
  <w:num w:numId="18">
    <w:abstractNumId w:val="34"/>
  </w:num>
  <w:num w:numId="19">
    <w:abstractNumId w:val="31"/>
  </w:num>
  <w:num w:numId="20">
    <w:abstractNumId w:val="40"/>
  </w:num>
  <w:num w:numId="21">
    <w:abstractNumId w:val="16"/>
  </w:num>
  <w:num w:numId="22">
    <w:abstractNumId w:val="13"/>
  </w:num>
  <w:num w:numId="23">
    <w:abstractNumId w:val="23"/>
  </w:num>
  <w:num w:numId="24">
    <w:abstractNumId w:val="22"/>
  </w:num>
  <w:num w:numId="25">
    <w:abstractNumId w:val="24"/>
  </w:num>
  <w:num w:numId="26">
    <w:abstractNumId w:val="26"/>
  </w:num>
  <w:num w:numId="27">
    <w:abstractNumId w:val="32"/>
  </w:num>
  <w:num w:numId="28">
    <w:abstractNumId w:val="14"/>
  </w:num>
  <w:num w:numId="29">
    <w:abstractNumId w:val="12"/>
  </w:num>
  <w:num w:numId="30">
    <w:abstractNumId w:val="41"/>
  </w:num>
  <w:num w:numId="31">
    <w:abstractNumId w:val="20"/>
  </w:num>
  <w:num w:numId="32">
    <w:abstractNumId w:val="35"/>
  </w:num>
  <w:num w:numId="33">
    <w:abstractNumId w:val="42"/>
  </w:num>
  <w:num w:numId="34">
    <w:abstractNumId w:val="43"/>
  </w:num>
  <w:num w:numId="35">
    <w:abstractNumId w:val="15"/>
  </w:num>
  <w:num w:numId="36">
    <w:abstractNumId w:val="46"/>
  </w:num>
  <w:num w:numId="37">
    <w:abstractNumId w:val="33"/>
  </w:num>
  <w:num w:numId="38">
    <w:abstractNumId w:val="38"/>
  </w:num>
  <w:num w:numId="39">
    <w:abstractNumId w:val="30"/>
  </w:num>
  <w:num w:numId="40">
    <w:abstractNumId w:val="21"/>
  </w:num>
  <w:num w:numId="41">
    <w:abstractNumId w:val="11"/>
  </w:num>
  <w:num w:numId="42">
    <w:abstractNumId w:val="18"/>
  </w:num>
  <w:num w:numId="43">
    <w:abstractNumId w:val="10"/>
  </w:num>
  <w:num w:numId="44">
    <w:abstractNumId w:val="25"/>
  </w:num>
  <w:num w:numId="45">
    <w:abstractNumId w:val="49"/>
  </w:num>
  <w:num w:numId="46">
    <w:abstractNumId w:val="17"/>
  </w:num>
  <w:num w:numId="47">
    <w:abstractNumId w:val="39"/>
  </w:num>
  <w:num w:numId="48">
    <w:abstractNumId w:val="37"/>
  </w:num>
  <w:num w:numId="49">
    <w:abstractNumId w:val="36"/>
  </w:num>
  <w:num w:numId="50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7E5"/>
    <w:rsid w:val="00000835"/>
    <w:rsid w:val="00000CAE"/>
    <w:rsid w:val="00000D00"/>
    <w:rsid w:val="00000F80"/>
    <w:rsid w:val="0000124A"/>
    <w:rsid w:val="000013CE"/>
    <w:rsid w:val="00001572"/>
    <w:rsid w:val="00001828"/>
    <w:rsid w:val="00001AA0"/>
    <w:rsid w:val="00001BE7"/>
    <w:rsid w:val="00001E99"/>
    <w:rsid w:val="00001FBA"/>
    <w:rsid w:val="000025E7"/>
    <w:rsid w:val="00003458"/>
    <w:rsid w:val="00003605"/>
    <w:rsid w:val="00003643"/>
    <w:rsid w:val="00003942"/>
    <w:rsid w:val="00003EC0"/>
    <w:rsid w:val="00003EED"/>
    <w:rsid w:val="0000414B"/>
    <w:rsid w:val="00004282"/>
    <w:rsid w:val="00004310"/>
    <w:rsid w:val="0000481B"/>
    <w:rsid w:val="0000505B"/>
    <w:rsid w:val="00005144"/>
    <w:rsid w:val="00005218"/>
    <w:rsid w:val="00005F56"/>
    <w:rsid w:val="00006056"/>
    <w:rsid w:val="00006270"/>
    <w:rsid w:val="00006398"/>
    <w:rsid w:val="00006431"/>
    <w:rsid w:val="00006482"/>
    <w:rsid w:val="00006644"/>
    <w:rsid w:val="00006A97"/>
    <w:rsid w:val="00006ABA"/>
    <w:rsid w:val="00006C25"/>
    <w:rsid w:val="00006D28"/>
    <w:rsid w:val="00006D8F"/>
    <w:rsid w:val="00006E55"/>
    <w:rsid w:val="000072BA"/>
    <w:rsid w:val="000073B9"/>
    <w:rsid w:val="00007929"/>
    <w:rsid w:val="0000796E"/>
    <w:rsid w:val="00007C76"/>
    <w:rsid w:val="00010063"/>
    <w:rsid w:val="00010826"/>
    <w:rsid w:val="00010C8C"/>
    <w:rsid w:val="00010D4B"/>
    <w:rsid w:val="00010E04"/>
    <w:rsid w:val="000110B0"/>
    <w:rsid w:val="00011773"/>
    <w:rsid w:val="00011FC3"/>
    <w:rsid w:val="000121EE"/>
    <w:rsid w:val="00012901"/>
    <w:rsid w:val="00012C22"/>
    <w:rsid w:val="000131EC"/>
    <w:rsid w:val="0001330E"/>
    <w:rsid w:val="00013315"/>
    <w:rsid w:val="000133DE"/>
    <w:rsid w:val="00013633"/>
    <w:rsid w:val="00013D36"/>
    <w:rsid w:val="0001448B"/>
    <w:rsid w:val="0001494A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775"/>
    <w:rsid w:val="00016D17"/>
    <w:rsid w:val="00016DE4"/>
    <w:rsid w:val="000171A8"/>
    <w:rsid w:val="0001721D"/>
    <w:rsid w:val="00017314"/>
    <w:rsid w:val="00017C5A"/>
    <w:rsid w:val="00020243"/>
    <w:rsid w:val="000205E4"/>
    <w:rsid w:val="0002085B"/>
    <w:rsid w:val="00020CB7"/>
    <w:rsid w:val="00020D51"/>
    <w:rsid w:val="00020F44"/>
    <w:rsid w:val="000212FC"/>
    <w:rsid w:val="00021395"/>
    <w:rsid w:val="00021412"/>
    <w:rsid w:val="00021B04"/>
    <w:rsid w:val="00021B38"/>
    <w:rsid w:val="0002243D"/>
    <w:rsid w:val="00022D01"/>
    <w:rsid w:val="000233EE"/>
    <w:rsid w:val="00023407"/>
    <w:rsid w:val="0002370E"/>
    <w:rsid w:val="000237F1"/>
    <w:rsid w:val="00023A10"/>
    <w:rsid w:val="00023A77"/>
    <w:rsid w:val="00023AEC"/>
    <w:rsid w:val="00024486"/>
    <w:rsid w:val="0002477D"/>
    <w:rsid w:val="00024AB2"/>
    <w:rsid w:val="00024D2D"/>
    <w:rsid w:val="00024F6A"/>
    <w:rsid w:val="00024FC3"/>
    <w:rsid w:val="000250D1"/>
    <w:rsid w:val="000251DD"/>
    <w:rsid w:val="0002528C"/>
    <w:rsid w:val="00025587"/>
    <w:rsid w:val="00025BCA"/>
    <w:rsid w:val="00025BFA"/>
    <w:rsid w:val="00025C53"/>
    <w:rsid w:val="00025C88"/>
    <w:rsid w:val="00025F0B"/>
    <w:rsid w:val="000267F3"/>
    <w:rsid w:val="000268A2"/>
    <w:rsid w:val="00026900"/>
    <w:rsid w:val="00027A4F"/>
    <w:rsid w:val="00030326"/>
    <w:rsid w:val="00030697"/>
    <w:rsid w:val="00030CCE"/>
    <w:rsid w:val="00030F85"/>
    <w:rsid w:val="0003115F"/>
    <w:rsid w:val="0003123A"/>
    <w:rsid w:val="00031428"/>
    <w:rsid w:val="000315B7"/>
    <w:rsid w:val="000316FD"/>
    <w:rsid w:val="00031B6D"/>
    <w:rsid w:val="00031DC0"/>
    <w:rsid w:val="0003243D"/>
    <w:rsid w:val="00032A0B"/>
    <w:rsid w:val="00032E07"/>
    <w:rsid w:val="0003363B"/>
    <w:rsid w:val="00033B87"/>
    <w:rsid w:val="00034DDD"/>
    <w:rsid w:val="00035427"/>
    <w:rsid w:val="00035930"/>
    <w:rsid w:val="00035FD8"/>
    <w:rsid w:val="000366A2"/>
    <w:rsid w:val="00036F17"/>
    <w:rsid w:val="000372BE"/>
    <w:rsid w:val="00037421"/>
    <w:rsid w:val="00037A0B"/>
    <w:rsid w:val="00037B3A"/>
    <w:rsid w:val="00040229"/>
    <w:rsid w:val="0004048C"/>
    <w:rsid w:val="00040512"/>
    <w:rsid w:val="0004072C"/>
    <w:rsid w:val="00040CB2"/>
    <w:rsid w:val="00041697"/>
    <w:rsid w:val="00041AFC"/>
    <w:rsid w:val="00041C99"/>
    <w:rsid w:val="00041EA4"/>
    <w:rsid w:val="000424F2"/>
    <w:rsid w:val="0004277E"/>
    <w:rsid w:val="00043227"/>
    <w:rsid w:val="00043422"/>
    <w:rsid w:val="000434EF"/>
    <w:rsid w:val="00043561"/>
    <w:rsid w:val="0004379D"/>
    <w:rsid w:val="00043A0B"/>
    <w:rsid w:val="00043D2E"/>
    <w:rsid w:val="00044636"/>
    <w:rsid w:val="000447B8"/>
    <w:rsid w:val="00045126"/>
    <w:rsid w:val="0004539A"/>
    <w:rsid w:val="00045483"/>
    <w:rsid w:val="0004560C"/>
    <w:rsid w:val="0004570C"/>
    <w:rsid w:val="000459F3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83D"/>
    <w:rsid w:val="00047962"/>
    <w:rsid w:val="00050015"/>
    <w:rsid w:val="00050684"/>
    <w:rsid w:val="00050760"/>
    <w:rsid w:val="00050962"/>
    <w:rsid w:val="00050AE9"/>
    <w:rsid w:val="00050DC8"/>
    <w:rsid w:val="00051079"/>
    <w:rsid w:val="0005109F"/>
    <w:rsid w:val="00051E09"/>
    <w:rsid w:val="00052BF4"/>
    <w:rsid w:val="00052DC7"/>
    <w:rsid w:val="00052F3E"/>
    <w:rsid w:val="000530DE"/>
    <w:rsid w:val="000539B9"/>
    <w:rsid w:val="00053AEE"/>
    <w:rsid w:val="00054235"/>
    <w:rsid w:val="000543AC"/>
    <w:rsid w:val="00054407"/>
    <w:rsid w:val="0005478B"/>
    <w:rsid w:val="00054875"/>
    <w:rsid w:val="00054E9A"/>
    <w:rsid w:val="00054FB7"/>
    <w:rsid w:val="000550A4"/>
    <w:rsid w:val="000550BC"/>
    <w:rsid w:val="00055276"/>
    <w:rsid w:val="000554FF"/>
    <w:rsid w:val="00055FCC"/>
    <w:rsid w:val="00055FE1"/>
    <w:rsid w:val="00056815"/>
    <w:rsid w:val="0005686A"/>
    <w:rsid w:val="000571B4"/>
    <w:rsid w:val="00057AAC"/>
    <w:rsid w:val="00057B67"/>
    <w:rsid w:val="00057DFB"/>
    <w:rsid w:val="000605D7"/>
    <w:rsid w:val="00060600"/>
    <w:rsid w:val="0006060D"/>
    <w:rsid w:val="000608B8"/>
    <w:rsid w:val="00060AA7"/>
    <w:rsid w:val="00060AAB"/>
    <w:rsid w:val="00060AD0"/>
    <w:rsid w:val="00060E6E"/>
    <w:rsid w:val="00061503"/>
    <w:rsid w:val="0006189A"/>
    <w:rsid w:val="00061EB7"/>
    <w:rsid w:val="000621EC"/>
    <w:rsid w:val="0006242A"/>
    <w:rsid w:val="00062B9E"/>
    <w:rsid w:val="00063026"/>
    <w:rsid w:val="00063068"/>
    <w:rsid w:val="000630B6"/>
    <w:rsid w:val="000635E9"/>
    <w:rsid w:val="00063CB4"/>
    <w:rsid w:val="00063CF4"/>
    <w:rsid w:val="00063FAA"/>
    <w:rsid w:val="00064784"/>
    <w:rsid w:val="00064ABA"/>
    <w:rsid w:val="00064AE3"/>
    <w:rsid w:val="00064B8B"/>
    <w:rsid w:val="00064FCF"/>
    <w:rsid w:val="000651B1"/>
    <w:rsid w:val="000653B6"/>
    <w:rsid w:val="000653B7"/>
    <w:rsid w:val="00065E74"/>
    <w:rsid w:val="00066704"/>
    <w:rsid w:val="00066B57"/>
    <w:rsid w:val="00066EAF"/>
    <w:rsid w:val="00067167"/>
    <w:rsid w:val="0006761C"/>
    <w:rsid w:val="000676D9"/>
    <w:rsid w:val="00067739"/>
    <w:rsid w:val="00070152"/>
    <w:rsid w:val="00070792"/>
    <w:rsid w:val="00070C00"/>
    <w:rsid w:val="00070E96"/>
    <w:rsid w:val="00071317"/>
    <w:rsid w:val="0007191E"/>
    <w:rsid w:val="00071958"/>
    <w:rsid w:val="00071FE2"/>
    <w:rsid w:val="0007255C"/>
    <w:rsid w:val="00072CBA"/>
    <w:rsid w:val="000732C1"/>
    <w:rsid w:val="0007346C"/>
    <w:rsid w:val="00073B38"/>
    <w:rsid w:val="00073B49"/>
    <w:rsid w:val="00073F25"/>
    <w:rsid w:val="00074C22"/>
    <w:rsid w:val="00074CF8"/>
    <w:rsid w:val="00074FF3"/>
    <w:rsid w:val="000751DA"/>
    <w:rsid w:val="00075675"/>
    <w:rsid w:val="000756A6"/>
    <w:rsid w:val="00075ABC"/>
    <w:rsid w:val="000760C9"/>
    <w:rsid w:val="00076391"/>
    <w:rsid w:val="000763DA"/>
    <w:rsid w:val="000765E6"/>
    <w:rsid w:val="000774D8"/>
    <w:rsid w:val="000778C5"/>
    <w:rsid w:val="000779B6"/>
    <w:rsid w:val="000779C5"/>
    <w:rsid w:val="00077CD0"/>
    <w:rsid w:val="00077D2D"/>
    <w:rsid w:val="00077E2E"/>
    <w:rsid w:val="00080464"/>
    <w:rsid w:val="00080EF3"/>
    <w:rsid w:val="0008123C"/>
    <w:rsid w:val="00081618"/>
    <w:rsid w:val="00081DC0"/>
    <w:rsid w:val="00082023"/>
    <w:rsid w:val="0008234D"/>
    <w:rsid w:val="000824E7"/>
    <w:rsid w:val="00082CB4"/>
    <w:rsid w:val="00082D49"/>
    <w:rsid w:val="00083356"/>
    <w:rsid w:val="0008358B"/>
    <w:rsid w:val="00083891"/>
    <w:rsid w:val="000838CE"/>
    <w:rsid w:val="000839F7"/>
    <w:rsid w:val="00083F57"/>
    <w:rsid w:val="00084224"/>
    <w:rsid w:val="0008450E"/>
    <w:rsid w:val="00084593"/>
    <w:rsid w:val="000847D4"/>
    <w:rsid w:val="00084EC4"/>
    <w:rsid w:val="00084EC7"/>
    <w:rsid w:val="00084ED6"/>
    <w:rsid w:val="000850AB"/>
    <w:rsid w:val="000850D9"/>
    <w:rsid w:val="000850E7"/>
    <w:rsid w:val="000850F0"/>
    <w:rsid w:val="00085792"/>
    <w:rsid w:val="00085AFC"/>
    <w:rsid w:val="00085BCA"/>
    <w:rsid w:val="00085C17"/>
    <w:rsid w:val="00085DB0"/>
    <w:rsid w:val="00086094"/>
    <w:rsid w:val="00086C66"/>
    <w:rsid w:val="00086DF9"/>
    <w:rsid w:val="00086E2D"/>
    <w:rsid w:val="0008702A"/>
    <w:rsid w:val="00087229"/>
    <w:rsid w:val="00087421"/>
    <w:rsid w:val="00087771"/>
    <w:rsid w:val="00087AAB"/>
    <w:rsid w:val="00087CF8"/>
    <w:rsid w:val="00087E55"/>
    <w:rsid w:val="00087EA8"/>
    <w:rsid w:val="00087FD1"/>
    <w:rsid w:val="00090028"/>
    <w:rsid w:val="0009010F"/>
    <w:rsid w:val="00090466"/>
    <w:rsid w:val="0009061F"/>
    <w:rsid w:val="0009089C"/>
    <w:rsid w:val="00090C71"/>
    <w:rsid w:val="000914A8"/>
    <w:rsid w:val="00091852"/>
    <w:rsid w:val="00091CF4"/>
    <w:rsid w:val="00091E98"/>
    <w:rsid w:val="00092593"/>
    <w:rsid w:val="00092E3F"/>
    <w:rsid w:val="00092FD0"/>
    <w:rsid w:val="0009325E"/>
    <w:rsid w:val="000934A0"/>
    <w:rsid w:val="00093716"/>
    <w:rsid w:val="00093881"/>
    <w:rsid w:val="000944F9"/>
    <w:rsid w:val="00095192"/>
    <w:rsid w:val="00095BE5"/>
    <w:rsid w:val="00095CD4"/>
    <w:rsid w:val="00095FDD"/>
    <w:rsid w:val="000960D5"/>
    <w:rsid w:val="00096333"/>
    <w:rsid w:val="00096528"/>
    <w:rsid w:val="000969D5"/>
    <w:rsid w:val="00096BD0"/>
    <w:rsid w:val="00096EC3"/>
    <w:rsid w:val="000970D5"/>
    <w:rsid w:val="00097421"/>
    <w:rsid w:val="00097F05"/>
    <w:rsid w:val="000A015B"/>
    <w:rsid w:val="000A0541"/>
    <w:rsid w:val="000A0570"/>
    <w:rsid w:val="000A0947"/>
    <w:rsid w:val="000A099D"/>
    <w:rsid w:val="000A0BEC"/>
    <w:rsid w:val="000A10CD"/>
    <w:rsid w:val="000A13B7"/>
    <w:rsid w:val="000A18E6"/>
    <w:rsid w:val="000A198C"/>
    <w:rsid w:val="000A1BE0"/>
    <w:rsid w:val="000A2350"/>
    <w:rsid w:val="000A2420"/>
    <w:rsid w:val="000A2DA1"/>
    <w:rsid w:val="000A2DA2"/>
    <w:rsid w:val="000A2DC1"/>
    <w:rsid w:val="000A2FC6"/>
    <w:rsid w:val="000A3384"/>
    <w:rsid w:val="000A358E"/>
    <w:rsid w:val="000A397F"/>
    <w:rsid w:val="000A3A4C"/>
    <w:rsid w:val="000A435D"/>
    <w:rsid w:val="000A43C2"/>
    <w:rsid w:val="000A45E8"/>
    <w:rsid w:val="000A4C33"/>
    <w:rsid w:val="000A5192"/>
    <w:rsid w:val="000A5261"/>
    <w:rsid w:val="000A5FA5"/>
    <w:rsid w:val="000A64D4"/>
    <w:rsid w:val="000A6989"/>
    <w:rsid w:val="000A6F95"/>
    <w:rsid w:val="000A7164"/>
    <w:rsid w:val="000A75C3"/>
    <w:rsid w:val="000A78FE"/>
    <w:rsid w:val="000A7946"/>
    <w:rsid w:val="000B054E"/>
    <w:rsid w:val="000B0631"/>
    <w:rsid w:val="000B0D72"/>
    <w:rsid w:val="000B1BCF"/>
    <w:rsid w:val="000B1D42"/>
    <w:rsid w:val="000B2BA7"/>
    <w:rsid w:val="000B2BED"/>
    <w:rsid w:val="000B31C2"/>
    <w:rsid w:val="000B3226"/>
    <w:rsid w:val="000B3287"/>
    <w:rsid w:val="000B3549"/>
    <w:rsid w:val="000B35BC"/>
    <w:rsid w:val="000B3794"/>
    <w:rsid w:val="000B3ACB"/>
    <w:rsid w:val="000B3B42"/>
    <w:rsid w:val="000B407D"/>
    <w:rsid w:val="000B4702"/>
    <w:rsid w:val="000B47E1"/>
    <w:rsid w:val="000B4A40"/>
    <w:rsid w:val="000B4CEA"/>
    <w:rsid w:val="000B5390"/>
    <w:rsid w:val="000B5568"/>
    <w:rsid w:val="000B58BF"/>
    <w:rsid w:val="000B59AD"/>
    <w:rsid w:val="000B5A4E"/>
    <w:rsid w:val="000B5C77"/>
    <w:rsid w:val="000B600C"/>
    <w:rsid w:val="000B69F8"/>
    <w:rsid w:val="000B71B7"/>
    <w:rsid w:val="000B76D6"/>
    <w:rsid w:val="000B7CAE"/>
    <w:rsid w:val="000B7F3D"/>
    <w:rsid w:val="000C037D"/>
    <w:rsid w:val="000C0B73"/>
    <w:rsid w:val="000C11BF"/>
    <w:rsid w:val="000C1261"/>
    <w:rsid w:val="000C1434"/>
    <w:rsid w:val="000C17A0"/>
    <w:rsid w:val="000C1C6C"/>
    <w:rsid w:val="000C1D2B"/>
    <w:rsid w:val="000C260D"/>
    <w:rsid w:val="000C2855"/>
    <w:rsid w:val="000C2965"/>
    <w:rsid w:val="000C3306"/>
    <w:rsid w:val="000C3513"/>
    <w:rsid w:val="000C361C"/>
    <w:rsid w:val="000C3670"/>
    <w:rsid w:val="000C3816"/>
    <w:rsid w:val="000C38BD"/>
    <w:rsid w:val="000C39C6"/>
    <w:rsid w:val="000C44F5"/>
    <w:rsid w:val="000C4A19"/>
    <w:rsid w:val="000C4EB2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3C2"/>
    <w:rsid w:val="000C648A"/>
    <w:rsid w:val="000C65B3"/>
    <w:rsid w:val="000C6760"/>
    <w:rsid w:val="000C690E"/>
    <w:rsid w:val="000C7536"/>
    <w:rsid w:val="000C77C3"/>
    <w:rsid w:val="000C7E80"/>
    <w:rsid w:val="000C7F5A"/>
    <w:rsid w:val="000D0159"/>
    <w:rsid w:val="000D031D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141"/>
    <w:rsid w:val="000D3189"/>
    <w:rsid w:val="000D339B"/>
    <w:rsid w:val="000D3B36"/>
    <w:rsid w:val="000D3B85"/>
    <w:rsid w:val="000D3C8D"/>
    <w:rsid w:val="000D3C9A"/>
    <w:rsid w:val="000D404F"/>
    <w:rsid w:val="000D4499"/>
    <w:rsid w:val="000D45DD"/>
    <w:rsid w:val="000D46B0"/>
    <w:rsid w:val="000D4777"/>
    <w:rsid w:val="000D4A99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924"/>
    <w:rsid w:val="000D79B6"/>
    <w:rsid w:val="000E049A"/>
    <w:rsid w:val="000E0AF5"/>
    <w:rsid w:val="000E0D87"/>
    <w:rsid w:val="000E1031"/>
    <w:rsid w:val="000E108D"/>
    <w:rsid w:val="000E12CF"/>
    <w:rsid w:val="000E20F7"/>
    <w:rsid w:val="000E2DE0"/>
    <w:rsid w:val="000E32AE"/>
    <w:rsid w:val="000E3706"/>
    <w:rsid w:val="000E3804"/>
    <w:rsid w:val="000E3A23"/>
    <w:rsid w:val="000E3BFC"/>
    <w:rsid w:val="000E3EE5"/>
    <w:rsid w:val="000E41B8"/>
    <w:rsid w:val="000E4744"/>
    <w:rsid w:val="000E4751"/>
    <w:rsid w:val="000E47E5"/>
    <w:rsid w:val="000E483C"/>
    <w:rsid w:val="000E48A5"/>
    <w:rsid w:val="000E4DF1"/>
    <w:rsid w:val="000E5165"/>
    <w:rsid w:val="000E565C"/>
    <w:rsid w:val="000E5B2F"/>
    <w:rsid w:val="000E5CB4"/>
    <w:rsid w:val="000E6117"/>
    <w:rsid w:val="000E6210"/>
    <w:rsid w:val="000E62C4"/>
    <w:rsid w:val="000E6AEA"/>
    <w:rsid w:val="000E720A"/>
    <w:rsid w:val="000E73B6"/>
    <w:rsid w:val="000E7D75"/>
    <w:rsid w:val="000F0F93"/>
    <w:rsid w:val="000F13D7"/>
    <w:rsid w:val="000F16E1"/>
    <w:rsid w:val="000F1F65"/>
    <w:rsid w:val="000F249B"/>
    <w:rsid w:val="000F267C"/>
    <w:rsid w:val="000F287E"/>
    <w:rsid w:val="000F290C"/>
    <w:rsid w:val="000F2969"/>
    <w:rsid w:val="000F2A50"/>
    <w:rsid w:val="000F3093"/>
    <w:rsid w:val="000F3136"/>
    <w:rsid w:val="000F39E1"/>
    <w:rsid w:val="000F3AD1"/>
    <w:rsid w:val="000F3C28"/>
    <w:rsid w:val="000F3D1D"/>
    <w:rsid w:val="000F40F3"/>
    <w:rsid w:val="000F4D17"/>
    <w:rsid w:val="000F4E27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A8D"/>
    <w:rsid w:val="000F7C1F"/>
    <w:rsid w:val="000F7DB9"/>
    <w:rsid w:val="00100001"/>
    <w:rsid w:val="001000D4"/>
    <w:rsid w:val="00100C5D"/>
    <w:rsid w:val="00100D43"/>
    <w:rsid w:val="00101481"/>
    <w:rsid w:val="00101495"/>
    <w:rsid w:val="0010150D"/>
    <w:rsid w:val="00101576"/>
    <w:rsid w:val="001015E1"/>
    <w:rsid w:val="001018AD"/>
    <w:rsid w:val="00101E73"/>
    <w:rsid w:val="001022B4"/>
    <w:rsid w:val="001022EC"/>
    <w:rsid w:val="00102BE5"/>
    <w:rsid w:val="00102E8F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DE9"/>
    <w:rsid w:val="00104F6C"/>
    <w:rsid w:val="001055A7"/>
    <w:rsid w:val="00105617"/>
    <w:rsid w:val="00105673"/>
    <w:rsid w:val="001057F1"/>
    <w:rsid w:val="001058DF"/>
    <w:rsid w:val="00105A0B"/>
    <w:rsid w:val="00105A22"/>
    <w:rsid w:val="00105B28"/>
    <w:rsid w:val="00105C87"/>
    <w:rsid w:val="00105EA8"/>
    <w:rsid w:val="00105F1A"/>
    <w:rsid w:val="001067C2"/>
    <w:rsid w:val="00106883"/>
    <w:rsid w:val="00106A3F"/>
    <w:rsid w:val="00106AAD"/>
    <w:rsid w:val="001070AA"/>
    <w:rsid w:val="00107118"/>
    <w:rsid w:val="00107541"/>
    <w:rsid w:val="001101F3"/>
    <w:rsid w:val="00110253"/>
    <w:rsid w:val="001103BB"/>
    <w:rsid w:val="0011062F"/>
    <w:rsid w:val="0011084F"/>
    <w:rsid w:val="00110BE3"/>
    <w:rsid w:val="00110F3B"/>
    <w:rsid w:val="00111416"/>
    <w:rsid w:val="00111614"/>
    <w:rsid w:val="0011197B"/>
    <w:rsid w:val="00111B28"/>
    <w:rsid w:val="00111C2C"/>
    <w:rsid w:val="00111E90"/>
    <w:rsid w:val="001127B2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CE2"/>
    <w:rsid w:val="00114ED1"/>
    <w:rsid w:val="0011518C"/>
    <w:rsid w:val="00115D81"/>
    <w:rsid w:val="00116284"/>
    <w:rsid w:val="0011660D"/>
    <w:rsid w:val="001169FA"/>
    <w:rsid w:val="00116D77"/>
    <w:rsid w:val="00116EC4"/>
    <w:rsid w:val="001172CE"/>
    <w:rsid w:val="00117303"/>
    <w:rsid w:val="001174A8"/>
    <w:rsid w:val="00117C00"/>
    <w:rsid w:val="001201C4"/>
    <w:rsid w:val="00120DED"/>
    <w:rsid w:val="0012147B"/>
    <w:rsid w:val="001214CF"/>
    <w:rsid w:val="001216F2"/>
    <w:rsid w:val="00121AAD"/>
    <w:rsid w:val="00121B82"/>
    <w:rsid w:val="001222EA"/>
    <w:rsid w:val="00122471"/>
    <w:rsid w:val="001229C5"/>
    <w:rsid w:val="00122B0B"/>
    <w:rsid w:val="00122C75"/>
    <w:rsid w:val="00122E9D"/>
    <w:rsid w:val="00123177"/>
    <w:rsid w:val="001232BD"/>
    <w:rsid w:val="00123433"/>
    <w:rsid w:val="0012368A"/>
    <w:rsid w:val="00123947"/>
    <w:rsid w:val="001242AE"/>
    <w:rsid w:val="00124417"/>
    <w:rsid w:val="001247DD"/>
    <w:rsid w:val="00124DF3"/>
    <w:rsid w:val="001251F6"/>
    <w:rsid w:val="001255ED"/>
    <w:rsid w:val="00125673"/>
    <w:rsid w:val="00125ABD"/>
    <w:rsid w:val="0012609F"/>
    <w:rsid w:val="00126155"/>
    <w:rsid w:val="001263DC"/>
    <w:rsid w:val="001266D2"/>
    <w:rsid w:val="00126722"/>
    <w:rsid w:val="00126B4F"/>
    <w:rsid w:val="00126DEF"/>
    <w:rsid w:val="00127586"/>
    <w:rsid w:val="00127EB0"/>
    <w:rsid w:val="00130135"/>
    <w:rsid w:val="0013075F"/>
    <w:rsid w:val="00130F28"/>
    <w:rsid w:val="00130FF9"/>
    <w:rsid w:val="0013101C"/>
    <w:rsid w:val="001313BB"/>
    <w:rsid w:val="00131E2C"/>
    <w:rsid w:val="001324D5"/>
    <w:rsid w:val="001326A6"/>
    <w:rsid w:val="001330D0"/>
    <w:rsid w:val="001334AD"/>
    <w:rsid w:val="00133523"/>
    <w:rsid w:val="0013359B"/>
    <w:rsid w:val="00133AC7"/>
    <w:rsid w:val="00133C19"/>
    <w:rsid w:val="001345F0"/>
    <w:rsid w:val="0013462C"/>
    <w:rsid w:val="0013467C"/>
    <w:rsid w:val="00134D08"/>
    <w:rsid w:val="00134D43"/>
    <w:rsid w:val="00134E8C"/>
    <w:rsid w:val="001357C6"/>
    <w:rsid w:val="001358B1"/>
    <w:rsid w:val="00135A39"/>
    <w:rsid w:val="00135FDB"/>
    <w:rsid w:val="00136250"/>
    <w:rsid w:val="00136469"/>
    <w:rsid w:val="00136482"/>
    <w:rsid w:val="001365A3"/>
    <w:rsid w:val="00136609"/>
    <w:rsid w:val="001368DD"/>
    <w:rsid w:val="001369BF"/>
    <w:rsid w:val="00136E62"/>
    <w:rsid w:val="00136EDD"/>
    <w:rsid w:val="00136FE4"/>
    <w:rsid w:val="001376F5"/>
    <w:rsid w:val="00137748"/>
    <w:rsid w:val="00137A8F"/>
    <w:rsid w:val="00137DE9"/>
    <w:rsid w:val="00137E02"/>
    <w:rsid w:val="00140353"/>
    <w:rsid w:val="0014041E"/>
    <w:rsid w:val="00140513"/>
    <w:rsid w:val="001406A1"/>
    <w:rsid w:val="00141102"/>
    <w:rsid w:val="001411B7"/>
    <w:rsid w:val="00141BB6"/>
    <w:rsid w:val="00141E88"/>
    <w:rsid w:val="00142168"/>
    <w:rsid w:val="0014230E"/>
    <w:rsid w:val="00142475"/>
    <w:rsid w:val="00142906"/>
    <w:rsid w:val="00142D63"/>
    <w:rsid w:val="0014301C"/>
    <w:rsid w:val="00143466"/>
    <w:rsid w:val="00143517"/>
    <w:rsid w:val="001435EA"/>
    <w:rsid w:val="001436EA"/>
    <w:rsid w:val="00143928"/>
    <w:rsid w:val="0014394D"/>
    <w:rsid w:val="00143F59"/>
    <w:rsid w:val="00144504"/>
    <w:rsid w:val="00144508"/>
    <w:rsid w:val="001447D9"/>
    <w:rsid w:val="00144883"/>
    <w:rsid w:val="00145875"/>
    <w:rsid w:val="00145AB2"/>
    <w:rsid w:val="00145D0B"/>
    <w:rsid w:val="00145D9B"/>
    <w:rsid w:val="00145ECD"/>
    <w:rsid w:val="00145FC0"/>
    <w:rsid w:val="001460BA"/>
    <w:rsid w:val="00146470"/>
    <w:rsid w:val="00146587"/>
    <w:rsid w:val="001466BA"/>
    <w:rsid w:val="001466EA"/>
    <w:rsid w:val="00146898"/>
    <w:rsid w:val="00146AFC"/>
    <w:rsid w:val="00146F94"/>
    <w:rsid w:val="0014749C"/>
    <w:rsid w:val="00147634"/>
    <w:rsid w:val="0014777E"/>
    <w:rsid w:val="00147D7B"/>
    <w:rsid w:val="00147DF2"/>
    <w:rsid w:val="0015039A"/>
    <w:rsid w:val="0015041B"/>
    <w:rsid w:val="00150A76"/>
    <w:rsid w:val="00150BC8"/>
    <w:rsid w:val="00150FB9"/>
    <w:rsid w:val="00151196"/>
    <w:rsid w:val="001512F9"/>
    <w:rsid w:val="001512FC"/>
    <w:rsid w:val="001514ED"/>
    <w:rsid w:val="00151C04"/>
    <w:rsid w:val="00151DCE"/>
    <w:rsid w:val="00151F02"/>
    <w:rsid w:val="00152557"/>
    <w:rsid w:val="0015273A"/>
    <w:rsid w:val="00152A56"/>
    <w:rsid w:val="00152ACF"/>
    <w:rsid w:val="00152B13"/>
    <w:rsid w:val="00153394"/>
    <w:rsid w:val="0015368B"/>
    <w:rsid w:val="00153772"/>
    <w:rsid w:val="001539C1"/>
    <w:rsid w:val="00154B5C"/>
    <w:rsid w:val="00154C47"/>
    <w:rsid w:val="0015535B"/>
    <w:rsid w:val="00155F6D"/>
    <w:rsid w:val="001562C6"/>
    <w:rsid w:val="00156714"/>
    <w:rsid w:val="0015692A"/>
    <w:rsid w:val="00156D8E"/>
    <w:rsid w:val="00156EA4"/>
    <w:rsid w:val="00157389"/>
    <w:rsid w:val="00157A0A"/>
    <w:rsid w:val="00157E82"/>
    <w:rsid w:val="00157FF2"/>
    <w:rsid w:val="001604FF"/>
    <w:rsid w:val="001608C2"/>
    <w:rsid w:val="0016090C"/>
    <w:rsid w:val="00160952"/>
    <w:rsid w:val="00160D2A"/>
    <w:rsid w:val="001611EF"/>
    <w:rsid w:val="00161623"/>
    <w:rsid w:val="00161796"/>
    <w:rsid w:val="00161DE8"/>
    <w:rsid w:val="00161FA4"/>
    <w:rsid w:val="00162338"/>
    <w:rsid w:val="0016272D"/>
    <w:rsid w:val="0016295B"/>
    <w:rsid w:val="00163FE8"/>
    <w:rsid w:val="001641B8"/>
    <w:rsid w:val="00164B2C"/>
    <w:rsid w:val="001652DF"/>
    <w:rsid w:val="0016581B"/>
    <w:rsid w:val="00165B77"/>
    <w:rsid w:val="00165B7A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A22"/>
    <w:rsid w:val="00166E4C"/>
    <w:rsid w:val="001676AF"/>
    <w:rsid w:val="00167706"/>
    <w:rsid w:val="0016792D"/>
    <w:rsid w:val="00167B3F"/>
    <w:rsid w:val="00167BFA"/>
    <w:rsid w:val="001706FA"/>
    <w:rsid w:val="00170BEB"/>
    <w:rsid w:val="00170D3B"/>
    <w:rsid w:val="001713CE"/>
    <w:rsid w:val="0017162A"/>
    <w:rsid w:val="001716B9"/>
    <w:rsid w:val="00171BBA"/>
    <w:rsid w:val="00171BC8"/>
    <w:rsid w:val="001722FE"/>
    <w:rsid w:val="001727E6"/>
    <w:rsid w:val="00172BF0"/>
    <w:rsid w:val="0017314A"/>
    <w:rsid w:val="0017326F"/>
    <w:rsid w:val="0017436B"/>
    <w:rsid w:val="001743E9"/>
    <w:rsid w:val="0017455E"/>
    <w:rsid w:val="00175132"/>
    <w:rsid w:val="001753DF"/>
    <w:rsid w:val="0017547C"/>
    <w:rsid w:val="00175EC3"/>
    <w:rsid w:val="00176023"/>
    <w:rsid w:val="0017661F"/>
    <w:rsid w:val="00176FF3"/>
    <w:rsid w:val="00177093"/>
    <w:rsid w:val="00177239"/>
    <w:rsid w:val="00177382"/>
    <w:rsid w:val="001775B9"/>
    <w:rsid w:val="0017761B"/>
    <w:rsid w:val="00177AE0"/>
    <w:rsid w:val="00177CEB"/>
    <w:rsid w:val="0018029D"/>
    <w:rsid w:val="001807EC"/>
    <w:rsid w:val="00181159"/>
    <w:rsid w:val="001815B4"/>
    <w:rsid w:val="0018181A"/>
    <w:rsid w:val="00181DA1"/>
    <w:rsid w:val="00181F58"/>
    <w:rsid w:val="00182EC6"/>
    <w:rsid w:val="0018356E"/>
    <w:rsid w:val="0018372C"/>
    <w:rsid w:val="0018377B"/>
    <w:rsid w:val="00184121"/>
    <w:rsid w:val="00184166"/>
    <w:rsid w:val="00184230"/>
    <w:rsid w:val="0018434C"/>
    <w:rsid w:val="0018468D"/>
    <w:rsid w:val="0018474C"/>
    <w:rsid w:val="00184B12"/>
    <w:rsid w:val="00185500"/>
    <w:rsid w:val="0018571B"/>
    <w:rsid w:val="00185813"/>
    <w:rsid w:val="00185A57"/>
    <w:rsid w:val="00185E07"/>
    <w:rsid w:val="00186351"/>
    <w:rsid w:val="00186501"/>
    <w:rsid w:val="001868CC"/>
    <w:rsid w:val="00186AB1"/>
    <w:rsid w:val="0018727D"/>
    <w:rsid w:val="001873B0"/>
    <w:rsid w:val="00190598"/>
    <w:rsid w:val="00190881"/>
    <w:rsid w:val="00190C8B"/>
    <w:rsid w:val="001914DC"/>
    <w:rsid w:val="00191547"/>
    <w:rsid w:val="00191AF1"/>
    <w:rsid w:val="00191E22"/>
    <w:rsid w:val="0019210E"/>
    <w:rsid w:val="00192366"/>
    <w:rsid w:val="0019279A"/>
    <w:rsid w:val="0019297F"/>
    <w:rsid w:val="00192B34"/>
    <w:rsid w:val="00192B62"/>
    <w:rsid w:val="00192EB0"/>
    <w:rsid w:val="00192F3F"/>
    <w:rsid w:val="0019303E"/>
    <w:rsid w:val="00193184"/>
    <w:rsid w:val="001933C2"/>
    <w:rsid w:val="0019345E"/>
    <w:rsid w:val="0019384A"/>
    <w:rsid w:val="001940B5"/>
    <w:rsid w:val="00194524"/>
    <w:rsid w:val="001949A1"/>
    <w:rsid w:val="00194C38"/>
    <w:rsid w:val="00195035"/>
    <w:rsid w:val="0019518C"/>
    <w:rsid w:val="00195644"/>
    <w:rsid w:val="0019565F"/>
    <w:rsid w:val="00195692"/>
    <w:rsid w:val="001956B8"/>
    <w:rsid w:val="001957A6"/>
    <w:rsid w:val="001962AA"/>
    <w:rsid w:val="0019642C"/>
    <w:rsid w:val="001967E5"/>
    <w:rsid w:val="00196930"/>
    <w:rsid w:val="00196E59"/>
    <w:rsid w:val="00197559"/>
    <w:rsid w:val="00197874"/>
    <w:rsid w:val="00197D3F"/>
    <w:rsid w:val="00197E78"/>
    <w:rsid w:val="00197EB4"/>
    <w:rsid w:val="00197FD6"/>
    <w:rsid w:val="001A0B0C"/>
    <w:rsid w:val="001A0B81"/>
    <w:rsid w:val="001A0F79"/>
    <w:rsid w:val="001A1C98"/>
    <w:rsid w:val="001A1D83"/>
    <w:rsid w:val="001A1DFA"/>
    <w:rsid w:val="001A1E67"/>
    <w:rsid w:val="001A1FDC"/>
    <w:rsid w:val="001A1FFF"/>
    <w:rsid w:val="001A20DC"/>
    <w:rsid w:val="001A230C"/>
    <w:rsid w:val="001A2BFB"/>
    <w:rsid w:val="001A2F00"/>
    <w:rsid w:val="001A3196"/>
    <w:rsid w:val="001A31F6"/>
    <w:rsid w:val="001A3E3D"/>
    <w:rsid w:val="001A41A0"/>
    <w:rsid w:val="001A4242"/>
    <w:rsid w:val="001A42B2"/>
    <w:rsid w:val="001A43B3"/>
    <w:rsid w:val="001A4534"/>
    <w:rsid w:val="001A479F"/>
    <w:rsid w:val="001A4812"/>
    <w:rsid w:val="001A49F1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6CD"/>
    <w:rsid w:val="001A6CF4"/>
    <w:rsid w:val="001A6E46"/>
    <w:rsid w:val="001A6E79"/>
    <w:rsid w:val="001A7263"/>
    <w:rsid w:val="001A735A"/>
    <w:rsid w:val="001A73AA"/>
    <w:rsid w:val="001A73AD"/>
    <w:rsid w:val="001A77D7"/>
    <w:rsid w:val="001A7A85"/>
    <w:rsid w:val="001A7F83"/>
    <w:rsid w:val="001B0392"/>
    <w:rsid w:val="001B07AA"/>
    <w:rsid w:val="001B0942"/>
    <w:rsid w:val="001B09E7"/>
    <w:rsid w:val="001B09FD"/>
    <w:rsid w:val="001B0EA6"/>
    <w:rsid w:val="001B1697"/>
    <w:rsid w:val="001B17EF"/>
    <w:rsid w:val="001B1A81"/>
    <w:rsid w:val="001B1B05"/>
    <w:rsid w:val="001B2BC8"/>
    <w:rsid w:val="001B2DC8"/>
    <w:rsid w:val="001B3178"/>
    <w:rsid w:val="001B446B"/>
    <w:rsid w:val="001B44BD"/>
    <w:rsid w:val="001B4BA2"/>
    <w:rsid w:val="001B594F"/>
    <w:rsid w:val="001B5CFF"/>
    <w:rsid w:val="001B5D1F"/>
    <w:rsid w:val="001B62FE"/>
    <w:rsid w:val="001B6373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2DB"/>
    <w:rsid w:val="001C0619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3525"/>
    <w:rsid w:val="001C3769"/>
    <w:rsid w:val="001C3B3F"/>
    <w:rsid w:val="001C3D06"/>
    <w:rsid w:val="001C3D21"/>
    <w:rsid w:val="001C3F64"/>
    <w:rsid w:val="001C4181"/>
    <w:rsid w:val="001C4C38"/>
    <w:rsid w:val="001C4FBC"/>
    <w:rsid w:val="001C5256"/>
    <w:rsid w:val="001C5742"/>
    <w:rsid w:val="001C5A1B"/>
    <w:rsid w:val="001C5B07"/>
    <w:rsid w:val="001C60C5"/>
    <w:rsid w:val="001C6621"/>
    <w:rsid w:val="001C6853"/>
    <w:rsid w:val="001C6D02"/>
    <w:rsid w:val="001C6DBB"/>
    <w:rsid w:val="001C7066"/>
    <w:rsid w:val="001C70E5"/>
    <w:rsid w:val="001C711F"/>
    <w:rsid w:val="001C73DC"/>
    <w:rsid w:val="001C7446"/>
    <w:rsid w:val="001C7527"/>
    <w:rsid w:val="001C7770"/>
    <w:rsid w:val="001C7E97"/>
    <w:rsid w:val="001D01A1"/>
    <w:rsid w:val="001D02F9"/>
    <w:rsid w:val="001D0B95"/>
    <w:rsid w:val="001D0CBF"/>
    <w:rsid w:val="001D0E69"/>
    <w:rsid w:val="001D1267"/>
    <w:rsid w:val="001D1863"/>
    <w:rsid w:val="001D1B04"/>
    <w:rsid w:val="001D1F37"/>
    <w:rsid w:val="001D2017"/>
    <w:rsid w:val="001D213E"/>
    <w:rsid w:val="001D2186"/>
    <w:rsid w:val="001D21CA"/>
    <w:rsid w:val="001D25E4"/>
    <w:rsid w:val="001D29BC"/>
    <w:rsid w:val="001D311E"/>
    <w:rsid w:val="001D435E"/>
    <w:rsid w:val="001D44E9"/>
    <w:rsid w:val="001D494A"/>
    <w:rsid w:val="001D49CC"/>
    <w:rsid w:val="001D4E72"/>
    <w:rsid w:val="001D51C7"/>
    <w:rsid w:val="001D54D5"/>
    <w:rsid w:val="001D585D"/>
    <w:rsid w:val="001D5A61"/>
    <w:rsid w:val="001D6286"/>
    <w:rsid w:val="001D69B9"/>
    <w:rsid w:val="001D6B6A"/>
    <w:rsid w:val="001D6E5F"/>
    <w:rsid w:val="001D70F4"/>
    <w:rsid w:val="001D720A"/>
    <w:rsid w:val="001D724E"/>
    <w:rsid w:val="001D7270"/>
    <w:rsid w:val="001D744A"/>
    <w:rsid w:val="001D75B2"/>
    <w:rsid w:val="001D7645"/>
    <w:rsid w:val="001D77E2"/>
    <w:rsid w:val="001D7AB1"/>
    <w:rsid w:val="001D7D35"/>
    <w:rsid w:val="001D7DFA"/>
    <w:rsid w:val="001D7F95"/>
    <w:rsid w:val="001E0000"/>
    <w:rsid w:val="001E036B"/>
    <w:rsid w:val="001E05DE"/>
    <w:rsid w:val="001E0C2D"/>
    <w:rsid w:val="001E0C99"/>
    <w:rsid w:val="001E0CA6"/>
    <w:rsid w:val="001E18B3"/>
    <w:rsid w:val="001E1B56"/>
    <w:rsid w:val="001E21C4"/>
    <w:rsid w:val="001E2A3C"/>
    <w:rsid w:val="001E2A7F"/>
    <w:rsid w:val="001E2D8D"/>
    <w:rsid w:val="001E320A"/>
    <w:rsid w:val="001E336F"/>
    <w:rsid w:val="001E341F"/>
    <w:rsid w:val="001E3510"/>
    <w:rsid w:val="001E3A07"/>
    <w:rsid w:val="001E40B9"/>
    <w:rsid w:val="001E4E14"/>
    <w:rsid w:val="001E52AE"/>
    <w:rsid w:val="001E536A"/>
    <w:rsid w:val="001E537F"/>
    <w:rsid w:val="001E539B"/>
    <w:rsid w:val="001E575E"/>
    <w:rsid w:val="001E5CEB"/>
    <w:rsid w:val="001E5E85"/>
    <w:rsid w:val="001E610D"/>
    <w:rsid w:val="001E6179"/>
    <w:rsid w:val="001E6E89"/>
    <w:rsid w:val="001E6FFD"/>
    <w:rsid w:val="001E7825"/>
    <w:rsid w:val="001E7D45"/>
    <w:rsid w:val="001E7DCB"/>
    <w:rsid w:val="001F0082"/>
    <w:rsid w:val="001F0276"/>
    <w:rsid w:val="001F05F8"/>
    <w:rsid w:val="001F0A31"/>
    <w:rsid w:val="001F0C23"/>
    <w:rsid w:val="001F0CBD"/>
    <w:rsid w:val="001F1318"/>
    <w:rsid w:val="001F13D4"/>
    <w:rsid w:val="001F1A63"/>
    <w:rsid w:val="001F1B69"/>
    <w:rsid w:val="001F1F48"/>
    <w:rsid w:val="001F21CC"/>
    <w:rsid w:val="001F26BF"/>
    <w:rsid w:val="001F2717"/>
    <w:rsid w:val="001F28ED"/>
    <w:rsid w:val="001F2AE5"/>
    <w:rsid w:val="001F3889"/>
    <w:rsid w:val="001F44C6"/>
    <w:rsid w:val="001F4614"/>
    <w:rsid w:val="001F48F1"/>
    <w:rsid w:val="001F4B91"/>
    <w:rsid w:val="001F4D40"/>
    <w:rsid w:val="001F4E48"/>
    <w:rsid w:val="001F5956"/>
    <w:rsid w:val="001F59B4"/>
    <w:rsid w:val="001F5E02"/>
    <w:rsid w:val="001F60A4"/>
    <w:rsid w:val="001F63DA"/>
    <w:rsid w:val="001F6494"/>
    <w:rsid w:val="001F64A3"/>
    <w:rsid w:val="001F6AAE"/>
    <w:rsid w:val="001F6BA2"/>
    <w:rsid w:val="001F6C60"/>
    <w:rsid w:val="001F6FD5"/>
    <w:rsid w:val="001F71AF"/>
    <w:rsid w:val="001F7991"/>
    <w:rsid w:val="001F79C8"/>
    <w:rsid w:val="001F7E2D"/>
    <w:rsid w:val="002001B7"/>
    <w:rsid w:val="00200763"/>
    <w:rsid w:val="00200C31"/>
    <w:rsid w:val="00200DF3"/>
    <w:rsid w:val="00200F14"/>
    <w:rsid w:val="002012C2"/>
    <w:rsid w:val="00201412"/>
    <w:rsid w:val="0020143E"/>
    <w:rsid w:val="00201757"/>
    <w:rsid w:val="002018BC"/>
    <w:rsid w:val="00201E47"/>
    <w:rsid w:val="00202105"/>
    <w:rsid w:val="0020211B"/>
    <w:rsid w:val="00202157"/>
    <w:rsid w:val="002022FC"/>
    <w:rsid w:val="0020230A"/>
    <w:rsid w:val="00202A1C"/>
    <w:rsid w:val="00202D9D"/>
    <w:rsid w:val="00202EA2"/>
    <w:rsid w:val="00202F87"/>
    <w:rsid w:val="00203290"/>
    <w:rsid w:val="002032AE"/>
    <w:rsid w:val="00203AA1"/>
    <w:rsid w:val="00203C5D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48"/>
    <w:rsid w:val="002058E1"/>
    <w:rsid w:val="00205D97"/>
    <w:rsid w:val="00205E15"/>
    <w:rsid w:val="00205EC3"/>
    <w:rsid w:val="0020642D"/>
    <w:rsid w:val="0020652D"/>
    <w:rsid w:val="002065C1"/>
    <w:rsid w:val="00206757"/>
    <w:rsid w:val="002067DF"/>
    <w:rsid w:val="0020690B"/>
    <w:rsid w:val="00206B29"/>
    <w:rsid w:val="00206E3E"/>
    <w:rsid w:val="0020790E"/>
    <w:rsid w:val="002079AA"/>
    <w:rsid w:val="00207CB8"/>
    <w:rsid w:val="00210139"/>
    <w:rsid w:val="0021065B"/>
    <w:rsid w:val="00210A49"/>
    <w:rsid w:val="00211274"/>
    <w:rsid w:val="0021186D"/>
    <w:rsid w:val="00211E6A"/>
    <w:rsid w:val="00211FCE"/>
    <w:rsid w:val="002122F8"/>
    <w:rsid w:val="002123A2"/>
    <w:rsid w:val="002127F9"/>
    <w:rsid w:val="0021288D"/>
    <w:rsid w:val="00212A16"/>
    <w:rsid w:val="00212A50"/>
    <w:rsid w:val="00212B7D"/>
    <w:rsid w:val="00212E7B"/>
    <w:rsid w:val="0021304D"/>
    <w:rsid w:val="00213245"/>
    <w:rsid w:val="002139EA"/>
    <w:rsid w:val="00213C37"/>
    <w:rsid w:val="00213E67"/>
    <w:rsid w:val="00213F76"/>
    <w:rsid w:val="00213FF6"/>
    <w:rsid w:val="00214318"/>
    <w:rsid w:val="0021453C"/>
    <w:rsid w:val="00214809"/>
    <w:rsid w:val="002148E9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94"/>
    <w:rsid w:val="0021751F"/>
    <w:rsid w:val="002177CC"/>
    <w:rsid w:val="002177EB"/>
    <w:rsid w:val="0021792C"/>
    <w:rsid w:val="00217C29"/>
    <w:rsid w:val="00217CE1"/>
    <w:rsid w:val="00220331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322"/>
    <w:rsid w:val="00221445"/>
    <w:rsid w:val="002217D6"/>
    <w:rsid w:val="00221852"/>
    <w:rsid w:val="00221866"/>
    <w:rsid w:val="002219A8"/>
    <w:rsid w:val="00221A28"/>
    <w:rsid w:val="00221BD4"/>
    <w:rsid w:val="00221E29"/>
    <w:rsid w:val="002222E4"/>
    <w:rsid w:val="00222833"/>
    <w:rsid w:val="002229B7"/>
    <w:rsid w:val="002232E1"/>
    <w:rsid w:val="0022352C"/>
    <w:rsid w:val="0022354B"/>
    <w:rsid w:val="00223BAD"/>
    <w:rsid w:val="00223F14"/>
    <w:rsid w:val="00224AE6"/>
    <w:rsid w:val="00224E19"/>
    <w:rsid w:val="00225B19"/>
    <w:rsid w:val="00225EC1"/>
    <w:rsid w:val="00225ED4"/>
    <w:rsid w:val="002265F1"/>
    <w:rsid w:val="00226950"/>
    <w:rsid w:val="00226EA0"/>
    <w:rsid w:val="002270A6"/>
    <w:rsid w:val="002274E3"/>
    <w:rsid w:val="002275EB"/>
    <w:rsid w:val="00227CB0"/>
    <w:rsid w:val="00227F2D"/>
    <w:rsid w:val="00227FA9"/>
    <w:rsid w:val="002302EF"/>
    <w:rsid w:val="00230309"/>
    <w:rsid w:val="00231573"/>
    <w:rsid w:val="00231866"/>
    <w:rsid w:val="002318B1"/>
    <w:rsid w:val="00231A71"/>
    <w:rsid w:val="00232181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9A5"/>
    <w:rsid w:val="00234CAD"/>
    <w:rsid w:val="00234F4A"/>
    <w:rsid w:val="00235491"/>
    <w:rsid w:val="00235903"/>
    <w:rsid w:val="00235D2A"/>
    <w:rsid w:val="00235EED"/>
    <w:rsid w:val="0023640F"/>
    <w:rsid w:val="002365DF"/>
    <w:rsid w:val="0023794F"/>
    <w:rsid w:val="002379EE"/>
    <w:rsid w:val="00237A39"/>
    <w:rsid w:val="00237EBC"/>
    <w:rsid w:val="00237EF0"/>
    <w:rsid w:val="00240062"/>
    <w:rsid w:val="002401AC"/>
    <w:rsid w:val="00240426"/>
    <w:rsid w:val="00240564"/>
    <w:rsid w:val="0024074F"/>
    <w:rsid w:val="00240E10"/>
    <w:rsid w:val="00241E0F"/>
    <w:rsid w:val="00242404"/>
    <w:rsid w:val="00242556"/>
    <w:rsid w:val="00242D1A"/>
    <w:rsid w:val="00242DCF"/>
    <w:rsid w:val="00242F12"/>
    <w:rsid w:val="00242F51"/>
    <w:rsid w:val="002430EB"/>
    <w:rsid w:val="00243338"/>
    <w:rsid w:val="00243356"/>
    <w:rsid w:val="002434B9"/>
    <w:rsid w:val="00243664"/>
    <w:rsid w:val="002436C1"/>
    <w:rsid w:val="002438FA"/>
    <w:rsid w:val="00243A30"/>
    <w:rsid w:val="00243B15"/>
    <w:rsid w:val="00243D66"/>
    <w:rsid w:val="0024406E"/>
    <w:rsid w:val="00244499"/>
    <w:rsid w:val="00244FBD"/>
    <w:rsid w:val="00245146"/>
    <w:rsid w:val="002453F6"/>
    <w:rsid w:val="00245E95"/>
    <w:rsid w:val="00245EDE"/>
    <w:rsid w:val="002460FF"/>
    <w:rsid w:val="00246281"/>
    <w:rsid w:val="00246522"/>
    <w:rsid w:val="00246708"/>
    <w:rsid w:val="00246833"/>
    <w:rsid w:val="00247310"/>
    <w:rsid w:val="00247C48"/>
    <w:rsid w:val="00247C8F"/>
    <w:rsid w:val="00247FEE"/>
    <w:rsid w:val="002502CE"/>
    <w:rsid w:val="00250943"/>
    <w:rsid w:val="002509D6"/>
    <w:rsid w:val="00250C82"/>
    <w:rsid w:val="0025127C"/>
    <w:rsid w:val="00251362"/>
    <w:rsid w:val="002515A4"/>
    <w:rsid w:val="002518CC"/>
    <w:rsid w:val="00251BE2"/>
    <w:rsid w:val="002523BA"/>
    <w:rsid w:val="00252456"/>
    <w:rsid w:val="0025253F"/>
    <w:rsid w:val="002527F2"/>
    <w:rsid w:val="002529E5"/>
    <w:rsid w:val="002531A2"/>
    <w:rsid w:val="002532C8"/>
    <w:rsid w:val="002535D2"/>
    <w:rsid w:val="00253635"/>
    <w:rsid w:val="00253780"/>
    <w:rsid w:val="00253B9B"/>
    <w:rsid w:val="002543A0"/>
    <w:rsid w:val="00254568"/>
    <w:rsid w:val="002548A1"/>
    <w:rsid w:val="00254CB2"/>
    <w:rsid w:val="00255BC1"/>
    <w:rsid w:val="00255FA0"/>
    <w:rsid w:val="00256F35"/>
    <w:rsid w:val="00256F8E"/>
    <w:rsid w:val="00257186"/>
    <w:rsid w:val="00257229"/>
    <w:rsid w:val="002576C2"/>
    <w:rsid w:val="00257DE7"/>
    <w:rsid w:val="00257F3E"/>
    <w:rsid w:val="00260155"/>
    <w:rsid w:val="00260414"/>
    <w:rsid w:val="00260B3E"/>
    <w:rsid w:val="00260C86"/>
    <w:rsid w:val="00260EAA"/>
    <w:rsid w:val="00261431"/>
    <w:rsid w:val="0026183B"/>
    <w:rsid w:val="00261DB6"/>
    <w:rsid w:val="002623C2"/>
    <w:rsid w:val="002629F1"/>
    <w:rsid w:val="00262D45"/>
    <w:rsid w:val="00262FB4"/>
    <w:rsid w:val="00263117"/>
    <w:rsid w:val="00263337"/>
    <w:rsid w:val="002635A2"/>
    <w:rsid w:val="002639A0"/>
    <w:rsid w:val="00263E45"/>
    <w:rsid w:val="00264044"/>
    <w:rsid w:val="002649CC"/>
    <w:rsid w:val="0026544B"/>
    <w:rsid w:val="00265765"/>
    <w:rsid w:val="002659F0"/>
    <w:rsid w:val="00265C29"/>
    <w:rsid w:val="00265D3C"/>
    <w:rsid w:val="00265F27"/>
    <w:rsid w:val="00265FCE"/>
    <w:rsid w:val="002663AB"/>
    <w:rsid w:val="002663DE"/>
    <w:rsid w:val="002673C5"/>
    <w:rsid w:val="00267B1B"/>
    <w:rsid w:val="00267D70"/>
    <w:rsid w:val="00267DAF"/>
    <w:rsid w:val="0027046C"/>
    <w:rsid w:val="002704F7"/>
    <w:rsid w:val="00270777"/>
    <w:rsid w:val="00270AA2"/>
    <w:rsid w:val="00271A3B"/>
    <w:rsid w:val="00271C14"/>
    <w:rsid w:val="00271CD5"/>
    <w:rsid w:val="00271F27"/>
    <w:rsid w:val="00271FD3"/>
    <w:rsid w:val="00272572"/>
    <w:rsid w:val="002726D5"/>
    <w:rsid w:val="002732CE"/>
    <w:rsid w:val="00273855"/>
    <w:rsid w:val="00273B17"/>
    <w:rsid w:val="00273F22"/>
    <w:rsid w:val="002741BE"/>
    <w:rsid w:val="00274740"/>
    <w:rsid w:val="00274FC5"/>
    <w:rsid w:val="002750B5"/>
    <w:rsid w:val="002752D6"/>
    <w:rsid w:val="00275424"/>
    <w:rsid w:val="0027542A"/>
    <w:rsid w:val="0027546F"/>
    <w:rsid w:val="00275505"/>
    <w:rsid w:val="00275A96"/>
    <w:rsid w:val="00275F61"/>
    <w:rsid w:val="002760D3"/>
    <w:rsid w:val="0027616E"/>
    <w:rsid w:val="0027635B"/>
    <w:rsid w:val="00276700"/>
    <w:rsid w:val="0027687A"/>
    <w:rsid w:val="00277064"/>
    <w:rsid w:val="0027706A"/>
    <w:rsid w:val="002771CA"/>
    <w:rsid w:val="00277387"/>
    <w:rsid w:val="0027765B"/>
    <w:rsid w:val="00277AF1"/>
    <w:rsid w:val="00280462"/>
    <w:rsid w:val="002807A4"/>
    <w:rsid w:val="00280807"/>
    <w:rsid w:val="00280A48"/>
    <w:rsid w:val="00280C5E"/>
    <w:rsid w:val="0028104B"/>
    <w:rsid w:val="00281097"/>
    <w:rsid w:val="002814AF"/>
    <w:rsid w:val="00281581"/>
    <w:rsid w:val="00281FBC"/>
    <w:rsid w:val="002821A5"/>
    <w:rsid w:val="0028236E"/>
    <w:rsid w:val="00282611"/>
    <w:rsid w:val="002826C4"/>
    <w:rsid w:val="00282831"/>
    <w:rsid w:val="00282CE1"/>
    <w:rsid w:val="00282D65"/>
    <w:rsid w:val="00283086"/>
    <w:rsid w:val="00283345"/>
    <w:rsid w:val="002835BA"/>
    <w:rsid w:val="00283B03"/>
    <w:rsid w:val="00284087"/>
    <w:rsid w:val="002858EF"/>
    <w:rsid w:val="00285AF1"/>
    <w:rsid w:val="00285ECD"/>
    <w:rsid w:val="00286159"/>
    <w:rsid w:val="002864C5"/>
    <w:rsid w:val="002865DF"/>
    <w:rsid w:val="00286708"/>
    <w:rsid w:val="00286CB3"/>
    <w:rsid w:val="0028774C"/>
    <w:rsid w:val="00287AE0"/>
    <w:rsid w:val="00287CAB"/>
    <w:rsid w:val="00287CD6"/>
    <w:rsid w:val="00287D6C"/>
    <w:rsid w:val="002904EE"/>
    <w:rsid w:val="002904EF"/>
    <w:rsid w:val="002905F1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82D"/>
    <w:rsid w:val="00292C76"/>
    <w:rsid w:val="00292CA0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4C9B"/>
    <w:rsid w:val="0029528F"/>
    <w:rsid w:val="00295C7E"/>
    <w:rsid w:val="00295DAC"/>
    <w:rsid w:val="0029602D"/>
    <w:rsid w:val="002962F0"/>
    <w:rsid w:val="00296D32"/>
    <w:rsid w:val="00296E70"/>
    <w:rsid w:val="0029731F"/>
    <w:rsid w:val="002977D0"/>
    <w:rsid w:val="00297A37"/>
    <w:rsid w:val="002A018A"/>
    <w:rsid w:val="002A03BF"/>
    <w:rsid w:val="002A0952"/>
    <w:rsid w:val="002A1019"/>
    <w:rsid w:val="002A1567"/>
    <w:rsid w:val="002A161C"/>
    <w:rsid w:val="002A17D8"/>
    <w:rsid w:val="002A1E70"/>
    <w:rsid w:val="002A1E7E"/>
    <w:rsid w:val="002A22E8"/>
    <w:rsid w:val="002A240A"/>
    <w:rsid w:val="002A2505"/>
    <w:rsid w:val="002A2548"/>
    <w:rsid w:val="002A27B3"/>
    <w:rsid w:val="002A28CB"/>
    <w:rsid w:val="002A2BAC"/>
    <w:rsid w:val="002A2D9D"/>
    <w:rsid w:val="002A3556"/>
    <w:rsid w:val="002A41ED"/>
    <w:rsid w:val="002A46B8"/>
    <w:rsid w:val="002A4861"/>
    <w:rsid w:val="002A493B"/>
    <w:rsid w:val="002A50E5"/>
    <w:rsid w:val="002A536A"/>
    <w:rsid w:val="002A559D"/>
    <w:rsid w:val="002A562C"/>
    <w:rsid w:val="002A5C5A"/>
    <w:rsid w:val="002A6202"/>
    <w:rsid w:val="002A6429"/>
    <w:rsid w:val="002A6506"/>
    <w:rsid w:val="002A6A88"/>
    <w:rsid w:val="002A6CCC"/>
    <w:rsid w:val="002A7147"/>
    <w:rsid w:val="002A72B8"/>
    <w:rsid w:val="002A7330"/>
    <w:rsid w:val="002A77C7"/>
    <w:rsid w:val="002A7C81"/>
    <w:rsid w:val="002A7D88"/>
    <w:rsid w:val="002B011F"/>
    <w:rsid w:val="002B0196"/>
    <w:rsid w:val="002B04F6"/>
    <w:rsid w:val="002B05EC"/>
    <w:rsid w:val="002B0A11"/>
    <w:rsid w:val="002B0A5D"/>
    <w:rsid w:val="002B0A74"/>
    <w:rsid w:val="002B10BC"/>
    <w:rsid w:val="002B1A50"/>
    <w:rsid w:val="002B1D4B"/>
    <w:rsid w:val="002B1EFD"/>
    <w:rsid w:val="002B2333"/>
    <w:rsid w:val="002B24BA"/>
    <w:rsid w:val="002B2752"/>
    <w:rsid w:val="002B27A1"/>
    <w:rsid w:val="002B27DB"/>
    <w:rsid w:val="002B29FF"/>
    <w:rsid w:val="002B3078"/>
    <w:rsid w:val="002B3107"/>
    <w:rsid w:val="002B33EF"/>
    <w:rsid w:val="002B35A5"/>
    <w:rsid w:val="002B3DD9"/>
    <w:rsid w:val="002B3F9C"/>
    <w:rsid w:val="002B408C"/>
    <w:rsid w:val="002B4472"/>
    <w:rsid w:val="002B5123"/>
    <w:rsid w:val="002B5568"/>
    <w:rsid w:val="002B5AF1"/>
    <w:rsid w:val="002B5D59"/>
    <w:rsid w:val="002B608F"/>
    <w:rsid w:val="002B654D"/>
    <w:rsid w:val="002B6BCB"/>
    <w:rsid w:val="002B6D08"/>
    <w:rsid w:val="002B6D22"/>
    <w:rsid w:val="002B6D7D"/>
    <w:rsid w:val="002B72A3"/>
    <w:rsid w:val="002B78FB"/>
    <w:rsid w:val="002B7A60"/>
    <w:rsid w:val="002C2031"/>
    <w:rsid w:val="002C2748"/>
    <w:rsid w:val="002C284C"/>
    <w:rsid w:val="002C2CEB"/>
    <w:rsid w:val="002C351B"/>
    <w:rsid w:val="002C3B9F"/>
    <w:rsid w:val="002C3EB3"/>
    <w:rsid w:val="002C3EE9"/>
    <w:rsid w:val="002C44D5"/>
    <w:rsid w:val="002C4656"/>
    <w:rsid w:val="002C4C10"/>
    <w:rsid w:val="002C4D7A"/>
    <w:rsid w:val="002C4DEE"/>
    <w:rsid w:val="002C5163"/>
    <w:rsid w:val="002C5181"/>
    <w:rsid w:val="002C51C2"/>
    <w:rsid w:val="002C55E6"/>
    <w:rsid w:val="002C55F5"/>
    <w:rsid w:val="002C61CF"/>
    <w:rsid w:val="002C61DB"/>
    <w:rsid w:val="002C64A8"/>
    <w:rsid w:val="002C64C1"/>
    <w:rsid w:val="002C6A10"/>
    <w:rsid w:val="002C6A16"/>
    <w:rsid w:val="002C6F0A"/>
    <w:rsid w:val="002C70DA"/>
    <w:rsid w:val="002C70F4"/>
    <w:rsid w:val="002C7C3D"/>
    <w:rsid w:val="002C7C8B"/>
    <w:rsid w:val="002C7FD1"/>
    <w:rsid w:val="002D0135"/>
    <w:rsid w:val="002D0152"/>
    <w:rsid w:val="002D01CC"/>
    <w:rsid w:val="002D1610"/>
    <w:rsid w:val="002D171D"/>
    <w:rsid w:val="002D17C3"/>
    <w:rsid w:val="002D1804"/>
    <w:rsid w:val="002D1B8C"/>
    <w:rsid w:val="002D1BE9"/>
    <w:rsid w:val="002D1D51"/>
    <w:rsid w:val="002D2003"/>
    <w:rsid w:val="002D2334"/>
    <w:rsid w:val="002D27F9"/>
    <w:rsid w:val="002D285F"/>
    <w:rsid w:val="002D2BC7"/>
    <w:rsid w:val="002D2CB3"/>
    <w:rsid w:val="002D3072"/>
    <w:rsid w:val="002D3265"/>
    <w:rsid w:val="002D3840"/>
    <w:rsid w:val="002D3B10"/>
    <w:rsid w:val="002D453F"/>
    <w:rsid w:val="002D4A06"/>
    <w:rsid w:val="002D4B81"/>
    <w:rsid w:val="002D4EF1"/>
    <w:rsid w:val="002D5392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DE4"/>
    <w:rsid w:val="002E0EFA"/>
    <w:rsid w:val="002E11F7"/>
    <w:rsid w:val="002E1433"/>
    <w:rsid w:val="002E1489"/>
    <w:rsid w:val="002E17D6"/>
    <w:rsid w:val="002E2174"/>
    <w:rsid w:val="002E25C1"/>
    <w:rsid w:val="002E26A8"/>
    <w:rsid w:val="002E297C"/>
    <w:rsid w:val="002E2DDA"/>
    <w:rsid w:val="002E326C"/>
    <w:rsid w:val="002E3570"/>
    <w:rsid w:val="002E3635"/>
    <w:rsid w:val="002E37C0"/>
    <w:rsid w:val="002E3A40"/>
    <w:rsid w:val="002E3CEF"/>
    <w:rsid w:val="002E3D97"/>
    <w:rsid w:val="002E4001"/>
    <w:rsid w:val="002E400F"/>
    <w:rsid w:val="002E43CC"/>
    <w:rsid w:val="002E449D"/>
    <w:rsid w:val="002E4BC6"/>
    <w:rsid w:val="002E4F4A"/>
    <w:rsid w:val="002E4FBB"/>
    <w:rsid w:val="002E520D"/>
    <w:rsid w:val="002E5502"/>
    <w:rsid w:val="002E5999"/>
    <w:rsid w:val="002E5B07"/>
    <w:rsid w:val="002E5E80"/>
    <w:rsid w:val="002E5F8C"/>
    <w:rsid w:val="002E675A"/>
    <w:rsid w:val="002E68A3"/>
    <w:rsid w:val="002E6902"/>
    <w:rsid w:val="002E696D"/>
    <w:rsid w:val="002E6CAE"/>
    <w:rsid w:val="002E6CE2"/>
    <w:rsid w:val="002E6D40"/>
    <w:rsid w:val="002E7247"/>
    <w:rsid w:val="002E73A9"/>
    <w:rsid w:val="002E7A83"/>
    <w:rsid w:val="002E7B3F"/>
    <w:rsid w:val="002F02D7"/>
    <w:rsid w:val="002F030B"/>
    <w:rsid w:val="002F0999"/>
    <w:rsid w:val="002F13C3"/>
    <w:rsid w:val="002F1AE0"/>
    <w:rsid w:val="002F1B1D"/>
    <w:rsid w:val="002F2027"/>
    <w:rsid w:val="002F2033"/>
    <w:rsid w:val="002F2209"/>
    <w:rsid w:val="002F23F5"/>
    <w:rsid w:val="002F2532"/>
    <w:rsid w:val="002F275B"/>
    <w:rsid w:val="002F29E7"/>
    <w:rsid w:val="002F34FD"/>
    <w:rsid w:val="002F3698"/>
    <w:rsid w:val="002F3AF5"/>
    <w:rsid w:val="002F3C25"/>
    <w:rsid w:val="002F3C6C"/>
    <w:rsid w:val="002F3D10"/>
    <w:rsid w:val="002F3E0A"/>
    <w:rsid w:val="002F4448"/>
    <w:rsid w:val="002F462C"/>
    <w:rsid w:val="002F4A5E"/>
    <w:rsid w:val="002F54C2"/>
    <w:rsid w:val="002F5D29"/>
    <w:rsid w:val="002F5DC4"/>
    <w:rsid w:val="002F6075"/>
    <w:rsid w:val="002F6DCA"/>
    <w:rsid w:val="002F6ECF"/>
    <w:rsid w:val="002F7101"/>
    <w:rsid w:val="002F7191"/>
    <w:rsid w:val="002F720A"/>
    <w:rsid w:val="002F791B"/>
    <w:rsid w:val="002F7F20"/>
    <w:rsid w:val="0030001E"/>
    <w:rsid w:val="00300129"/>
    <w:rsid w:val="00300228"/>
    <w:rsid w:val="0030059F"/>
    <w:rsid w:val="003009CD"/>
    <w:rsid w:val="00301082"/>
    <w:rsid w:val="0030115D"/>
    <w:rsid w:val="00301215"/>
    <w:rsid w:val="00301630"/>
    <w:rsid w:val="00301A5E"/>
    <w:rsid w:val="00301CC6"/>
    <w:rsid w:val="003020DB"/>
    <w:rsid w:val="003021AC"/>
    <w:rsid w:val="00302411"/>
    <w:rsid w:val="00302F4B"/>
    <w:rsid w:val="00303067"/>
    <w:rsid w:val="0030341D"/>
    <w:rsid w:val="0030393F"/>
    <w:rsid w:val="00303B8E"/>
    <w:rsid w:val="003041D9"/>
    <w:rsid w:val="0030478A"/>
    <w:rsid w:val="003048C3"/>
    <w:rsid w:val="00304AD6"/>
    <w:rsid w:val="00304CA7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30A"/>
    <w:rsid w:val="003066E0"/>
    <w:rsid w:val="003067CA"/>
    <w:rsid w:val="003067D6"/>
    <w:rsid w:val="003068CC"/>
    <w:rsid w:val="00306B9D"/>
    <w:rsid w:val="003070A0"/>
    <w:rsid w:val="00307261"/>
    <w:rsid w:val="0030731E"/>
    <w:rsid w:val="00307407"/>
    <w:rsid w:val="003074B8"/>
    <w:rsid w:val="0030793F"/>
    <w:rsid w:val="00307B8D"/>
    <w:rsid w:val="00307BD7"/>
    <w:rsid w:val="00307D66"/>
    <w:rsid w:val="003102E4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AFD"/>
    <w:rsid w:val="00312D02"/>
    <w:rsid w:val="00312F2D"/>
    <w:rsid w:val="00313134"/>
    <w:rsid w:val="00313423"/>
    <w:rsid w:val="003138D3"/>
    <w:rsid w:val="00313A49"/>
    <w:rsid w:val="00314116"/>
    <w:rsid w:val="00314121"/>
    <w:rsid w:val="00314437"/>
    <w:rsid w:val="0031455E"/>
    <w:rsid w:val="0031459B"/>
    <w:rsid w:val="00314A16"/>
    <w:rsid w:val="003151C2"/>
    <w:rsid w:val="00315419"/>
    <w:rsid w:val="0031542C"/>
    <w:rsid w:val="00315509"/>
    <w:rsid w:val="003168F1"/>
    <w:rsid w:val="00316925"/>
    <w:rsid w:val="00316BA3"/>
    <w:rsid w:val="00316CE3"/>
    <w:rsid w:val="003170A4"/>
    <w:rsid w:val="003173ED"/>
    <w:rsid w:val="0031768E"/>
    <w:rsid w:val="00317B9D"/>
    <w:rsid w:val="003200B2"/>
    <w:rsid w:val="0032019F"/>
    <w:rsid w:val="003205BD"/>
    <w:rsid w:val="003205BF"/>
    <w:rsid w:val="0032065D"/>
    <w:rsid w:val="00320B7D"/>
    <w:rsid w:val="00320D7E"/>
    <w:rsid w:val="00320F8D"/>
    <w:rsid w:val="00320FA8"/>
    <w:rsid w:val="003214F0"/>
    <w:rsid w:val="00321934"/>
    <w:rsid w:val="00321995"/>
    <w:rsid w:val="00321B17"/>
    <w:rsid w:val="00321DBC"/>
    <w:rsid w:val="00321FC8"/>
    <w:rsid w:val="00322040"/>
    <w:rsid w:val="0032220C"/>
    <w:rsid w:val="003228B3"/>
    <w:rsid w:val="00323012"/>
    <w:rsid w:val="003235E5"/>
    <w:rsid w:val="00323C5A"/>
    <w:rsid w:val="00323CD4"/>
    <w:rsid w:val="00323EE8"/>
    <w:rsid w:val="003243B6"/>
    <w:rsid w:val="003245B6"/>
    <w:rsid w:val="003247D9"/>
    <w:rsid w:val="003249AE"/>
    <w:rsid w:val="00325171"/>
    <w:rsid w:val="00325351"/>
    <w:rsid w:val="00325601"/>
    <w:rsid w:val="00325C97"/>
    <w:rsid w:val="00325D67"/>
    <w:rsid w:val="003261B9"/>
    <w:rsid w:val="00326F36"/>
    <w:rsid w:val="003279E0"/>
    <w:rsid w:val="00327F50"/>
    <w:rsid w:val="003300C4"/>
    <w:rsid w:val="00330B25"/>
    <w:rsid w:val="00330C19"/>
    <w:rsid w:val="00330D56"/>
    <w:rsid w:val="003311F9"/>
    <w:rsid w:val="00331213"/>
    <w:rsid w:val="003316E3"/>
    <w:rsid w:val="003318AF"/>
    <w:rsid w:val="00331AA0"/>
    <w:rsid w:val="00331AE5"/>
    <w:rsid w:val="00331B92"/>
    <w:rsid w:val="00331D3E"/>
    <w:rsid w:val="003324D0"/>
    <w:rsid w:val="00332B2B"/>
    <w:rsid w:val="00332FE6"/>
    <w:rsid w:val="00333996"/>
    <w:rsid w:val="00333BBB"/>
    <w:rsid w:val="00333CF5"/>
    <w:rsid w:val="00333D08"/>
    <w:rsid w:val="0033466F"/>
    <w:rsid w:val="00334D16"/>
    <w:rsid w:val="00334D99"/>
    <w:rsid w:val="00335846"/>
    <w:rsid w:val="00335B4B"/>
    <w:rsid w:val="00335C6E"/>
    <w:rsid w:val="00336DDE"/>
    <w:rsid w:val="0033733C"/>
    <w:rsid w:val="00337519"/>
    <w:rsid w:val="0033759A"/>
    <w:rsid w:val="00337A55"/>
    <w:rsid w:val="00337CF4"/>
    <w:rsid w:val="00337F18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C62"/>
    <w:rsid w:val="0034272A"/>
    <w:rsid w:val="00342EC7"/>
    <w:rsid w:val="00343876"/>
    <w:rsid w:val="00343E75"/>
    <w:rsid w:val="003440F2"/>
    <w:rsid w:val="003441DE"/>
    <w:rsid w:val="003445D6"/>
    <w:rsid w:val="00344873"/>
    <w:rsid w:val="00344EB9"/>
    <w:rsid w:val="00344EDF"/>
    <w:rsid w:val="003455D4"/>
    <w:rsid w:val="0034574C"/>
    <w:rsid w:val="00345973"/>
    <w:rsid w:val="00345E67"/>
    <w:rsid w:val="00346C66"/>
    <w:rsid w:val="00346E38"/>
    <w:rsid w:val="0034732C"/>
    <w:rsid w:val="00347B51"/>
    <w:rsid w:val="0035039A"/>
    <w:rsid w:val="00350797"/>
    <w:rsid w:val="00350958"/>
    <w:rsid w:val="00350B60"/>
    <w:rsid w:val="00350BFB"/>
    <w:rsid w:val="00350DEE"/>
    <w:rsid w:val="00350F11"/>
    <w:rsid w:val="00351A87"/>
    <w:rsid w:val="00351BD4"/>
    <w:rsid w:val="00351DA9"/>
    <w:rsid w:val="00352778"/>
    <w:rsid w:val="003529D6"/>
    <w:rsid w:val="00352D78"/>
    <w:rsid w:val="00353285"/>
    <w:rsid w:val="003532F0"/>
    <w:rsid w:val="0035330B"/>
    <w:rsid w:val="003535F7"/>
    <w:rsid w:val="003537EE"/>
    <w:rsid w:val="0035428F"/>
    <w:rsid w:val="0035475C"/>
    <w:rsid w:val="00354CCE"/>
    <w:rsid w:val="00354D01"/>
    <w:rsid w:val="00355156"/>
    <w:rsid w:val="00355478"/>
    <w:rsid w:val="00355524"/>
    <w:rsid w:val="003556FB"/>
    <w:rsid w:val="00356322"/>
    <w:rsid w:val="00356708"/>
    <w:rsid w:val="0035711B"/>
    <w:rsid w:val="003572DB"/>
    <w:rsid w:val="0035765A"/>
    <w:rsid w:val="003577C0"/>
    <w:rsid w:val="003577D4"/>
    <w:rsid w:val="00357F84"/>
    <w:rsid w:val="003603A5"/>
    <w:rsid w:val="0036128C"/>
    <w:rsid w:val="00361715"/>
    <w:rsid w:val="00361778"/>
    <w:rsid w:val="00361A56"/>
    <w:rsid w:val="00361C42"/>
    <w:rsid w:val="00362154"/>
    <w:rsid w:val="00362268"/>
    <w:rsid w:val="00362CDB"/>
    <w:rsid w:val="003636E4"/>
    <w:rsid w:val="0036378F"/>
    <w:rsid w:val="00363FA2"/>
    <w:rsid w:val="0036421F"/>
    <w:rsid w:val="003645EF"/>
    <w:rsid w:val="003647CD"/>
    <w:rsid w:val="00364870"/>
    <w:rsid w:val="00365045"/>
    <w:rsid w:val="00365210"/>
    <w:rsid w:val="003657B8"/>
    <w:rsid w:val="00365AB9"/>
    <w:rsid w:val="00365BB7"/>
    <w:rsid w:val="00365E58"/>
    <w:rsid w:val="00365E85"/>
    <w:rsid w:val="00366040"/>
    <w:rsid w:val="003662A5"/>
    <w:rsid w:val="003663FA"/>
    <w:rsid w:val="00366E59"/>
    <w:rsid w:val="00366F22"/>
    <w:rsid w:val="003676AD"/>
    <w:rsid w:val="00367974"/>
    <w:rsid w:val="00370537"/>
    <w:rsid w:val="00370723"/>
    <w:rsid w:val="00371F78"/>
    <w:rsid w:val="00372067"/>
    <w:rsid w:val="003721BB"/>
    <w:rsid w:val="0037231B"/>
    <w:rsid w:val="0037287D"/>
    <w:rsid w:val="0037297D"/>
    <w:rsid w:val="00373106"/>
    <w:rsid w:val="00373ABD"/>
    <w:rsid w:val="00373C8A"/>
    <w:rsid w:val="0037441E"/>
    <w:rsid w:val="003745F0"/>
    <w:rsid w:val="0037465A"/>
    <w:rsid w:val="0037494A"/>
    <w:rsid w:val="00374BFA"/>
    <w:rsid w:val="00374C0A"/>
    <w:rsid w:val="00374DB7"/>
    <w:rsid w:val="00374EC7"/>
    <w:rsid w:val="0037533E"/>
    <w:rsid w:val="003754B4"/>
    <w:rsid w:val="003756F9"/>
    <w:rsid w:val="00375A84"/>
    <w:rsid w:val="00375AC9"/>
    <w:rsid w:val="00375D0E"/>
    <w:rsid w:val="00376067"/>
    <w:rsid w:val="00376679"/>
    <w:rsid w:val="0037740B"/>
    <w:rsid w:val="00377510"/>
    <w:rsid w:val="00380110"/>
    <w:rsid w:val="003801AB"/>
    <w:rsid w:val="0038029F"/>
    <w:rsid w:val="003803DD"/>
    <w:rsid w:val="003806A8"/>
    <w:rsid w:val="00380C1C"/>
    <w:rsid w:val="0038124D"/>
    <w:rsid w:val="003814D7"/>
    <w:rsid w:val="003816E3"/>
    <w:rsid w:val="00381D10"/>
    <w:rsid w:val="00381F12"/>
    <w:rsid w:val="00382700"/>
    <w:rsid w:val="003827F9"/>
    <w:rsid w:val="00382E54"/>
    <w:rsid w:val="00382EC1"/>
    <w:rsid w:val="003831CE"/>
    <w:rsid w:val="00383FB7"/>
    <w:rsid w:val="00384775"/>
    <w:rsid w:val="00384E8C"/>
    <w:rsid w:val="00385BD5"/>
    <w:rsid w:val="003862AA"/>
    <w:rsid w:val="00386865"/>
    <w:rsid w:val="00386975"/>
    <w:rsid w:val="00386C4D"/>
    <w:rsid w:val="00386F9D"/>
    <w:rsid w:val="003876B9"/>
    <w:rsid w:val="00387710"/>
    <w:rsid w:val="00387830"/>
    <w:rsid w:val="00387856"/>
    <w:rsid w:val="003879F2"/>
    <w:rsid w:val="00387B1B"/>
    <w:rsid w:val="00387CC6"/>
    <w:rsid w:val="00390381"/>
    <w:rsid w:val="003904F8"/>
    <w:rsid w:val="003916AF"/>
    <w:rsid w:val="003919C2"/>
    <w:rsid w:val="00391A7F"/>
    <w:rsid w:val="00391AF5"/>
    <w:rsid w:val="00392376"/>
    <w:rsid w:val="00392629"/>
    <w:rsid w:val="003928C5"/>
    <w:rsid w:val="00392A61"/>
    <w:rsid w:val="00392B3E"/>
    <w:rsid w:val="00392EE0"/>
    <w:rsid w:val="0039317E"/>
    <w:rsid w:val="00393219"/>
    <w:rsid w:val="0039332D"/>
    <w:rsid w:val="0039374E"/>
    <w:rsid w:val="00393E22"/>
    <w:rsid w:val="003940BF"/>
    <w:rsid w:val="0039411B"/>
    <w:rsid w:val="0039435A"/>
    <w:rsid w:val="00394D10"/>
    <w:rsid w:val="00395250"/>
    <w:rsid w:val="0039542C"/>
    <w:rsid w:val="003954C7"/>
    <w:rsid w:val="00395733"/>
    <w:rsid w:val="003957D3"/>
    <w:rsid w:val="003958EE"/>
    <w:rsid w:val="00395BC7"/>
    <w:rsid w:val="00396341"/>
    <w:rsid w:val="00397291"/>
    <w:rsid w:val="00397473"/>
    <w:rsid w:val="00397AF7"/>
    <w:rsid w:val="00397DEE"/>
    <w:rsid w:val="003A08F5"/>
    <w:rsid w:val="003A125D"/>
    <w:rsid w:val="003A1E80"/>
    <w:rsid w:val="003A2C25"/>
    <w:rsid w:val="003A2CF7"/>
    <w:rsid w:val="003A3058"/>
    <w:rsid w:val="003A30F2"/>
    <w:rsid w:val="003A319B"/>
    <w:rsid w:val="003A3260"/>
    <w:rsid w:val="003A347A"/>
    <w:rsid w:val="003A3FD2"/>
    <w:rsid w:val="003A440C"/>
    <w:rsid w:val="003A45BA"/>
    <w:rsid w:val="003A47A0"/>
    <w:rsid w:val="003A4A49"/>
    <w:rsid w:val="003A560B"/>
    <w:rsid w:val="003A5DAE"/>
    <w:rsid w:val="003A61A3"/>
    <w:rsid w:val="003A64D6"/>
    <w:rsid w:val="003A6CD2"/>
    <w:rsid w:val="003A6E67"/>
    <w:rsid w:val="003A7145"/>
    <w:rsid w:val="003A720E"/>
    <w:rsid w:val="003A74AE"/>
    <w:rsid w:val="003A7B26"/>
    <w:rsid w:val="003A7C98"/>
    <w:rsid w:val="003A7DCF"/>
    <w:rsid w:val="003B0A9F"/>
    <w:rsid w:val="003B0BAA"/>
    <w:rsid w:val="003B0EC2"/>
    <w:rsid w:val="003B0EC3"/>
    <w:rsid w:val="003B0FF9"/>
    <w:rsid w:val="003B166B"/>
    <w:rsid w:val="003B2844"/>
    <w:rsid w:val="003B28AC"/>
    <w:rsid w:val="003B28FD"/>
    <w:rsid w:val="003B2905"/>
    <w:rsid w:val="003B2907"/>
    <w:rsid w:val="003B2A57"/>
    <w:rsid w:val="003B31A4"/>
    <w:rsid w:val="003B4252"/>
    <w:rsid w:val="003B4ACD"/>
    <w:rsid w:val="003B4F77"/>
    <w:rsid w:val="003B4F78"/>
    <w:rsid w:val="003B51B3"/>
    <w:rsid w:val="003B51F1"/>
    <w:rsid w:val="003B5251"/>
    <w:rsid w:val="003B5254"/>
    <w:rsid w:val="003B5BD7"/>
    <w:rsid w:val="003B5C3B"/>
    <w:rsid w:val="003B5C8F"/>
    <w:rsid w:val="003B5E44"/>
    <w:rsid w:val="003B5F7D"/>
    <w:rsid w:val="003B6775"/>
    <w:rsid w:val="003B68C6"/>
    <w:rsid w:val="003B696D"/>
    <w:rsid w:val="003B6D6D"/>
    <w:rsid w:val="003B716C"/>
    <w:rsid w:val="003B72FD"/>
    <w:rsid w:val="003B7350"/>
    <w:rsid w:val="003B736F"/>
    <w:rsid w:val="003B751D"/>
    <w:rsid w:val="003B77B7"/>
    <w:rsid w:val="003B7C01"/>
    <w:rsid w:val="003B7E84"/>
    <w:rsid w:val="003C025E"/>
    <w:rsid w:val="003C073A"/>
    <w:rsid w:val="003C07E9"/>
    <w:rsid w:val="003C0AB2"/>
    <w:rsid w:val="003C0CE4"/>
    <w:rsid w:val="003C0CE6"/>
    <w:rsid w:val="003C13A2"/>
    <w:rsid w:val="003C1896"/>
    <w:rsid w:val="003C190E"/>
    <w:rsid w:val="003C19CD"/>
    <w:rsid w:val="003C1C0F"/>
    <w:rsid w:val="003C21FA"/>
    <w:rsid w:val="003C2B79"/>
    <w:rsid w:val="003C2BC4"/>
    <w:rsid w:val="003C31D2"/>
    <w:rsid w:val="003C384B"/>
    <w:rsid w:val="003C3D85"/>
    <w:rsid w:val="003C45AF"/>
    <w:rsid w:val="003C4E25"/>
    <w:rsid w:val="003C515B"/>
    <w:rsid w:val="003C5207"/>
    <w:rsid w:val="003C547B"/>
    <w:rsid w:val="003C559C"/>
    <w:rsid w:val="003C58CE"/>
    <w:rsid w:val="003C5975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9BC"/>
    <w:rsid w:val="003C7AB7"/>
    <w:rsid w:val="003C7D8E"/>
    <w:rsid w:val="003D02A1"/>
    <w:rsid w:val="003D0540"/>
    <w:rsid w:val="003D086F"/>
    <w:rsid w:val="003D08EB"/>
    <w:rsid w:val="003D09F2"/>
    <w:rsid w:val="003D0EAE"/>
    <w:rsid w:val="003D122D"/>
    <w:rsid w:val="003D13AE"/>
    <w:rsid w:val="003D1464"/>
    <w:rsid w:val="003D167A"/>
    <w:rsid w:val="003D16A5"/>
    <w:rsid w:val="003D188A"/>
    <w:rsid w:val="003D1AB0"/>
    <w:rsid w:val="003D1F57"/>
    <w:rsid w:val="003D2108"/>
    <w:rsid w:val="003D2DB4"/>
    <w:rsid w:val="003D3007"/>
    <w:rsid w:val="003D303D"/>
    <w:rsid w:val="003D333C"/>
    <w:rsid w:val="003D35F4"/>
    <w:rsid w:val="003D3606"/>
    <w:rsid w:val="003D3836"/>
    <w:rsid w:val="003D3B59"/>
    <w:rsid w:val="003D3E6B"/>
    <w:rsid w:val="003D42FA"/>
    <w:rsid w:val="003D43A8"/>
    <w:rsid w:val="003D4448"/>
    <w:rsid w:val="003D44E8"/>
    <w:rsid w:val="003D4A64"/>
    <w:rsid w:val="003D4BCB"/>
    <w:rsid w:val="003D4DFF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02B"/>
    <w:rsid w:val="003D64B7"/>
    <w:rsid w:val="003D6B6E"/>
    <w:rsid w:val="003D6F1F"/>
    <w:rsid w:val="003D7C8E"/>
    <w:rsid w:val="003E012A"/>
    <w:rsid w:val="003E061E"/>
    <w:rsid w:val="003E0777"/>
    <w:rsid w:val="003E085D"/>
    <w:rsid w:val="003E0AE0"/>
    <w:rsid w:val="003E0B5D"/>
    <w:rsid w:val="003E1003"/>
    <w:rsid w:val="003E1619"/>
    <w:rsid w:val="003E1DAE"/>
    <w:rsid w:val="003E20E4"/>
    <w:rsid w:val="003E21B6"/>
    <w:rsid w:val="003E21E5"/>
    <w:rsid w:val="003E2253"/>
    <w:rsid w:val="003E286A"/>
    <w:rsid w:val="003E295F"/>
    <w:rsid w:val="003E2C86"/>
    <w:rsid w:val="003E2E4D"/>
    <w:rsid w:val="003E3020"/>
    <w:rsid w:val="003E35FD"/>
    <w:rsid w:val="003E3919"/>
    <w:rsid w:val="003E3DDE"/>
    <w:rsid w:val="003E4674"/>
    <w:rsid w:val="003E47B4"/>
    <w:rsid w:val="003E4871"/>
    <w:rsid w:val="003E4B08"/>
    <w:rsid w:val="003E4CF3"/>
    <w:rsid w:val="003E4F84"/>
    <w:rsid w:val="003E51C4"/>
    <w:rsid w:val="003E5340"/>
    <w:rsid w:val="003E5362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86D"/>
    <w:rsid w:val="003E7AAE"/>
    <w:rsid w:val="003E7B07"/>
    <w:rsid w:val="003F0241"/>
    <w:rsid w:val="003F086D"/>
    <w:rsid w:val="003F0B00"/>
    <w:rsid w:val="003F0C55"/>
    <w:rsid w:val="003F0EDA"/>
    <w:rsid w:val="003F1A76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3B18"/>
    <w:rsid w:val="003F43FE"/>
    <w:rsid w:val="003F5463"/>
    <w:rsid w:val="003F5D31"/>
    <w:rsid w:val="003F6305"/>
    <w:rsid w:val="003F6486"/>
    <w:rsid w:val="003F6CE4"/>
    <w:rsid w:val="003F6D5E"/>
    <w:rsid w:val="003F7438"/>
    <w:rsid w:val="003F78B7"/>
    <w:rsid w:val="003F7B0E"/>
    <w:rsid w:val="003F7BDA"/>
    <w:rsid w:val="003F7E57"/>
    <w:rsid w:val="003F7F8C"/>
    <w:rsid w:val="00400043"/>
    <w:rsid w:val="00400126"/>
    <w:rsid w:val="004002B0"/>
    <w:rsid w:val="004003B0"/>
    <w:rsid w:val="00400435"/>
    <w:rsid w:val="004004C1"/>
    <w:rsid w:val="00400D12"/>
    <w:rsid w:val="00401218"/>
    <w:rsid w:val="0040125B"/>
    <w:rsid w:val="004012C9"/>
    <w:rsid w:val="00401443"/>
    <w:rsid w:val="004015BB"/>
    <w:rsid w:val="00401749"/>
    <w:rsid w:val="00401931"/>
    <w:rsid w:val="00402166"/>
    <w:rsid w:val="004023E6"/>
    <w:rsid w:val="00402EE7"/>
    <w:rsid w:val="00402F8A"/>
    <w:rsid w:val="00403A05"/>
    <w:rsid w:val="0040448C"/>
    <w:rsid w:val="00404A52"/>
    <w:rsid w:val="0040515F"/>
    <w:rsid w:val="00405491"/>
    <w:rsid w:val="00405723"/>
    <w:rsid w:val="00405A86"/>
    <w:rsid w:val="004060F8"/>
    <w:rsid w:val="0040619D"/>
    <w:rsid w:val="004064EF"/>
    <w:rsid w:val="00406509"/>
    <w:rsid w:val="004069AA"/>
    <w:rsid w:val="00406CFA"/>
    <w:rsid w:val="00406DFF"/>
    <w:rsid w:val="00406E4C"/>
    <w:rsid w:val="00407010"/>
    <w:rsid w:val="00407C75"/>
    <w:rsid w:val="00410011"/>
    <w:rsid w:val="004104A8"/>
    <w:rsid w:val="0041077E"/>
    <w:rsid w:val="00410B4C"/>
    <w:rsid w:val="00410D18"/>
    <w:rsid w:val="00410E69"/>
    <w:rsid w:val="00410F22"/>
    <w:rsid w:val="00411206"/>
    <w:rsid w:val="0041129F"/>
    <w:rsid w:val="00411FE5"/>
    <w:rsid w:val="00412018"/>
    <w:rsid w:val="0041307B"/>
    <w:rsid w:val="004131DE"/>
    <w:rsid w:val="00413468"/>
    <w:rsid w:val="00413561"/>
    <w:rsid w:val="00413A8B"/>
    <w:rsid w:val="00413C29"/>
    <w:rsid w:val="0041418F"/>
    <w:rsid w:val="004141D1"/>
    <w:rsid w:val="00414690"/>
    <w:rsid w:val="00414819"/>
    <w:rsid w:val="00414CC8"/>
    <w:rsid w:val="00415061"/>
    <w:rsid w:val="00415C3B"/>
    <w:rsid w:val="00415EEA"/>
    <w:rsid w:val="00415EFE"/>
    <w:rsid w:val="004164FB"/>
    <w:rsid w:val="00416531"/>
    <w:rsid w:val="00416647"/>
    <w:rsid w:val="004166F8"/>
    <w:rsid w:val="0041699A"/>
    <w:rsid w:val="00416BFA"/>
    <w:rsid w:val="0041700E"/>
    <w:rsid w:val="004174BF"/>
    <w:rsid w:val="004177C0"/>
    <w:rsid w:val="004177D9"/>
    <w:rsid w:val="00417A43"/>
    <w:rsid w:val="00417CD6"/>
    <w:rsid w:val="0042036F"/>
    <w:rsid w:val="004204CB"/>
    <w:rsid w:val="0042060A"/>
    <w:rsid w:val="00421647"/>
    <w:rsid w:val="004216F2"/>
    <w:rsid w:val="004218A6"/>
    <w:rsid w:val="00421B96"/>
    <w:rsid w:val="00421B9D"/>
    <w:rsid w:val="00421E35"/>
    <w:rsid w:val="00421EDE"/>
    <w:rsid w:val="00422314"/>
    <w:rsid w:val="0042330F"/>
    <w:rsid w:val="004238DD"/>
    <w:rsid w:val="00423E86"/>
    <w:rsid w:val="0042499C"/>
    <w:rsid w:val="00424AD7"/>
    <w:rsid w:val="00424CF8"/>
    <w:rsid w:val="00424D61"/>
    <w:rsid w:val="00424EB0"/>
    <w:rsid w:val="0042533D"/>
    <w:rsid w:val="00425726"/>
    <w:rsid w:val="00425CB9"/>
    <w:rsid w:val="00425E9D"/>
    <w:rsid w:val="0042601B"/>
    <w:rsid w:val="00426249"/>
    <w:rsid w:val="00426C04"/>
    <w:rsid w:val="00427064"/>
    <w:rsid w:val="0042728C"/>
    <w:rsid w:val="004274D7"/>
    <w:rsid w:val="0042793E"/>
    <w:rsid w:val="00427B5B"/>
    <w:rsid w:val="00427D0F"/>
    <w:rsid w:val="00427F92"/>
    <w:rsid w:val="004301F5"/>
    <w:rsid w:val="0043024B"/>
    <w:rsid w:val="004305BA"/>
    <w:rsid w:val="0043069B"/>
    <w:rsid w:val="00430F42"/>
    <w:rsid w:val="00431054"/>
    <w:rsid w:val="00431237"/>
    <w:rsid w:val="004319B5"/>
    <w:rsid w:val="00431EDE"/>
    <w:rsid w:val="00431F34"/>
    <w:rsid w:val="00432A01"/>
    <w:rsid w:val="004332F2"/>
    <w:rsid w:val="0043341C"/>
    <w:rsid w:val="00433C86"/>
    <w:rsid w:val="00433DEB"/>
    <w:rsid w:val="004341C8"/>
    <w:rsid w:val="004349F4"/>
    <w:rsid w:val="00434A03"/>
    <w:rsid w:val="00434E2F"/>
    <w:rsid w:val="00434FD3"/>
    <w:rsid w:val="0043509F"/>
    <w:rsid w:val="004356AF"/>
    <w:rsid w:val="004356F4"/>
    <w:rsid w:val="0043585E"/>
    <w:rsid w:val="00436224"/>
    <w:rsid w:val="0043702B"/>
    <w:rsid w:val="004373A2"/>
    <w:rsid w:val="00437768"/>
    <w:rsid w:val="0043796B"/>
    <w:rsid w:val="00437C77"/>
    <w:rsid w:val="00437D55"/>
    <w:rsid w:val="004402F0"/>
    <w:rsid w:val="004406E0"/>
    <w:rsid w:val="0044085B"/>
    <w:rsid w:val="004409AE"/>
    <w:rsid w:val="00440B74"/>
    <w:rsid w:val="00440CBF"/>
    <w:rsid w:val="00441392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6E"/>
    <w:rsid w:val="0044469F"/>
    <w:rsid w:val="004450BB"/>
    <w:rsid w:val="00445380"/>
    <w:rsid w:val="00445603"/>
    <w:rsid w:val="00445912"/>
    <w:rsid w:val="00445CF0"/>
    <w:rsid w:val="00445E50"/>
    <w:rsid w:val="0044658A"/>
    <w:rsid w:val="0044666E"/>
    <w:rsid w:val="00446830"/>
    <w:rsid w:val="00446AA6"/>
    <w:rsid w:val="00446DC8"/>
    <w:rsid w:val="00446E91"/>
    <w:rsid w:val="00446FB1"/>
    <w:rsid w:val="004477AD"/>
    <w:rsid w:val="00447F89"/>
    <w:rsid w:val="00450236"/>
    <w:rsid w:val="0045041F"/>
    <w:rsid w:val="0045077B"/>
    <w:rsid w:val="00450C7E"/>
    <w:rsid w:val="00450EE7"/>
    <w:rsid w:val="004512D4"/>
    <w:rsid w:val="004513BF"/>
    <w:rsid w:val="00451460"/>
    <w:rsid w:val="00451E38"/>
    <w:rsid w:val="00452071"/>
    <w:rsid w:val="004521B0"/>
    <w:rsid w:val="00452636"/>
    <w:rsid w:val="0045264A"/>
    <w:rsid w:val="0045291C"/>
    <w:rsid w:val="00452A56"/>
    <w:rsid w:val="00452D61"/>
    <w:rsid w:val="004531C7"/>
    <w:rsid w:val="00453FC4"/>
    <w:rsid w:val="0045435A"/>
    <w:rsid w:val="0045436A"/>
    <w:rsid w:val="00454FC8"/>
    <w:rsid w:val="00454FFC"/>
    <w:rsid w:val="004551BF"/>
    <w:rsid w:val="004555CE"/>
    <w:rsid w:val="00455725"/>
    <w:rsid w:val="0045585E"/>
    <w:rsid w:val="00455CEF"/>
    <w:rsid w:val="00455EF7"/>
    <w:rsid w:val="00456196"/>
    <w:rsid w:val="004563AF"/>
    <w:rsid w:val="0045670E"/>
    <w:rsid w:val="00456E67"/>
    <w:rsid w:val="0045711F"/>
    <w:rsid w:val="0045733C"/>
    <w:rsid w:val="00457C4C"/>
    <w:rsid w:val="00460022"/>
    <w:rsid w:val="00460167"/>
    <w:rsid w:val="0046020B"/>
    <w:rsid w:val="0046032E"/>
    <w:rsid w:val="0046058F"/>
    <w:rsid w:val="00460C99"/>
    <w:rsid w:val="00460CD3"/>
    <w:rsid w:val="00460D4C"/>
    <w:rsid w:val="0046102B"/>
    <w:rsid w:val="004614B8"/>
    <w:rsid w:val="00461A33"/>
    <w:rsid w:val="00461BB7"/>
    <w:rsid w:val="004620CD"/>
    <w:rsid w:val="004621D8"/>
    <w:rsid w:val="00462359"/>
    <w:rsid w:val="00462524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FA"/>
    <w:rsid w:val="004648BA"/>
    <w:rsid w:val="0046491A"/>
    <w:rsid w:val="00464A7F"/>
    <w:rsid w:val="00464B7A"/>
    <w:rsid w:val="00465651"/>
    <w:rsid w:val="00465DBB"/>
    <w:rsid w:val="004668EF"/>
    <w:rsid w:val="00466932"/>
    <w:rsid w:val="004670EB"/>
    <w:rsid w:val="004672D6"/>
    <w:rsid w:val="004674E4"/>
    <w:rsid w:val="00467C42"/>
    <w:rsid w:val="00467CBB"/>
    <w:rsid w:val="0047045F"/>
    <w:rsid w:val="004704A6"/>
    <w:rsid w:val="00470655"/>
    <w:rsid w:val="00470ACE"/>
    <w:rsid w:val="00471001"/>
    <w:rsid w:val="004713E6"/>
    <w:rsid w:val="004715DE"/>
    <w:rsid w:val="0047182F"/>
    <w:rsid w:val="00471946"/>
    <w:rsid w:val="00471A84"/>
    <w:rsid w:val="00471C0F"/>
    <w:rsid w:val="00471C3A"/>
    <w:rsid w:val="004721CC"/>
    <w:rsid w:val="00472CBA"/>
    <w:rsid w:val="00472E3D"/>
    <w:rsid w:val="00472F0F"/>
    <w:rsid w:val="0047352F"/>
    <w:rsid w:val="004736AD"/>
    <w:rsid w:val="00473734"/>
    <w:rsid w:val="00473845"/>
    <w:rsid w:val="0047407A"/>
    <w:rsid w:val="004746C4"/>
    <w:rsid w:val="00474910"/>
    <w:rsid w:val="004749CF"/>
    <w:rsid w:val="00475244"/>
    <w:rsid w:val="004753B4"/>
    <w:rsid w:val="00475625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7671"/>
    <w:rsid w:val="004779CF"/>
    <w:rsid w:val="004802D4"/>
    <w:rsid w:val="004808AF"/>
    <w:rsid w:val="00481084"/>
    <w:rsid w:val="00481280"/>
    <w:rsid w:val="004813D8"/>
    <w:rsid w:val="004813E5"/>
    <w:rsid w:val="00481617"/>
    <w:rsid w:val="004819E1"/>
    <w:rsid w:val="00481BD1"/>
    <w:rsid w:val="00481D1E"/>
    <w:rsid w:val="00482057"/>
    <w:rsid w:val="0048253D"/>
    <w:rsid w:val="00482B97"/>
    <w:rsid w:val="00483026"/>
    <w:rsid w:val="004831A8"/>
    <w:rsid w:val="0048351D"/>
    <w:rsid w:val="00483B37"/>
    <w:rsid w:val="00483D71"/>
    <w:rsid w:val="004843D4"/>
    <w:rsid w:val="00484C3D"/>
    <w:rsid w:val="00484EF3"/>
    <w:rsid w:val="004851CE"/>
    <w:rsid w:val="00485256"/>
    <w:rsid w:val="004856B0"/>
    <w:rsid w:val="0048575F"/>
    <w:rsid w:val="00485A8C"/>
    <w:rsid w:val="00485CA6"/>
    <w:rsid w:val="00485CE6"/>
    <w:rsid w:val="00485E50"/>
    <w:rsid w:val="004862A7"/>
    <w:rsid w:val="004862F6"/>
    <w:rsid w:val="0048675D"/>
    <w:rsid w:val="00486816"/>
    <w:rsid w:val="00486B7B"/>
    <w:rsid w:val="00486F8B"/>
    <w:rsid w:val="004872C7"/>
    <w:rsid w:val="00487349"/>
    <w:rsid w:val="004876BC"/>
    <w:rsid w:val="00487718"/>
    <w:rsid w:val="0048786E"/>
    <w:rsid w:val="00487A31"/>
    <w:rsid w:val="00487A72"/>
    <w:rsid w:val="00487B0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93A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5A2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5F7D"/>
    <w:rsid w:val="00496B25"/>
    <w:rsid w:val="00496B99"/>
    <w:rsid w:val="00496BC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4D3"/>
    <w:rsid w:val="004A15DE"/>
    <w:rsid w:val="004A1930"/>
    <w:rsid w:val="004A23BA"/>
    <w:rsid w:val="004A248B"/>
    <w:rsid w:val="004A2704"/>
    <w:rsid w:val="004A29A2"/>
    <w:rsid w:val="004A2B23"/>
    <w:rsid w:val="004A3935"/>
    <w:rsid w:val="004A3CB2"/>
    <w:rsid w:val="004A45E1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6E0"/>
    <w:rsid w:val="004A6B5F"/>
    <w:rsid w:val="004A6D2A"/>
    <w:rsid w:val="004A70A7"/>
    <w:rsid w:val="004A73C3"/>
    <w:rsid w:val="004A7AC2"/>
    <w:rsid w:val="004A7F4F"/>
    <w:rsid w:val="004B06D5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52"/>
    <w:rsid w:val="004B3C70"/>
    <w:rsid w:val="004B3E44"/>
    <w:rsid w:val="004B3F82"/>
    <w:rsid w:val="004B3FB8"/>
    <w:rsid w:val="004B4028"/>
    <w:rsid w:val="004B433C"/>
    <w:rsid w:val="004B45C6"/>
    <w:rsid w:val="004B5144"/>
    <w:rsid w:val="004B526A"/>
    <w:rsid w:val="004B5299"/>
    <w:rsid w:val="004B5555"/>
    <w:rsid w:val="004B5630"/>
    <w:rsid w:val="004B5756"/>
    <w:rsid w:val="004B6F2C"/>
    <w:rsid w:val="004B6FCD"/>
    <w:rsid w:val="004B78C2"/>
    <w:rsid w:val="004C0238"/>
    <w:rsid w:val="004C0277"/>
    <w:rsid w:val="004C0493"/>
    <w:rsid w:val="004C05CE"/>
    <w:rsid w:val="004C0E5B"/>
    <w:rsid w:val="004C12C5"/>
    <w:rsid w:val="004C1C16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C01"/>
    <w:rsid w:val="004C4C40"/>
    <w:rsid w:val="004C4DB3"/>
    <w:rsid w:val="004C5154"/>
    <w:rsid w:val="004C5468"/>
    <w:rsid w:val="004C5672"/>
    <w:rsid w:val="004C5C9B"/>
    <w:rsid w:val="004C5ED4"/>
    <w:rsid w:val="004C5FE8"/>
    <w:rsid w:val="004C68EE"/>
    <w:rsid w:val="004C6C80"/>
    <w:rsid w:val="004C7634"/>
    <w:rsid w:val="004C791D"/>
    <w:rsid w:val="004C79FE"/>
    <w:rsid w:val="004D02D4"/>
    <w:rsid w:val="004D077C"/>
    <w:rsid w:val="004D09DB"/>
    <w:rsid w:val="004D108A"/>
    <w:rsid w:val="004D11B7"/>
    <w:rsid w:val="004D1462"/>
    <w:rsid w:val="004D1642"/>
    <w:rsid w:val="004D1B76"/>
    <w:rsid w:val="004D1F15"/>
    <w:rsid w:val="004D1F88"/>
    <w:rsid w:val="004D2478"/>
    <w:rsid w:val="004D2E29"/>
    <w:rsid w:val="004D3279"/>
    <w:rsid w:val="004D3341"/>
    <w:rsid w:val="004D34BE"/>
    <w:rsid w:val="004D3878"/>
    <w:rsid w:val="004D3B9B"/>
    <w:rsid w:val="004D3D1B"/>
    <w:rsid w:val="004D3D6A"/>
    <w:rsid w:val="004D3FDF"/>
    <w:rsid w:val="004D46F8"/>
    <w:rsid w:val="004D47EA"/>
    <w:rsid w:val="004D4970"/>
    <w:rsid w:val="004D4CDC"/>
    <w:rsid w:val="004D4D94"/>
    <w:rsid w:val="004D4E01"/>
    <w:rsid w:val="004D4E6C"/>
    <w:rsid w:val="004D544B"/>
    <w:rsid w:val="004D59F1"/>
    <w:rsid w:val="004D59FC"/>
    <w:rsid w:val="004D5B22"/>
    <w:rsid w:val="004D5DCF"/>
    <w:rsid w:val="004D61AE"/>
    <w:rsid w:val="004D61E5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C6A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592A"/>
    <w:rsid w:val="004E60CC"/>
    <w:rsid w:val="004E63E3"/>
    <w:rsid w:val="004E6416"/>
    <w:rsid w:val="004E653C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5F6"/>
    <w:rsid w:val="004F08A3"/>
    <w:rsid w:val="004F0F0C"/>
    <w:rsid w:val="004F0F30"/>
    <w:rsid w:val="004F104D"/>
    <w:rsid w:val="004F11AC"/>
    <w:rsid w:val="004F15D7"/>
    <w:rsid w:val="004F1AA9"/>
    <w:rsid w:val="004F20E3"/>
    <w:rsid w:val="004F2C58"/>
    <w:rsid w:val="004F2DAB"/>
    <w:rsid w:val="004F3019"/>
    <w:rsid w:val="004F322F"/>
    <w:rsid w:val="004F32E2"/>
    <w:rsid w:val="004F3536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A56"/>
    <w:rsid w:val="004F7D00"/>
    <w:rsid w:val="005005F2"/>
    <w:rsid w:val="005006EE"/>
    <w:rsid w:val="0050174F"/>
    <w:rsid w:val="0050178E"/>
    <w:rsid w:val="00501996"/>
    <w:rsid w:val="005019E1"/>
    <w:rsid w:val="00501BA5"/>
    <w:rsid w:val="00501E5B"/>
    <w:rsid w:val="00502333"/>
    <w:rsid w:val="00502514"/>
    <w:rsid w:val="0050281E"/>
    <w:rsid w:val="00502C50"/>
    <w:rsid w:val="00503017"/>
    <w:rsid w:val="0050322F"/>
    <w:rsid w:val="00503385"/>
    <w:rsid w:val="0050348A"/>
    <w:rsid w:val="005037FB"/>
    <w:rsid w:val="005039E5"/>
    <w:rsid w:val="00503B4C"/>
    <w:rsid w:val="00503BD6"/>
    <w:rsid w:val="00503C44"/>
    <w:rsid w:val="00503E85"/>
    <w:rsid w:val="00504A1D"/>
    <w:rsid w:val="00504F07"/>
    <w:rsid w:val="005052DB"/>
    <w:rsid w:val="00505A93"/>
    <w:rsid w:val="00505BC9"/>
    <w:rsid w:val="00505FBF"/>
    <w:rsid w:val="005064B6"/>
    <w:rsid w:val="005065A5"/>
    <w:rsid w:val="00506966"/>
    <w:rsid w:val="00507A49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959"/>
    <w:rsid w:val="00511AFD"/>
    <w:rsid w:val="00511B02"/>
    <w:rsid w:val="00511C41"/>
    <w:rsid w:val="00511C5F"/>
    <w:rsid w:val="00511F50"/>
    <w:rsid w:val="005124BC"/>
    <w:rsid w:val="005125C3"/>
    <w:rsid w:val="00512721"/>
    <w:rsid w:val="00512D25"/>
    <w:rsid w:val="00513332"/>
    <w:rsid w:val="005137AB"/>
    <w:rsid w:val="0051398F"/>
    <w:rsid w:val="00513A7E"/>
    <w:rsid w:val="0051405E"/>
    <w:rsid w:val="00514234"/>
    <w:rsid w:val="0051442E"/>
    <w:rsid w:val="00514CFA"/>
    <w:rsid w:val="00514D7C"/>
    <w:rsid w:val="00515372"/>
    <w:rsid w:val="005155D8"/>
    <w:rsid w:val="0051567C"/>
    <w:rsid w:val="005157DA"/>
    <w:rsid w:val="0051597E"/>
    <w:rsid w:val="005159B0"/>
    <w:rsid w:val="00515CBF"/>
    <w:rsid w:val="00515DFA"/>
    <w:rsid w:val="00516119"/>
    <w:rsid w:val="005161BC"/>
    <w:rsid w:val="0051644D"/>
    <w:rsid w:val="00516B7E"/>
    <w:rsid w:val="00516BA8"/>
    <w:rsid w:val="005171F4"/>
    <w:rsid w:val="00517237"/>
    <w:rsid w:val="00517967"/>
    <w:rsid w:val="00517A34"/>
    <w:rsid w:val="00517BAB"/>
    <w:rsid w:val="00517F78"/>
    <w:rsid w:val="00520682"/>
    <w:rsid w:val="005215DC"/>
    <w:rsid w:val="00521B94"/>
    <w:rsid w:val="00522209"/>
    <w:rsid w:val="005225E0"/>
    <w:rsid w:val="00522C97"/>
    <w:rsid w:val="00522CD2"/>
    <w:rsid w:val="00522D16"/>
    <w:rsid w:val="00522FA1"/>
    <w:rsid w:val="0052370C"/>
    <w:rsid w:val="0052387D"/>
    <w:rsid w:val="005238AE"/>
    <w:rsid w:val="00524976"/>
    <w:rsid w:val="00524E7F"/>
    <w:rsid w:val="005250B4"/>
    <w:rsid w:val="005251DE"/>
    <w:rsid w:val="00525335"/>
    <w:rsid w:val="00525528"/>
    <w:rsid w:val="00525659"/>
    <w:rsid w:val="00525669"/>
    <w:rsid w:val="005258EB"/>
    <w:rsid w:val="00525AE3"/>
    <w:rsid w:val="00525BBA"/>
    <w:rsid w:val="00525FEA"/>
    <w:rsid w:val="00526479"/>
    <w:rsid w:val="00526873"/>
    <w:rsid w:val="00527091"/>
    <w:rsid w:val="005272DF"/>
    <w:rsid w:val="005274E5"/>
    <w:rsid w:val="0052766D"/>
    <w:rsid w:val="005301BF"/>
    <w:rsid w:val="005301C6"/>
    <w:rsid w:val="00530AC8"/>
    <w:rsid w:val="00530C60"/>
    <w:rsid w:val="0053133F"/>
    <w:rsid w:val="00531E3C"/>
    <w:rsid w:val="00531E4F"/>
    <w:rsid w:val="0053323A"/>
    <w:rsid w:val="0053332C"/>
    <w:rsid w:val="00533491"/>
    <w:rsid w:val="005334DA"/>
    <w:rsid w:val="00533763"/>
    <w:rsid w:val="00533BC3"/>
    <w:rsid w:val="0053409C"/>
    <w:rsid w:val="0053418D"/>
    <w:rsid w:val="0053447D"/>
    <w:rsid w:val="00534718"/>
    <w:rsid w:val="005349B8"/>
    <w:rsid w:val="00535383"/>
    <w:rsid w:val="005356AC"/>
    <w:rsid w:val="0053573A"/>
    <w:rsid w:val="00536399"/>
    <w:rsid w:val="00536425"/>
    <w:rsid w:val="00536549"/>
    <w:rsid w:val="0053668B"/>
    <w:rsid w:val="00536690"/>
    <w:rsid w:val="0053678E"/>
    <w:rsid w:val="00536876"/>
    <w:rsid w:val="00536AE4"/>
    <w:rsid w:val="00536CE4"/>
    <w:rsid w:val="00536D35"/>
    <w:rsid w:val="00536E61"/>
    <w:rsid w:val="005371A3"/>
    <w:rsid w:val="00537420"/>
    <w:rsid w:val="0053754E"/>
    <w:rsid w:val="00537845"/>
    <w:rsid w:val="00537F5A"/>
    <w:rsid w:val="0054001E"/>
    <w:rsid w:val="005400EA"/>
    <w:rsid w:val="0054066E"/>
    <w:rsid w:val="00540AF2"/>
    <w:rsid w:val="00540CE9"/>
    <w:rsid w:val="00540F18"/>
    <w:rsid w:val="00540F38"/>
    <w:rsid w:val="0054110C"/>
    <w:rsid w:val="00541299"/>
    <w:rsid w:val="0054173B"/>
    <w:rsid w:val="00541AA2"/>
    <w:rsid w:val="00541FC2"/>
    <w:rsid w:val="00542266"/>
    <w:rsid w:val="00542DAF"/>
    <w:rsid w:val="00543709"/>
    <w:rsid w:val="00543BDA"/>
    <w:rsid w:val="00543C32"/>
    <w:rsid w:val="00543C74"/>
    <w:rsid w:val="00543CCF"/>
    <w:rsid w:val="00543F4C"/>
    <w:rsid w:val="0054440A"/>
    <w:rsid w:val="00544506"/>
    <w:rsid w:val="00544B9F"/>
    <w:rsid w:val="00545235"/>
    <w:rsid w:val="005452D5"/>
    <w:rsid w:val="00545860"/>
    <w:rsid w:val="00545964"/>
    <w:rsid w:val="00545C28"/>
    <w:rsid w:val="0054665D"/>
    <w:rsid w:val="00546D8E"/>
    <w:rsid w:val="00547079"/>
    <w:rsid w:val="005471E1"/>
    <w:rsid w:val="00547256"/>
    <w:rsid w:val="0054776B"/>
    <w:rsid w:val="0054780A"/>
    <w:rsid w:val="00547BFD"/>
    <w:rsid w:val="00547E15"/>
    <w:rsid w:val="00547EEF"/>
    <w:rsid w:val="00547F27"/>
    <w:rsid w:val="005500CD"/>
    <w:rsid w:val="005505F5"/>
    <w:rsid w:val="00550816"/>
    <w:rsid w:val="00551307"/>
    <w:rsid w:val="0055190D"/>
    <w:rsid w:val="00551B81"/>
    <w:rsid w:val="00551DA4"/>
    <w:rsid w:val="00551E40"/>
    <w:rsid w:val="00552104"/>
    <w:rsid w:val="0055221B"/>
    <w:rsid w:val="0055285D"/>
    <w:rsid w:val="00552F24"/>
    <w:rsid w:val="005533D9"/>
    <w:rsid w:val="005540D2"/>
    <w:rsid w:val="005546D2"/>
    <w:rsid w:val="00554D3B"/>
    <w:rsid w:val="00554EBD"/>
    <w:rsid w:val="00555EFF"/>
    <w:rsid w:val="0055617D"/>
    <w:rsid w:val="00556531"/>
    <w:rsid w:val="0055665C"/>
    <w:rsid w:val="0055753C"/>
    <w:rsid w:val="0055797B"/>
    <w:rsid w:val="00560234"/>
    <w:rsid w:val="00560CA0"/>
    <w:rsid w:val="00560ED2"/>
    <w:rsid w:val="005610BF"/>
    <w:rsid w:val="00561776"/>
    <w:rsid w:val="00561814"/>
    <w:rsid w:val="00561969"/>
    <w:rsid w:val="005619B0"/>
    <w:rsid w:val="00561B70"/>
    <w:rsid w:val="00561B75"/>
    <w:rsid w:val="00561C01"/>
    <w:rsid w:val="005620DF"/>
    <w:rsid w:val="00562124"/>
    <w:rsid w:val="00562534"/>
    <w:rsid w:val="00562A7A"/>
    <w:rsid w:val="00562B7B"/>
    <w:rsid w:val="00562EB7"/>
    <w:rsid w:val="005637B4"/>
    <w:rsid w:val="00563B05"/>
    <w:rsid w:val="00563FF6"/>
    <w:rsid w:val="005645C6"/>
    <w:rsid w:val="005647A8"/>
    <w:rsid w:val="005648C4"/>
    <w:rsid w:val="00564A1C"/>
    <w:rsid w:val="00564BD3"/>
    <w:rsid w:val="00564DC9"/>
    <w:rsid w:val="00564E8A"/>
    <w:rsid w:val="00565115"/>
    <w:rsid w:val="005651CA"/>
    <w:rsid w:val="0056564B"/>
    <w:rsid w:val="005662CD"/>
    <w:rsid w:val="00566489"/>
    <w:rsid w:val="00566617"/>
    <w:rsid w:val="00566899"/>
    <w:rsid w:val="00566EDA"/>
    <w:rsid w:val="0056732A"/>
    <w:rsid w:val="00567749"/>
    <w:rsid w:val="00567AA0"/>
    <w:rsid w:val="005703A3"/>
    <w:rsid w:val="00570969"/>
    <w:rsid w:val="00570996"/>
    <w:rsid w:val="00571038"/>
    <w:rsid w:val="00571170"/>
    <w:rsid w:val="005717B0"/>
    <w:rsid w:val="00572143"/>
    <w:rsid w:val="0057318B"/>
    <w:rsid w:val="005731AF"/>
    <w:rsid w:val="00573367"/>
    <w:rsid w:val="005735B3"/>
    <w:rsid w:val="005736DC"/>
    <w:rsid w:val="0057397B"/>
    <w:rsid w:val="00573CA1"/>
    <w:rsid w:val="00573DF2"/>
    <w:rsid w:val="005740D3"/>
    <w:rsid w:val="0057417C"/>
    <w:rsid w:val="005742BE"/>
    <w:rsid w:val="00574A81"/>
    <w:rsid w:val="00574F79"/>
    <w:rsid w:val="00574FA0"/>
    <w:rsid w:val="00575143"/>
    <w:rsid w:val="00575C6C"/>
    <w:rsid w:val="00576110"/>
    <w:rsid w:val="005769A8"/>
    <w:rsid w:val="005769B7"/>
    <w:rsid w:val="00576BB7"/>
    <w:rsid w:val="00576CC0"/>
    <w:rsid w:val="00576D7F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91D"/>
    <w:rsid w:val="00581D3E"/>
    <w:rsid w:val="005825CF"/>
    <w:rsid w:val="00582641"/>
    <w:rsid w:val="00582671"/>
    <w:rsid w:val="005827CA"/>
    <w:rsid w:val="00582A5D"/>
    <w:rsid w:val="00582A63"/>
    <w:rsid w:val="00583624"/>
    <w:rsid w:val="00584634"/>
    <w:rsid w:val="00584B21"/>
    <w:rsid w:val="00584DB5"/>
    <w:rsid w:val="00585565"/>
    <w:rsid w:val="00585642"/>
    <w:rsid w:val="00585FE8"/>
    <w:rsid w:val="00586243"/>
    <w:rsid w:val="00586787"/>
    <w:rsid w:val="005867A4"/>
    <w:rsid w:val="00586835"/>
    <w:rsid w:val="00586A95"/>
    <w:rsid w:val="0058723F"/>
    <w:rsid w:val="00587271"/>
    <w:rsid w:val="00587635"/>
    <w:rsid w:val="005876DB"/>
    <w:rsid w:val="005877AE"/>
    <w:rsid w:val="005877DF"/>
    <w:rsid w:val="00587BB9"/>
    <w:rsid w:val="00587D19"/>
    <w:rsid w:val="00590507"/>
    <w:rsid w:val="005905FD"/>
    <w:rsid w:val="00590871"/>
    <w:rsid w:val="00590E37"/>
    <w:rsid w:val="00591221"/>
    <w:rsid w:val="005917A6"/>
    <w:rsid w:val="00592428"/>
    <w:rsid w:val="0059293E"/>
    <w:rsid w:val="00592D10"/>
    <w:rsid w:val="00592F0D"/>
    <w:rsid w:val="005930A7"/>
    <w:rsid w:val="0059314F"/>
    <w:rsid w:val="005933CF"/>
    <w:rsid w:val="0059363A"/>
    <w:rsid w:val="0059365F"/>
    <w:rsid w:val="00593E45"/>
    <w:rsid w:val="00593F64"/>
    <w:rsid w:val="005940C2"/>
    <w:rsid w:val="005943D2"/>
    <w:rsid w:val="005945A1"/>
    <w:rsid w:val="0059496B"/>
    <w:rsid w:val="00594A15"/>
    <w:rsid w:val="0059512D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A02CF"/>
    <w:rsid w:val="005A059F"/>
    <w:rsid w:val="005A14E4"/>
    <w:rsid w:val="005A1712"/>
    <w:rsid w:val="005A1B5D"/>
    <w:rsid w:val="005A212C"/>
    <w:rsid w:val="005A239D"/>
    <w:rsid w:val="005A2484"/>
    <w:rsid w:val="005A24ED"/>
    <w:rsid w:val="005A2770"/>
    <w:rsid w:val="005A28CA"/>
    <w:rsid w:val="005A2948"/>
    <w:rsid w:val="005A2BE3"/>
    <w:rsid w:val="005A2FF8"/>
    <w:rsid w:val="005A3E6D"/>
    <w:rsid w:val="005A4F1E"/>
    <w:rsid w:val="005A5046"/>
    <w:rsid w:val="005A5319"/>
    <w:rsid w:val="005A54CB"/>
    <w:rsid w:val="005A5722"/>
    <w:rsid w:val="005A59FE"/>
    <w:rsid w:val="005A5BF4"/>
    <w:rsid w:val="005A5CAA"/>
    <w:rsid w:val="005A5F7A"/>
    <w:rsid w:val="005A61DC"/>
    <w:rsid w:val="005A6353"/>
    <w:rsid w:val="005A6609"/>
    <w:rsid w:val="005A67A5"/>
    <w:rsid w:val="005A6A7B"/>
    <w:rsid w:val="005A736E"/>
    <w:rsid w:val="005A74D3"/>
    <w:rsid w:val="005A76D6"/>
    <w:rsid w:val="005A7B46"/>
    <w:rsid w:val="005A7CD8"/>
    <w:rsid w:val="005A7EA2"/>
    <w:rsid w:val="005B027C"/>
    <w:rsid w:val="005B0471"/>
    <w:rsid w:val="005B04A7"/>
    <w:rsid w:val="005B08DB"/>
    <w:rsid w:val="005B0CC2"/>
    <w:rsid w:val="005B0F26"/>
    <w:rsid w:val="005B0F42"/>
    <w:rsid w:val="005B142E"/>
    <w:rsid w:val="005B16AB"/>
    <w:rsid w:val="005B16C7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1B3"/>
    <w:rsid w:val="005B55B4"/>
    <w:rsid w:val="005B5988"/>
    <w:rsid w:val="005B5F5E"/>
    <w:rsid w:val="005B65D8"/>
    <w:rsid w:val="005B6613"/>
    <w:rsid w:val="005B66CA"/>
    <w:rsid w:val="005B68D4"/>
    <w:rsid w:val="005B6926"/>
    <w:rsid w:val="005B7CF7"/>
    <w:rsid w:val="005B7E65"/>
    <w:rsid w:val="005C05C3"/>
    <w:rsid w:val="005C06FC"/>
    <w:rsid w:val="005C0817"/>
    <w:rsid w:val="005C0874"/>
    <w:rsid w:val="005C0E86"/>
    <w:rsid w:val="005C10D0"/>
    <w:rsid w:val="005C1533"/>
    <w:rsid w:val="005C1661"/>
    <w:rsid w:val="005C19D4"/>
    <w:rsid w:val="005C1A5A"/>
    <w:rsid w:val="005C1FB4"/>
    <w:rsid w:val="005C28AB"/>
    <w:rsid w:val="005C2C8C"/>
    <w:rsid w:val="005C2F52"/>
    <w:rsid w:val="005C3162"/>
    <w:rsid w:val="005C3A4F"/>
    <w:rsid w:val="005C3ABF"/>
    <w:rsid w:val="005C40AC"/>
    <w:rsid w:val="005C41CC"/>
    <w:rsid w:val="005C549D"/>
    <w:rsid w:val="005C553E"/>
    <w:rsid w:val="005C58D2"/>
    <w:rsid w:val="005C5C29"/>
    <w:rsid w:val="005C5EE5"/>
    <w:rsid w:val="005C5FDA"/>
    <w:rsid w:val="005C6432"/>
    <w:rsid w:val="005C6630"/>
    <w:rsid w:val="005C678A"/>
    <w:rsid w:val="005C682B"/>
    <w:rsid w:val="005C69AC"/>
    <w:rsid w:val="005C6A42"/>
    <w:rsid w:val="005C6E1A"/>
    <w:rsid w:val="005C6FA4"/>
    <w:rsid w:val="005C701D"/>
    <w:rsid w:val="005C7097"/>
    <w:rsid w:val="005C73BB"/>
    <w:rsid w:val="005C77B8"/>
    <w:rsid w:val="005C7896"/>
    <w:rsid w:val="005C7B72"/>
    <w:rsid w:val="005C7E58"/>
    <w:rsid w:val="005C7F43"/>
    <w:rsid w:val="005D0834"/>
    <w:rsid w:val="005D0F73"/>
    <w:rsid w:val="005D1086"/>
    <w:rsid w:val="005D112F"/>
    <w:rsid w:val="005D115D"/>
    <w:rsid w:val="005D1966"/>
    <w:rsid w:val="005D1D4D"/>
    <w:rsid w:val="005D2369"/>
    <w:rsid w:val="005D2560"/>
    <w:rsid w:val="005D2855"/>
    <w:rsid w:val="005D2ABE"/>
    <w:rsid w:val="005D2ECF"/>
    <w:rsid w:val="005D3B11"/>
    <w:rsid w:val="005D3B72"/>
    <w:rsid w:val="005D3C29"/>
    <w:rsid w:val="005D3C91"/>
    <w:rsid w:val="005D3E31"/>
    <w:rsid w:val="005D3E51"/>
    <w:rsid w:val="005D44C9"/>
    <w:rsid w:val="005D450A"/>
    <w:rsid w:val="005D467A"/>
    <w:rsid w:val="005D4FE4"/>
    <w:rsid w:val="005D5338"/>
    <w:rsid w:val="005D5428"/>
    <w:rsid w:val="005D5442"/>
    <w:rsid w:val="005D5472"/>
    <w:rsid w:val="005D5855"/>
    <w:rsid w:val="005D5917"/>
    <w:rsid w:val="005D5C64"/>
    <w:rsid w:val="005D5CDC"/>
    <w:rsid w:val="005D5E5F"/>
    <w:rsid w:val="005D6128"/>
    <w:rsid w:val="005D6B55"/>
    <w:rsid w:val="005D707A"/>
    <w:rsid w:val="005D7575"/>
    <w:rsid w:val="005D7727"/>
    <w:rsid w:val="005D7810"/>
    <w:rsid w:val="005E07B6"/>
    <w:rsid w:val="005E1103"/>
    <w:rsid w:val="005E1339"/>
    <w:rsid w:val="005E1CB9"/>
    <w:rsid w:val="005E211D"/>
    <w:rsid w:val="005E28F8"/>
    <w:rsid w:val="005E35D2"/>
    <w:rsid w:val="005E37C1"/>
    <w:rsid w:val="005E3856"/>
    <w:rsid w:val="005E3DAC"/>
    <w:rsid w:val="005E4873"/>
    <w:rsid w:val="005E4926"/>
    <w:rsid w:val="005E4A62"/>
    <w:rsid w:val="005E4C0E"/>
    <w:rsid w:val="005E4D92"/>
    <w:rsid w:val="005E4E97"/>
    <w:rsid w:val="005E5045"/>
    <w:rsid w:val="005E53EC"/>
    <w:rsid w:val="005E5ED8"/>
    <w:rsid w:val="005E6638"/>
    <w:rsid w:val="005E6AD0"/>
    <w:rsid w:val="005E6E1C"/>
    <w:rsid w:val="005E6F55"/>
    <w:rsid w:val="005E704D"/>
    <w:rsid w:val="005E731A"/>
    <w:rsid w:val="005E746D"/>
    <w:rsid w:val="005E797A"/>
    <w:rsid w:val="005E79D9"/>
    <w:rsid w:val="005F00EF"/>
    <w:rsid w:val="005F07A9"/>
    <w:rsid w:val="005F0816"/>
    <w:rsid w:val="005F0E45"/>
    <w:rsid w:val="005F2B0C"/>
    <w:rsid w:val="005F2C42"/>
    <w:rsid w:val="005F2D54"/>
    <w:rsid w:val="005F2E13"/>
    <w:rsid w:val="005F2EF5"/>
    <w:rsid w:val="005F2F6F"/>
    <w:rsid w:val="005F3024"/>
    <w:rsid w:val="005F3170"/>
    <w:rsid w:val="005F33A2"/>
    <w:rsid w:val="005F36E2"/>
    <w:rsid w:val="005F3804"/>
    <w:rsid w:val="005F43CA"/>
    <w:rsid w:val="005F4850"/>
    <w:rsid w:val="005F4AE6"/>
    <w:rsid w:val="005F4FA0"/>
    <w:rsid w:val="005F511D"/>
    <w:rsid w:val="005F5B6D"/>
    <w:rsid w:val="005F65A9"/>
    <w:rsid w:val="005F69CC"/>
    <w:rsid w:val="005F7087"/>
    <w:rsid w:val="005F7328"/>
    <w:rsid w:val="005F74A4"/>
    <w:rsid w:val="005F765B"/>
    <w:rsid w:val="005F76F5"/>
    <w:rsid w:val="005F7787"/>
    <w:rsid w:val="005F78D3"/>
    <w:rsid w:val="005F7D32"/>
    <w:rsid w:val="005F7F0F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AEC"/>
    <w:rsid w:val="00602B07"/>
    <w:rsid w:val="006031F9"/>
    <w:rsid w:val="00603216"/>
    <w:rsid w:val="00603545"/>
    <w:rsid w:val="00603756"/>
    <w:rsid w:val="0060377B"/>
    <w:rsid w:val="00603883"/>
    <w:rsid w:val="00603EDF"/>
    <w:rsid w:val="00604572"/>
    <w:rsid w:val="00604F8A"/>
    <w:rsid w:val="00605014"/>
    <w:rsid w:val="00605087"/>
    <w:rsid w:val="00605139"/>
    <w:rsid w:val="0060553A"/>
    <w:rsid w:val="00605643"/>
    <w:rsid w:val="00605C7D"/>
    <w:rsid w:val="00605E05"/>
    <w:rsid w:val="00605FBD"/>
    <w:rsid w:val="00606191"/>
    <w:rsid w:val="006068BE"/>
    <w:rsid w:val="006075DC"/>
    <w:rsid w:val="00607B1A"/>
    <w:rsid w:val="00607FA5"/>
    <w:rsid w:val="0061021F"/>
    <w:rsid w:val="006102DD"/>
    <w:rsid w:val="00610443"/>
    <w:rsid w:val="00610474"/>
    <w:rsid w:val="0061079F"/>
    <w:rsid w:val="00610A2B"/>
    <w:rsid w:val="00610A7E"/>
    <w:rsid w:val="00610E7B"/>
    <w:rsid w:val="0061133A"/>
    <w:rsid w:val="006114E5"/>
    <w:rsid w:val="006116E5"/>
    <w:rsid w:val="00611B18"/>
    <w:rsid w:val="00611B74"/>
    <w:rsid w:val="00611B92"/>
    <w:rsid w:val="00611D04"/>
    <w:rsid w:val="0061220A"/>
    <w:rsid w:val="00612351"/>
    <w:rsid w:val="0061241F"/>
    <w:rsid w:val="00612B23"/>
    <w:rsid w:val="00612DA1"/>
    <w:rsid w:val="00612DBF"/>
    <w:rsid w:val="00612E09"/>
    <w:rsid w:val="00612FEC"/>
    <w:rsid w:val="006134C6"/>
    <w:rsid w:val="00613788"/>
    <w:rsid w:val="00613B97"/>
    <w:rsid w:val="006140A8"/>
    <w:rsid w:val="0061442C"/>
    <w:rsid w:val="00614C29"/>
    <w:rsid w:val="006157EA"/>
    <w:rsid w:val="006158E3"/>
    <w:rsid w:val="00615B8A"/>
    <w:rsid w:val="00615DE1"/>
    <w:rsid w:val="00615E91"/>
    <w:rsid w:val="00615EAB"/>
    <w:rsid w:val="0061629D"/>
    <w:rsid w:val="0061651E"/>
    <w:rsid w:val="006167C5"/>
    <w:rsid w:val="00616840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97"/>
    <w:rsid w:val="00620730"/>
    <w:rsid w:val="006208BE"/>
    <w:rsid w:val="00620907"/>
    <w:rsid w:val="00620B36"/>
    <w:rsid w:val="00620F74"/>
    <w:rsid w:val="006218D7"/>
    <w:rsid w:val="00621B2B"/>
    <w:rsid w:val="00621E0C"/>
    <w:rsid w:val="00622355"/>
    <w:rsid w:val="0062276E"/>
    <w:rsid w:val="006229B8"/>
    <w:rsid w:val="00622AFF"/>
    <w:rsid w:val="00622BFC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300D8"/>
    <w:rsid w:val="00630ABF"/>
    <w:rsid w:val="00630F30"/>
    <w:rsid w:val="006310F3"/>
    <w:rsid w:val="00631203"/>
    <w:rsid w:val="006315E0"/>
    <w:rsid w:val="00631B93"/>
    <w:rsid w:val="00631D56"/>
    <w:rsid w:val="00631EAE"/>
    <w:rsid w:val="006324FB"/>
    <w:rsid w:val="0063289D"/>
    <w:rsid w:val="0063368C"/>
    <w:rsid w:val="00633717"/>
    <w:rsid w:val="006337C4"/>
    <w:rsid w:val="00633AAC"/>
    <w:rsid w:val="00633AFF"/>
    <w:rsid w:val="00633E5D"/>
    <w:rsid w:val="006341BA"/>
    <w:rsid w:val="00634B03"/>
    <w:rsid w:val="00635291"/>
    <w:rsid w:val="00635754"/>
    <w:rsid w:val="006358FF"/>
    <w:rsid w:val="00635A7B"/>
    <w:rsid w:val="00636488"/>
    <w:rsid w:val="006364ED"/>
    <w:rsid w:val="006367CA"/>
    <w:rsid w:val="00636B75"/>
    <w:rsid w:val="0063709E"/>
    <w:rsid w:val="00637350"/>
    <w:rsid w:val="00637567"/>
    <w:rsid w:val="00637804"/>
    <w:rsid w:val="00637BB4"/>
    <w:rsid w:val="00637D99"/>
    <w:rsid w:val="0064099E"/>
    <w:rsid w:val="00640A69"/>
    <w:rsid w:val="00640C5B"/>
    <w:rsid w:val="00640CD2"/>
    <w:rsid w:val="006410BA"/>
    <w:rsid w:val="00641387"/>
    <w:rsid w:val="0064163C"/>
    <w:rsid w:val="006416D5"/>
    <w:rsid w:val="0064183F"/>
    <w:rsid w:val="006418E2"/>
    <w:rsid w:val="00641C5F"/>
    <w:rsid w:val="00641F70"/>
    <w:rsid w:val="00642D31"/>
    <w:rsid w:val="00642D6A"/>
    <w:rsid w:val="00642ECF"/>
    <w:rsid w:val="00642F02"/>
    <w:rsid w:val="00643097"/>
    <w:rsid w:val="00643284"/>
    <w:rsid w:val="00643BA2"/>
    <w:rsid w:val="00643DC9"/>
    <w:rsid w:val="00644124"/>
    <w:rsid w:val="006441CF"/>
    <w:rsid w:val="00645092"/>
    <w:rsid w:val="006454EA"/>
    <w:rsid w:val="00645A14"/>
    <w:rsid w:val="00645A57"/>
    <w:rsid w:val="00646118"/>
    <w:rsid w:val="00646574"/>
    <w:rsid w:val="00646821"/>
    <w:rsid w:val="00647322"/>
    <w:rsid w:val="006475CB"/>
    <w:rsid w:val="006477A3"/>
    <w:rsid w:val="00647B07"/>
    <w:rsid w:val="00647BC6"/>
    <w:rsid w:val="00647DE8"/>
    <w:rsid w:val="006503C8"/>
    <w:rsid w:val="00650B17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46C"/>
    <w:rsid w:val="00653D18"/>
    <w:rsid w:val="00653FF8"/>
    <w:rsid w:val="0065444E"/>
    <w:rsid w:val="00654A90"/>
    <w:rsid w:val="00654D0A"/>
    <w:rsid w:val="00654D90"/>
    <w:rsid w:val="0065537A"/>
    <w:rsid w:val="006557AB"/>
    <w:rsid w:val="00655A6B"/>
    <w:rsid w:val="00655F52"/>
    <w:rsid w:val="0065631D"/>
    <w:rsid w:val="006570B5"/>
    <w:rsid w:val="006570C7"/>
    <w:rsid w:val="006571B0"/>
    <w:rsid w:val="00657B35"/>
    <w:rsid w:val="00657B56"/>
    <w:rsid w:val="00657FE5"/>
    <w:rsid w:val="00660036"/>
    <w:rsid w:val="006608F1"/>
    <w:rsid w:val="00660A59"/>
    <w:rsid w:val="00660AF3"/>
    <w:rsid w:val="00661464"/>
    <w:rsid w:val="00661ACE"/>
    <w:rsid w:val="00661CC0"/>
    <w:rsid w:val="00661CD7"/>
    <w:rsid w:val="00661DB0"/>
    <w:rsid w:val="00661DFB"/>
    <w:rsid w:val="006621A9"/>
    <w:rsid w:val="0066271E"/>
    <w:rsid w:val="006629FE"/>
    <w:rsid w:val="00662C4C"/>
    <w:rsid w:val="00662CD3"/>
    <w:rsid w:val="00662CEF"/>
    <w:rsid w:val="00662CF3"/>
    <w:rsid w:val="0066359C"/>
    <w:rsid w:val="00663C29"/>
    <w:rsid w:val="00663C6F"/>
    <w:rsid w:val="00663D11"/>
    <w:rsid w:val="006641C2"/>
    <w:rsid w:val="006642D4"/>
    <w:rsid w:val="006645E6"/>
    <w:rsid w:val="006647B1"/>
    <w:rsid w:val="00664808"/>
    <w:rsid w:val="00664D13"/>
    <w:rsid w:val="00664F4C"/>
    <w:rsid w:val="006654FA"/>
    <w:rsid w:val="00665820"/>
    <w:rsid w:val="00665A67"/>
    <w:rsid w:val="00665B4B"/>
    <w:rsid w:val="0066625D"/>
    <w:rsid w:val="00666BC4"/>
    <w:rsid w:val="00666E89"/>
    <w:rsid w:val="00667303"/>
    <w:rsid w:val="00667338"/>
    <w:rsid w:val="00667687"/>
    <w:rsid w:val="0066799A"/>
    <w:rsid w:val="00667DE6"/>
    <w:rsid w:val="0067000E"/>
    <w:rsid w:val="006701EA"/>
    <w:rsid w:val="00670443"/>
    <w:rsid w:val="00670983"/>
    <w:rsid w:val="00670B6E"/>
    <w:rsid w:val="00670D86"/>
    <w:rsid w:val="00670DE3"/>
    <w:rsid w:val="00671714"/>
    <w:rsid w:val="00671876"/>
    <w:rsid w:val="00671951"/>
    <w:rsid w:val="006720C3"/>
    <w:rsid w:val="006722B6"/>
    <w:rsid w:val="00672716"/>
    <w:rsid w:val="00672951"/>
    <w:rsid w:val="00673871"/>
    <w:rsid w:val="00673C78"/>
    <w:rsid w:val="00673E6B"/>
    <w:rsid w:val="00673FCB"/>
    <w:rsid w:val="0067407E"/>
    <w:rsid w:val="006748FB"/>
    <w:rsid w:val="00674B12"/>
    <w:rsid w:val="00674B66"/>
    <w:rsid w:val="00674EA3"/>
    <w:rsid w:val="006753D0"/>
    <w:rsid w:val="00675820"/>
    <w:rsid w:val="00675B9D"/>
    <w:rsid w:val="006763C1"/>
    <w:rsid w:val="006769B7"/>
    <w:rsid w:val="00676B89"/>
    <w:rsid w:val="006770AD"/>
    <w:rsid w:val="006770C5"/>
    <w:rsid w:val="006771A1"/>
    <w:rsid w:val="006774E2"/>
    <w:rsid w:val="00677778"/>
    <w:rsid w:val="00677B36"/>
    <w:rsid w:val="00677D91"/>
    <w:rsid w:val="00677DE4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CE5"/>
    <w:rsid w:val="00682F8D"/>
    <w:rsid w:val="00682FBC"/>
    <w:rsid w:val="006831E9"/>
    <w:rsid w:val="00683277"/>
    <w:rsid w:val="00683531"/>
    <w:rsid w:val="00683BA9"/>
    <w:rsid w:val="00683EF0"/>
    <w:rsid w:val="00683FC0"/>
    <w:rsid w:val="006841E1"/>
    <w:rsid w:val="0068431F"/>
    <w:rsid w:val="0068478B"/>
    <w:rsid w:val="0068487A"/>
    <w:rsid w:val="00684A6D"/>
    <w:rsid w:val="00684AED"/>
    <w:rsid w:val="00684B96"/>
    <w:rsid w:val="00685410"/>
    <w:rsid w:val="00685E79"/>
    <w:rsid w:val="00685EA8"/>
    <w:rsid w:val="0068700C"/>
    <w:rsid w:val="006870D5"/>
    <w:rsid w:val="006871AC"/>
    <w:rsid w:val="006872C9"/>
    <w:rsid w:val="00687685"/>
    <w:rsid w:val="00687D56"/>
    <w:rsid w:val="00687F3E"/>
    <w:rsid w:val="0069021C"/>
    <w:rsid w:val="00690514"/>
    <w:rsid w:val="00690795"/>
    <w:rsid w:val="00690ADC"/>
    <w:rsid w:val="00690F67"/>
    <w:rsid w:val="006910FA"/>
    <w:rsid w:val="006918E2"/>
    <w:rsid w:val="006924D3"/>
    <w:rsid w:val="00692582"/>
    <w:rsid w:val="00692781"/>
    <w:rsid w:val="00692A4D"/>
    <w:rsid w:val="006938F6"/>
    <w:rsid w:val="00693E53"/>
    <w:rsid w:val="00694245"/>
    <w:rsid w:val="00694346"/>
    <w:rsid w:val="006949F1"/>
    <w:rsid w:val="00694E62"/>
    <w:rsid w:val="0069504E"/>
    <w:rsid w:val="006950D5"/>
    <w:rsid w:val="00696AED"/>
    <w:rsid w:val="00697449"/>
    <w:rsid w:val="006A0026"/>
    <w:rsid w:val="006A0724"/>
    <w:rsid w:val="006A073F"/>
    <w:rsid w:val="006A0A00"/>
    <w:rsid w:val="006A0E25"/>
    <w:rsid w:val="006A10E9"/>
    <w:rsid w:val="006A1230"/>
    <w:rsid w:val="006A160E"/>
    <w:rsid w:val="006A1E07"/>
    <w:rsid w:val="006A21CF"/>
    <w:rsid w:val="006A239B"/>
    <w:rsid w:val="006A29CD"/>
    <w:rsid w:val="006A2A80"/>
    <w:rsid w:val="006A2C86"/>
    <w:rsid w:val="006A2FF9"/>
    <w:rsid w:val="006A30C8"/>
    <w:rsid w:val="006A31A2"/>
    <w:rsid w:val="006A339F"/>
    <w:rsid w:val="006A39F4"/>
    <w:rsid w:val="006A4AD4"/>
    <w:rsid w:val="006A4B53"/>
    <w:rsid w:val="006A4C8C"/>
    <w:rsid w:val="006A4CEC"/>
    <w:rsid w:val="006A4DB3"/>
    <w:rsid w:val="006A5590"/>
    <w:rsid w:val="006A5794"/>
    <w:rsid w:val="006A57A4"/>
    <w:rsid w:val="006A5927"/>
    <w:rsid w:val="006A5A0E"/>
    <w:rsid w:val="006A5BBB"/>
    <w:rsid w:val="006A5DDF"/>
    <w:rsid w:val="006A5E13"/>
    <w:rsid w:val="006A6000"/>
    <w:rsid w:val="006A6448"/>
    <w:rsid w:val="006A6BC4"/>
    <w:rsid w:val="006A6D7A"/>
    <w:rsid w:val="006A72B7"/>
    <w:rsid w:val="006A72C2"/>
    <w:rsid w:val="006A743D"/>
    <w:rsid w:val="006A7F17"/>
    <w:rsid w:val="006B00FC"/>
    <w:rsid w:val="006B04EF"/>
    <w:rsid w:val="006B0827"/>
    <w:rsid w:val="006B0B22"/>
    <w:rsid w:val="006B0BE7"/>
    <w:rsid w:val="006B0F33"/>
    <w:rsid w:val="006B0F95"/>
    <w:rsid w:val="006B1359"/>
    <w:rsid w:val="006B13E3"/>
    <w:rsid w:val="006B1A87"/>
    <w:rsid w:val="006B1C1A"/>
    <w:rsid w:val="006B21E5"/>
    <w:rsid w:val="006B2FBC"/>
    <w:rsid w:val="006B33D9"/>
    <w:rsid w:val="006B3E98"/>
    <w:rsid w:val="006B4043"/>
    <w:rsid w:val="006B43A2"/>
    <w:rsid w:val="006B4543"/>
    <w:rsid w:val="006B4AEC"/>
    <w:rsid w:val="006B4E4F"/>
    <w:rsid w:val="006B57B1"/>
    <w:rsid w:val="006B5DE2"/>
    <w:rsid w:val="006B62A2"/>
    <w:rsid w:val="006B6576"/>
    <w:rsid w:val="006B66E2"/>
    <w:rsid w:val="006B6ACB"/>
    <w:rsid w:val="006B6E0E"/>
    <w:rsid w:val="006B7068"/>
    <w:rsid w:val="006B7FDD"/>
    <w:rsid w:val="006C0F10"/>
    <w:rsid w:val="006C1481"/>
    <w:rsid w:val="006C1A77"/>
    <w:rsid w:val="006C1B65"/>
    <w:rsid w:val="006C1E32"/>
    <w:rsid w:val="006C1FA1"/>
    <w:rsid w:val="006C22CB"/>
    <w:rsid w:val="006C27A5"/>
    <w:rsid w:val="006C2903"/>
    <w:rsid w:val="006C2BD3"/>
    <w:rsid w:val="006C2CCC"/>
    <w:rsid w:val="006C2F63"/>
    <w:rsid w:val="006C3119"/>
    <w:rsid w:val="006C3597"/>
    <w:rsid w:val="006C382C"/>
    <w:rsid w:val="006C3E8F"/>
    <w:rsid w:val="006C49ED"/>
    <w:rsid w:val="006C4D90"/>
    <w:rsid w:val="006C5357"/>
    <w:rsid w:val="006C5C2B"/>
    <w:rsid w:val="006C5C9D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D06C8"/>
    <w:rsid w:val="006D07EE"/>
    <w:rsid w:val="006D0CCC"/>
    <w:rsid w:val="006D0CDD"/>
    <w:rsid w:val="006D107C"/>
    <w:rsid w:val="006D108A"/>
    <w:rsid w:val="006D13ED"/>
    <w:rsid w:val="006D15FE"/>
    <w:rsid w:val="006D1712"/>
    <w:rsid w:val="006D199F"/>
    <w:rsid w:val="006D1C4E"/>
    <w:rsid w:val="006D2137"/>
    <w:rsid w:val="006D21C1"/>
    <w:rsid w:val="006D287C"/>
    <w:rsid w:val="006D28DE"/>
    <w:rsid w:val="006D2969"/>
    <w:rsid w:val="006D2FBD"/>
    <w:rsid w:val="006D32A6"/>
    <w:rsid w:val="006D32F7"/>
    <w:rsid w:val="006D37F9"/>
    <w:rsid w:val="006D393E"/>
    <w:rsid w:val="006D3C69"/>
    <w:rsid w:val="006D48C7"/>
    <w:rsid w:val="006D4DA4"/>
    <w:rsid w:val="006D4E5C"/>
    <w:rsid w:val="006D4E82"/>
    <w:rsid w:val="006D545A"/>
    <w:rsid w:val="006D56A9"/>
    <w:rsid w:val="006D5E4D"/>
    <w:rsid w:val="006D5F2D"/>
    <w:rsid w:val="006D60A9"/>
    <w:rsid w:val="006D61BF"/>
    <w:rsid w:val="006D620C"/>
    <w:rsid w:val="006D66AE"/>
    <w:rsid w:val="006D6B46"/>
    <w:rsid w:val="006D6E2E"/>
    <w:rsid w:val="006D6ED3"/>
    <w:rsid w:val="006D6F80"/>
    <w:rsid w:val="006D7114"/>
    <w:rsid w:val="006D71C0"/>
    <w:rsid w:val="006D75DA"/>
    <w:rsid w:val="006D75DC"/>
    <w:rsid w:val="006D75F9"/>
    <w:rsid w:val="006D7803"/>
    <w:rsid w:val="006D7A0A"/>
    <w:rsid w:val="006E0589"/>
    <w:rsid w:val="006E05CF"/>
    <w:rsid w:val="006E06F3"/>
    <w:rsid w:val="006E12BC"/>
    <w:rsid w:val="006E1395"/>
    <w:rsid w:val="006E1407"/>
    <w:rsid w:val="006E14F2"/>
    <w:rsid w:val="006E1667"/>
    <w:rsid w:val="006E1818"/>
    <w:rsid w:val="006E1892"/>
    <w:rsid w:val="006E196B"/>
    <w:rsid w:val="006E19E8"/>
    <w:rsid w:val="006E1E1C"/>
    <w:rsid w:val="006E1ED9"/>
    <w:rsid w:val="006E1F99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27F"/>
    <w:rsid w:val="006E379C"/>
    <w:rsid w:val="006E4809"/>
    <w:rsid w:val="006E482F"/>
    <w:rsid w:val="006E4BDA"/>
    <w:rsid w:val="006E4D87"/>
    <w:rsid w:val="006E5141"/>
    <w:rsid w:val="006E521E"/>
    <w:rsid w:val="006E561B"/>
    <w:rsid w:val="006E5817"/>
    <w:rsid w:val="006E5BA8"/>
    <w:rsid w:val="006E5C8A"/>
    <w:rsid w:val="006E5DBF"/>
    <w:rsid w:val="006E5EA2"/>
    <w:rsid w:val="006E64DD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ED"/>
    <w:rsid w:val="006E7F87"/>
    <w:rsid w:val="006F020F"/>
    <w:rsid w:val="006F02A9"/>
    <w:rsid w:val="006F030D"/>
    <w:rsid w:val="006F0314"/>
    <w:rsid w:val="006F03C1"/>
    <w:rsid w:val="006F048F"/>
    <w:rsid w:val="006F04A4"/>
    <w:rsid w:val="006F0668"/>
    <w:rsid w:val="006F1B07"/>
    <w:rsid w:val="006F2041"/>
    <w:rsid w:val="006F2147"/>
    <w:rsid w:val="006F214C"/>
    <w:rsid w:val="006F25F5"/>
    <w:rsid w:val="006F26AE"/>
    <w:rsid w:val="006F2941"/>
    <w:rsid w:val="006F2D51"/>
    <w:rsid w:val="006F2EAC"/>
    <w:rsid w:val="006F3840"/>
    <w:rsid w:val="006F390D"/>
    <w:rsid w:val="006F3C4F"/>
    <w:rsid w:val="006F3EC6"/>
    <w:rsid w:val="006F4203"/>
    <w:rsid w:val="006F43A2"/>
    <w:rsid w:val="006F4839"/>
    <w:rsid w:val="006F4866"/>
    <w:rsid w:val="006F4981"/>
    <w:rsid w:val="006F4C5D"/>
    <w:rsid w:val="006F4EC8"/>
    <w:rsid w:val="006F533F"/>
    <w:rsid w:val="006F561A"/>
    <w:rsid w:val="006F58BC"/>
    <w:rsid w:val="006F5977"/>
    <w:rsid w:val="006F5CCF"/>
    <w:rsid w:val="006F64BD"/>
    <w:rsid w:val="006F68AE"/>
    <w:rsid w:val="006F693D"/>
    <w:rsid w:val="006F702E"/>
    <w:rsid w:val="006F71D4"/>
    <w:rsid w:val="006F72CD"/>
    <w:rsid w:val="006F7506"/>
    <w:rsid w:val="006F7528"/>
    <w:rsid w:val="006F7E52"/>
    <w:rsid w:val="006F7E76"/>
    <w:rsid w:val="007009B7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A65"/>
    <w:rsid w:val="00702B61"/>
    <w:rsid w:val="0070321D"/>
    <w:rsid w:val="00703464"/>
    <w:rsid w:val="00703934"/>
    <w:rsid w:val="00703D04"/>
    <w:rsid w:val="0070436C"/>
    <w:rsid w:val="00704742"/>
    <w:rsid w:val="00704A60"/>
    <w:rsid w:val="00704C0B"/>
    <w:rsid w:val="00705292"/>
    <w:rsid w:val="0070622E"/>
    <w:rsid w:val="00706AB7"/>
    <w:rsid w:val="007070D3"/>
    <w:rsid w:val="00710725"/>
    <w:rsid w:val="007109BF"/>
    <w:rsid w:val="00710FE0"/>
    <w:rsid w:val="00711252"/>
    <w:rsid w:val="0071170B"/>
    <w:rsid w:val="00711796"/>
    <w:rsid w:val="00711806"/>
    <w:rsid w:val="0071195A"/>
    <w:rsid w:val="0071277C"/>
    <w:rsid w:val="007127B7"/>
    <w:rsid w:val="00712A9E"/>
    <w:rsid w:val="00712F98"/>
    <w:rsid w:val="00713929"/>
    <w:rsid w:val="00714161"/>
    <w:rsid w:val="007141E5"/>
    <w:rsid w:val="007143A1"/>
    <w:rsid w:val="007143D1"/>
    <w:rsid w:val="00714A37"/>
    <w:rsid w:val="00714DB3"/>
    <w:rsid w:val="00715538"/>
    <w:rsid w:val="00715820"/>
    <w:rsid w:val="00715AC8"/>
    <w:rsid w:val="007162C0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30C"/>
    <w:rsid w:val="0072076E"/>
    <w:rsid w:val="00720997"/>
    <w:rsid w:val="00720B80"/>
    <w:rsid w:val="00720DCE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9E2"/>
    <w:rsid w:val="007249E9"/>
    <w:rsid w:val="00724AF3"/>
    <w:rsid w:val="00724F8E"/>
    <w:rsid w:val="00725058"/>
    <w:rsid w:val="0072505F"/>
    <w:rsid w:val="00725126"/>
    <w:rsid w:val="00725AA7"/>
    <w:rsid w:val="00725B25"/>
    <w:rsid w:val="00725CCC"/>
    <w:rsid w:val="0072608A"/>
    <w:rsid w:val="00726388"/>
    <w:rsid w:val="00726874"/>
    <w:rsid w:val="00726A22"/>
    <w:rsid w:val="00726AF2"/>
    <w:rsid w:val="00727910"/>
    <w:rsid w:val="00727BD8"/>
    <w:rsid w:val="00730710"/>
    <w:rsid w:val="0073075C"/>
    <w:rsid w:val="00730C70"/>
    <w:rsid w:val="00730CC7"/>
    <w:rsid w:val="00730EED"/>
    <w:rsid w:val="00730F1C"/>
    <w:rsid w:val="0073136F"/>
    <w:rsid w:val="00731556"/>
    <w:rsid w:val="00731C35"/>
    <w:rsid w:val="00731F6A"/>
    <w:rsid w:val="00732046"/>
    <w:rsid w:val="007322D4"/>
    <w:rsid w:val="007324E2"/>
    <w:rsid w:val="00732511"/>
    <w:rsid w:val="00732612"/>
    <w:rsid w:val="007327A5"/>
    <w:rsid w:val="00732A58"/>
    <w:rsid w:val="00732DBA"/>
    <w:rsid w:val="00733291"/>
    <w:rsid w:val="007335C4"/>
    <w:rsid w:val="00733731"/>
    <w:rsid w:val="007338F3"/>
    <w:rsid w:val="007339E0"/>
    <w:rsid w:val="00733A2D"/>
    <w:rsid w:val="00733EE4"/>
    <w:rsid w:val="007346FA"/>
    <w:rsid w:val="00734C4A"/>
    <w:rsid w:val="00734ED8"/>
    <w:rsid w:val="007353E0"/>
    <w:rsid w:val="0073571F"/>
    <w:rsid w:val="007357FC"/>
    <w:rsid w:val="00735958"/>
    <w:rsid w:val="00735A60"/>
    <w:rsid w:val="00735A63"/>
    <w:rsid w:val="00736063"/>
    <w:rsid w:val="0073618F"/>
    <w:rsid w:val="007361D5"/>
    <w:rsid w:val="00736552"/>
    <w:rsid w:val="00736653"/>
    <w:rsid w:val="00736756"/>
    <w:rsid w:val="007370FF"/>
    <w:rsid w:val="00737123"/>
    <w:rsid w:val="0073725A"/>
    <w:rsid w:val="007375B3"/>
    <w:rsid w:val="007378FC"/>
    <w:rsid w:val="00737902"/>
    <w:rsid w:val="00737EC6"/>
    <w:rsid w:val="00740453"/>
    <w:rsid w:val="00740456"/>
    <w:rsid w:val="0074063A"/>
    <w:rsid w:val="00740B75"/>
    <w:rsid w:val="00740DD2"/>
    <w:rsid w:val="00740FB7"/>
    <w:rsid w:val="00741540"/>
    <w:rsid w:val="00741830"/>
    <w:rsid w:val="00742E88"/>
    <w:rsid w:val="0074301B"/>
    <w:rsid w:val="007433E4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51B6"/>
    <w:rsid w:val="007453F4"/>
    <w:rsid w:val="00746013"/>
    <w:rsid w:val="007460A6"/>
    <w:rsid w:val="0074663F"/>
    <w:rsid w:val="00746BE3"/>
    <w:rsid w:val="0074766D"/>
    <w:rsid w:val="00747678"/>
    <w:rsid w:val="007476F1"/>
    <w:rsid w:val="0074779E"/>
    <w:rsid w:val="00747B41"/>
    <w:rsid w:val="00747C16"/>
    <w:rsid w:val="007503EA"/>
    <w:rsid w:val="007505D9"/>
    <w:rsid w:val="00750682"/>
    <w:rsid w:val="00750934"/>
    <w:rsid w:val="00751158"/>
    <w:rsid w:val="007517F2"/>
    <w:rsid w:val="00751910"/>
    <w:rsid w:val="00751A48"/>
    <w:rsid w:val="00752776"/>
    <w:rsid w:val="007528E7"/>
    <w:rsid w:val="00752931"/>
    <w:rsid w:val="0075296A"/>
    <w:rsid w:val="007529A6"/>
    <w:rsid w:val="00752A35"/>
    <w:rsid w:val="00752FD5"/>
    <w:rsid w:val="00753580"/>
    <w:rsid w:val="00753FB6"/>
    <w:rsid w:val="00754913"/>
    <w:rsid w:val="00754E92"/>
    <w:rsid w:val="00754F09"/>
    <w:rsid w:val="007553DB"/>
    <w:rsid w:val="00755772"/>
    <w:rsid w:val="007558C2"/>
    <w:rsid w:val="00755D7B"/>
    <w:rsid w:val="00755ED8"/>
    <w:rsid w:val="00756153"/>
    <w:rsid w:val="00756F5A"/>
    <w:rsid w:val="0075717D"/>
    <w:rsid w:val="00757478"/>
    <w:rsid w:val="0075758E"/>
    <w:rsid w:val="007576E1"/>
    <w:rsid w:val="0075770A"/>
    <w:rsid w:val="00757764"/>
    <w:rsid w:val="007577D8"/>
    <w:rsid w:val="00760429"/>
    <w:rsid w:val="007605A8"/>
    <w:rsid w:val="00760964"/>
    <w:rsid w:val="00760AEA"/>
    <w:rsid w:val="00760AF8"/>
    <w:rsid w:val="00760E1D"/>
    <w:rsid w:val="007614A5"/>
    <w:rsid w:val="00761785"/>
    <w:rsid w:val="00761BC5"/>
    <w:rsid w:val="00761C44"/>
    <w:rsid w:val="00761E17"/>
    <w:rsid w:val="00762252"/>
    <w:rsid w:val="00762BA5"/>
    <w:rsid w:val="00762D43"/>
    <w:rsid w:val="0076306E"/>
    <w:rsid w:val="0076321F"/>
    <w:rsid w:val="0076330D"/>
    <w:rsid w:val="0076377E"/>
    <w:rsid w:val="00763DDD"/>
    <w:rsid w:val="0076472F"/>
    <w:rsid w:val="00764A86"/>
    <w:rsid w:val="00764D86"/>
    <w:rsid w:val="00765132"/>
    <w:rsid w:val="0076547A"/>
    <w:rsid w:val="00765A3F"/>
    <w:rsid w:val="00765B38"/>
    <w:rsid w:val="00766577"/>
    <w:rsid w:val="00766E67"/>
    <w:rsid w:val="00767138"/>
    <w:rsid w:val="007673D0"/>
    <w:rsid w:val="007674CB"/>
    <w:rsid w:val="0076757B"/>
    <w:rsid w:val="007706C9"/>
    <w:rsid w:val="00770881"/>
    <w:rsid w:val="00770B72"/>
    <w:rsid w:val="00770BF2"/>
    <w:rsid w:val="00770F13"/>
    <w:rsid w:val="007712AB"/>
    <w:rsid w:val="00771777"/>
    <w:rsid w:val="007717BA"/>
    <w:rsid w:val="00771CFB"/>
    <w:rsid w:val="007725EC"/>
    <w:rsid w:val="007727A2"/>
    <w:rsid w:val="00772E3B"/>
    <w:rsid w:val="007738D4"/>
    <w:rsid w:val="00773908"/>
    <w:rsid w:val="00773B65"/>
    <w:rsid w:val="00773F69"/>
    <w:rsid w:val="0077426C"/>
    <w:rsid w:val="00774380"/>
    <w:rsid w:val="007743E0"/>
    <w:rsid w:val="00774828"/>
    <w:rsid w:val="00774EA8"/>
    <w:rsid w:val="00774ECA"/>
    <w:rsid w:val="0077516D"/>
    <w:rsid w:val="00775363"/>
    <w:rsid w:val="007754D7"/>
    <w:rsid w:val="007757FD"/>
    <w:rsid w:val="00775816"/>
    <w:rsid w:val="00775BDD"/>
    <w:rsid w:val="00776363"/>
    <w:rsid w:val="00776485"/>
    <w:rsid w:val="00776852"/>
    <w:rsid w:val="007768BB"/>
    <w:rsid w:val="00776BB2"/>
    <w:rsid w:val="00776D6D"/>
    <w:rsid w:val="00776F26"/>
    <w:rsid w:val="0077749C"/>
    <w:rsid w:val="007777D5"/>
    <w:rsid w:val="00777D8B"/>
    <w:rsid w:val="0078020C"/>
    <w:rsid w:val="00780405"/>
    <w:rsid w:val="00780A27"/>
    <w:rsid w:val="007810DE"/>
    <w:rsid w:val="00781257"/>
    <w:rsid w:val="00781BBB"/>
    <w:rsid w:val="00781BD8"/>
    <w:rsid w:val="00781E03"/>
    <w:rsid w:val="007822BB"/>
    <w:rsid w:val="007823C8"/>
    <w:rsid w:val="00782729"/>
    <w:rsid w:val="0078289E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5FF"/>
    <w:rsid w:val="00786CCA"/>
    <w:rsid w:val="00786CCF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721"/>
    <w:rsid w:val="007907D0"/>
    <w:rsid w:val="007907DB"/>
    <w:rsid w:val="007909FE"/>
    <w:rsid w:val="00790E2E"/>
    <w:rsid w:val="0079127E"/>
    <w:rsid w:val="007920E1"/>
    <w:rsid w:val="00792719"/>
    <w:rsid w:val="007927E9"/>
    <w:rsid w:val="0079301E"/>
    <w:rsid w:val="007930EC"/>
    <w:rsid w:val="00793242"/>
    <w:rsid w:val="00793341"/>
    <w:rsid w:val="00793597"/>
    <w:rsid w:val="00793999"/>
    <w:rsid w:val="00793E91"/>
    <w:rsid w:val="00794A4B"/>
    <w:rsid w:val="007954CB"/>
    <w:rsid w:val="0079593A"/>
    <w:rsid w:val="00795FFE"/>
    <w:rsid w:val="0079628F"/>
    <w:rsid w:val="00796F21"/>
    <w:rsid w:val="007977F8"/>
    <w:rsid w:val="007A003A"/>
    <w:rsid w:val="007A02E3"/>
    <w:rsid w:val="007A0939"/>
    <w:rsid w:val="007A0EF3"/>
    <w:rsid w:val="007A1471"/>
    <w:rsid w:val="007A157B"/>
    <w:rsid w:val="007A1580"/>
    <w:rsid w:val="007A1625"/>
    <w:rsid w:val="007A168A"/>
    <w:rsid w:val="007A1C34"/>
    <w:rsid w:val="007A1CCD"/>
    <w:rsid w:val="007A20B4"/>
    <w:rsid w:val="007A27B4"/>
    <w:rsid w:val="007A2F2F"/>
    <w:rsid w:val="007A30A9"/>
    <w:rsid w:val="007A3203"/>
    <w:rsid w:val="007A337D"/>
    <w:rsid w:val="007A3587"/>
    <w:rsid w:val="007A35BC"/>
    <w:rsid w:val="007A3BC2"/>
    <w:rsid w:val="007A45BD"/>
    <w:rsid w:val="007A471D"/>
    <w:rsid w:val="007A54DF"/>
    <w:rsid w:val="007A5CE9"/>
    <w:rsid w:val="007A5EB3"/>
    <w:rsid w:val="007A5FDA"/>
    <w:rsid w:val="007A608D"/>
    <w:rsid w:val="007A60FD"/>
    <w:rsid w:val="007A6195"/>
    <w:rsid w:val="007A65C3"/>
    <w:rsid w:val="007A6654"/>
    <w:rsid w:val="007A701C"/>
    <w:rsid w:val="007A7156"/>
    <w:rsid w:val="007A71F7"/>
    <w:rsid w:val="007A73AC"/>
    <w:rsid w:val="007A7EEF"/>
    <w:rsid w:val="007B0848"/>
    <w:rsid w:val="007B0A51"/>
    <w:rsid w:val="007B0A99"/>
    <w:rsid w:val="007B15F2"/>
    <w:rsid w:val="007B17C3"/>
    <w:rsid w:val="007B1DFC"/>
    <w:rsid w:val="007B21FA"/>
    <w:rsid w:val="007B2944"/>
    <w:rsid w:val="007B2B75"/>
    <w:rsid w:val="007B2B91"/>
    <w:rsid w:val="007B324A"/>
    <w:rsid w:val="007B327D"/>
    <w:rsid w:val="007B3397"/>
    <w:rsid w:val="007B3485"/>
    <w:rsid w:val="007B3513"/>
    <w:rsid w:val="007B3AD9"/>
    <w:rsid w:val="007B3F27"/>
    <w:rsid w:val="007B4299"/>
    <w:rsid w:val="007B44F5"/>
    <w:rsid w:val="007B47D5"/>
    <w:rsid w:val="007B4BF1"/>
    <w:rsid w:val="007B4C19"/>
    <w:rsid w:val="007B5375"/>
    <w:rsid w:val="007B5455"/>
    <w:rsid w:val="007B5A64"/>
    <w:rsid w:val="007B5E88"/>
    <w:rsid w:val="007B6654"/>
    <w:rsid w:val="007B708F"/>
    <w:rsid w:val="007B74B4"/>
    <w:rsid w:val="007B75AA"/>
    <w:rsid w:val="007B75C3"/>
    <w:rsid w:val="007B7E0E"/>
    <w:rsid w:val="007C02B1"/>
    <w:rsid w:val="007C036D"/>
    <w:rsid w:val="007C06A2"/>
    <w:rsid w:val="007C0759"/>
    <w:rsid w:val="007C0C22"/>
    <w:rsid w:val="007C12BF"/>
    <w:rsid w:val="007C12CB"/>
    <w:rsid w:val="007C1CF0"/>
    <w:rsid w:val="007C1DFA"/>
    <w:rsid w:val="007C1FAC"/>
    <w:rsid w:val="007C2B78"/>
    <w:rsid w:val="007C2E90"/>
    <w:rsid w:val="007C30AF"/>
    <w:rsid w:val="007C32AB"/>
    <w:rsid w:val="007C3346"/>
    <w:rsid w:val="007C35F9"/>
    <w:rsid w:val="007C3BF1"/>
    <w:rsid w:val="007C3D0C"/>
    <w:rsid w:val="007C3E8A"/>
    <w:rsid w:val="007C4210"/>
    <w:rsid w:val="007C48D5"/>
    <w:rsid w:val="007C4A64"/>
    <w:rsid w:val="007C4AF9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B5D"/>
    <w:rsid w:val="007C7BF7"/>
    <w:rsid w:val="007C7D8C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B00"/>
    <w:rsid w:val="007D2C34"/>
    <w:rsid w:val="007D31B4"/>
    <w:rsid w:val="007D35DA"/>
    <w:rsid w:val="007D39E5"/>
    <w:rsid w:val="007D3CCF"/>
    <w:rsid w:val="007D3CF6"/>
    <w:rsid w:val="007D3FA1"/>
    <w:rsid w:val="007D421B"/>
    <w:rsid w:val="007D42BD"/>
    <w:rsid w:val="007D4559"/>
    <w:rsid w:val="007D4573"/>
    <w:rsid w:val="007D4669"/>
    <w:rsid w:val="007D5944"/>
    <w:rsid w:val="007D62DD"/>
    <w:rsid w:val="007D660D"/>
    <w:rsid w:val="007D693C"/>
    <w:rsid w:val="007D6ADE"/>
    <w:rsid w:val="007D6CA7"/>
    <w:rsid w:val="007D6D3B"/>
    <w:rsid w:val="007D6FD3"/>
    <w:rsid w:val="007D70C6"/>
    <w:rsid w:val="007D759C"/>
    <w:rsid w:val="007D76F7"/>
    <w:rsid w:val="007D7759"/>
    <w:rsid w:val="007D7A66"/>
    <w:rsid w:val="007D7CC8"/>
    <w:rsid w:val="007E0603"/>
    <w:rsid w:val="007E0F95"/>
    <w:rsid w:val="007E1317"/>
    <w:rsid w:val="007E1885"/>
    <w:rsid w:val="007E206C"/>
    <w:rsid w:val="007E2C04"/>
    <w:rsid w:val="007E2E54"/>
    <w:rsid w:val="007E332C"/>
    <w:rsid w:val="007E391D"/>
    <w:rsid w:val="007E3936"/>
    <w:rsid w:val="007E3D21"/>
    <w:rsid w:val="007E3DA5"/>
    <w:rsid w:val="007E4037"/>
    <w:rsid w:val="007E4128"/>
    <w:rsid w:val="007E4133"/>
    <w:rsid w:val="007E42CD"/>
    <w:rsid w:val="007E4431"/>
    <w:rsid w:val="007E448D"/>
    <w:rsid w:val="007E45E5"/>
    <w:rsid w:val="007E45F2"/>
    <w:rsid w:val="007E473D"/>
    <w:rsid w:val="007E488B"/>
    <w:rsid w:val="007E5069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89"/>
    <w:rsid w:val="007F18DC"/>
    <w:rsid w:val="007F1A2C"/>
    <w:rsid w:val="007F1E7B"/>
    <w:rsid w:val="007F1EBB"/>
    <w:rsid w:val="007F2C36"/>
    <w:rsid w:val="007F329F"/>
    <w:rsid w:val="007F43E1"/>
    <w:rsid w:val="007F549A"/>
    <w:rsid w:val="007F5679"/>
    <w:rsid w:val="007F5AD3"/>
    <w:rsid w:val="007F5E5A"/>
    <w:rsid w:val="007F5EE8"/>
    <w:rsid w:val="007F663A"/>
    <w:rsid w:val="007F6FCE"/>
    <w:rsid w:val="007F74BA"/>
    <w:rsid w:val="007F74E0"/>
    <w:rsid w:val="007F7679"/>
    <w:rsid w:val="007F78C4"/>
    <w:rsid w:val="007F78D7"/>
    <w:rsid w:val="007F7A94"/>
    <w:rsid w:val="007F7C6B"/>
    <w:rsid w:val="007F7CF6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4C0"/>
    <w:rsid w:val="008015DA"/>
    <w:rsid w:val="00801AF6"/>
    <w:rsid w:val="008021D8"/>
    <w:rsid w:val="00802679"/>
    <w:rsid w:val="008027B9"/>
    <w:rsid w:val="00802892"/>
    <w:rsid w:val="00802E2F"/>
    <w:rsid w:val="00803083"/>
    <w:rsid w:val="00803240"/>
    <w:rsid w:val="0080327A"/>
    <w:rsid w:val="008032B3"/>
    <w:rsid w:val="008035EC"/>
    <w:rsid w:val="00803659"/>
    <w:rsid w:val="00803828"/>
    <w:rsid w:val="008038CC"/>
    <w:rsid w:val="0080391C"/>
    <w:rsid w:val="00803A2E"/>
    <w:rsid w:val="00803D25"/>
    <w:rsid w:val="00803DA7"/>
    <w:rsid w:val="00803EDA"/>
    <w:rsid w:val="00804208"/>
    <w:rsid w:val="0080420C"/>
    <w:rsid w:val="00804D49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111"/>
    <w:rsid w:val="008073FA"/>
    <w:rsid w:val="008076DE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E5B"/>
    <w:rsid w:val="00813029"/>
    <w:rsid w:val="008134CE"/>
    <w:rsid w:val="008135FA"/>
    <w:rsid w:val="00813B1E"/>
    <w:rsid w:val="00813CAA"/>
    <w:rsid w:val="00813F35"/>
    <w:rsid w:val="00814539"/>
    <w:rsid w:val="00814FA6"/>
    <w:rsid w:val="008150E4"/>
    <w:rsid w:val="008150FF"/>
    <w:rsid w:val="0081511F"/>
    <w:rsid w:val="0081545F"/>
    <w:rsid w:val="0081564F"/>
    <w:rsid w:val="008159D0"/>
    <w:rsid w:val="00815A2C"/>
    <w:rsid w:val="00815D10"/>
    <w:rsid w:val="00815EFA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21E"/>
    <w:rsid w:val="00817308"/>
    <w:rsid w:val="008175BE"/>
    <w:rsid w:val="008175E1"/>
    <w:rsid w:val="0081776C"/>
    <w:rsid w:val="008177B1"/>
    <w:rsid w:val="00817D13"/>
    <w:rsid w:val="00820235"/>
    <w:rsid w:val="00820645"/>
    <w:rsid w:val="00820835"/>
    <w:rsid w:val="008209DF"/>
    <w:rsid w:val="00820A3F"/>
    <w:rsid w:val="00820AE6"/>
    <w:rsid w:val="008211CE"/>
    <w:rsid w:val="008216D8"/>
    <w:rsid w:val="0082175C"/>
    <w:rsid w:val="00821774"/>
    <w:rsid w:val="00821811"/>
    <w:rsid w:val="00821E95"/>
    <w:rsid w:val="00822105"/>
    <w:rsid w:val="008223B3"/>
    <w:rsid w:val="00822FE3"/>
    <w:rsid w:val="0082308B"/>
    <w:rsid w:val="00823094"/>
    <w:rsid w:val="00823865"/>
    <w:rsid w:val="00823A24"/>
    <w:rsid w:val="00823ABC"/>
    <w:rsid w:val="00823D2E"/>
    <w:rsid w:val="008240C7"/>
    <w:rsid w:val="00824768"/>
    <w:rsid w:val="00824D5B"/>
    <w:rsid w:val="00825025"/>
    <w:rsid w:val="008250EA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687"/>
    <w:rsid w:val="008276D6"/>
    <w:rsid w:val="008301A2"/>
    <w:rsid w:val="00830212"/>
    <w:rsid w:val="008303CF"/>
    <w:rsid w:val="00830B61"/>
    <w:rsid w:val="00830BA9"/>
    <w:rsid w:val="00830BF2"/>
    <w:rsid w:val="00830BFB"/>
    <w:rsid w:val="00830E82"/>
    <w:rsid w:val="00830F1E"/>
    <w:rsid w:val="00831281"/>
    <w:rsid w:val="0083136B"/>
    <w:rsid w:val="008313BF"/>
    <w:rsid w:val="008319E2"/>
    <w:rsid w:val="00831BE2"/>
    <w:rsid w:val="00831D90"/>
    <w:rsid w:val="00832309"/>
    <w:rsid w:val="00832446"/>
    <w:rsid w:val="0083261F"/>
    <w:rsid w:val="008329A2"/>
    <w:rsid w:val="00832D76"/>
    <w:rsid w:val="00833304"/>
    <w:rsid w:val="0083344D"/>
    <w:rsid w:val="008336E3"/>
    <w:rsid w:val="00833FC1"/>
    <w:rsid w:val="00834009"/>
    <w:rsid w:val="008344D2"/>
    <w:rsid w:val="00834DB3"/>
    <w:rsid w:val="00834DD8"/>
    <w:rsid w:val="008355B6"/>
    <w:rsid w:val="00835717"/>
    <w:rsid w:val="00835963"/>
    <w:rsid w:val="00835B27"/>
    <w:rsid w:val="00835F60"/>
    <w:rsid w:val="00836374"/>
    <w:rsid w:val="00836456"/>
    <w:rsid w:val="008364C8"/>
    <w:rsid w:val="00836AD7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62F"/>
    <w:rsid w:val="00840681"/>
    <w:rsid w:val="0084074A"/>
    <w:rsid w:val="00840882"/>
    <w:rsid w:val="00840BDB"/>
    <w:rsid w:val="008410B2"/>
    <w:rsid w:val="008410CC"/>
    <w:rsid w:val="00841F0D"/>
    <w:rsid w:val="0084213B"/>
    <w:rsid w:val="0084224B"/>
    <w:rsid w:val="008423ED"/>
    <w:rsid w:val="008429A7"/>
    <w:rsid w:val="00842DCE"/>
    <w:rsid w:val="0084331F"/>
    <w:rsid w:val="0084336B"/>
    <w:rsid w:val="0084392E"/>
    <w:rsid w:val="00843BFB"/>
    <w:rsid w:val="0084460B"/>
    <w:rsid w:val="00844D55"/>
    <w:rsid w:val="0084564E"/>
    <w:rsid w:val="00846436"/>
    <w:rsid w:val="00846A8C"/>
    <w:rsid w:val="00847288"/>
    <w:rsid w:val="00847C1C"/>
    <w:rsid w:val="008502F3"/>
    <w:rsid w:val="00850858"/>
    <w:rsid w:val="00850CA5"/>
    <w:rsid w:val="00850E2D"/>
    <w:rsid w:val="00850F15"/>
    <w:rsid w:val="00850FD8"/>
    <w:rsid w:val="00851491"/>
    <w:rsid w:val="00851842"/>
    <w:rsid w:val="00851B31"/>
    <w:rsid w:val="008522CF"/>
    <w:rsid w:val="008526F5"/>
    <w:rsid w:val="008529C7"/>
    <w:rsid w:val="00852F10"/>
    <w:rsid w:val="00852F59"/>
    <w:rsid w:val="00853669"/>
    <w:rsid w:val="00853710"/>
    <w:rsid w:val="008538FC"/>
    <w:rsid w:val="0085452D"/>
    <w:rsid w:val="008548E7"/>
    <w:rsid w:val="00854906"/>
    <w:rsid w:val="0085490F"/>
    <w:rsid w:val="00854B0C"/>
    <w:rsid w:val="00854E2C"/>
    <w:rsid w:val="00854EB3"/>
    <w:rsid w:val="008559D9"/>
    <w:rsid w:val="00855AE6"/>
    <w:rsid w:val="00855DE8"/>
    <w:rsid w:val="008560FF"/>
    <w:rsid w:val="00856111"/>
    <w:rsid w:val="00856153"/>
    <w:rsid w:val="008563D1"/>
    <w:rsid w:val="0085669C"/>
    <w:rsid w:val="0085673A"/>
    <w:rsid w:val="008567AC"/>
    <w:rsid w:val="008569F6"/>
    <w:rsid w:val="00856B33"/>
    <w:rsid w:val="00856C1C"/>
    <w:rsid w:val="00856FA8"/>
    <w:rsid w:val="008575F0"/>
    <w:rsid w:val="008576DA"/>
    <w:rsid w:val="00857926"/>
    <w:rsid w:val="00857B2C"/>
    <w:rsid w:val="00857C02"/>
    <w:rsid w:val="00857C49"/>
    <w:rsid w:val="00857F71"/>
    <w:rsid w:val="00860774"/>
    <w:rsid w:val="00860958"/>
    <w:rsid w:val="00860EEB"/>
    <w:rsid w:val="0086112B"/>
    <w:rsid w:val="00861557"/>
    <w:rsid w:val="00861A7A"/>
    <w:rsid w:val="008620B8"/>
    <w:rsid w:val="00862104"/>
    <w:rsid w:val="00862185"/>
    <w:rsid w:val="008622CC"/>
    <w:rsid w:val="0086278F"/>
    <w:rsid w:val="00863024"/>
    <w:rsid w:val="0086314E"/>
    <w:rsid w:val="00863395"/>
    <w:rsid w:val="008633E4"/>
    <w:rsid w:val="0086364A"/>
    <w:rsid w:val="00863928"/>
    <w:rsid w:val="00863D85"/>
    <w:rsid w:val="00863DBF"/>
    <w:rsid w:val="00863FB3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23"/>
    <w:rsid w:val="00865AE3"/>
    <w:rsid w:val="008662E1"/>
    <w:rsid w:val="0086661F"/>
    <w:rsid w:val="00866A81"/>
    <w:rsid w:val="00866B33"/>
    <w:rsid w:val="00866BDF"/>
    <w:rsid w:val="00866DB5"/>
    <w:rsid w:val="0086760A"/>
    <w:rsid w:val="00867622"/>
    <w:rsid w:val="00867705"/>
    <w:rsid w:val="00867739"/>
    <w:rsid w:val="00867840"/>
    <w:rsid w:val="00867C8A"/>
    <w:rsid w:val="00867C96"/>
    <w:rsid w:val="00867F36"/>
    <w:rsid w:val="00867FF1"/>
    <w:rsid w:val="008703BE"/>
    <w:rsid w:val="008703FA"/>
    <w:rsid w:val="008704F5"/>
    <w:rsid w:val="00870DAE"/>
    <w:rsid w:val="00870E80"/>
    <w:rsid w:val="0087174B"/>
    <w:rsid w:val="00871BCD"/>
    <w:rsid w:val="008723F2"/>
    <w:rsid w:val="00872405"/>
    <w:rsid w:val="00872893"/>
    <w:rsid w:val="008728EA"/>
    <w:rsid w:val="0087325B"/>
    <w:rsid w:val="00873520"/>
    <w:rsid w:val="008735AB"/>
    <w:rsid w:val="008735D2"/>
    <w:rsid w:val="008737B0"/>
    <w:rsid w:val="00873833"/>
    <w:rsid w:val="0087440C"/>
    <w:rsid w:val="0087485B"/>
    <w:rsid w:val="00874AB4"/>
    <w:rsid w:val="008752BA"/>
    <w:rsid w:val="00876422"/>
    <w:rsid w:val="00876DEF"/>
    <w:rsid w:val="00876FE3"/>
    <w:rsid w:val="00877121"/>
    <w:rsid w:val="008773D6"/>
    <w:rsid w:val="008773EB"/>
    <w:rsid w:val="0087747C"/>
    <w:rsid w:val="008774F0"/>
    <w:rsid w:val="00877670"/>
    <w:rsid w:val="00877F94"/>
    <w:rsid w:val="0088029A"/>
    <w:rsid w:val="008807FF"/>
    <w:rsid w:val="00880E6B"/>
    <w:rsid w:val="00881116"/>
    <w:rsid w:val="00881218"/>
    <w:rsid w:val="008812B8"/>
    <w:rsid w:val="008814F0"/>
    <w:rsid w:val="008820B9"/>
    <w:rsid w:val="0088211C"/>
    <w:rsid w:val="00882519"/>
    <w:rsid w:val="008834B2"/>
    <w:rsid w:val="00883A1D"/>
    <w:rsid w:val="00883BD7"/>
    <w:rsid w:val="00883C4B"/>
    <w:rsid w:val="008848C5"/>
    <w:rsid w:val="008849AE"/>
    <w:rsid w:val="008849C2"/>
    <w:rsid w:val="00884AC9"/>
    <w:rsid w:val="00884E09"/>
    <w:rsid w:val="0088527C"/>
    <w:rsid w:val="00885371"/>
    <w:rsid w:val="00885E5E"/>
    <w:rsid w:val="00885E9A"/>
    <w:rsid w:val="00885F0D"/>
    <w:rsid w:val="00886177"/>
    <w:rsid w:val="008862E0"/>
    <w:rsid w:val="008863B7"/>
    <w:rsid w:val="00886502"/>
    <w:rsid w:val="00886574"/>
    <w:rsid w:val="008865BD"/>
    <w:rsid w:val="008866D2"/>
    <w:rsid w:val="00886BA2"/>
    <w:rsid w:val="00886F71"/>
    <w:rsid w:val="00886FD3"/>
    <w:rsid w:val="00887326"/>
    <w:rsid w:val="00887659"/>
    <w:rsid w:val="00887B57"/>
    <w:rsid w:val="00887D72"/>
    <w:rsid w:val="008901CC"/>
    <w:rsid w:val="008908B8"/>
    <w:rsid w:val="00890A98"/>
    <w:rsid w:val="00890C20"/>
    <w:rsid w:val="00890F50"/>
    <w:rsid w:val="008910F4"/>
    <w:rsid w:val="0089126C"/>
    <w:rsid w:val="00891D58"/>
    <w:rsid w:val="008923EC"/>
    <w:rsid w:val="00892EDF"/>
    <w:rsid w:val="008930F4"/>
    <w:rsid w:val="00893757"/>
    <w:rsid w:val="008938F8"/>
    <w:rsid w:val="00893DA8"/>
    <w:rsid w:val="00893DEA"/>
    <w:rsid w:val="0089405D"/>
    <w:rsid w:val="00894372"/>
    <w:rsid w:val="008944B2"/>
    <w:rsid w:val="00894682"/>
    <w:rsid w:val="00894E83"/>
    <w:rsid w:val="00894FF6"/>
    <w:rsid w:val="00895396"/>
    <w:rsid w:val="00895C73"/>
    <w:rsid w:val="00895E6A"/>
    <w:rsid w:val="00896708"/>
    <w:rsid w:val="008967CB"/>
    <w:rsid w:val="0089701E"/>
    <w:rsid w:val="0089792E"/>
    <w:rsid w:val="00897A68"/>
    <w:rsid w:val="008A0A40"/>
    <w:rsid w:val="008A0E1A"/>
    <w:rsid w:val="008A0F30"/>
    <w:rsid w:val="008A115A"/>
    <w:rsid w:val="008A1453"/>
    <w:rsid w:val="008A1629"/>
    <w:rsid w:val="008A17FA"/>
    <w:rsid w:val="008A23DC"/>
    <w:rsid w:val="008A246B"/>
    <w:rsid w:val="008A248A"/>
    <w:rsid w:val="008A2662"/>
    <w:rsid w:val="008A2771"/>
    <w:rsid w:val="008A2E5F"/>
    <w:rsid w:val="008A2EBC"/>
    <w:rsid w:val="008A31C9"/>
    <w:rsid w:val="008A3B46"/>
    <w:rsid w:val="008A3CAC"/>
    <w:rsid w:val="008A3D85"/>
    <w:rsid w:val="008A3DF3"/>
    <w:rsid w:val="008A4276"/>
    <w:rsid w:val="008A50D5"/>
    <w:rsid w:val="008A63C0"/>
    <w:rsid w:val="008A67F9"/>
    <w:rsid w:val="008A6ADA"/>
    <w:rsid w:val="008A6C2F"/>
    <w:rsid w:val="008A6CC8"/>
    <w:rsid w:val="008A6E11"/>
    <w:rsid w:val="008A713B"/>
    <w:rsid w:val="008A736A"/>
    <w:rsid w:val="008A7EC1"/>
    <w:rsid w:val="008B013C"/>
    <w:rsid w:val="008B0F8E"/>
    <w:rsid w:val="008B143F"/>
    <w:rsid w:val="008B152B"/>
    <w:rsid w:val="008B188F"/>
    <w:rsid w:val="008B1BB7"/>
    <w:rsid w:val="008B1D01"/>
    <w:rsid w:val="008B1F88"/>
    <w:rsid w:val="008B20B9"/>
    <w:rsid w:val="008B221C"/>
    <w:rsid w:val="008B22A5"/>
    <w:rsid w:val="008B23D7"/>
    <w:rsid w:val="008B29E4"/>
    <w:rsid w:val="008B3210"/>
    <w:rsid w:val="008B3224"/>
    <w:rsid w:val="008B325A"/>
    <w:rsid w:val="008B3334"/>
    <w:rsid w:val="008B36B5"/>
    <w:rsid w:val="008B3B86"/>
    <w:rsid w:val="008B3C8C"/>
    <w:rsid w:val="008B453B"/>
    <w:rsid w:val="008B45EE"/>
    <w:rsid w:val="008B467B"/>
    <w:rsid w:val="008B47E1"/>
    <w:rsid w:val="008B4986"/>
    <w:rsid w:val="008B4D33"/>
    <w:rsid w:val="008B5074"/>
    <w:rsid w:val="008B50D9"/>
    <w:rsid w:val="008B51D5"/>
    <w:rsid w:val="008B5306"/>
    <w:rsid w:val="008B53D2"/>
    <w:rsid w:val="008B5433"/>
    <w:rsid w:val="008B5C79"/>
    <w:rsid w:val="008B6289"/>
    <w:rsid w:val="008B6359"/>
    <w:rsid w:val="008B6413"/>
    <w:rsid w:val="008B6C3E"/>
    <w:rsid w:val="008B6DEE"/>
    <w:rsid w:val="008B70A1"/>
    <w:rsid w:val="008B744D"/>
    <w:rsid w:val="008B76AA"/>
    <w:rsid w:val="008B7802"/>
    <w:rsid w:val="008C02D9"/>
    <w:rsid w:val="008C037E"/>
    <w:rsid w:val="008C049C"/>
    <w:rsid w:val="008C052C"/>
    <w:rsid w:val="008C05B2"/>
    <w:rsid w:val="008C0647"/>
    <w:rsid w:val="008C0CF7"/>
    <w:rsid w:val="008C14BF"/>
    <w:rsid w:val="008C163A"/>
    <w:rsid w:val="008C1C55"/>
    <w:rsid w:val="008C1D48"/>
    <w:rsid w:val="008C1E70"/>
    <w:rsid w:val="008C24E8"/>
    <w:rsid w:val="008C291F"/>
    <w:rsid w:val="008C2F2C"/>
    <w:rsid w:val="008C3032"/>
    <w:rsid w:val="008C312C"/>
    <w:rsid w:val="008C328E"/>
    <w:rsid w:val="008C3843"/>
    <w:rsid w:val="008C3871"/>
    <w:rsid w:val="008C3B02"/>
    <w:rsid w:val="008C4139"/>
    <w:rsid w:val="008C415F"/>
    <w:rsid w:val="008C4378"/>
    <w:rsid w:val="008C43AD"/>
    <w:rsid w:val="008C4B42"/>
    <w:rsid w:val="008C4FD3"/>
    <w:rsid w:val="008C507B"/>
    <w:rsid w:val="008C534C"/>
    <w:rsid w:val="008C5681"/>
    <w:rsid w:val="008C568F"/>
    <w:rsid w:val="008C5694"/>
    <w:rsid w:val="008C5BDB"/>
    <w:rsid w:val="008C5E08"/>
    <w:rsid w:val="008C5E3C"/>
    <w:rsid w:val="008C6241"/>
    <w:rsid w:val="008C6431"/>
    <w:rsid w:val="008C6953"/>
    <w:rsid w:val="008C6AC2"/>
    <w:rsid w:val="008C6E65"/>
    <w:rsid w:val="008C6EDD"/>
    <w:rsid w:val="008C6F99"/>
    <w:rsid w:val="008C7166"/>
    <w:rsid w:val="008C7272"/>
    <w:rsid w:val="008C7395"/>
    <w:rsid w:val="008C7569"/>
    <w:rsid w:val="008C7814"/>
    <w:rsid w:val="008C7921"/>
    <w:rsid w:val="008D00B3"/>
    <w:rsid w:val="008D0239"/>
    <w:rsid w:val="008D0940"/>
    <w:rsid w:val="008D0A33"/>
    <w:rsid w:val="008D0BBE"/>
    <w:rsid w:val="008D0D21"/>
    <w:rsid w:val="008D0EC9"/>
    <w:rsid w:val="008D0FB1"/>
    <w:rsid w:val="008D1227"/>
    <w:rsid w:val="008D1369"/>
    <w:rsid w:val="008D1959"/>
    <w:rsid w:val="008D1B8A"/>
    <w:rsid w:val="008D254B"/>
    <w:rsid w:val="008D25CB"/>
    <w:rsid w:val="008D2E96"/>
    <w:rsid w:val="008D3436"/>
    <w:rsid w:val="008D3905"/>
    <w:rsid w:val="008D3E55"/>
    <w:rsid w:val="008D48B6"/>
    <w:rsid w:val="008D49AA"/>
    <w:rsid w:val="008D4A9C"/>
    <w:rsid w:val="008D4CDC"/>
    <w:rsid w:val="008D4EF4"/>
    <w:rsid w:val="008D5085"/>
    <w:rsid w:val="008D52A4"/>
    <w:rsid w:val="008D5497"/>
    <w:rsid w:val="008D559D"/>
    <w:rsid w:val="008D6193"/>
    <w:rsid w:val="008D627E"/>
    <w:rsid w:val="008D6685"/>
    <w:rsid w:val="008D6E2E"/>
    <w:rsid w:val="008D75CA"/>
    <w:rsid w:val="008D766C"/>
    <w:rsid w:val="008D7863"/>
    <w:rsid w:val="008D7990"/>
    <w:rsid w:val="008D7CB2"/>
    <w:rsid w:val="008E0847"/>
    <w:rsid w:val="008E104A"/>
    <w:rsid w:val="008E1097"/>
    <w:rsid w:val="008E12EB"/>
    <w:rsid w:val="008E15DE"/>
    <w:rsid w:val="008E17A4"/>
    <w:rsid w:val="008E1DD6"/>
    <w:rsid w:val="008E1EBE"/>
    <w:rsid w:val="008E2083"/>
    <w:rsid w:val="008E2A04"/>
    <w:rsid w:val="008E2A29"/>
    <w:rsid w:val="008E2E35"/>
    <w:rsid w:val="008E2EC1"/>
    <w:rsid w:val="008E3003"/>
    <w:rsid w:val="008E35A7"/>
    <w:rsid w:val="008E38C5"/>
    <w:rsid w:val="008E4259"/>
    <w:rsid w:val="008E4498"/>
    <w:rsid w:val="008E44EE"/>
    <w:rsid w:val="008E4993"/>
    <w:rsid w:val="008E4A2F"/>
    <w:rsid w:val="008E4B53"/>
    <w:rsid w:val="008E5079"/>
    <w:rsid w:val="008E510D"/>
    <w:rsid w:val="008E59CB"/>
    <w:rsid w:val="008E5A64"/>
    <w:rsid w:val="008E63FB"/>
    <w:rsid w:val="008E66D6"/>
    <w:rsid w:val="008E7597"/>
    <w:rsid w:val="008E7CB0"/>
    <w:rsid w:val="008E7D71"/>
    <w:rsid w:val="008E7F2B"/>
    <w:rsid w:val="008E7F30"/>
    <w:rsid w:val="008F04C7"/>
    <w:rsid w:val="008F0994"/>
    <w:rsid w:val="008F0997"/>
    <w:rsid w:val="008F0E78"/>
    <w:rsid w:val="008F0EA5"/>
    <w:rsid w:val="008F1336"/>
    <w:rsid w:val="008F1422"/>
    <w:rsid w:val="008F1828"/>
    <w:rsid w:val="008F18B1"/>
    <w:rsid w:val="008F196A"/>
    <w:rsid w:val="008F1E99"/>
    <w:rsid w:val="008F207B"/>
    <w:rsid w:val="008F215C"/>
    <w:rsid w:val="008F21EB"/>
    <w:rsid w:val="008F26C0"/>
    <w:rsid w:val="008F28C9"/>
    <w:rsid w:val="008F3131"/>
    <w:rsid w:val="008F362A"/>
    <w:rsid w:val="008F3A93"/>
    <w:rsid w:val="008F3B93"/>
    <w:rsid w:val="008F3E05"/>
    <w:rsid w:val="008F3F29"/>
    <w:rsid w:val="008F3FAC"/>
    <w:rsid w:val="008F4033"/>
    <w:rsid w:val="008F418E"/>
    <w:rsid w:val="008F4196"/>
    <w:rsid w:val="008F44CF"/>
    <w:rsid w:val="008F4703"/>
    <w:rsid w:val="008F4811"/>
    <w:rsid w:val="008F4C04"/>
    <w:rsid w:val="008F531F"/>
    <w:rsid w:val="008F576F"/>
    <w:rsid w:val="008F5992"/>
    <w:rsid w:val="008F5ACC"/>
    <w:rsid w:val="008F5BAA"/>
    <w:rsid w:val="008F5E4F"/>
    <w:rsid w:val="008F5FE3"/>
    <w:rsid w:val="008F6BFC"/>
    <w:rsid w:val="008F706D"/>
    <w:rsid w:val="008F76BF"/>
    <w:rsid w:val="008F7916"/>
    <w:rsid w:val="008F7C24"/>
    <w:rsid w:val="008F7ED5"/>
    <w:rsid w:val="0090037E"/>
    <w:rsid w:val="009005E3"/>
    <w:rsid w:val="009006E0"/>
    <w:rsid w:val="00900841"/>
    <w:rsid w:val="00900EB0"/>
    <w:rsid w:val="00900F42"/>
    <w:rsid w:val="00900F5D"/>
    <w:rsid w:val="0090189D"/>
    <w:rsid w:val="00901C0E"/>
    <w:rsid w:val="00901DAF"/>
    <w:rsid w:val="0090201A"/>
    <w:rsid w:val="00902C68"/>
    <w:rsid w:val="00902D4C"/>
    <w:rsid w:val="0090316B"/>
    <w:rsid w:val="00904183"/>
    <w:rsid w:val="0090452D"/>
    <w:rsid w:val="009047EC"/>
    <w:rsid w:val="009047F8"/>
    <w:rsid w:val="00904C90"/>
    <w:rsid w:val="00904E60"/>
    <w:rsid w:val="00905243"/>
    <w:rsid w:val="009054A4"/>
    <w:rsid w:val="0090553E"/>
    <w:rsid w:val="00905558"/>
    <w:rsid w:val="009056F6"/>
    <w:rsid w:val="00905D11"/>
    <w:rsid w:val="00905E86"/>
    <w:rsid w:val="0090606C"/>
    <w:rsid w:val="009060E4"/>
    <w:rsid w:val="00906210"/>
    <w:rsid w:val="009064A4"/>
    <w:rsid w:val="0090694B"/>
    <w:rsid w:val="00906C99"/>
    <w:rsid w:val="0090761A"/>
    <w:rsid w:val="00907DE8"/>
    <w:rsid w:val="00910B4B"/>
    <w:rsid w:val="00910DAA"/>
    <w:rsid w:val="00910FCD"/>
    <w:rsid w:val="00911316"/>
    <w:rsid w:val="00911435"/>
    <w:rsid w:val="00911457"/>
    <w:rsid w:val="009119DD"/>
    <w:rsid w:val="00911C97"/>
    <w:rsid w:val="0091208A"/>
    <w:rsid w:val="00912152"/>
    <w:rsid w:val="009121AD"/>
    <w:rsid w:val="0091253D"/>
    <w:rsid w:val="0091261B"/>
    <w:rsid w:val="009131AD"/>
    <w:rsid w:val="00913D8D"/>
    <w:rsid w:val="00913EC1"/>
    <w:rsid w:val="00913FD3"/>
    <w:rsid w:val="0091422C"/>
    <w:rsid w:val="0091478A"/>
    <w:rsid w:val="00914C9E"/>
    <w:rsid w:val="009150CB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1D3"/>
    <w:rsid w:val="009177D5"/>
    <w:rsid w:val="00917CBB"/>
    <w:rsid w:val="00917CFF"/>
    <w:rsid w:val="0092022D"/>
    <w:rsid w:val="0092092B"/>
    <w:rsid w:val="00920A90"/>
    <w:rsid w:val="00920C4A"/>
    <w:rsid w:val="00921053"/>
    <w:rsid w:val="0092107D"/>
    <w:rsid w:val="009210E8"/>
    <w:rsid w:val="009211A9"/>
    <w:rsid w:val="00921575"/>
    <w:rsid w:val="00921AE9"/>
    <w:rsid w:val="00921DE8"/>
    <w:rsid w:val="009220FA"/>
    <w:rsid w:val="00922684"/>
    <w:rsid w:val="009226AE"/>
    <w:rsid w:val="009227B1"/>
    <w:rsid w:val="00922B4A"/>
    <w:rsid w:val="00922C45"/>
    <w:rsid w:val="0092311C"/>
    <w:rsid w:val="009231BE"/>
    <w:rsid w:val="0092380F"/>
    <w:rsid w:val="00923AE6"/>
    <w:rsid w:val="00923D24"/>
    <w:rsid w:val="009241B4"/>
    <w:rsid w:val="009242F8"/>
    <w:rsid w:val="00924864"/>
    <w:rsid w:val="00924CBC"/>
    <w:rsid w:val="00924F1E"/>
    <w:rsid w:val="00925209"/>
    <w:rsid w:val="0092537A"/>
    <w:rsid w:val="00925BFF"/>
    <w:rsid w:val="00925D7C"/>
    <w:rsid w:val="00925EE9"/>
    <w:rsid w:val="00925F2A"/>
    <w:rsid w:val="0092636A"/>
    <w:rsid w:val="00926480"/>
    <w:rsid w:val="009267CD"/>
    <w:rsid w:val="00926A88"/>
    <w:rsid w:val="00926CBE"/>
    <w:rsid w:val="00926CFF"/>
    <w:rsid w:val="0092719C"/>
    <w:rsid w:val="009272D1"/>
    <w:rsid w:val="009272FA"/>
    <w:rsid w:val="0092791E"/>
    <w:rsid w:val="00927C37"/>
    <w:rsid w:val="00927DDB"/>
    <w:rsid w:val="00927E12"/>
    <w:rsid w:val="00927ED7"/>
    <w:rsid w:val="00927FFC"/>
    <w:rsid w:val="00930468"/>
    <w:rsid w:val="0093062A"/>
    <w:rsid w:val="009306AD"/>
    <w:rsid w:val="00931424"/>
    <w:rsid w:val="0093170A"/>
    <w:rsid w:val="00931AC2"/>
    <w:rsid w:val="00931C1E"/>
    <w:rsid w:val="00931CD9"/>
    <w:rsid w:val="0093234E"/>
    <w:rsid w:val="00932770"/>
    <w:rsid w:val="0093290E"/>
    <w:rsid w:val="00932D51"/>
    <w:rsid w:val="0093308D"/>
    <w:rsid w:val="009333DC"/>
    <w:rsid w:val="009335F1"/>
    <w:rsid w:val="00933E85"/>
    <w:rsid w:val="00934128"/>
    <w:rsid w:val="009349A1"/>
    <w:rsid w:val="00934A62"/>
    <w:rsid w:val="00934B75"/>
    <w:rsid w:val="00934FE2"/>
    <w:rsid w:val="00935052"/>
    <w:rsid w:val="009355A3"/>
    <w:rsid w:val="00935A14"/>
    <w:rsid w:val="00935E2B"/>
    <w:rsid w:val="00935E79"/>
    <w:rsid w:val="00936791"/>
    <w:rsid w:val="00936BE6"/>
    <w:rsid w:val="00936EB7"/>
    <w:rsid w:val="00936FA4"/>
    <w:rsid w:val="0093777A"/>
    <w:rsid w:val="0093778D"/>
    <w:rsid w:val="0093792F"/>
    <w:rsid w:val="00937A67"/>
    <w:rsid w:val="00937B5B"/>
    <w:rsid w:val="00937ECB"/>
    <w:rsid w:val="0094027E"/>
    <w:rsid w:val="009402CB"/>
    <w:rsid w:val="009404D6"/>
    <w:rsid w:val="00940A9F"/>
    <w:rsid w:val="00940C83"/>
    <w:rsid w:val="009413A0"/>
    <w:rsid w:val="00941408"/>
    <w:rsid w:val="0094141D"/>
    <w:rsid w:val="009414D7"/>
    <w:rsid w:val="009414E3"/>
    <w:rsid w:val="00941661"/>
    <w:rsid w:val="009418A6"/>
    <w:rsid w:val="00941FD2"/>
    <w:rsid w:val="009420A1"/>
    <w:rsid w:val="00943237"/>
    <w:rsid w:val="00943332"/>
    <w:rsid w:val="009433D2"/>
    <w:rsid w:val="0094371A"/>
    <w:rsid w:val="00943F51"/>
    <w:rsid w:val="00943FF9"/>
    <w:rsid w:val="009442EA"/>
    <w:rsid w:val="009445E7"/>
    <w:rsid w:val="00944820"/>
    <w:rsid w:val="00944D71"/>
    <w:rsid w:val="0094552A"/>
    <w:rsid w:val="0094552D"/>
    <w:rsid w:val="0094593B"/>
    <w:rsid w:val="00945A50"/>
    <w:rsid w:val="00945F21"/>
    <w:rsid w:val="00946064"/>
    <w:rsid w:val="009460A6"/>
    <w:rsid w:val="009462EA"/>
    <w:rsid w:val="00946897"/>
    <w:rsid w:val="00946949"/>
    <w:rsid w:val="00946D26"/>
    <w:rsid w:val="00947037"/>
    <w:rsid w:val="0094720E"/>
    <w:rsid w:val="00947364"/>
    <w:rsid w:val="00947981"/>
    <w:rsid w:val="009500DE"/>
    <w:rsid w:val="0095067B"/>
    <w:rsid w:val="00950759"/>
    <w:rsid w:val="00950E27"/>
    <w:rsid w:val="00950F78"/>
    <w:rsid w:val="00950FA7"/>
    <w:rsid w:val="00950FAC"/>
    <w:rsid w:val="00951B00"/>
    <w:rsid w:val="00951DEF"/>
    <w:rsid w:val="00951EA4"/>
    <w:rsid w:val="00951F1F"/>
    <w:rsid w:val="009521EE"/>
    <w:rsid w:val="009526D3"/>
    <w:rsid w:val="00952E1E"/>
    <w:rsid w:val="00952EC3"/>
    <w:rsid w:val="00953357"/>
    <w:rsid w:val="00953BB3"/>
    <w:rsid w:val="00953D7B"/>
    <w:rsid w:val="00954159"/>
    <w:rsid w:val="009541D8"/>
    <w:rsid w:val="00954258"/>
    <w:rsid w:val="00954584"/>
    <w:rsid w:val="00954A66"/>
    <w:rsid w:val="00955298"/>
    <w:rsid w:val="00955D74"/>
    <w:rsid w:val="00956687"/>
    <w:rsid w:val="00956AE7"/>
    <w:rsid w:val="00956EC5"/>
    <w:rsid w:val="009570D5"/>
    <w:rsid w:val="0095723F"/>
    <w:rsid w:val="0095761A"/>
    <w:rsid w:val="0095788C"/>
    <w:rsid w:val="00957983"/>
    <w:rsid w:val="00957F14"/>
    <w:rsid w:val="0096023C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9D5"/>
    <w:rsid w:val="00961AB8"/>
    <w:rsid w:val="00961FD9"/>
    <w:rsid w:val="00962181"/>
    <w:rsid w:val="00962286"/>
    <w:rsid w:val="009622B7"/>
    <w:rsid w:val="00962453"/>
    <w:rsid w:val="00962A56"/>
    <w:rsid w:val="00962D53"/>
    <w:rsid w:val="00962D86"/>
    <w:rsid w:val="00962ECB"/>
    <w:rsid w:val="009630C6"/>
    <w:rsid w:val="00963C4D"/>
    <w:rsid w:val="00963EEC"/>
    <w:rsid w:val="009646CC"/>
    <w:rsid w:val="009648A4"/>
    <w:rsid w:val="009648D0"/>
    <w:rsid w:val="00964C7C"/>
    <w:rsid w:val="009651A9"/>
    <w:rsid w:val="00965C17"/>
    <w:rsid w:val="009661A0"/>
    <w:rsid w:val="0096680B"/>
    <w:rsid w:val="0096686A"/>
    <w:rsid w:val="00966F51"/>
    <w:rsid w:val="00967474"/>
    <w:rsid w:val="0096765F"/>
    <w:rsid w:val="00967964"/>
    <w:rsid w:val="00967973"/>
    <w:rsid w:val="00967ADF"/>
    <w:rsid w:val="00967D2F"/>
    <w:rsid w:val="00970400"/>
    <w:rsid w:val="0097040A"/>
    <w:rsid w:val="00970603"/>
    <w:rsid w:val="00970E67"/>
    <w:rsid w:val="00971113"/>
    <w:rsid w:val="0097116B"/>
    <w:rsid w:val="009716DA"/>
    <w:rsid w:val="00971A53"/>
    <w:rsid w:val="00972739"/>
    <w:rsid w:val="00972B1F"/>
    <w:rsid w:val="00973201"/>
    <w:rsid w:val="00973316"/>
    <w:rsid w:val="0097379D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C85"/>
    <w:rsid w:val="00976E3A"/>
    <w:rsid w:val="00977280"/>
    <w:rsid w:val="00977585"/>
    <w:rsid w:val="009777C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1EC5"/>
    <w:rsid w:val="0098200A"/>
    <w:rsid w:val="0098217B"/>
    <w:rsid w:val="00982FA2"/>
    <w:rsid w:val="00983433"/>
    <w:rsid w:val="00983A52"/>
    <w:rsid w:val="00983E59"/>
    <w:rsid w:val="00983F97"/>
    <w:rsid w:val="00984022"/>
    <w:rsid w:val="00984024"/>
    <w:rsid w:val="00984231"/>
    <w:rsid w:val="009843B0"/>
    <w:rsid w:val="00984525"/>
    <w:rsid w:val="009846D6"/>
    <w:rsid w:val="009847DF"/>
    <w:rsid w:val="00984879"/>
    <w:rsid w:val="0098489E"/>
    <w:rsid w:val="009854C3"/>
    <w:rsid w:val="009856D4"/>
    <w:rsid w:val="00985942"/>
    <w:rsid w:val="00985F8F"/>
    <w:rsid w:val="00986267"/>
    <w:rsid w:val="009863F7"/>
    <w:rsid w:val="0098649F"/>
    <w:rsid w:val="009869C2"/>
    <w:rsid w:val="00986CAE"/>
    <w:rsid w:val="00986DB3"/>
    <w:rsid w:val="009875A2"/>
    <w:rsid w:val="00987993"/>
    <w:rsid w:val="00990D45"/>
    <w:rsid w:val="00991206"/>
    <w:rsid w:val="00991961"/>
    <w:rsid w:val="009919CC"/>
    <w:rsid w:val="00991B20"/>
    <w:rsid w:val="00991BB5"/>
    <w:rsid w:val="00992028"/>
    <w:rsid w:val="00992486"/>
    <w:rsid w:val="009925BC"/>
    <w:rsid w:val="009926D0"/>
    <w:rsid w:val="00992769"/>
    <w:rsid w:val="009927F7"/>
    <w:rsid w:val="009929B4"/>
    <w:rsid w:val="00992A3B"/>
    <w:rsid w:val="00992D05"/>
    <w:rsid w:val="00993019"/>
    <w:rsid w:val="00993373"/>
    <w:rsid w:val="00993877"/>
    <w:rsid w:val="009938D5"/>
    <w:rsid w:val="00993C5C"/>
    <w:rsid w:val="00994AAA"/>
    <w:rsid w:val="00994C82"/>
    <w:rsid w:val="00995392"/>
    <w:rsid w:val="0099539C"/>
    <w:rsid w:val="00995796"/>
    <w:rsid w:val="009958AC"/>
    <w:rsid w:val="00995AF6"/>
    <w:rsid w:val="00995F7E"/>
    <w:rsid w:val="009965C9"/>
    <w:rsid w:val="00996DB5"/>
    <w:rsid w:val="00997737"/>
    <w:rsid w:val="009977C9"/>
    <w:rsid w:val="00997B73"/>
    <w:rsid w:val="009A02D7"/>
    <w:rsid w:val="009A0825"/>
    <w:rsid w:val="009A130A"/>
    <w:rsid w:val="009A1398"/>
    <w:rsid w:val="009A1FFF"/>
    <w:rsid w:val="009A226B"/>
    <w:rsid w:val="009A30C1"/>
    <w:rsid w:val="009A329C"/>
    <w:rsid w:val="009A330E"/>
    <w:rsid w:val="009A337F"/>
    <w:rsid w:val="009A3402"/>
    <w:rsid w:val="009A34D4"/>
    <w:rsid w:val="009A352C"/>
    <w:rsid w:val="009A360E"/>
    <w:rsid w:val="009A3B3E"/>
    <w:rsid w:val="009A4132"/>
    <w:rsid w:val="009A42D0"/>
    <w:rsid w:val="009A42FA"/>
    <w:rsid w:val="009A441D"/>
    <w:rsid w:val="009A465C"/>
    <w:rsid w:val="009A4BAF"/>
    <w:rsid w:val="009A4EF5"/>
    <w:rsid w:val="009A53A1"/>
    <w:rsid w:val="009A5A0D"/>
    <w:rsid w:val="009A5A46"/>
    <w:rsid w:val="009A5B87"/>
    <w:rsid w:val="009A5EF4"/>
    <w:rsid w:val="009A60BA"/>
    <w:rsid w:val="009A614F"/>
    <w:rsid w:val="009A6519"/>
    <w:rsid w:val="009A68A6"/>
    <w:rsid w:val="009A6CEF"/>
    <w:rsid w:val="009A6D8C"/>
    <w:rsid w:val="009A6E4E"/>
    <w:rsid w:val="009A6E8D"/>
    <w:rsid w:val="009A765D"/>
    <w:rsid w:val="009A76CA"/>
    <w:rsid w:val="009A78DF"/>
    <w:rsid w:val="009A7C79"/>
    <w:rsid w:val="009A7ED6"/>
    <w:rsid w:val="009B038D"/>
    <w:rsid w:val="009B0A11"/>
    <w:rsid w:val="009B0B1F"/>
    <w:rsid w:val="009B0B77"/>
    <w:rsid w:val="009B1041"/>
    <w:rsid w:val="009B1360"/>
    <w:rsid w:val="009B15D8"/>
    <w:rsid w:val="009B18ED"/>
    <w:rsid w:val="009B1BCF"/>
    <w:rsid w:val="009B1BE4"/>
    <w:rsid w:val="009B2392"/>
    <w:rsid w:val="009B2EFB"/>
    <w:rsid w:val="009B31F1"/>
    <w:rsid w:val="009B3929"/>
    <w:rsid w:val="009B3B6A"/>
    <w:rsid w:val="009B3DE8"/>
    <w:rsid w:val="009B4835"/>
    <w:rsid w:val="009B4878"/>
    <w:rsid w:val="009B4C19"/>
    <w:rsid w:val="009B4D7E"/>
    <w:rsid w:val="009B53F8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9F4"/>
    <w:rsid w:val="009B6A02"/>
    <w:rsid w:val="009B6AC7"/>
    <w:rsid w:val="009B6B96"/>
    <w:rsid w:val="009B6CCD"/>
    <w:rsid w:val="009B71B2"/>
    <w:rsid w:val="009B786E"/>
    <w:rsid w:val="009B79D4"/>
    <w:rsid w:val="009B7F40"/>
    <w:rsid w:val="009C02FF"/>
    <w:rsid w:val="009C033D"/>
    <w:rsid w:val="009C04B1"/>
    <w:rsid w:val="009C05B7"/>
    <w:rsid w:val="009C07D1"/>
    <w:rsid w:val="009C0CAD"/>
    <w:rsid w:val="009C109A"/>
    <w:rsid w:val="009C1252"/>
    <w:rsid w:val="009C18EA"/>
    <w:rsid w:val="009C1C7F"/>
    <w:rsid w:val="009C20F5"/>
    <w:rsid w:val="009C2C2D"/>
    <w:rsid w:val="009C2F73"/>
    <w:rsid w:val="009C3C6C"/>
    <w:rsid w:val="009C3D23"/>
    <w:rsid w:val="009C4705"/>
    <w:rsid w:val="009C4931"/>
    <w:rsid w:val="009C5903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7F6"/>
    <w:rsid w:val="009C79B6"/>
    <w:rsid w:val="009C7D56"/>
    <w:rsid w:val="009D0358"/>
    <w:rsid w:val="009D03A3"/>
    <w:rsid w:val="009D04E4"/>
    <w:rsid w:val="009D11C7"/>
    <w:rsid w:val="009D14A6"/>
    <w:rsid w:val="009D24FE"/>
    <w:rsid w:val="009D25FE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674A"/>
    <w:rsid w:val="009D6F72"/>
    <w:rsid w:val="009D75E6"/>
    <w:rsid w:val="009D783A"/>
    <w:rsid w:val="009D7C00"/>
    <w:rsid w:val="009E0037"/>
    <w:rsid w:val="009E028C"/>
    <w:rsid w:val="009E0725"/>
    <w:rsid w:val="009E0998"/>
    <w:rsid w:val="009E09A7"/>
    <w:rsid w:val="009E0CB3"/>
    <w:rsid w:val="009E0E93"/>
    <w:rsid w:val="009E11D6"/>
    <w:rsid w:val="009E1243"/>
    <w:rsid w:val="009E1367"/>
    <w:rsid w:val="009E1823"/>
    <w:rsid w:val="009E1E76"/>
    <w:rsid w:val="009E1FAC"/>
    <w:rsid w:val="009E2022"/>
    <w:rsid w:val="009E2160"/>
    <w:rsid w:val="009E25A9"/>
    <w:rsid w:val="009E2BF8"/>
    <w:rsid w:val="009E2C0A"/>
    <w:rsid w:val="009E2D40"/>
    <w:rsid w:val="009E2D7C"/>
    <w:rsid w:val="009E2FE7"/>
    <w:rsid w:val="009E3368"/>
    <w:rsid w:val="009E33D7"/>
    <w:rsid w:val="009E35C4"/>
    <w:rsid w:val="009E36E4"/>
    <w:rsid w:val="009E37DC"/>
    <w:rsid w:val="009E3DD1"/>
    <w:rsid w:val="009E4FE1"/>
    <w:rsid w:val="009E5AC5"/>
    <w:rsid w:val="009E5B3B"/>
    <w:rsid w:val="009E5BAE"/>
    <w:rsid w:val="009E5EFE"/>
    <w:rsid w:val="009E61D3"/>
    <w:rsid w:val="009E64D6"/>
    <w:rsid w:val="009E6C41"/>
    <w:rsid w:val="009E6F6B"/>
    <w:rsid w:val="009E74D2"/>
    <w:rsid w:val="009E7EA1"/>
    <w:rsid w:val="009F0A90"/>
    <w:rsid w:val="009F0C54"/>
    <w:rsid w:val="009F14C1"/>
    <w:rsid w:val="009F1707"/>
    <w:rsid w:val="009F189F"/>
    <w:rsid w:val="009F1C7C"/>
    <w:rsid w:val="009F2108"/>
    <w:rsid w:val="009F2713"/>
    <w:rsid w:val="009F27EE"/>
    <w:rsid w:val="009F2A09"/>
    <w:rsid w:val="009F2DDD"/>
    <w:rsid w:val="009F382A"/>
    <w:rsid w:val="009F3F33"/>
    <w:rsid w:val="009F3F95"/>
    <w:rsid w:val="009F444A"/>
    <w:rsid w:val="009F44AF"/>
    <w:rsid w:val="009F46A9"/>
    <w:rsid w:val="009F46D6"/>
    <w:rsid w:val="009F478A"/>
    <w:rsid w:val="009F47BA"/>
    <w:rsid w:val="009F48E1"/>
    <w:rsid w:val="009F49B0"/>
    <w:rsid w:val="009F4E93"/>
    <w:rsid w:val="009F4F54"/>
    <w:rsid w:val="009F54BF"/>
    <w:rsid w:val="009F573D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A35"/>
    <w:rsid w:val="009F7C3E"/>
    <w:rsid w:val="00A00451"/>
    <w:rsid w:val="00A00770"/>
    <w:rsid w:val="00A00893"/>
    <w:rsid w:val="00A01109"/>
    <w:rsid w:val="00A0170A"/>
    <w:rsid w:val="00A017DC"/>
    <w:rsid w:val="00A02394"/>
    <w:rsid w:val="00A02A1D"/>
    <w:rsid w:val="00A03A39"/>
    <w:rsid w:val="00A03E1D"/>
    <w:rsid w:val="00A03F56"/>
    <w:rsid w:val="00A04264"/>
    <w:rsid w:val="00A04BF3"/>
    <w:rsid w:val="00A050A6"/>
    <w:rsid w:val="00A057EF"/>
    <w:rsid w:val="00A059C3"/>
    <w:rsid w:val="00A05B02"/>
    <w:rsid w:val="00A05DBE"/>
    <w:rsid w:val="00A05F0A"/>
    <w:rsid w:val="00A06373"/>
    <w:rsid w:val="00A06A1E"/>
    <w:rsid w:val="00A06C37"/>
    <w:rsid w:val="00A06FAA"/>
    <w:rsid w:val="00A06FD7"/>
    <w:rsid w:val="00A071C0"/>
    <w:rsid w:val="00A0764E"/>
    <w:rsid w:val="00A07676"/>
    <w:rsid w:val="00A077E8"/>
    <w:rsid w:val="00A0782D"/>
    <w:rsid w:val="00A07AE1"/>
    <w:rsid w:val="00A07D8E"/>
    <w:rsid w:val="00A07E23"/>
    <w:rsid w:val="00A1055A"/>
    <w:rsid w:val="00A10871"/>
    <w:rsid w:val="00A10AB5"/>
    <w:rsid w:val="00A10CB5"/>
    <w:rsid w:val="00A10DA7"/>
    <w:rsid w:val="00A10F14"/>
    <w:rsid w:val="00A11017"/>
    <w:rsid w:val="00A110D0"/>
    <w:rsid w:val="00A11D04"/>
    <w:rsid w:val="00A11F85"/>
    <w:rsid w:val="00A1217A"/>
    <w:rsid w:val="00A127A8"/>
    <w:rsid w:val="00A12B9F"/>
    <w:rsid w:val="00A12C8E"/>
    <w:rsid w:val="00A13161"/>
    <w:rsid w:val="00A13625"/>
    <w:rsid w:val="00A136E7"/>
    <w:rsid w:val="00A136ED"/>
    <w:rsid w:val="00A13765"/>
    <w:rsid w:val="00A14301"/>
    <w:rsid w:val="00A14322"/>
    <w:rsid w:val="00A147D2"/>
    <w:rsid w:val="00A1483D"/>
    <w:rsid w:val="00A14857"/>
    <w:rsid w:val="00A148AA"/>
    <w:rsid w:val="00A14C54"/>
    <w:rsid w:val="00A15269"/>
    <w:rsid w:val="00A15390"/>
    <w:rsid w:val="00A153EB"/>
    <w:rsid w:val="00A1577D"/>
    <w:rsid w:val="00A15C68"/>
    <w:rsid w:val="00A15E92"/>
    <w:rsid w:val="00A1663A"/>
    <w:rsid w:val="00A16AF6"/>
    <w:rsid w:val="00A16D13"/>
    <w:rsid w:val="00A16E35"/>
    <w:rsid w:val="00A16FE1"/>
    <w:rsid w:val="00A176DA"/>
    <w:rsid w:val="00A17995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D"/>
    <w:rsid w:val="00A22671"/>
    <w:rsid w:val="00A235A2"/>
    <w:rsid w:val="00A236D9"/>
    <w:rsid w:val="00A23A84"/>
    <w:rsid w:val="00A23A8C"/>
    <w:rsid w:val="00A23CB5"/>
    <w:rsid w:val="00A23F1E"/>
    <w:rsid w:val="00A23F79"/>
    <w:rsid w:val="00A23FF5"/>
    <w:rsid w:val="00A24108"/>
    <w:rsid w:val="00A24210"/>
    <w:rsid w:val="00A2486D"/>
    <w:rsid w:val="00A255A8"/>
    <w:rsid w:val="00A257C6"/>
    <w:rsid w:val="00A25AED"/>
    <w:rsid w:val="00A2674D"/>
    <w:rsid w:val="00A26E99"/>
    <w:rsid w:val="00A26F7C"/>
    <w:rsid w:val="00A277B0"/>
    <w:rsid w:val="00A278AB"/>
    <w:rsid w:val="00A27C39"/>
    <w:rsid w:val="00A30550"/>
    <w:rsid w:val="00A30838"/>
    <w:rsid w:val="00A3117C"/>
    <w:rsid w:val="00A3163B"/>
    <w:rsid w:val="00A3185A"/>
    <w:rsid w:val="00A31C34"/>
    <w:rsid w:val="00A31E96"/>
    <w:rsid w:val="00A31ECA"/>
    <w:rsid w:val="00A3223D"/>
    <w:rsid w:val="00A32455"/>
    <w:rsid w:val="00A32890"/>
    <w:rsid w:val="00A329A8"/>
    <w:rsid w:val="00A32C02"/>
    <w:rsid w:val="00A33050"/>
    <w:rsid w:val="00A330C6"/>
    <w:rsid w:val="00A335E5"/>
    <w:rsid w:val="00A33A42"/>
    <w:rsid w:val="00A33AC6"/>
    <w:rsid w:val="00A33ACA"/>
    <w:rsid w:val="00A33C89"/>
    <w:rsid w:val="00A33ECD"/>
    <w:rsid w:val="00A345DE"/>
    <w:rsid w:val="00A34816"/>
    <w:rsid w:val="00A349EE"/>
    <w:rsid w:val="00A34B5C"/>
    <w:rsid w:val="00A34D87"/>
    <w:rsid w:val="00A34F60"/>
    <w:rsid w:val="00A35030"/>
    <w:rsid w:val="00A353B9"/>
    <w:rsid w:val="00A35788"/>
    <w:rsid w:val="00A358C2"/>
    <w:rsid w:val="00A35B4F"/>
    <w:rsid w:val="00A35F57"/>
    <w:rsid w:val="00A367DF"/>
    <w:rsid w:val="00A3681A"/>
    <w:rsid w:val="00A36EF1"/>
    <w:rsid w:val="00A37475"/>
    <w:rsid w:val="00A37519"/>
    <w:rsid w:val="00A376D2"/>
    <w:rsid w:val="00A376D5"/>
    <w:rsid w:val="00A378C5"/>
    <w:rsid w:val="00A37A04"/>
    <w:rsid w:val="00A37F4B"/>
    <w:rsid w:val="00A40396"/>
    <w:rsid w:val="00A40A1F"/>
    <w:rsid w:val="00A40BCD"/>
    <w:rsid w:val="00A410D7"/>
    <w:rsid w:val="00A413F4"/>
    <w:rsid w:val="00A4196B"/>
    <w:rsid w:val="00A419BD"/>
    <w:rsid w:val="00A41BDA"/>
    <w:rsid w:val="00A41F9A"/>
    <w:rsid w:val="00A4203C"/>
    <w:rsid w:val="00A420D3"/>
    <w:rsid w:val="00A422DA"/>
    <w:rsid w:val="00A42323"/>
    <w:rsid w:val="00A42D49"/>
    <w:rsid w:val="00A42E0A"/>
    <w:rsid w:val="00A43305"/>
    <w:rsid w:val="00A435D0"/>
    <w:rsid w:val="00A439C5"/>
    <w:rsid w:val="00A43A24"/>
    <w:rsid w:val="00A445BE"/>
    <w:rsid w:val="00A445E9"/>
    <w:rsid w:val="00A44A23"/>
    <w:rsid w:val="00A44A81"/>
    <w:rsid w:val="00A44A90"/>
    <w:rsid w:val="00A44C56"/>
    <w:rsid w:val="00A4501F"/>
    <w:rsid w:val="00A4512B"/>
    <w:rsid w:val="00A45401"/>
    <w:rsid w:val="00A458B0"/>
    <w:rsid w:val="00A45BFC"/>
    <w:rsid w:val="00A45DC6"/>
    <w:rsid w:val="00A462C2"/>
    <w:rsid w:val="00A46456"/>
    <w:rsid w:val="00A466DD"/>
    <w:rsid w:val="00A4697C"/>
    <w:rsid w:val="00A46BB9"/>
    <w:rsid w:val="00A46C86"/>
    <w:rsid w:val="00A46F08"/>
    <w:rsid w:val="00A4714D"/>
    <w:rsid w:val="00A47781"/>
    <w:rsid w:val="00A47876"/>
    <w:rsid w:val="00A47C36"/>
    <w:rsid w:val="00A5006F"/>
    <w:rsid w:val="00A501D3"/>
    <w:rsid w:val="00A504ED"/>
    <w:rsid w:val="00A50A52"/>
    <w:rsid w:val="00A50BBE"/>
    <w:rsid w:val="00A50CEB"/>
    <w:rsid w:val="00A5139C"/>
    <w:rsid w:val="00A51693"/>
    <w:rsid w:val="00A51756"/>
    <w:rsid w:val="00A51A6D"/>
    <w:rsid w:val="00A51FE0"/>
    <w:rsid w:val="00A52156"/>
    <w:rsid w:val="00A524ED"/>
    <w:rsid w:val="00A527D0"/>
    <w:rsid w:val="00A52CD6"/>
    <w:rsid w:val="00A532D9"/>
    <w:rsid w:val="00A53355"/>
    <w:rsid w:val="00A5372B"/>
    <w:rsid w:val="00A5425C"/>
    <w:rsid w:val="00A54378"/>
    <w:rsid w:val="00A5439B"/>
    <w:rsid w:val="00A54898"/>
    <w:rsid w:val="00A54B70"/>
    <w:rsid w:val="00A55412"/>
    <w:rsid w:val="00A55676"/>
    <w:rsid w:val="00A5584E"/>
    <w:rsid w:val="00A55EF1"/>
    <w:rsid w:val="00A5650C"/>
    <w:rsid w:val="00A56593"/>
    <w:rsid w:val="00A56B67"/>
    <w:rsid w:val="00A56E9E"/>
    <w:rsid w:val="00A56F96"/>
    <w:rsid w:val="00A5712E"/>
    <w:rsid w:val="00A574E8"/>
    <w:rsid w:val="00A57542"/>
    <w:rsid w:val="00A57965"/>
    <w:rsid w:val="00A60F73"/>
    <w:rsid w:val="00A61033"/>
    <w:rsid w:val="00A6119C"/>
    <w:rsid w:val="00A61431"/>
    <w:rsid w:val="00A6148E"/>
    <w:rsid w:val="00A61930"/>
    <w:rsid w:val="00A61933"/>
    <w:rsid w:val="00A61DDC"/>
    <w:rsid w:val="00A61FEA"/>
    <w:rsid w:val="00A620E4"/>
    <w:rsid w:val="00A6265F"/>
    <w:rsid w:val="00A62727"/>
    <w:rsid w:val="00A62E3F"/>
    <w:rsid w:val="00A63243"/>
    <w:rsid w:val="00A63615"/>
    <w:rsid w:val="00A63F24"/>
    <w:rsid w:val="00A64725"/>
    <w:rsid w:val="00A656C1"/>
    <w:rsid w:val="00A6575B"/>
    <w:rsid w:val="00A65820"/>
    <w:rsid w:val="00A65A6B"/>
    <w:rsid w:val="00A66115"/>
    <w:rsid w:val="00A664BB"/>
    <w:rsid w:val="00A66A7A"/>
    <w:rsid w:val="00A67565"/>
    <w:rsid w:val="00A67E11"/>
    <w:rsid w:val="00A7030F"/>
    <w:rsid w:val="00A7046C"/>
    <w:rsid w:val="00A707B1"/>
    <w:rsid w:val="00A7084F"/>
    <w:rsid w:val="00A70FDA"/>
    <w:rsid w:val="00A70FFB"/>
    <w:rsid w:val="00A71107"/>
    <w:rsid w:val="00A71252"/>
    <w:rsid w:val="00A71397"/>
    <w:rsid w:val="00A715B6"/>
    <w:rsid w:val="00A71B28"/>
    <w:rsid w:val="00A71B89"/>
    <w:rsid w:val="00A721F5"/>
    <w:rsid w:val="00A7239E"/>
    <w:rsid w:val="00A723F1"/>
    <w:rsid w:val="00A7294C"/>
    <w:rsid w:val="00A72DD1"/>
    <w:rsid w:val="00A73697"/>
    <w:rsid w:val="00A740C4"/>
    <w:rsid w:val="00A7414A"/>
    <w:rsid w:val="00A747C5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7BF8"/>
    <w:rsid w:val="00A77C6C"/>
    <w:rsid w:val="00A77D34"/>
    <w:rsid w:val="00A77D7D"/>
    <w:rsid w:val="00A8001E"/>
    <w:rsid w:val="00A805D0"/>
    <w:rsid w:val="00A80ED3"/>
    <w:rsid w:val="00A812C2"/>
    <w:rsid w:val="00A8177D"/>
    <w:rsid w:val="00A81B7C"/>
    <w:rsid w:val="00A81CBF"/>
    <w:rsid w:val="00A81CF2"/>
    <w:rsid w:val="00A81D07"/>
    <w:rsid w:val="00A81E09"/>
    <w:rsid w:val="00A824C7"/>
    <w:rsid w:val="00A82BDD"/>
    <w:rsid w:val="00A82F34"/>
    <w:rsid w:val="00A83507"/>
    <w:rsid w:val="00A8376E"/>
    <w:rsid w:val="00A84249"/>
    <w:rsid w:val="00A84737"/>
    <w:rsid w:val="00A84F33"/>
    <w:rsid w:val="00A85A58"/>
    <w:rsid w:val="00A85AEE"/>
    <w:rsid w:val="00A85E32"/>
    <w:rsid w:val="00A867DE"/>
    <w:rsid w:val="00A86991"/>
    <w:rsid w:val="00A86A22"/>
    <w:rsid w:val="00A8732B"/>
    <w:rsid w:val="00A877A8"/>
    <w:rsid w:val="00A87CDC"/>
    <w:rsid w:val="00A90110"/>
    <w:rsid w:val="00A90126"/>
    <w:rsid w:val="00A90170"/>
    <w:rsid w:val="00A90BDB"/>
    <w:rsid w:val="00A90C13"/>
    <w:rsid w:val="00A90FF9"/>
    <w:rsid w:val="00A9107A"/>
    <w:rsid w:val="00A91D70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3A08"/>
    <w:rsid w:val="00A93E13"/>
    <w:rsid w:val="00A9406E"/>
    <w:rsid w:val="00A943D5"/>
    <w:rsid w:val="00A95400"/>
    <w:rsid w:val="00A95723"/>
    <w:rsid w:val="00A95A0E"/>
    <w:rsid w:val="00A95AC6"/>
    <w:rsid w:val="00A95FA5"/>
    <w:rsid w:val="00A96315"/>
    <w:rsid w:val="00A966F4"/>
    <w:rsid w:val="00A96A75"/>
    <w:rsid w:val="00A96EB6"/>
    <w:rsid w:val="00A973D0"/>
    <w:rsid w:val="00A974FA"/>
    <w:rsid w:val="00AA0271"/>
    <w:rsid w:val="00AA0596"/>
    <w:rsid w:val="00AA07E5"/>
    <w:rsid w:val="00AA081C"/>
    <w:rsid w:val="00AA0BD5"/>
    <w:rsid w:val="00AA0DFE"/>
    <w:rsid w:val="00AA10E6"/>
    <w:rsid w:val="00AA12D4"/>
    <w:rsid w:val="00AA169A"/>
    <w:rsid w:val="00AA1957"/>
    <w:rsid w:val="00AA1AE8"/>
    <w:rsid w:val="00AA2068"/>
    <w:rsid w:val="00AA2464"/>
    <w:rsid w:val="00AA255C"/>
    <w:rsid w:val="00AA2E90"/>
    <w:rsid w:val="00AA301E"/>
    <w:rsid w:val="00AA38A7"/>
    <w:rsid w:val="00AA3A1C"/>
    <w:rsid w:val="00AA3A97"/>
    <w:rsid w:val="00AA3CC2"/>
    <w:rsid w:val="00AA3F5A"/>
    <w:rsid w:val="00AA4237"/>
    <w:rsid w:val="00AA4B6A"/>
    <w:rsid w:val="00AA4C93"/>
    <w:rsid w:val="00AA4F5E"/>
    <w:rsid w:val="00AA52DE"/>
    <w:rsid w:val="00AA5656"/>
    <w:rsid w:val="00AA58A1"/>
    <w:rsid w:val="00AA5F3C"/>
    <w:rsid w:val="00AA5F7C"/>
    <w:rsid w:val="00AA652A"/>
    <w:rsid w:val="00AA6A77"/>
    <w:rsid w:val="00AA70D4"/>
    <w:rsid w:val="00AA71EA"/>
    <w:rsid w:val="00AA7583"/>
    <w:rsid w:val="00AA7674"/>
    <w:rsid w:val="00AA7681"/>
    <w:rsid w:val="00AA7A44"/>
    <w:rsid w:val="00AA7B82"/>
    <w:rsid w:val="00AA7CBF"/>
    <w:rsid w:val="00AA7FC4"/>
    <w:rsid w:val="00AB04C4"/>
    <w:rsid w:val="00AB08D9"/>
    <w:rsid w:val="00AB0940"/>
    <w:rsid w:val="00AB0CB4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7A6"/>
    <w:rsid w:val="00AB3A09"/>
    <w:rsid w:val="00AB4007"/>
    <w:rsid w:val="00AB413D"/>
    <w:rsid w:val="00AB41D8"/>
    <w:rsid w:val="00AB41E3"/>
    <w:rsid w:val="00AB46D4"/>
    <w:rsid w:val="00AB4761"/>
    <w:rsid w:val="00AB4A35"/>
    <w:rsid w:val="00AB4CC3"/>
    <w:rsid w:val="00AB4D18"/>
    <w:rsid w:val="00AB4F0D"/>
    <w:rsid w:val="00AB54FD"/>
    <w:rsid w:val="00AB5871"/>
    <w:rsid w:val="00AB5CC6"/>
    <w:rsid w:val="00AB5D12"/>
    <w:rsid w:val="00AB5F13"/>
    <w:rsid w:val="00AB615C"/>
    <w:rsid w:val="00AB63EC"/>
    <w:rsid w:val="00AB654A"/>
    <w:rsid w:val="00AB676F"/>
    <w:rsid w:val="00AB6F54"/>
    <w:rsid w:val="00AB732F"/>
    <w:rsid w:val="00AB73EC"/>
    <w:rsid w:val="00AB74B4"/>
    <w:rsid w:val="00AB74E6"/>
    <w:rsid w:val="00AB7B6A"/>
    <w:rsid w:val="00AB7B82"/>
    <w:rsid w:val="00AB7CC0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30DF"/>
    <w:rsid w:val="00AC3659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A8"/>
    <w:rsid w:val="00AC6879"/>
    <w:rsid w:val="00AC7363"/>
    <w:rsid w:val="00AC7403"/>
    <w:rsid w:val="00AC7933"/>
    <w:rsid w:val="00AC7AD7"/>
    <w:rsid w:val="00AD02F9"/>
    <w:rsid w:val="00AD0698"/>
    <w:rsid w:val="00AD08CB"/>
    <w:rsid w:val="00AD093E"/>
    <w:rsid w:val="00AD0E5C"/>
    <w:rsid w:val="00AD18A1"/>
    <w:rsid w:val="00AD2575"/>
    <w:rsid w:val="00AD25D2"/>
    <w:rsid w:val="00AD2B40"/>
    <w:rsid w:val="00AD2CE7"/>
    <w:rsid w:val="00AD2D22"/>
    <w:rsid w:val="00AD312B"/>
    <w:rsid w:val="00AD3B81"/>
    <w:rsid w:val="00AD4150"/>
    <w:rsid w:val="00AD49EC"/>
    <w:rsid w:val="00AD5258"/>
    <w:rsid w:val="00AD526B"/>
    <w:rsid w:val="00AD52AE"/>
    <w:rsid w:val="00AD56B1"/>
    <w:rsid w:val="00AD5999"/>
    <w:rsid w:val="00AD59D2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7235"/>
    <w:rsid w:val="00AD732C"/>
    <w:rsid w:val="00AD7352"/>
    <w:rsid w:val="00AD7416"/>
    <w:rsid w:val="00AD7876"/>
    <w:rsid w:val="00AD7AF8"/>
    <w:rsid w:val="00AD7D34"/>
    <w:rsid w:val="00AD7F6D"/>
    <w:rsid w:val="00AE0244"/>
    <w:rsid w:val="00AE037E"/>
    <w:rsid w:val="00AE047E"/>
    <w:rsid w:val="00AE05AC"/>
    <w:rsid w:val="00AE0641"/>
    <w:rsid w:val="00AE08CB"/>
    <w:rsid w:val="00AE0CD4"/>
    <w:rsid w:val="00AE1092"/>
    <w:rsid w:val="00AE148D"/>
    <w:rsid w:val="00AE14AF"/>
    <w:rsid w:val="00AE18FD"/>
    <w:rsid w:val="00AE1A90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908"/>
    <w:rsid w:val="00AE3D78"/>
    <w:rsid w:val="00AE3F10"/>
    <w:rsid w:val="00AE4180"/>
    <w:rsid w:val="00AE48AE"/>
    <w:rsid w:val="00AE4D86"/>
    <w:rsid w:val="00AE4F16"/>
    <w:rsid w:val="00AE5091"/>
    <w:rsid w:val="00AE524B"/>
    <w:rsid w:val="00AE525D"/>
    <w:rsid w:val="00AE53F5"/>
    <w:rsid w:val="00AE54DD"/>
    <w:rsid w:val="00AE55B7"/>
    <w:rsid w:val="00AE5636"/>
    <w:rsid w:val="00AE570B"/>
    <w:rsid w:val="00AE5743"/>
    <w:rsid w:val="00AE5B2C"/>
    <w:rsid w:val="00AE67AD"/>
    <w:rsid w:val="00AE69C1"/>
    <w:rsid w:val="00AE6FD9"/>
    <w:rsid w:val="00AE71ED"/>
    <w:rsid w:val="00AE72EA"/>
    <w:rsid w:val="00AE7941"/>
    <w:rsid w:val="00AF0309"/>
    <w:rsid w:val="00AF03BE"/>
    <w:rsid w:val="00AF0578"/>
    <w:rsid w:val="00AF058D"/>
    <w:rsid w:val="00AF0A2C"/>
    <w:rsid w:val="00AF0AB4"/>
    <w:rsid w:val="00AF1229"/>
    <w:rsid w:val="00AF127F"/>
    <w:rsid w:val="00AF1BD8"/>
    <w:rsid w:val="00AF1C9A"/>
    <w:rsid w:val="00AF2087"/>
    <w:rsid w:val="00AF20A8"/>
    <w:rsid w:val="00AF2312"/>
    <w:rsid w:val="00AF2444"/>
    <w:rsid w:val="00AF289A"/>
    <w:rsid w:val="00AF318F"/>
    <w:rsid w:val="00AF35BE"/>
    <w:rsid w:val="00AF48ED"/>
    <w:rsid w:val="00AF4D05"/>
    <w:rsid w:val="00AF5340"/>
    <w:rsid w:val="00AF5500"/>
    <w:rsid w:val="00AF580B"/>
    <w:rsid w:val="00AF5EF3"/>
    <w:rsid w:val="00AF6026"/>
    <w:rsid w:val="00AF6088"/>
    <w:rsid w:val="00AF612E"/>
    <w:rsid w:val="00AF68E9"/>
    <w:rsid w:val="00AF69C1"/>
    <w:rsid w:val="00AF6B32"/>
    <w:rsid w:val="00AF6F4B"/>
    <w:rsid w:val="00AF725D"/>
    <w:rsid w:val="00AF797A"/>
    <w:rsid w:val="00AF7B15"/>
    <w:rsid w:val="00AF7C2E"/>
    <w:rsid w:val="00AF7D05"/>
    <w:rsid w:val="00AF7F05"/>
    <w:rsid w:val="00AF7F09"/>
    <w:rsid w:val="00B0014E"/>
    <w:rsid w:val="00B0029E"/>
    <w:rsid w:val="00B00368"/>
    <w:rsid w:val="00B00624"/>
    <w:rsid w:val="00B00A3C"/>
    <w:rsid w:val="00B00EC2"/>
    <w:rsid w:val="00B00F4D"/>
    <w:rsid w:val="00B01429"/>
    <w:rsid w:val="00B0142E"/>
    <w:rsid w:val="00B014EA"/>
    <w:rsid w:val="00B016F5"/>
    <w:rsid w:val="00B01716"/>
    <w:rsid w:val="00B017B4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D93"/>
    <w:rsid w:val="00B02F32"/>
    <w:rsid w:val="00B03690"/>
    <w:rsid w:val="00B03B2B"/>
    <w:rsid w:val="00B03F7A"/>
    <w:rsid w:val="00B0404B"/>
    <w:rsid w:val="00B0423D"/>
    <w:rsid w:val="00B043EE"/>
    <w:rsid w:val="00B043F3"/>
    <w:rsid w:val="00B04A71"/>
    <w:rsid w:val="00B04C96"/>
    <w:rsid w:val="00B04E05"/>
    <w:rsid w:val="00B051D4"/>
    <w:rsid w:val="00B05399"/>
    <w:rsid w:val="00B05CBE"/>
    <w:rsid w:val="00B05CDF"/>
    <w:rsid w:val="00B0689B"/>
    <w:rsid w:val="00B0693A"/>
    <w:rsid w:val="00B06A40"/>
    <w:rsid w:val="00B06B99"/>
    <w:rsid w:val="00B06D3A"/>
    <w:rsid w:val="00B06EC3"/>
    <w:rsid w:val="00B06ED9"/>
    <w:rsid w:val="00B07C22"/>
    <w:rsid w:val="00B10060"/>
    <w:rsid w:val="00B1015E"/>
    <w:rsid w:val="00B10199"/>
    <w:rsid w:val="00B105D6"/>
    <w:rsid w:val="00B109FE"/>
    <w:rsid w:val="00B10E8A"/>
    <w:rsid w:val="00B110E3"/>
    <w:rsid w:val="00B1111B"/>
    <w:rsid w:val="00B114B4"/>
    <w:rsid w:val="00B1177B"/>
    <w:rsid w:val="00B12536"/>
    <w:rsid w:val="00B12804"/>
    <w:rsid w:val="00B12A96"/>
    <w:rsid w:val="00B12B1C"/>
    <w:rsid w:val="00B12CBD"/>
    <w:rsid w:val="00B13267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8EC"/>
    <w:rsid w:val="00B14F63"/>
    <w:rsid w:val="00B15416"/>
    <w:rsid w:val="00B1612B"/>
    <w:rsid w:val="00B1643C"/>
    <w:rsid w:val="00B1643E"/>
    <w:rsid w:val="00B168A6"/>
    <w:rsid w:val="00B169BF"/>
    <w:rsid w:val="00B16A1F"/>
    <w:rsid w:val="00B1746B"/>
    <w:rsid w:val="00B1765D"/>
    <w:rsid w:val="00B17A20"/>
    <w:rsid w:val="00B20387"/>
    <w:rsid w:val="00B20DFA"/>
    <w:rsid w:val="00B2108B"/>
    <w:rsid w:val="00B21106"/>
    <w:rsid w:val="00B212E6"/>
    <w:rsid w:val="00B218DE"/>
    <w:rsid w:val="00B21932"/>
    <w:rsid w:val="00B2199E"/>
    <w:rsid w:val="00B21B7C"/>
    <w:rsid w:val="00B22B77"/>
    <w:rsid w:val="00B23296"/>
    <w:rsid w:val="00B23406"/>
    <w:rsid w:val="00B23826"/>
    <w:rsid w:val="00B23E1E"/>
    <w:rsid w:val="00B24107"/>
    <w:rsid w:val="00B24223"/>
    <w:rsid w:val="00B24B78"/>
    <w:rsid w:val="00B2503C"/>
    <w:rsid w:val="00B2504E"/>
    <w:rsid w:val="00B253F4"/>
    <w:rsid w:val="00B25658"/>
    <w:rsid w:val="00B2572C"/>
    <w:rsid w:val="00B259C4"/>
    <w:rsid w:val="00B259E9"/>
    <w:rsid w:val="00B25D66"/>
    <w:rsid w:val="00B25DEC"/>
    <w:rsid w:val="00B25E47"/>
    <w:rsid w:val="00B26221"/>
    <w:rsid w:val="00B263F0"/>
    <w:rsid w:val="00B265B1"/>
    <w:rsid w:val="00B26615"/>
    <w:rsid w:val="00B2673B"/>
    <w:rsid w:val="00B26F0D"/>
    <w:rsid w:val="00B27460"/>
    <w:rsid w:val="00B2797B"/>
    <w:rsid w:val="00B27DD9"/>
    <w:rsid w:val="00B27EB2"/>
    <w:rsid w:val="00B27F63"/>
    <w:rsid w:val="00B30396"/>
    <w:rsid w:val="00B30EEB"/>
    <w:rsid w:val="00B313A1"/>
    <w:rsid w:val="00B315A7"/>
    <w:rsid w:val="00B316D5"/>
    <w:rsid w:val="00B31A5A"/>
    <w:rsid w:val="00B31EC2"/>
    <w:rsid w:val="00B32220"/>
    <w:rsid w:val="00B322E2"/>
    <w:rsid w:val="00B3285C"/>
    <w:rsid w:val="00B3288C"/>
    <w:rsid w:val="00B32A02"/>
    <w:rsid w:val="00B32C5A"/>
    <w:rsid w:val="00B32FCC"/>
    <w:rsid w:val="00B331F4"/>
    <w:rsid w:val="00B333D5"/>
    <w:rsid w:val="00B33EC0"/>
    <w:rsid w:val="00B34573"/>
    <w:rsid w:val="00B3494B"/>
    <w:rsid w:val="00B34AA7"/>
    <w:rsid w:val="00B34B38"/>
    <w:rsid w:val="00B34C3A"/>
    <w:rsid w:val="00B34E17"/>
    <w:rsid w:val="00B34E40"/>
    <w:rsid w:val="00B34F1B"/>
    <w:rsid w:val="00B34F22"/>
    <w:rsid w:val="00B34F33"/>
    <w:rsid w:val="00B35495"/>
    <w:rsid w:val="00B354C7"/>
    <w:rsid w:val="00B358F7"/>
    <w:rsid w:val="00B35C70"/>
    <w:rsid w:val="00B35F36"/>
    <w:rsid w:val="00B35FBF"/>
    <w:rsid w:val="00B36450"/>
    <w:rsid w:val="00B3647F"/>
    <w:rsid w:val="00B3650F"/>
    <w:rsid w:val="00B36BFE"/>
    <w:rsid w:val="00B36E6C"/>
    <w:rsid w:val="00B374EF"/>
    <w:rsid w:val="00B375F0"/>
    <w:rsid w:val="00B37708"/>
    <w:rsid w:val="00B379A1"/>
    <w:rsid w:val="00B37D2A"/>
    <w:rsid w:val="00B4039E"/>
    <w:rsid w:val="00B40BAE"/>
    <w:rsid w:val="00B415CD"/>
    <w:rsid w:val="00B4171C"/>
    <w:rsid w:val="00B41C61"/>
    <w:rsid w:val="00B41C6C"/>
    <w:rsid w:val="00B421A0"/>
    <w:rsid w:val="00B4222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E91"/>
    <w:rsid w:val="00B43F3F"/>
    <w:rsid w:val="00B43F98"/>
    <w:rsid w:val="00B44808"/>
    <w:rsid w:val="00B44AB9"/>
    <w:rsid w:val="00B44F1F"/>
    <w:rsid w:val="00B452CB"/>
    <w:rsid w:val="00B45359"/>
    <w:rsid w:val="00B4546B"/>
    <w:rsid w:val="00B454DA"/>
    <w:rsid w:val="00B456DC"/>
    <w:rsid w:val="00B458CF"/>
    <w:rsid w:val="00B459DB"/>
    <w:rsid w:val="00B45A8C"/>
    <w:rsid w:val="00B45ACC"/>
    <w:rsid w:val="00B45F49"/>
    <w:rsid w:val="00B468A9"/>
    <w:rsid w:val="00B4694E"/>
    <w:rsid w:val="00B47405"/>
    <w:rsid w:val="00B47B4D"/>
    <w:rsid w:val="00B47B71"/>
    <w:rsid w:val="00B47D07"/>
    <w:rsid w:val="00B5010E"/>
    <w:rsid w:val="00B50229"/>
    <w:rsid w:val="00B50376"/>
    <w:rsid w:val="00B50593"/>
    <w:rsid w:val="00B508F4"/>
    <w:rsid w:val="00B50CEF"/>
    <w:rsid w:val="00B50D49"/>
    <w:rsid w:val="00B50E2D"/>
    <w:rsid w:val="00B512B3"/>
    <w:rsid w:val="00B51456"/>
    <w:rsid w:val="00B51B62"/>
    <w:rsid w:val="00B51CD8"/>
    <w:rsid w:val="00B52039"/>
    <w:rsid w:val="00B52411"/>
    <w:rsid w:val="00B53743"/>
    <w:rsid w:val="00B539B1"/>
    <w:rsid w:val="00B539D2"/>
    <w:rsid w:val="00B53AA7"/>
    <w:rsid w:val="00B53EDC"/>
    <w:rsid w:val="00B53F57"/>
    <w:rsid w:val="00B54008"/>
    <w:rsid w:val="00B5409A"/>
    <w:rsid w:val="00B5441A"/>
    <w:rsid w:val="00B544DE"/>
    <w:rsid w:val="00B547F5"/>
    <w:rsid w:val="00B5499A"/>
    <w:rsid w:val="00B54E5C"/>
    <w:rsid w:val="00B54F48"/>
    <w:rsid w:val="00B54FEE"/>
    <w:rsid w:val="00B55ACD"/>
    <w:rsid w:val="00B55AF2"/>
    <w:rsid w:val="00B55D67"/>
    <w:rsid w:val="00B564CF"/>
    <w:rsid w:val="00B570DC"/>
    <w:rsid w:val="00B571DA"/>
    <w:rsid w:val="00B5742A"/>
    <w:rsid w:val="00B578E5"/>
    <w:rsid w:val="00B57F9C"/>
    <w:rsid w:val="00B6028E"/>
    <w:rsid w:val="00B60AC7"/>
    <w:rsid w:val="00B610EC"/>
    <w:rsid w:val="00B61203"/>
    <w:rsid w:val="00B619C7"/>
    <w:rsid w:val="00B61EED"/>
    <w:rsid w:val="00B61F86"/>
    <w:rsid w:val="00B621C8"/>
    <w:rsid w:val="00B628F1"/>
    <w:rsid w:val="00B632CE"/>
    <w:rsid w:val="00B636DD"/>
    <w:rsid w:val="00B63C05"/>
    <w:rsid w:val="00B63F62"/>
    <w:rsid w:val="00B643EA"/>
    <w:rsid w:val="00B64457"/>
    <w:rsid w:val="00B6465D"/>
    <w:rsid w:val="00B646AA"/>
    <w:rsid w:val="00B648DF"/>
    <w:rsid w:val="00B64CA3"/>
    <w:rsid w:val="00B65047"/>
    <w:rsid w:val="00B6539C"/>
    <w:rsid w:val="00B653B6"/>
    <w:rsid w:val="00B659D8"/>
    <w:rsid w:val="00B65B1B"/>
    <w:rsid w:val="00B65D32"/>
    <w:rsid w:val="00B65DFA"/>
    <w:rsid w:val="00B66005"/>
    <w:rsid w:val="00B6633F"/>
    <w:rsid w:val="00B67026"/>
    <w:rsid w:val="00B6710A"/>
    <w:rsid w:val="00B67264"/>
    <w:rsid w:val="00B67682"/>
    <w:rsid w:val="00B67AAC"/>
    <w:rsid w:val="00B70557"/>
    <w:rsid w:val="00B70F36"/>
    <w:rsid w:val="00B70F49"/>
    <w:rsid w:val="00B71079"/>
    <w:rsid w:val="00B71240"/>
    <w:rsid w:val="00B714C8"/>
    <w:rsid w:val="00B714D4"/>
    <w:rsid w:val="00B7170E"/>
    <w:rsid w:val="00B71FBD"/>
    <w:rsid w:val="00B7209D"/>
    <w:rsid w:val="00B7230A"/>
    <w:rsid w:val="00B72488"/>
    <w:rsid w:val="00B72861"/>
    <w:rsid w:val="00B72C0B"/>
    <w:rsid w:val="00B73612"/>
    <w:rsid w:val="00B73614"/>
    <w:rsid w:val="00B73753"/>
    <w:rsid w:val="00B738CB"/>
    <w:rsid w:val="00B739E2"/>
    <w:rsid w:val="00B73ABE"/>
    <w:rsid w:val="00B73C4F"/>
    <w:rsid w:val="00B73D84"/>
    <w:rsid w:val="00B7479C"/>
    <w:rsid w:val="00B74A0B"/>
    <w:rsid w:val="00B74E75"/>
    <w:rsid w:val="00B74EFF"/>
    <w:rsid w:val="00B75061"/>
    <w:rsid w:val="00B753B9"/>
    <w:rsid w:val="00B7568A"/>
    <w:rsid w:val="00B75DFF"/>
    <w:rsid w:val="00B75F3E"/>
    <w:rsid w:val="00B7624B"/>
    <w:rsid w:val="00B7634F"/>
    <w:rsid w:val="00B7637E"/>
    <w:rsid w:val="00B768A4"/>
    <w:rsid w:val="00B76B44"/>
    <w:rsid w:val="00B76BBD"/>
    <w:rsid w:val="00B77E25"/>
    <w:rsid w:val="00B80342"/>
    <w:rsid w:val="00B807A7"/>
    <w:rsid w:val="00B8096A"/>
    <w:rsid w:val="00B8098C"/>
    <w:rsid w:val="00B80A53"/>
    <w:rsid w:val="00B8127F"/>
    <w:rsid w:val="00B81D13"/>
    <w:rsid w:val="00B8220A"/>
    <w:rsid w:val="00B82258"/>
    <w:rsid w:val="00B82562"/>
    <w:rsid w:val="00B8306A"/>
    <w:rsid w:val="00B830E3"/>
    <w:rsid w:val="00B83AB4"/>
    <w:rsid w:val="00B83DD7"/>
    <w:rsid w:val="00B83F04"/>
    <w:rsid w:val="00B843DD"/>
    <w:rsid w:val="00B844ED"/>
    <w:rsid w:val="00B84A51"/>
    <w:rsid w:val="00B84BCF"/>
    <w:rsid w:val="00B84E5E"/>
    <w:rsid w:val="00B84E78"/>
    <w:rsid w:val="00B84EDF"/>
    <w:rsid w:val="00B85744"/>
    <w:rsid w:val="00B859AF"/>
    <w:rsid w:val="00B85B06"/>
    <w:rsid w:val="00B85C25"/>
    <w:rsid w:val="00B85D0D"/>
    <w:rsid w:val="00B85EC3"/>
    <w:rsid w:val="00B85FD4"/>
    <w:rsid w:val="00B86DDB"/>
    <w:rsid w:val="00B8750B"/>
    <w:rsid w:val="00B87613"/>
    <w:rsid w:val="00B877D5"/>
    <w:rsid w:val="00B900E5"/>
    <w:rsid w:val="00B905CF"/>
    <w:rsid w:val="00B908E5"/>
    <w:rsid w:val="00B90D9C"/>
    <w:rsid w:val="00B90FBA"/>
    <w:rsid w:val="00B91867"/>
    <w:rsid w:val="00B918B7"/>
    <w:rsid w:val="00B91D4D"/>
    <w:rsid w:val="00B91DFE"/>
    <w:rsid w:val="00B91E7E"/>
    <w:rsid w:val="00B91FE7"/>
    <w:rsid w:val="00B92340"/>
    <w:rsid w:val="00B9259E"/>
    <w:rsid w:val="00B925B4"/>
    <w:rsid w:val="00B926DB"/>
    <w:rsid w:val="00B92C03"/>
    <w:rsid w:val="00B9321F"/>
    <w:rsid w:val="00B937FD"/>
    <w:rsid w:val="00B93A12"/>
    <w:rsid w:val="00B93C36"/>
    <w:rsid w:val="00B93C4C"/>
    <w:rsid w:val="00B93C87"/>
    <w:rsid w:val="00B9414D"/>
    <w:rsid w:val="00B94911"/>
    <w:rsid w:val="00B94B9C"/>
    <w:rsid w:val="00B94D41"/>
    <w:rsid w:val="00B95604"/>
    <w:rsid w:val="00B957EE"/>
    <w:rsid w:val="00B960F1"/>
    <w:rsid w:val="00B97151"/>
    <w:rsid w:val="00B97199"/>
    <w:rsid w:val="00B973FB"/>
    <w:rsid w:val="00B97609"/>
    <w:rsid w:val="00B97793"/>
    <w:rsid w:val="00B97912"/>
    <w:rsid w:val="00BA02DA"/>
    <w:rsid w:val="00BA051A"/>
    <w:rsid w:val="00BA0AE9"/>
    <w:rsid w:val="00BA0C3C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30B"/>
    <w:rsid w:val="00BA2514"/>
    <w:rsid w:val="00BA2820"/>
    <w:rsid w:val="00BA2831"/>
    <w:rsid w:val="00BA2D40"/>
    <w:rsid w:val="00BA2D81"/>
    <w:rsid w:val="00BA2FB6"/>
    <w:rsid w:val="00BA317E"/>
    <w:rsid w:val="00BA329E"/>
    <w:rsid w:val="00BA32CA"/>
    <w:rsid w:val="00BA3B87"/>
    <w:rsid w:val="00BA3C19"/>
    <w:rsid w:val="00BA4007"/>
    <w:rsid w:val="00BA41BB"/>
    <w:rsid w:val="00BA44CF"/>
    <w:rsid w:val="00BA4E5B"/>
    <w:rsid w:val="00BA52F3"/>
    <w:rsid w:val="00BA5347"/>
    <w:rsid w:val="00BA53D3"/>
    <w:rsid w:val="00BA5432"/>
    <w:rsid w:val="00BA55F0"/>
    <w:rsid w:val="00BA5D97"/>
    <w:rsid w:val="00BA5EE3"/>
    <w:rsid w:val="00BA60DE"/>
    <w:rsid w:val="00BA64DE"/>
    <w:rsid w:val="00BA6799"/>
    <w:rsid w:val="00BA67CE"/>
    <w:rsid w:val="00BA6818"/>
    <w:rsid w:val="00BA68AB"/>
    <w:rsid w:val="00BA6926"/>
    <w:rsid w:val="00BA6E8C"/>
    <w:rsid w:val="00BA701C"/>
    <w:rsid w:val="00BA7773"/>
    <w:rsid w:val="00BA7A35"/>
    <w:rsid w:val="00BA7BBA"/>
    <w:rsid w:val="00BA7CCF"/>
    <w:rsid w:val="00BA7D89"/>
    <w:rsid w:val="00BB00B9"/>
    <w:rsid w:val="00BB1337"/>
    <w:rsid w:val="00BB1E19"/>
    <w:rsid w:val="00BB1E7F"/>
    <w:rsid w:val="00BB2365"/>
    <w:rsid w:val="00BB25E2"/>
    <w:rsid w:val="00BB3005"/>
    <w:rsid w:val="00BB3520"/>
    <w:rsid w:val="00BB367C"/>
    <w:rsid w:val="00BB3ABF"/>
    <w:rsid w:val="00BB3B3B"/>
    <w:rsid w:val="00BB3DEA"/>
    <w:rsid w:val="00BB40ED"/>
    <w:rsid w:val="00BB43BA"/>
    <w:rsid w:val="00BB4510"/>
    <w:rsid w:val="00BB47AF"/>
    <w:rsid w:val="00BB4883"/>
    <w:rsid w:val="00BB4B84"/>
    <w:rsid w:val="00BB530E"/>
    <w:rsid w:val="00BB53F2"/>
    <w:rsid w:val="00BB55A7"/>
    <w:rsid w:val="00BB58AD"/>
    <w:rsid w:val="00BB5C6E"/>
    <w:rsid w:val="00BB5D72"/>
    <w:rsid w:val="00BB60ED"/>
    <w:rsid w:val="00BB6568"/>
    <w:rsid w:val="00BB6657"/>
    <w:rsid w:val="00BB66AB"/>
    <w:rsid w:val="00BB6A81"/>
    <w:rsid w:val="00BB709B"/>
    <w:rsid w:val="00BB7292"/>
    <w:rsid w:val="00BB7547"/>
    <w:rsid w:val="00BB790E"/>
    <w:rsid w:val="00BB7A72"/>
    <w:rsid w:val="00BC04B1"/>
    <w:rsid w:val="00BC04C5"/>
    <w:rsid w:val="00BC0832"/>
    <w:rsid w:val="00BC1B48"/>
    <w:rsid w:val="00BC1B50"/>
    <w:rsid w:val="00BC1E82"/>
    <w:rsid w:val="00BC208D"/>
    <w:rsid w:val="00BC2187"/>
    <w:rsid w:val="00BC2359"/>
    <w:rsid w:val="00BC2922"/>
    <w:rsid w:val="00BC2973"/>
    <w:rsid w:val="00BC2CD6"/>
    <w:rsid w:val="00BC2E1E"/>
    <w:rsid w:val="00BC2E56"/>
    <w:rsid w:val="00BC2F7A"/>
    <w:rsid w:val="00BC3084"/>
    <w:rsid w:val="00BC32CF"/>
    <w:rsid w:val="00BC371F"/>
    <w:rsid w:val="00BC3CED"/>
    <w:rsid w:val="00BC3CFE"/>
    <w:rsid w:val="00BC3F46"/>
    <w:rsid w:val="00BC41B7"/>
    <w:rsid w:val="00BC4298"/>
    <w:rsid w:val="00BC4409"/>
    <w:rsid w:val="00BC4658"/>
    <w:rsid w:val="00BC48A3"/>
    <w:rsid w:val="00BC497A"/>
    <w:rsid w:val="00BC4D27"/>
    <w:rsid w:val="00BC519B"/>
    <w:rsid w:val="00BC54B4"/>
    <w:rsid w:val="00BC5761"/>
    <w:rsid w:val="00BC5B4A"/>
    <w:rsid w:val="00BC623D"/>
    <w:rsid w:val="00BC6525"/>
    <w:rsid w:val="00BC6F50"/>
    <w:rsid w:val="00BC723F"/>
    <w:rsid w:val="00BC761D"/>
    <w:rsid w:val="00BC7682"/>
    <w:rsid w:val="00BD0098"/>
    <w:rsid w:val="00BD031D"/>
    <w:rsid w:val="00BD03A8"/>
    <w:rsid w:val="00BD060C"/>
    <w:rsid w:val="00BD066C"/>
    <w:rsid w:val="00BD1494"/>
    <w:rsid w:val="00BD1784"/>
    <w:rsid w:val="00BD1941"/>
    <w:rsid w:val="00BD198F"/>
    <w:rsid w:val="00BD1C9A"/>
    <w:rsid w:val="00BD2320"/>
    <w:rsid w:val="00BD24FA"/>
    <w:rsid w:val="00BD2584"/>
    <w:rsid w:val="00BD27BE"/>
    <w:rsid w:val="00BD2AFD"/>
    <w:rsid w:val="00BD32B9"/>
    <w:rsid w:val="00BD3455"/>
    <w:rsid w:val="00BD39A3"/>
    <w:rsid w:val="00BD3D44"/>
    <w:rsid w:val="00BD3E58"/>
    <w:rsid w:val="00BD3F70"/>
    <w:rsid w:val="00BD4166"/>
    <w:rsid w:val="00BD4906"/>
    <w:rsid w:val="00BD5555"/>
    <w:rsid w:val="00BD5FB7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0D"/>
    <w:rsid w:val="00BD7933"/>
    <w:rsid w:val="00BD7A85"/>
    <w:rsid w:val="00BD7EE3"/>
    <w:rsid w:val="00BE002A"/>
    <w:rsid w:val="00BE0387"/>
    <w:rsid w:val="00BE05FB"/>
    <w:rsid w:val="00BE0734"/>
    <w:rsid w:val="00BE0CBE"/>
    <w:rsid w:val="00BE116A"/>
    <w:rsid w:val="00BE13C1"/>
    <w:rsid w:val="00BE1741"/>
    <w:rsid w:val="00BE1846"/>
    <w:rsid w:val="00BE1D67"/>
    <w:rsid w:val="00BE2A3D"/>
    <w:rsid w:val="00BE343D"/>
    <w:rsid w:val="00BE3474"/>
    <w:rsid w:val="00BE3737"/>
    <w:rsid w:val="00BE3AE7"/>
    <w:rsid w:val="00BE3D1A"/>
    <w:rsid w:val="00BE40C7"/>
    <w:rsid w:val="00BE414D"/>
    <w:rsid w:val="00BE4686"/>
    <w:rsid w:val="00BE48BF"/>
    <w:rsid w:val="00BE4BF0"/>
    <w:rsid w:val="00BE4C49"/>
    <w:rsid w:val="00BE4C85"/>
    <w:rsid w:val="00BE523B"/>
    <w:rsid w:val="00BE56AF"/>
    <w:rsid w:val="00BE56BD"/>
    <w:rsid w:val="00BE5827"/>
    <w:rsid w:val="00BE5EB7"/>
    <w:rsid w:val="00BE6E20"/>
    <w:rsid w:val="00BE6EBB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46"/>
    <w:rsid w:val="00BF1A90"/>
    <w:rsid w:val="00BF1B4A"/>
    <w:rsid w:val="00BF2018"/>
    <w:rsid w:val="00BF2365"/>
    <w:rsid w:val="00BF2416"/>
    <w:rsid w:val="00BF26C3"/>
    <w:rsid w:val="00BF2A11"/>
    <w:rsid w:val="00BF3343"/>
    <w:rsid w:val="00BF3679"/>
    <w:rsid w:val="00BF37A4"/>
    <w:rsid w:val="00BF3D5A"/>
    <w:rsid w:val="00BF3DAB"/>
    <w:rsid w:val="00BF3E87"/>
    <w:rsid w:val="00BF44CB"/>
    <w:rsid w:val="00BF45BC"/>
    <w:rsid w:val="00BF4621"/>
    <w:rsid w:val="00BF49B6"/>
    <w:rsid w:val="00BF49EE"/>
    <w:rsid w:val="00BF4AAF"/>
    <w:rsid w:val="00BF5070"/>
    <w:rsid w:val="00BF50F4"/>
    <w:rsid w:val="00BF5311"/>
    <w:rsid w:val="00BF53FC"/>
    <w:rsid w:val="00BF59CB"/>
    <w:rsid w:val="00BF5B7A"/>
    <w:rsid w:val="00BF5E22"/>
    <w:rsid w:val="00BF5F7E"/>
    <w:rsid w:val="00BF657A"/>
    <w:rsid w:val="00BF6BE4"/>
    <w:rsid w:val="00BF6D2E"/>
    <w:rsid w:val="00BF75A4"/>
    <w:rsid w:val="00BF79D5"/>
    <w:rsid w:val="00BF7D26"/>
    <w:rsid w:val="00BF7EB7"/>
    <w:rsid w:val="00C004EE"/>
    <w:rsid w:val="00C005A2"/>
    <w:rsid w:val="00C0097A"/>
    <w:rsid w:val="00C00CF8"/>
    <w:rsid w:val="00C00FC8"/>
    <w:rsid w:val="00C013D8"/>
    <w:rsid w:val="00C013E6"/>
    <w:rsid w:val="00C01E4F"/>
    <w:rsid w:val="00C02231"/>
    <w:rsid w:val="00C023C2"/>
    <w:rsid w:val="00C02747"/>
    <w:rsid w:val="00C02836"/>
    <w:rsid w:val="00C02B7F"/>
    <w:rsid w:val="00C02B95"/>
    <w:rsid w:val="00C02E1E"/>
    <w:rsid w:val="00C03160"/>
    <w:rsid w:val="00C0356A"/>
    <w:rsid w:val="00C0376D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AFC"/>
    <w:rsid w:val="00C05B93"/>
    <w:rsid w:val="00C05EE3"/>
    <w:rsid w:val="00C06AB2"/>
    <w:rsid w:val="00C06C7D"/>
    <w:rsid w:val="00C07090"/>
    <w:rsid w:val="00C070C6"/>
    <w:rsid w:val="00C079A7"/>
    <w:rsid w:val="00C07C8B"/>
    <w:rsid w:val="00C105D4"/>
    <w:rsid w:val="00C1073A"/>
    <w:rsid w:val="00C1076C"/>
    <w:rsid w:val="00C108FC"/>
    <w:rsid w:val="00C1094C"/>
    <w:rsid w:val="00C10A33"/>
    <w:rsid w:val="00C10A39"/>
    <w:rsid w:val="00C10DC3"/>
    <w:rsid w:val="00C11196"/>
    <w:rsid w:val="00C116F1"/>
    <w:rsid w:val="00C11F34"/>
    <w:rsid w:val="00C12322"/>
    <w:rsid w:val="00C12562"/>
    <w:rsid w:val="00C12689"/>
    <w:rsid w:val="00C126AF"/>
    <w:rsid w:val="00C12994"/>
    <w:rsid w:val="00C12DA5"/>
    <w:rsid w:val="00C12FD9"/>
    <w:rsid w:val="00C131D5"/>
    <w:rsid w:val="00C13260"/>
    <w:rsid w:val="00C13806"/>
    <w:rsid w:val="00C13A72"/>
    <w:rsid w:val="00C13FF5"/>
    <w:rsid w:val="00C14069"/>
    <w:rsid w:val="00C140CB"/>
    <w:rsid w:val="00C14147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8FC"/>
    <w:rsid w:val="00C17BAD"/>
    <w:rsid w:val="00C17F47"/>
    <w:rsid w:val="00C201BA"/>
    <w:rsid w:val="00C2043A"/>
    <w:rsid w:val="00C20B90"/>
    <w:rsid w:val="00C20C90"/>
    <w:rsid w:val="00C20DB5"/>
    <w:rsid w:val="00C2102D"/>
    <w:rsid w:val="00C21233"/>
    <w:rsid w:val="00C21595"/>
    <w:rsid w:val="00C21713"/>
    <w:rsid w:val="00C21B34"/>
    <w:rsid w:val="00C21B3C"/>
    <w:rsid w:val="00C220DF"/>
    <w:rsid w:val="00C22204"/>
    <w:rsid w:val="00C2248F"/>
    <w:rsid w:val="00C225A2"/>
    <w:rsid w:val="00C225A6"/>
    <w:rsid w:val="00C23085"/>
    <w:rsid w:val="00C2367D"/>
    <w:rsid w:val="00C2367E"/>
    <w:rsid w:val="00C249DA"/>
    <w:rsid w:val="00C24A8D"/>
    <w:rsid w:val="00C24B30"/>
    <w:rsid w:val="00C25025"/>
    <w:rsid w:val="00C250C6"/>
    <w:rsid w:val="00C25464"/>
    <w:rsid w:val="00C2563C"/>
    <w:rsid w:val="00C25757"/>
    <w:rsid w:val="00C26B0F"/>
    <w:rsid w:val="00C275C7"/>
    <w:rsid w:val="00C27993"/>
    <w:rsid w:val="00C27B6E"/>
    <w:rsid w:val="00C27BD5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6AB"/>
    <w:rsid w:val="00C31781"/>
    <w:rsid w:val="00C318E0"/>
    <w:rsid w:val="00C31A0F"/>
    <w:rsid w:val="00C321C8"/>
    <w:rsid w:val="00C3240E"/>
    <w:rsid w:val="00C324D9"/>
    <w:rsid w:val="00C3268D"/>
    <w:rsid w:val="00C32836"/>
    <w:rsid w:val="00C32BA1"/>
    <w:rsid w:val="00C32C49"/>
    <w:rsid w:val="00C32F2F"/>
    <w:rsid w:val="00C32FD0"/>
    <w:rsid w:val="00C33178"/>
    <w:rsid w:val="00C331EE"/>
    <w:rsid w:val="00C33371"/>
    <w:rsid w:val="00C333B8"/>
    <w:rsid w:val="00C3354B"/>
    <w:rsid w:val="00C3356C"/>
    <w:rsid w:val="00C3366C"/>
    <w:rsid w:val="00C336EF"/>
    <w:rsid w:val="00C33CEF"/>
    <w:rsid w:val="00C33EAF"/>
    <w:rsid w:val="00C33EB6"/>
    <w:rsid w:val="00C33EBD"/>
    <w:rsid w:val="00C34C3B"/>
    <w:rsid w:val="00C34FD4"/>
    <w:rsid w:val="00C353E5"/>
    <w:rsid w:val="00C354A3"/>
    <w:rsid w:val="00C3552C"/>
    <w:rsid w:val="00C356B1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0679"/>
    <w:rsid w:val="00C412D3"/>
    <w:rsid w:val="00C41342"/>
    <w:rsid w:val="00C41498"/>
    <w:rsid w:val="00C41A24"/>
    <w:rsid w:val="00C41EA7"/>
    <w:rsid w:val="00C421C4"/>
    <w:rsid w:val="00C4225E"/>
    <w:rsid w:val="00C42431"/>
    <w:rsid w:val="00C424BB"/>
    <w:rsid w:val="00C42C0C"/>
    <w:rsid w:val="00C42D37"/>
    <w:rsid w:val="00C42D55"/>
    <w:rsid w:val="00C42F07"/>
    <w:rsid w:val="00C4335F"/>
    <w:rsid w:val="00C43860"/>
    <w:rsid w:val="00C44837"/>
    <w:rsid w:val="00C44955"/>
    <w:rsid w:val="00C451B6"/>
    <w:rsid w:val="00C4534F"/>
    <w:rsid w:val="00C4536F"/>
    <w:rsid w:val="00C45437"/>
    <w:rsid w:val="00C4563C"/>
    <w:rsid w:val="00C45972"/>
    <w:rsid w:val="00C45A78"/>
    <w:rsid w:val="00C45EB9"/>
    <w:rsid w:val="00C4604B"/>
    <w:rsid w:val="00C46091"/>
    <w:rsid w:val="00C4663E"/>
    <w:rsid w:val="00C46738"/>
    <w:rsid w:val="00C46983"/>
    <w:rsid w:val="00C46C24"/>
    <w:rsid w:val="00C4751F"/>
    <w:rsid w:val="00C475CD"/>
    <w:rsid w:val="00C47840"/>
    <w:rsid w:val="00C478A3"/>
    <w:rsid w:val="00C47ACC"/>
    <w:rsid w:val="00C47D2C"/>
    <w:rsid w:val="00C50483"/>
    <w:rsid w:val="00C508E7"/>
    <w:rsid w:val="00C50E0F"/>
    <w:rsid w:val="00C517BA"/>
    <w:rsid w:val="00C51AB3"/>
    <w:rsid w:val="00C526BD"/>
    <w:rsid w:val="00C52859"/>
    <w:rsid w:val="00C54D51"/>
    <w:rsid w:val="00C5516A"/>
    <w:rsid w:val="00C558E6"/>
    <w:rsid w:val="00C56062"/>
    <w:rsid w:val="00C561BE"/>
    <w:rsid w:val="00C56752"/>
    <w:rsid w:val="00C5691E"/>
    <w:rsid w:val="00C573ED"/>
    <w:rsid w:val="00C577B3"/>
    <w:rsid w:val="00C57917"/>
    <w:rsid w:val="00C57A88"/>
    <w:rsid w:val="00C57C40"/>
    <w:rsid w:val="00C57CEF"/>
    <w:rsid w:val="00C6096A"/>
    <w:rsid w:val="00C60D7A"/>
    <w:rsid w:val="00C61564"/>
    <w:rsid w:val="00C61635"/>
    <w:rsid w:val="00C6183C"/>
    <w:rsid w:val="00C61B44"/>
    <w:rsid w:val="00C61FC4"/>
    <w:rsid w:val="00C62392"/>
    <w:rsid w:val="00C62654"/>
    <w:rsid w:val="00C626B8"/>
    <w:rsid w:val="00C62A20"/>
    <w:rsid w:val="00C62A56"/>
    <w:rsid w:val="00C62D15"/>
    <w:rsid w:val="00C63261"/>
    <w:rsid w:val="00C63801"/>
    <w:rsid w:val="00C63A46"/>
    <w:rsid w:val="00C63E04"/>
    <w:rsid w:val="00C640BB"/>
    <w:rsid w:val="00C6415C"/>
    <w:rsid w:val="00C64582"/>
    <w:rsid w:val="00C64658"/>
    <w:rsid w:val="00C648E4"/>
    <w:rsid w:val="00C64F7D"/>
    <w:rsid w:val="00C64FB2"/>
    <w:rsid w:val="00C6503C"/>
    <w:rsid w:val="00C65423"/>
    <w:rsid w:val="00C65565"/>
    <w:rsid w:val="00C657B2"/>
    <w:rsid w:val="00C65A79"/>
    <w:rsid w:val="00C66A30"/>
    <w:rsid w:val="00C6725C"/>
    <w:rsid w:val="00C67528"/>
    <w:rsid w:val="00C702C9"/>
    <w:rsid w:val="00C705C7"/>
    <w:rsid w:val="00C70881"/>
    <w:rsid w:val="00C70CC9"/>
    <w:rsid w:val="00C70F92"/>
    <w:rsid w:val="00C711CD"/>
    <w:rsid w:val="00C71F62"/>
    <w:rsid w:val="00C72028"/>
    <w:rsid w:val="00C720B7"/>
    <w:rsid w:val="00C72708"/>
    <w:rsid w:val="00C7283E"/>
    <w:rsid w:val="00C72D7A"/>
    <w:rsid w:val="00C732A8"/>
    <w:rsid w:val="00C732F3"/>
    <w:rsid w:val="00C73424"/>
    <w:rsid w:val="00C738A7"/>
    <w:rsid w:val="00C73A9C"/>
    <w:rsid w:val="00C73E23"/>
    <w:rsid w:val="00C74067"/>
    <w:rsid w:val="00C742C8"/>
    <w:rsid w:val="00C74370"/>
    <w:rsid w:val="00C743E1"/>
    <w:rsid w:val="00C746D8"/>
    <w:rsid w:val="00C74AEF"/>
    <w:rsid w:val="00C74F0D"/>
    <w:rsid w:val="00C760A2"/>
    <w:rsid w:val="00C76709"/>
    <w:rsid w:val="00C76841"/>
    <w:rsid w:val="00C76DF8"/>
    <w:rsid w:val="00C7761C"/>
    <w:rsid w:val="00C779E3"/>
    <w:rsid w:val="00C802CF"/>
    <w:rsid w:val="00C80395"/>
    <w:rsid w:val="00C803AE"/>
    <w:rsid w:val="00C80B25"/>
    <w:rsid w:val="00C81124"/>
    <w:rsid w:val="00C815C4"/>
    <w:rsid w:val="00C81BEC"/>
    <w:rsid w:val="00C81E64"/>
    <w:rsid w:val="00C81ECA"/>
    <w:rsid w:val="00C824A2"/>
    <w:rsid w:val="00C829E4"/>
    <w:rsid w:val="00C82A2A"/>
    <w:rsid w:val="00C82C5F"/>
    <w:rsid w:val="00C82E0F"/>
    <w:rsid w:val="00C835A3"/>
    <w:rsid w:val="00C83D30"/>
    <w:rsid w:val="00C83F6C"/>
    <w:rsid w:val="00C84122"/>
    <w:rsid w:val="00C8435B"/>
    <w:rsid w:val="00C84368"/>
    <w:rsid w:val="00C8468D"/>
    <w:rsid w:val="00C84B88"/>
    <w:rsid w:val="00C84D24"/>
    <w:rsid w:val="00C84FF1"/>
    <w:rsid w:val="00C8501D"/>
    <w:rsid w:val="00C85024"/>
    <w:rsid w:val="00C850F7"/>
    <w:rsid w:val="00C851AB"/>
    <w:rsid w:val="00C85495"/>
    <w:rsid w:val="00C85AB5"/>
    <w:rsid w:val="00C85ACD"/>
    <w:rsid w:val="00C85ED8"/>
    <w:rsid w:val="00C860CD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3A"/>
    <w:rsid w:val="00C87CFF"/>
    <w:rsid w:val="00C90205"/>
    <w:rsid w:val="00C9034C"/>
    <w:rsid w:val="00C90617"/>
    <w:rsid w:val="00C9080B"/>
    <w:rsid w:val="00C90C3A"/>
    <w:rsid w:val="00C90F4B"/>
    <w:rsid w:val="00C91857"/>
    <w:rsid w:val="00C921A2"/>
    <w:rsid w:val="00C925CE"/>
    <w:rsid w:val="00C92BCF"/>
    <w:rsid w:val="00C92DD7"/>
    <w:rsid w:val="00C92F10"/>
    <w:rsid w:val="00C9315A"/>
    <w:rsid w:val="00C93C55"/>
    <w:rsid w:val="00C93F8F"/>
    <w:rsid w:val="00C93FF7"/>
    <w:rsid w:val="00C944BC"/>
    <w:rsid w:val="00C94767"/>
    <w:rsid w:val="00C94CE4"/>
    <w:rsid w:val="00C95058"/>
    <w:rsid w:val="00C950FE"/>
    <w:rsid w:val="00C955E4"/>
    <w:rsid w:val="00C956DD"/>
    <w:rsid w:val="00C95F43"/>
    <w:rsid w:val="00C961C4"/>
    <w:rsid w:val="00C96219"/>
    <w:rsid w:val="00C964FA"/>
    <w:rsid w:val="00C96725"/>
    <w:rsid w:val="00C97041"/>
    <w:rsid w:val="00C971CA"/>
    <w:rsid w:val="00C97729"/>
    <w:rsid w:val="00C978A7"/>
    <w:rsid w:val="00C97A04"/>
    <w:rsid w:val="00C97C53"/>
    <w:rsid w:val="00CA041C"/>
    <w:rsid w:val="00CA0597"/>
    <w:rsid w:val="00CA0815"/>
    <w:rsid w:val="00CA0A5D"/>
    <w:rsid w:val="00CA0BB2"/>
    <w:rsid w:val="00CA0CCC"/>
    <w:rsid w:val="00CA1193"/>
    <w:rsid w:val="00CA194B"/>
    <w:rsid w:val="00CA1997"/>
    <w:rsid w:val="00CA1E53"/>
    <w:rsid w:val="00CA21E5"/>
    <w:rsid w:val="00CA22A1"/>
    <w:rsid w:val="00CA253C"/>
    <w:rsid w:val="00CA2572"/>
    <w:rsid w:val="00CA281E"/>
    <w:rsid w:val="00CA3583"/>
    <w:rsid w:val="00CA3621"/>
    <w:rsid w:val="00CA375F"/>
    <w:rsid w:val="00CA391C"/>
    <w:rsid w:val="00CA3A92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549E"/>
    <w:rsid w:val="00CA57A0"/>
    <w:rsid w:val="00CA6053"/>
    <w:rsid w:val="00CA64F9"/>
    <w:rsid w:val="00CA6B24"/>
    <w:rsid w:val="00CA6BF9"/>
    <w:rsid w:val="00CA71D0"/>
    <w:rsid w:val="00CA7519"/>
    <w:rsid w:val="00CA7906"/>
    <w:rsid w:val="00CA7E5D"/>
    <w:rsid w:val="00CB07AB"/>
    <w:rsid w:val="00CB0B10"/>
    <w:rsid w:val="00CB0F6B"/>
    <w:rsid w:val="00CB180C"/>
    <w:rsid w:val="00CB1B0D"/>
    <w:rsid w:val="00CB1CC7"/>
    <w:rsid w:val="00CB21F5"/>
    <w:rsid w:val="00CB24EB"/>
    <w:rsid w:val="00CB275D"/>
    <w:rsid w:val="00CB27DD"/>
    <w:rsid w:val="00CB2B01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338"/>
    <w:rsid w:val="00CB5469"/>
    <w:rsid w:val="00CB5692"/>
    <w:rsid w:val="00CB5AD3"/>
    <w:rsid w:val="00CB5D1D"/>
    <w:rsid w:val="00CB5E2F"/>
    <w:rsid w:val="00CB6135"/>
    <w:rsid w:val="00CB622E"/>
    <w:rsid w:val="00CB6E5A"/>
    <w:rsid w:val="00CB6F4E"/>
    <w:rsid w:val="00CB7237"/>
    <w:rsid w:val="00CB726F"/>
    <w:rsid w:val="00CB73EE"/>
    <w:rsid w:val="00CB7793"/>
    <w:rsid w:val="00CB7D1B"/>
    <w:rsid w:val="00CB7E24"/>
    <w:rsid w:val="00CC006F"/>
    <w:rsid w:val="00CC0376"/>
    <w:rsid w:val="00CC055D"/>
    <w:rsid w:val="00CC05E0"/>
    <w:rsid w:val="00CC062B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3292"/>
    <w:rsid w:val="00CC3567"/>
    <w:rsid w:val="00CC371A"/>
    <w:rsid w:val="00CC3ECF"/>
    <w:rsid w:val="00CC4421"/>
    <w:rsid w:val="00CC48BB"/>
    <w:rsid w:val="00CC4C74"/>
    <w:rsid w:val="00CC4CEA"/>
    <w:rsid w:val="00CC4F50"/>
    <w:rsid w:val="00CC529D"/>
    <w:rsid w:val="00CC5465"/>
    <w:rsid w:val="00CC55BC"/>
    <w:rsid w:val="00CC57D3"/>
    <w:rsid w:val="00CC594E"/>
    <w:rsid w:val="00CC5F44"/>
    <w:rsid w:val="00CC6F9E"/>
    <w:rsid w:val="00CC70EE"/>
    <w:rsid w:val="00CC76EA"/>
    <w:rsid w:val="00CC7B8A"/>
    <w:rsid w:val="00CC7D55"/>
    <w:rsid w:val="00CD03A8"/>
    <w:rsid w:val="00CD052F"/>
    <w:rsid w:val="00CD0598"/>
    <w:rsid w:val="00CD0EC0"/>
    <w:rsid w:val="00CD11CB"/>
    <w:rsid w:val="00CD16B7"/>
    <w:rsid w:val="00CD199B"/>
    <w:rsid w:val="00CD1C30"/>
    <w:rsid w:val="00CD1D4D"/>
    <w:rsid w:val="00CD2E92"/>
    <w:rsid w:val="00CD2FA0"/>
    <w:rsid w:val="00CD3061"/>
    <w:rsid w:val="00CD31F8"/>
    <w:rsid w:val="00CD35E0"/>
    <w:rsid w:val="00CD3C96"/>
    <w:rsid w:val="00CD404D"/>
    <w:rsid w:val="00CD40F0"/>
    <w:rsid w:val="00CD431C"/>
    <w:rsid w:val="00CD45DA"/>
    <w:rsid w:val="00CD4BA9"/>
    <w:rsid w:val="00CD5BDD"/>
    <w:rsid w:val="00CD61B2"/>
    <w:rsid w:val="00CD66AD"/>
    <w:rsid w:val="00CD6708"/>
    <w:rsid w:val="00CD6BDF"/>
    <w:rsid w:val="00CD6E80"/>
    <w:rsid w:val="00CD7114"/>
    <w:rsid w:val="00CD72F0"/>
    <w:rsid w:val="00CD7E10"/>
    <w:rsid w:val="00CE007A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E09"/>
    <w:rsid w:val="00CE3389"/>
    <w:rsid w:val="00CE33CE"/>
    <w:rsid w:val="00CE37DD"/>
    <w:rsid w:val="00CE3A94"/>
    <w:rsid w:val="00CE3BAC"/>
    <w:rsid w:val="00CE3EF8"/>
    <w:rsid w:val="00CE4227"/>
    <w:rsid w:val="00CE425C"/>
    <w:rsid w:val="00CE48D4"/>
    <w:rsid w:val="00CE4F49"/>
    <w:rsid w:val="00CE5823"/>
    <w:rsid w:val="00CE589B"/>
    <w:rsid w:val="00CE5B38"/>
    <w:rsid w:val="00CE5C36"/>
    <w:rsid w:val="00CE61BB"/>
    <w:rsid w:val="00CE61C5"/>
    <w:rsid w:val="00CE638B"/>
    <w:rsid w:val="00CE6614"/>
    <w:rsid w:val="00CE6702"/>
    <w:rsid w:val="00CE6ACB"/>
    <w:rsid w:val="00CE6E6C"/>
    <w:rsid w:val="00CE6F42"/>
    <w:rsid w:val="00CE710E"/>
    <w:rsid w:val="00CE71AD"/>
    <w:rsid w:val="00CE7553"/>
    <w:rsid w:val="00CE764F"/>
    <w:rsid w:val="00CE7664"/>
    <w:rsid w:val="00CE7D57"/>
    <w:rsid w:val="00CF025C"/>
    <w:rsid w:val="00CF06E9"/>
    <w:rsid w:val="00CF095E"/>
    <w:rsid w:val="00CF0AEB"/>
    <w:rsid w:val="00CF0E86"/>
    <w:rsid w:val="00CF1286"/>
    <w:rsid w:val="00CF13AD"/>
    <w:rsid w:val="00CF1A81"/>
    <w:rsid w:val="00CF1AF6"/>
    <w:rsid w:val="00CF1C4E"/>
    <w:rsid w:val="00CF25A3"/>
    <w:rsid w:val="00CF26B3"/>
    <w:rsid w:val="00CF29BD"/>
    <w:rsid w:val="00CF2B25"/>
    <w:rsid w:val="00CF3341"/>
    <w:rsid w:val="00CF339B"/>
    <w:rsid w:val="00CF34B2"/>
    <w:rsid w:val="00CF3929"/>
    <w:rsid w:val="00CF3A86"/>
    <w:rsid w:val="00CF3BAB"/>
    <w:rsid w:val="00CF3C8E"/>
    <w:rsid w:val="00CF429F"/>
    <w:rsid w:val="00CF55C1"/>
    <w:rsid w:val="00CF5B55"/>
    <w:rsid w:val="00CF5C21"/>
    <w:rsid w:val="00CF5EE4"/>
    <w:rsid w:val="00CF5FA2"/>
    <w:rsid w:val="00CF61A3"/>
    <w:rsid w:val="00CF62F5"/>
    <w:rsid w:val="00CF6373"/>
    <w:rsid w:val="00CF6434"/>
    <w:rsid w:val="00CF688A"/>
    <w:rsid w:val="00CF6D2F"/>
    <w:rsid w:val="00CF6E30"/>
    <w:rsid w:val="00CF6E97"/>
    <w:rsid w:val="00CF7270"/>
    <w:rsid w:val="00CF72BE"/>
    <w:rsid w:val="00CF74B4"/>
    <w:rsid w:val="00CF79C3"/>
    <w:rsid w:val="00CF7BAC"/>
    <w:rsid w:val="00CF7ECA"/>
    <w:rsid w:val="00D00347"/>
    <w:rsid w:val="00D00557"/>
    <w:rsid w:val="00D0084F"/>
    <w:rsid w:val="00D0091D"/>
    <w:rsid w:val="00D00A1C"/>
    <w:rsid w:val="00D00E24"/>
    <w:rsid w:val="00D01340"/>
    <w:rsid w:val="00D0174A"/>
    <w:rsid w:val="00D01A42"/>
    <w:rsid w:val="00D01AB7"/>
    <w:rsid w:val="00D01B12"/>
    <w:rsid w:val="00D01D38"/>
    <w:rsid w:val="00D01D85"/>
    <w:rsid w:val="00D01DFA"/>
    <w:rsid w:val="00D01F26"/>
    <w:rsid w:val="00D021BA"/>
    <w:rsid w:val="00D022E6"/>
    <w:rsid w:val="00D029B3"/>
    <w:rsid w:val="00D02A12"/>
    <w:rsid w:val="00D02F6A"/>
    <w:rsid w:val="00D03E85"/>
    <w:rsid w:val="00D03F06"/>
    <w:rsid w:val="00D03FA1"/>
    <w:rsid w:val="00D0445D"/>
    <w:rsid w:val="00D048A2"/>
    <w:rsid w:val="00D04A5F"/>
    <w:rsid w:val="00D04D36"/>
    <w:rsid w:val="00D04FAE"/>
    <w:rsid w:val="00D050FF"/>
    <w:rsid w:val="00D05366"/>
    <w:rsid w:val="00D0566B"/>
    <w:rsid w:val="00D05FB8"/>
    <w:rsid w:val="00D065BE"/>
    <w:rsid w:val="00D06667"/>
    <w:rsid w:val="00D07219"/>
    <w:rsid w:val="00D07BBE"/>
    <w:rsid w:val="00D10713"/>
    <w:rsid w:val="00D10910"/>
    <w:rsid w:val="00D10A65"/>
    <w:rsid w:val="00D10C5B"/>
    <w:rsid w:val="00D113A5"/>
    <w:rsid w:val="00D11B97"/>
    <w:rsid w:val="00D11D84"/>
    <w:rsid w:val="00D12675"/>
    <w:rsid w:val="00D128B9"/>
    <w:rsid w:val="00D12904"/>
    <w:rsid w:val="00D12A45"/>
    <w:rsid w:val="00D12E11"/>
    <w:rsid w:val="00D1320F"/>
    <w:rsid w:val="00D13273"/>
    <w:rsid w:val="00D1385F"/>
    <w:rsid w:val="00D13BA0"/>
    <w:rsid w:val="00D13C34"/>
    <w:rsid w:val="00D13D04"/>
    <w:rsid w:val="00D13F95"/>
    <w:rsid w:val="00D13FAF"/>
    <w:rsid w:val="00D14035"/>
    <w:rsid w:val="00D14118"/>
    <w:rsid w:val="00D14575"/>
    <w:rsid w:val="00D1474C"/>
    <w:rsid w:val="00D1495F"/>
    <w:rsid w:val="00D14A03"/>
    <w:rsid w:val="00D14BA6"/>
    <w:rsid w:val="00D14DF9"/>
    <w:rsid w:val="00D14DFD"/>
    <w:rsid w:val="00D153E6"/>
    <w:rsid w:val="00D15DD2"/>
    <w:rsid w:val="00D15F56"/>
    <w:rsid w:val="00D16166"/>
    <w:rsid w:val="00D163AC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08DC"/>
    <w:rsid w:val="00D21182"/>
    <w:rsid w:val="00D212C2"/>
    <w:rsid w:val="00D213D0"/>
    <w:rsid w:val="00D21A58"/>
    <w:rsid w:val="00D21AA7"/>
    <w:rsid w:val="00D21DC9"/>
    <w:rsid w:val="00D220FB"/>
    <w:rsid w:val="00D2216D"/>
    <w:rsid w:val="00D2257C"/>
    <w:rsid w:val="00D229E3"/>
    <w:rsid w:val="00D22AD3"/>
    <w:rsid w:val="00D22E3C"/>
    <w:rsid w:val="00D22F2B"/>
    <w:rsid w:val="00D233AB"/>
    <w:rsid w:val="00D2356B"/>
    <w:rsid w:val="00D23BEC"/>
    <w:rsid w:val="00D23F93"/>
    <w:rsid w:val="00D24112"/>
    <w:rsid w:val="00D24420"/>
    <w:rsid w:val="00D24BAA"/>
    <w:rsid w:val="00D24E3C"/>
    <w:rsid w:val="00D24E70"/>
    <w:rsid w:val="00D251C1"/>
    <w:rsid w:val="00D25789"/>
    <w:rsid w:val="00D2607B"/>
    <w:rsid w:val="00D26166"/>
    <w:rsid w:val="00D264AF"/>
    <w:rsid w:val="00D266E6"/>
    <w:rsid w:val="00D26963"/>
    <w:rsid w:val="00D26A1A"/>
    <w:rsid w:val="00D26E2E"/>
    <w:rsid w:val="00D27030"/>
    <w:rsid w:val="00D27364"/>
    <w:rsid w:val="00D276B1"/>
    <w:rsid w:val="00D277C0"/>
    <w:rsid w:val="00D27950"/>
    <w:rsid w:val="00D27A3C"/>
    <w:rsid w:val="00D27DDD"/>
    <w:rsid w:val="00D30430"/>
    <w:rsid w:val="00D30A5D"/>
    <w:rsid w:val="00D30C75"/>
    <w:rsid w:val="00D30C83"/>
    <w:rsid w:val="00D30E12"/>
    <w:rsid w:val="00D31079"/>
    <w:rsid w:val="00D31114"/>
    <w:rsid w:val="00D313B7"/>
    <w:rsid w:val="00D314D5"/>
    <w:rsid w:val="00D3191D"/>
    <w:rsid w:val="00D31CF6"/>
    <w:rsid w:val="00D31E7A"/>
    <w:rsid w:val="00D3234E"/>
    <w:rsid w:val="00D32601"/>
    <w:rsid w:val="00D32847"/>
    <w:rsid w:val="00D328CC"/>
    <w:rsid w:val="00D32D78"/>
    <w:rsid w:val="00D32E43"/>
    <w:rsid w:val="00D33380"/>
    <w:rsid w:val="00D339D8"/>
    <w:rsid w:val="00D3509E"/>
    <w:rsid w:val="00D351D5"/>
    <w:rsid w:val="00D351DE"/>
    <w:rsid w:val="00D35383"/>
    <w:rsid w:val="00D354D8"/>
    <w:rsid w:val="00D35816"/>
    <w:rsid w:val="00D358C2"/>
    <w:rsid w:val="00D35910"/>
    <w:rsid w:val="00D35A43"/>
    <w:rsid w:val="00D362C4"/>
    <w:rsid w:val="00D36843"/>
    <w:rsid w:val="00D36B64"/>
    <w:rsid w:val="00D36BB3"/>
    <w:rsid w:val="00D37A2B"/>
    <w:rsid w:val="00D37CF7"/>
    <w:rsid w:val="00D37CFF"/>
    <w:rsid w:val="00D37EA4"/>
    <w:rsid w:val="00D37F70"/>
    <w:rsid w:val="00D40150"/>
    <w:rsid w:val="00D403DB"/>
    <w:rsid w:val="00D40478"/>
    <w:rsid w:val="00D407B6"/>
    <w:rsid w:val="00D40A43"/>
    <w:rsid w:val="00D40B5F"/>
    <w:rsid w:val="00D40E57"/>
    <w:rsid w:val="00D42284"/>
    <w:rsid w:val="00D4228D"/>
    <w:rsid w:val="00D4256A"/>
    <w:rsid w:val="00D42606"/>
    <w:rsid w:val="00D42706"/>
    <w:rsid w:val="00D42D03"/>
    <w:rsid w:val="00D437A0"/>
    <w:rsid w:val="00D43888"/>
    <w:rsid w:val="00D443AD"/>
    <w:rsid w:val="00D448FB"/>
    <w:rsid w:val="00D45ACA"/>
    <w:rsid w:val="00D45DE6"/>
    <w:rsid w:val="00D45E30"/>
    <w:rsid w:val="00D462B4"/>
    <w:rsid w:val="00D465FF"/>
    <w:rsid w:val="00D4679C"/>
    <w:rsid w:val="00D469DD"/>
    <w:rsid w:val="00D46D86"/>
    <w:rsid w:val="00D46FA3"/>
    <w:rsid w:val="00D474DE"/>
    <w:rsid w:val="00D47741"/>
    <w:rsid w:val="00D47A99"/>
    <w:rsid w:val="00D47D4C"/>
    <w:rsid w:val="00D5017A"/>
    <w:rsid w:val="00D50526"/>
    <w:rsid w:val="00D5066E"/>
    <w:rsid w:val="00D50906"/>
    <w:rsid w:val="00D50917"/>
    <w:rsid w:val="00D509C9"/>
    <w:rsid w:val="00D50BD8"/>
    <w:rsid w:val="00D511A1"/>
    <w:rsid w:val="00D512BC"/>
    <w:rsid w:val="00D5145A"/>
    <w:rsid w:val="00D5149B"/>
    <w:rsid w:val="00D51629"/>
    <w:rsid w:val="00D5193F"/>
    <w:rsid w:val="00D51B4D"/>
    <w:rsid w:val="00D51CB6"/>
    <w:rsid w:val="00D51D8A"/>
    <w:rsid w:val="00D51E57"/>
    <w:rsid w:val="00D52174"/>
    <w:rsid w:val="00D52D96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52F3"/>
    <w:rsid w:val="00D553F7"/>
    <w:rsid w:val="00D555B0"/>
    <w:rsid w:val="00D555B2"/>
    <w:rsid w:val="00D55688"/>
    <w:rsid w:val="00D55D35"/>
    <w:rsid w:val="00D55E08"/>
    <w:rsid w:val="00D56213"/>
    <w:rsid w:val="00D5638C"/>
    <w:rsid w:val="00D56532"/>
    <w:rsid w:val="00D566F0"/>
    <w:rsid w:val="00D56939"/>
    <w:rsid w:val="00D5729B"/>
    <w:rsid w:val="00D574A3"/>
    <w:rsid w:val="00D57632"/>
    <w:rsid w:val="00D57679"/>
    <w:rsid w:val="00D5783E"/>
    <w:rsid w:val="00D57941"/>
    <w:rsid w:val="00D579DE"/>
    <w:rsid w:val="00D579E0"/>
    <w:rsid w:val="00D57B1B"/>
    <w:rsid w:val="00D57C3B"/>
    <w:rsid w:val="00D57F48"/>
    <w:rsid w:val="00D605AE"/>
    <w:rsid w:val="00D6074B"/>
    <w:rsid w:val="00D60FC2"/>
    <w:rsid w:val="00D61148"/>
    <w:rsid w:val="00D6116B"/>
    <w:rsid w:val="00D6186A"/>
    <w:rsid w:val="00D61EE8"/>
    <w:rsid w:val="00D61F17"/>
    <w:rsid w:val="00D62014"/>
    <w:rsid w:val="00D622E3"/>
    <w:rsid w:val="00D6238F"/>
    <w:rsid w:val="00D6283C"/>
    <w:rsid w:val="00D63575"/>
    <w:rsid w:val="00D63720"/>
    <w:rsid w:val="00D63D66"/>
    <w:rsid w:val="00D63FD6"/>
    <w:rsid w:val="00D6465E"/>
    <w:rsid w:val="00D646F9"/>
    <w:rsid w:val="00D647A4"/>
    <w:rsid w:val="00D64916"/>
    <w:rsid w:val="00D64ACA"/>
    <w:rsid w:val="00D64D59"/>
    <w:rsid w:val="00D64D89"/>
    <w:rsid w:val="00D65030"/>
    <w:rsid w:val="00D65066"/>
    <w:rsid w:val="00D655CE"/>
    <w:rsid w:val="00D65783"/>
    <w:rsid w:val="00D657B4"/>
    <w:rsid w:val="00D6594B"/>
    <w:rsid w:val="00D65AC1"/>
    <w:rsid w:val="00D661D8"/>
    <w:rsid w:val="00D66206"/>
    <w:rsid w:val="00D6645F"/>
    <w:rsid w:val="00D66A4B"/>
    <w:rsid w:val="00D66B9A"/>
    <w:rsid w:val="00D66C4F"/>
    <w:rsid w:val="00D66D96"/>
    <w:rsid w:val="00D6705E"/>
    <w:rsid w:val="00D67969"/>
    <w:rsid w:val="00D67B7C"/>
    <w:rsid w:val="00D67D9A"/>
    <w:rsid w:val="00D70428"/>
    <w:rsid w:val="00D70653"/>
    <w:rsid w:val="00D70A16"/>
    <w:rsid w:val="00D70A76"/>
    <w:rsid w:val="00D70EA4"/>
    <w:rsid w:val="00D7119F"/>
    <w:rsid w:val="00D7157C"/>
    <w:rsid w:val="00D715F5"/>
    <w:rsid w:val="00D71F36"/>
    <w:rsid w:val="00D720AF"/>
    <w:rsid w:val="00D72300"/>
    <w:rsid w:val="00D72369"/>
    <w:rsid w:val="00D72573"/>
    <w:rsid w:val="00D72B39"/>
    <w:rsid w:val="00D72F99"/>
    <w:rsid w:val="00D7388F"/>
    <w:rsid w:val="00D73918"/>
    <w:rsid w:val="00D73ABD"/>
    <w:rsid w:val="00D73AD4"/>
    <w:rsid w:val="00D73E5F"/>
    <w:rsid w:val="00D73E86"/>
    <w:rsid w:val="00D73EA1"/>
    <w:rsid w:val="00D74387"/>
    <w:rsid w:val="00D74A59"/>
    <w:rsid w:val="00D74DD9"/>
    <w:rsid w:val="00D74E30"/>
    <w:rsid w:val="00D75626"/>
    <w:rsid w:val="00D75755"/>
    <w:rsid w:val="00D759EC"/>
    <w:rsid w:val="00D75B56"/>
    <w:rsid w:val="00D761B0"/>
    <w:rsid w:val="00D76336"/>
    <w:rsid w:val="00D76C48"/>
    <w:rsid w:val="00D76CD3"/>
    <w:rsid w:val="00D7712A"/>
    <w:rsid w:val="00D775BE"/>
    <w:rsid w:val="00D775D0"/>
    <w:rsid w:val="00D779B0"/>
    <w:rsid w:val="00D77B94"/>
    <w:rsid w:val="00D77C4A"/>
    <w:rsid w:val="00D77C66"/>
    <w:rsid w:val="00D77C8D"/>
    <w:rsid w:val="00D77CDA"/>
    <w:rsid w:val="00D77F31"/>
    <w:rsid w:val="00D80E46"/>
    <w:rsid w:val="00D81019"/>
    <w:rsid w:val="00D8109D"/>
    <w:rsid w:val="00D81201"/>
    <w:rsid w:val="00D816C8"/>
    <w:rsid w:val="00D81A27"/>
    <w:rsid w:val="00D81FC0"/>
    <w:rsid w:val="00D828E5"/>
    <w:rsid w:val="00D82941"/>
    <w:rsid w:val="00D8339D"/>
    <w:rsid w:val="00D835D5"/>
    <w:rsid w:val="00D84707"/>
    <w:rsid w:val="00D84935"/>
    <w:rsid w:val="00D84B64"/>
    <w:rsid w:val="00D84BE9"/>
    <w:rsid w:val="00D8548B"/>
    <w:rsid w:val="00D854D6"/>
    <w:rsid w:val="00D8552D"/>
    <w:rsid w:val="00D85609"/>
    <w:rsid w:val="00D859B6"/>
    <w:rsid w:val="00D859DD"/>
    <w:rsid w:val="00D85D5E"/>
    <w:rsid w:val="00D85EBF"/>
    <w:rsid w:val="00D86566"/>
    <w:rsid w:val="00D867CA"/>
    <w:rsid w:val="00D86AC4"/>
    <w:rsid w:val="00D871D7"/>
    <w:rsid w:val="00D8744B"/>
    <w:rsid w:val="00D87852"/>
    <w:rsid w:val="00D879D5"/>
    <w:rsid w:val="00D87C26"/>
    <w:rsid w:val="00D90232"/>
    <w:rsid w:val="00D902E1"/>
    <w:rsid w:val="00D90649"/>
    <w:rsid w:val="00D90831"/>
    <w:rsid w:val="00D91198"/>
    <w:rsid w:val="00D917C9"/>
    <w:rsid w:val="00D91C41"/>
    <w:rsid w:val="00D91F1F"/>
    <w:rsid w:val="00D9200D"/>
    <w:rsid w:val="00D92114"/>
    <w:rsid w:val="00D9258B"/>
    <w:rsid w:val="00D92AA2"/>
    <w:rsid w:val="00D92B26"/>
    <w:rsid w:val="00D92CAE"/>
    <w:rsid w:val="00D92DD2"/>
    <w:rsid w:val="00D92DEF"/>
    <w:rsid w:val="00D92E45"/>
    <w:rsid w:val="00D92FD8"/>
    <w:rsid w:val="00D931EE"/>
    <w:rsid w:val="00D934E2"/>
    <w:rsid w:val="00D94332"/>
    <w:rsid w:val="00D949F3"/>
    <w:rsid w:val="00D94A1E"/>
    <w:rsid w:val="00D94AB7"/>
    <w:rsid w:val="00D95604"/>
    <w:rsid w:val="00D95A37"/>
    <w:rsid w:val="00D960A2"/>
    <w:rsid w:val="00D963A9"/>
    <w:rsid w:val="00D96687"/>
    <w:rsid w:val="00D96E49"/>
    <w:rsid w:val="00D97887"/>
    <w:rsid w:val="00D97A76"/>
    <w:rsid w:val="00D97B6D"/>
    <w:rsid w:val="00D97F46"/>
    <w:rsid w:val="00DA0487"/>
    <w:rsid w:val="00DA05FC"/>
    <w:rsid w:val="00DA082B"/>
    <w:rsid w:val="00DA0C87"/>
    <w:rsid w:val="00DA0EE5"/>
    <w:rsid w:val="00DA143D"/>
    <w:rsid w:val="00DA1A73"/>
    <w:rsid w:val="00DA1F7C"/>
    <w:rsid w:val="00DA2450"/>
    <w:rsid w:val="00DA268A"/>
    <w:rsid w:val="00DA270D"/>
    <w:rsid w:val="00DA299B"/>
    <w:rsid w:val="00DA2D8E"/>
    <w:rsid w:val="00DA2F4B"/>
    <w:rsid w:val="00DA38BD"/>
    <w:rsid w:val="00DA3A9A"/>
    <w:rsid w:val="00DA3B06"/>
    <w:rsid w:val="00DA3E20"/>
    <w:rsid w:val="00DA41BC"/>
    <w:rsid w:val="00DA4DEC"/>
    <w:rsid w:val="00DA4E56"/>
    <w:rsid w:val="00DA4F3C"/>
    <w:rsid w:val="00DA5098"/>
    <w:rsid w:val="00DA525A"/>
    <w:rsid w:val="00DA52B9"/>
    <w:rsid w:val="00DA5BDE"/>
    <w:rsid w:val="00DA5CF8"/>
    <w:rsid w:val="00DA5F0E"/>
    <w:rsid w:val="00DA5F72"/>
    <w:rsid w:val="00DA6155"/>
    <w:rsid w:val="00DA62F1"/>
    <w:rsid w:val="00DA68DA"/>
    <w:rsid w:val="00DA6971"/>
    <w:rsid w:val="00DA6AC2"/>
    <w:rsid w:val="00DA6FB5"/>
    <w:rsid w:val="00DA7242"/>
    <w:rsid w:val="00DA7249"/>
    <w:rsid w:val="00DA7288"/>
    <w:rsid w:val="00DA7864"/>
    <w:rsid w:val="00DA78DF"/>
    <w:rsid w:val="00DA7B0B"/>
    <w:rsid w:val="00DA7B14"/>
    <w:rsid w:val="00DB0367"/>
    <w:rsid w:val="00DB0EAD"/>
    <w:rsid w:val="00DB0F68"/>
    <w:rsid w:val="00DB0F83"/>
    <w:rsid w:val="00DB11FE"/>
    <w:rsid w:val="00DB1C03"/>
    <w:rsid w:val="00DB1C6D"/>
    <w:rsid w:val="00DB1F82"/>
    <w:rsid w:val="00DB226E"/>
    <w:rsid w:val="00DB27F3"/>
    <w:rsid w:val="00DB2882"/>
    <w:rsid w:val="00DB291C"/>
    <w:rsid w:val="00DB2C39"/>
    <w:rsid w:val="00DB2E47"/>
    <w:rsid w:val="00DB3091"/>
    <w:rsid w:val="00DB3106"/>
    <w:rsid w:val="00DB3343"/>
    <w:rsid w:val="00DB3558"/>
    <w:rsid w:val="00DB35E8"/>
    <w:rsid w:val="00DB3B85"/>
    <w:rsid w:val="00DB47BE"/>
    <w:rsid w:val="00DB5328"/>
    <w:rsid w:val="00DB58DD"/>
    <w:rsid w:val="00DB58FC"/>
    <w:rsid w:val="00DB5D2E"/>
    <w:rsid w:val="00DB6074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C09E8"/>
    <w:rsid w:val="00DC0B97"/>
    <w:rsid w:val="00DC0CF8"/>
    <w:rsid w:val="00DC1889"/>
    <w:rsid w:val="00DC1930"/>
    <w:rsid w:val="00DC199E"/>
    <w:rsid w:val="00DC1C9D"/>
    <w:rsid w:val="00DC2059"/>
    <w:rsid w:val="00DC2348"/>
    <w:rsid w:val="00DC24BF"/>
    <w:rsid w:val="00DC2676"/>
    <w:rsid w:val="00DC275E"/>
    <w:rsid w:val="00DC2975"/>
    <w:rsid w:val="00DC2B36"/>
    <w:rsid w:val="00DC2BFF"/>
    <w:rsid w:val="00DC32D7"/>
    <w:rsid w:val="00DC3303"/>
    <w:rsid w:val="00DC330E"/>
    <w:rsid w:val="00DC3343"/>
    <w:rsid w:val="00DC3659"/>
    <w:rsid w:val="00DC3FC5"/>
    <w:rsid w:val="00DC4365"/>
    <w:rsid w:val="00DC4484"/>
    <w:rsid w:val="00DC4664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35C"/>
    <w:rsid w:val="00DC7BA7"/>
    <w:rsid w:val="00DC7BC9"/>
    <w:rsid w:val="00DC7C9E"/>
    <w:rsid w:val="00DC7D39"/>
    <w:rsid w:val="00DC7D60"/>
    <w:rsid w:val="00DC7E13"/>
    <w:rsid w:val="00DD01A6"/>
    <w:rsid w:val="00DD062C"/>
    <w:rsid w:val="00DD0A7B"/>
    <w:rsid w:val="00DD0BE0"/>
    <w:rsid w:val="00DD0D89"/>
    <w:rsid w:val="00DD15CF"/>
    <w:rsid w:val="00DD1D60"/>
    <w:rsid w:val="00DD1E79"/>
    <w:rsid w:val="00DD1FAE"/>
    <w:rsid w:val="00DD2212"/>
    <w:rsid w:val="00DD2847"/>
    <w:rsid w:val="00DD2C7B"/>
    <w:rsid w:val="00DD2CA2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4D0"/>
    <w:rsid w:val="00DD586A"/>
    <w:rsid w:val="00DD5D7B"/>
    <w:rsid w:val="00DD5FD5"/>
    <w:rsid w:val="00DD6317"/>
    <w:rsid w:val="00DD6359"/>
    <w:rsid w:val="00DD637A"/>
    <w:rsid w:val="00DD6801"/>
    <w:rsid w:val="00DD6E54"/>
    <w:rsid w:val="00DD6FB1"/>
    <w:rsid w:val="00DD74C8"/>
    <w:rsid w:val="00DD7A29"/>
    <w:rsid w:val="00DD7D6E"/>
    <w:rsid w:val="00DE04A1"/>
    <w:rsid w:val="00DE06C9"/>
    <w:rsid w:val="00DE09A5"/>
    <w:rsid w:val="00DE1311"/>
    <w:rsid w:val="00DE1562"/>
    <w:rsid w:val="00DE197C"/>
    <w:rsid w:val="00DE1EA9"/>
    <w:rsid w:val="00DE2047"/>
    <w:rsid w:val="00DE2247"/>
    <w:rsid w:val="00DE27AC"/>
    <w:rsid w:val="00DE2A7B"/>
    <w:rsid w:val="00DE2CDB"/>
    <w:rsid w:val="00DE2E38"/>
    <w:rsid w:val="00DE3114"/>
    <w:rsid w:val="00DE3165"/>
    <w:rsid w:val="00DE31ED"/>
    <w:rsid w:val="00DE334F"/>
    <w:rsid w:val="00DE339C"/>
    <w:rsid w:val="00DE33D4"/>
    <w:rsid w:val="00DE38E8"/>
    <w:rsid w:val="00DE3DE4"/>
    <w:rsid w:val="00DE42F2"/>
    <w:rsid w:val="00DE46D8"/>
    <w:rsid w:val="00DE47F7"/>
    <w:rsid w:val="00DE49C1"/>
    <w:rsid w:val="00DE5551"/>
    <w:rsid w:val="00DE614A"/>
    <w:rsid w:val="00DE615A"/>
    <w:rsid w:val="00DE6168"/>
    <w:rsid w:val="00DE654E"/>
    <w:rsid w:val="00DE6E76"/>
    <w:rsid w:val="00DE7087"/>
    <w:rsid w:val="00DE77E5"/>
    <w:rsid w:val="00DE7849"/>
    <w:rsid w:val="00DF0381"/>
    <w:rsid w:val="00DF08B0"/>
    <w:rsid w:val="00DF0C2D"/>
    <w:rsid w:val="00DF1E5C"/>
    <w:rsid w:val="00DF1F94"/>
    <w:rsid w:val="00DF22C6"/>
    <w:rsid w:val="00DF26EA"/>
    <w:rsid w:val="00DF2C6E"/>
    <w:rsid w:val="00DF3000"/>
    <w:rsid w:val="00DF3254"/>
    <w:rsid w:val="00DF3697"/>
    <w:rsid w:val="00DF3CC5"/>
    <w:rsid w:val="00DF3EEE"/>
    <w:rsid w:val="00DF4288"/>
    <w:rsid w:val="00DF448A"/>
    <w:rsid w:val="00DF44C9"/>
    <w:rsid w:val="00DF4A8A"/>
    <w:rsid w:val="00DF4D5F"/>
    <w:rsid w:val="00DF50B5"/>
    <w:rsid w:val="00DF5751"/>
    <w:rsid w:val="00DF587A"/>
    <w:rsid w:val="00DF59AC"/>
    <w:rsid w:val="00DF645C"/>
    <w:rsid w:val="00DF67FE"/>
    <w:rsid w:val="00DF68E0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02C8"/>
    <w:rsid w:val="00E0074F"/>
    <w:rsid w:val="00E01138"/>
    <w:rsid w:val="00E0215F"/>
    <w:rsid w:val="00E0261F"/>
    <w:rsid w:val="00E02621"/>
    <w:rsid w:val="00E02CCC"/>
    <w:rsid w:val="00E02CD4"/>
    <w:rsid w:val="00E03611"/>
    <w:rsid w:val="00E03D8F"/>
    <w:rsid w:val="00E03FF8"/>
    <w:rsid w:val="00E043E5"/>
    <w:rsid w:val="00E0450A"/>
    <w:rsid w:val="00E04E40"/>
    <w:rsid w:val="00E0504A"/>
    <w:rsid w:val="00E05527"/>
    <w:rsid w:val="00E05A34"/>
    <w:rsid w:val="00E05F38"/>
    <w:rsid w:val="00E05FB8"/>
    <w:rsid w:val="00E06335"/>
    <w:rsid w:val="00E065D5"/>
    <w:rsid w:val="00E065FF"/>
    <w:rsid w:val="00E06812"/>
    <w:rsid w:val="00E06D5C"/>
    <w:rsid w:val="00E06ED1"/>
    <w:rsid w:val="00E06F72"/>
    <w:rsid w:val="00E0716C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CE5"/>
    <w:rsid w:val="00E116E4"/>
    <w:rsid w:val="00E11D46"/>
    <w:rsid w:val="00E11DEE"/>
    <w:rsid w:val="00E11E26"/>
    <w:rsid w:val="00E1270E"/>
    <w:rsid w:val="00E12D56"/>
    <w:rsid w:val="00E12F7B"/>
    <w:rsid w:val="00E131B5"/>
    <w:rsid w:val="00E131FC"/>
    <w:rsid w:val="00E13DAC"/>
    <w:rsid w:val="00E140BD"/>
    <w:rsid w:val="00E141C0"/>
    <w:rsid w:val="00E14672"/>
    <w:rsid w:val="00E148CA"/>
    <w:rsid w:val="00E150FE"/>
    <w:rsid w:val="00E15601"/>
    <w:rsid w:val="00E15DB7"/>
    <w:rsid w:val="00E15DCE"/>
    <w:rsid w:val="00E1655D"/>
    <w:rsid w:val="00E165FA"/>
    <w:rsid w:val="00E1703B"/>
    <w:rsid w:val="00E1764E"/>
    <w:rsid w:val="00E178A5"/>
    <w:rsid w:val="00E178C4"/>
    <w:rsid w:val="00E17956"/>
    <w:rsid w:val="00E2047F"/>
    <w:rsid w:val="00E204C3"/>
    <w:rsid w:val="00E20EFC"/>
    <w:rsid w:val="00E21293"/>
    <w:rsid w:val="00E2183F"/>
    <w:rsid w:val="00E21DBB"/>
    <w:rsid w:val="00E21DEC"/>
    <w:rsid w:val="00E21F21"/>
    <w:rsid w:val="00E222C5"/>
    <w:rsid w:val="00E22620"/>
    <w:rsid w:val="00E229A7"/>
    <w:rsid w:val="00E22E10"/>
    <w:rsid w:val="00E232A5"/>
    <w:rsid w:val="00E235D9"/>
    <w:rsid w:val="00E23815"/>
    <w:rsid w:val="00E242BA"/>
    <w:rsid w:val="00E246AC"/>
    <w:rsid w:val="00E24930"/>
    <w:rsid w:val="00E24942"/>
    <w:rsid w:val="00E2495D"/>
    <w:rsid w:val="00E24BFA"/>
    <w:rsid w:val="00E2504C"/>
    <w:rsid w:val="00E25636"/>
    <w:rsid w:val="00E258BD"/>
    <w:rsid w:val="00E25E7D"/>
    <w:rsid w:val="00E25EE1"/>
    <w:rsid w:val="00E25F39"/>
    <w:rsid w:val="00E26328"/>
    <w:rsid w:val="00E2648A"/>
    <w:rsid w:val="00E26729"/>
    <w:rsid w:val="00E268EB"/>
    <w:rsid w:val="00E274A4"/>
    <w:rsid w:val="00E27E89"/>
    <w:rsid w:val="00E30118"/>
    <w:rsid w:val="00E3035C"/>
    <w:rsid w:val="00E30BFE"/>
    <w:rsid w:val="00E30D18"/>
    <w:rsid w:val="00E30D32"/>
    <w:rsid w:val="00E311A6"/>
    <w:rsid w:val="00E31675"/>
    <w:rsid w:val="00E31D0C"/>
    <w:rsid w:val="00E31E17"/>
    <w:rsid w:val="00E31E26"/>
    <w:rsid w:val="00E321ED"/>
    <w:rsid w:val="00E3259E"/>
    <w:rsid w:val="00E32AD0"/>
    <w:rsid w:val="00E32D9D"/>
    <w:rsid w:val="00E334A1"/>
    <w:rsid w:val="00E334DC"/>
    <w:rsid w:val="00E33727"/>
    <w:rsid w:val="00E3392B"/>
    <w:rsid w:val="00E346BE"/>
    <w:rsid w:val="00E352B7"/>
    <w:rsid w:val="00E35745"/>
    <w:rsid w:val="00E35756"/>
    <w:rsid w:val="00E35843"/>
    <w:rsid w:val="00E358F9"/>
    <w:rsid w:val="00E35A54"/>
    <w:rsid w:val="00E3613D"/>
    <w:rsid w:val="00E366DE"/>
    <w:rsid w:val="00E37422"/>
    <w:rsid w:val="00E37653"/>
    <w:rsid w:val="00E37BE9"/>
    <w:rsid w:val="00E37C3F"/>
    <w:rsid w:val="00E37FF2"/>
    <w:rsid w:val="00E406B7"/>
    <w:rsid w:val="00E413CB"/>
    <w:rsid w:val="00E415EC"/>
    <w:rsid w:val="00E41FA0"/>
    <w:rsid w:val="00E424FF"/>
    <w:rsid w:val="00E42FFC"/>
    <w:rsid w:val="00E4301E"/>
    <w:rsid w:val="00E43148"/>
    <w:rsid w:val="00E4350D"/>
    <w:rsid w:val="00E435B6"/>
    <w:rsid w:val="00E436B6"/>
    <w:rsid w:val="00E439ED"/>
    <w:rsid w:val="00E44020"/>
    <w:rsid w:val="00E440CD"/>
    <w:rsid w:val="00E440D8"/>
    <w:rsid w:val="00E440FD"/>
    <w:rsid w:val="00E44582"/>
    <w:rsid w:val="00E44997"/>
    <w:rsid w:val="00E44AA7"/>
    <w:rsid w:val="00E44C09"/>
    <w:rsid w:val="00E44DE1"/>
    <w:rsid w:val="00E4513C"/>
    <w:rsid w:val="00E451AE"/>
    <w:rsid w:val="00E453FB"/>
    <w:rsid w:val="00E455BE"/>
    <w:rsid w:val="00E459AB"/>
    <w:rsid w:val="00E45E8E"/>
    <w:rsid w:val="00E460E2"/>
    <w:rsid w:val="00E460F1"/>
    <w:rsid w:val="00E46AC8"/>
    <w:rsid w:val="00E46CA8"/>
    <w:rsid w:val="00E47947"/>
    <w:rsid w:val="00E47A80"/>
    <w:rsid w:val="00E47E46"/>
    <w:rsid w:val="00E50242"/>
    <w:rsid w:val="00E502E9"/>
    <w:rsid w:val="00E508F7"/>
    <w:rsid w:val="00E50B36"/>
    <w:rsid w:val="00E50E02"/>
    <w:rsid w:val="00E50FEB"/>
    <w:rsid w:val="00E510D6"/>
    <w:rsid w:val="00E5125E"/>
    <w:rsid w:val="00E515B3"/>
    <w:rsid w:val="00E51823"/>
    <w:rsid w:val="00E519A2"/>
    <w:rsid w:val="00E51BEF"/>
    <w:rsid w:val="00E51EDD"/>
    <w:rsid w:val="00E51F2D"/>
    <w:rsid w:val="00E52257"/>
    <w:rsid w:val="00E527B9"/>
    <w:rsid w:val="00E52C3A"/>
    <w:rsid w:val="00E53025"/>
    <w:rsid w:val="00E53211"/>
    <w:rsid w:val="00E534F2"/>
    <w:rsid w:val="00E535C9"/>
    <w:rsid w:val="00E53F57"/>
    <w:rsid w:val="00E540BB"/>
    <w:rsid w:val="00E542FC"/>
    <w:rsid w:val="00E54C98"/>
    <w:rsid w:val="00E558AD"/>
    <w:rsid w:val="00E55CEB"/>
    <w:rsid w:val="00E56ACA"/>
    <w:rsid w:val="00E56B37"/>
    <w:rsid w:val="00E56C0D"/>
    <w:rsid w:val="00E56D8A"/>
    <w:rsid w:val="00E56F83"/>
    <w:rsid w:val="00E57B3F"/>
    <w:rsid w:val="00E57D21"/>
    <w:rsid w:val="00E57F39"/>
    <w:rsid w:val="00E6036D"/>
    <w:rsid w:val="00E604B4"/>
    <w:rsid w:val="00E608E7"/>
    <w:rsid w:val="00E609D5"/>
    <w:rsid w:val="00E6137F"/>
    <w:rsid w:val="00E6148F"/>
    <w:rsid w:val="00E6183F"/>
    <w:rsid w:val="00E61CF7"/>
    <w:rsid w:val="00E61D85"/>
    <w:rsid w:val="00E61E21"/>
    <w:rsid w:val="00E61EBE"/>
    <w:rsid w:val="00E620D2"/>
    <w:rsid w:val="00E62169"/>
    <w:rsid w:val="00E62A35"/>
    <w:rsid w:val="00E62C88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4373"/>
    <w:rsid w:val="00E6447F"/>
    <w:rsid w:val="00E648A4"/>
    <w:rsid w:val="00E64C8E"/>
    <w:rsid w:val="00E64DE3"/>
    <w:rsid w:val="00E65377"/>
    <w:rsid w:val="00E659F4"/>
    <w:rsid w:val="00E65C9D"/>
    <w:rsid w:val="00E65EC1"/>
    <w:rsid w:val="00E65FDC"/>
    <w:rsid w:val="00E6633A"/>
    <w:rsid w:val="00E663E6"/>
    <w:rsid w:val="00E6677E"/>
    <w:rsid w:val="00E669DA"/>
    <w:rsid w:val="00E66B3D"/>
    <w:rsid w:val="00E66D01"/>
    <w:rsid w:val="00E66F7B"/>
    <w:rsid w:val="00E67485"/>
    <w:rsid w:val="00E71947"/>
    <w:rsid w:val="00E71A01"/>
    <w:rsid w:val="00E71A51"/>
    <w:rsid w:val="00E71D1F"/>
    <w:rsid w:val="00E7219F"/>
    <w:rsid w:val="00E72379"/>
    <w:rsid w:val="00E723E4"/>
    <w:rsid w:val="00E7250F"/>
    <w:rsid w:val="00E727AF"/>
    <w:rsid w:val="00E72D14"/>
    <w:rsid w:val="00E72F7B"/>
    <w:rsid w:val="00E732F4"/>
    <w:rsid w:val="00E739B9"/>
    <w:rsid w:val="00E73C53"/>
    <w:rsid w:val="00E73FE8"/>
    <w:rsid w:val="00E7426D"/>
    <w:rsid w:val="00E74716"/>
    <w:rsid w:val="00E748CB"/>
    <w:rsid w:val="00E748F2"/>
    <w:rsid w:val="00E74C0A"/>
    <w:rsid w:val="00E74DE9"/>
    <w:rsid w:val="00E74FD2"/>
    <w:rsid w:val="00E75016"/>
    <w:rsid w:val="00E75182"/>
    <w:rsid w:val="00E76214"/>
    <w:rsid w:val="00E765B2"/>
    <w:rsid w:val="00E76871"/>
    <w:rsid w:val="00E7699B"/>
    <w:rsid w:val="00E76E77"/>
    <w:rsid w:val="00E76FF9"/>
    <w:rsid w:val="00E774D1"/>
    <w:rsid w:val="00E77612"/>
    <w:rsid w:val="00E776B8"/>
    <w:rsid w:val="00E7784B"/>
    <w:rsid w:val="00E77AA2"/>
    <w:rsid w:val="00E77C38"/>
    <w:rsid w:val="00E77D1C"/>
    <w:rsid w:val="00E808FE"/>
    <w:rsid w:val="00E80BBC"/>
    <w:rsid w:val="00E80C0A"/>
    <w:rsid w:val="00E80DCD"/>
    <w:rsid w:val="00E816E0"/>
    <w:rsid w:val="00E819D1"/>
    <w:rsid w:val="00E8242C"/>
    <w:rsid w:val="00E8244D"/>
    <w:rsid w:val="00E826BF"/>
    <w:rsid w:val="00E82A3F"/>
    <w:rsid w:val="00E82C57"/>
    <w:rsid w:val="00E82F7D"/>
    <w:rsid w:val="00E8322E"/>
    <w:rsid w:val="00E8344F"/>
    <w:rsid w:val="00E83598"/>
    <w:rsid w:val="00E835A5"/>
    <w:rsid w:val="00E835E2"/>
    <w:rsid w:val="00E83829"/>
    <w:rsid w:val="00E838B9"/>
    <w:rsid w:val="00E83B1F"/>
    <w:rsid w:val="00E83BFB"/>
    <w:rsid w:val="00E84AEC"/>
    <w:rsid w:val="00E85332"/>
    <w:rsid w:val="00E857EA"/>
    <w:rsid w:val="00E85CF0"/>
    <w:rsid w:val="00E85EF5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198B"/>
    <w:rsid w:val="00E92C69"/>
    <w:rsid w:val="00E93235"/>
    <w:rsid w:val="00E9353B"/>
    <w:rsid w:val="00E93597"/>
    <w:rsid w:val="00E93A0F"/>
    <w:rsid w:val="00E93F3B"/>
    <w:rsid w:val="00E93F77"/>
    <w:rsid w:val="00E94111"/>
    <w:rsid w:val="00E9425E"/>
    <w:rsid w:val="00E943D7"/>
    <w:rsid w:val="00E943E0"/>
    <w:rsid w:val="00E95667"/>
    <w:rsid w:val="00E95EBB"/>
    <w:rsid w:val="00E95F3D"/>
    <w:rsid w:val="00E96278"/>
    <w:rsid w:val="00E9657D"/>
    <w:rsid w:val="00E96D50"/>
    <w:rsid w:val="00E97059"/>
    <w:rsid w:val="00E97608"/>
    <w:rsid w:val="00E9762B"/>
    <w:rsid w:val="00E97E44"/>
    <w:rsid w:val="00E97ED2"/>
    <w:rsid w:val="00EA01BB"/>
    <w:rsid w:val="00EA02F2"/>
    <w:rsid w:val="00EA04CD"/>
    <w:rsid w:val="00EA0588"/>
    <w:rsid w:val="00EA064B"/>
    <w:rsid w:val="00EA07B7"/>
    <w:rsid w:val="00EA0870"/>
    <w:rsid w:val="00EA0907"/>
    <w:rsid w:val="00EA0A4B"/>
    <w:rsid w:val="00EA0BB2"/>
    <w:rsid w:val="00EA0D65"/>
    <w:rsid w:val="00EA1209"/>
    <w:rsid w:val="00EA1314"/>
    <w:rsid w:val="00EA13CB"/>
    <w:rsid w:val="00EA16DA"/>
    <w:rsid w:val="00EA1835"/>
    <w:rsid w:val="00EA1CDA"/>
    <w:rsid w:val="00EA2605"/>
    <w:rsid w:val="00EA36A6"/>
    <w:rsid w:val="00EA375A"/>
    <w:rsid w:val="00EA3EE3"/>
    <w:rsid w:val="00EA4800"/>
    <w:rsid w:val="00EA49F6"/>
    <w:rsid w:val="00EA4F0D"/>
    <w:rsid w:val="00EA4F4F"/>
    <w:rsid w:val="00EA52D4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A7F5C"/>
    <w:rsid w:val="00EA7FB8"/>
    <w:rsid w:val="00EB04A9"/>
    <w:rsid w:val="00EB0F62"/>
    <w:rsid w:val="00EB111F"/>
    <w:rsid w:val="00EB1B20"/>
    <w:rsid w:val="00EB1ED2"/>
    <w:rsid w:val="00EB2071"/>
    <w:rsid w:val="00EB227B"/>
    <w:rsid w:val="00EB234C"/>
    <w:rsid w:val="00EB2ADB"/>
    <w:rsid w:val="00EB2E7C"/>
    <w:rsid w:val="00EB2E82"/>
    <w:rsid w:val="00EB33A6"/>
    <w:rsid w:val="00EB3F48"/>
    <w:rsid w:val="00EB3FBB"/>
    <w:rsid w:val="00EB4110"/>
    <w:rsid w:val="00EB45F7"/>
    <w:rsid w:val="00EB4962"/>
    <w:rsid w:val="00EB4D2C"/>
    <w:rsid w:val="00EB4D8A"/>
    <w:rsid w:val="00EB4F31"/>
    <w:rsid w:val="00EB50F3"/>
    <w:rsid w:val="00EB5232"/>
    <w:rsid w:val="00EB567C"/>
    <w:rsid w:val="00EB58B2"/>
    <w:rsid w:val="00EB5908"/>
    <w:rsid w:val="00EB5953"/>
    <w:rsid w:val="00EB59B1"/>
    <w:rsid w:val="00EB6145"/>
    <w:rsid w:val="00EB6B7D"/>
    <w:rsid w:val="00EB6F4F"/>
    <w:rsid w:val="00EB6FDF"/>
    <w:rsid w:val="00EB72C3"/>
    <w:rsid w:val="00EB78CD"/>
    <w:rsid w:val="00EC011B"/>
    <w:rsid w:val="00EC02A0"/>
    <w:rsid w:val="00EC0704"/>
    <w:rsid w:val="00EC1101"/>
    <w:rsid w:val="00EC1163"/>
    <w:rsid w:val="00EC1270"/>
    <w:rsid w:val="00EC127A"/>
    <w:rsid w:val="00EC12CD"/>
    <w:rsid w:val="00EC13BB"/>
    <w:rsid w:val="00EC1487"/>
    <w:rsid w:val="00EC1CAF"/>
    <w:rsid w:val="00EC1F2C"/>
    <w:rsid w:val="00EC205F"/>
    <w:rsid w:val="00EC20A2"/>
    <w:rsid w:val="00EC2550"/>
    <w:rsid w:val="00EC2693"/>
    <w:rsid w:val="00EC282A"/>
    <w:rsid w:val="00EC28FC"/>
    <w:rsid w:val="00EC3A5E"/>
    <w:rsid w:val="00EC4941"/>
    <w:rsid w:val="00EC4CBB"/>
    <w:rsid w:val="00EC4E25"/>
    <w:rsid w:val="00EC4E79"/>
    <w:rsid w:val="00EC563C"/>
    <w:rsid w:val="00EC5857"/>
    <w:rsid w:val="00EC596C"/>
    <w:rsid w:val="00EC5A49"/>
    <w:rsid w:val="00EC5B79"/>
    <w:rsid w:val="00EC5C3E"/>
    <w:rsid w:val="00EC6037"/>
    <w:rsid w:val="00EC642F"/>
    <w:rsid w:val="00EC6557"/>
    <w:rsid w:val="00EC6732"/>
    <w:rsid w:val="00EC6F92"/>
    <w:rsid w:val="00EC70B2"/>
    <w:rsid w:val="00EC78D9"/>
    <w:rsid w:val="00EC796C"/>
    <w:rsid w:val="00EC7B4F"/>
    <w:rsid w:val="00EC7DBE"/>
    <w:rsid w:val="00ED018A"/>
    <w:rsid w:val="00ED0582"/>
    <w:rsid w:val="00ED0908"/>
    <w:rsid w:val="00ED0B14"/>
    <w:rsid w:val="00ED1AC1"/>
    <w:rsid w:val="00ED1D2E"/>
    <w:rsid w:val="00ED1EE5"/>
    <w:rsid w:val="00ED1F19"/>
    <w:rsid w:val="00ED1F26"/>
    <w:rsid w:val="00ED2A2A"/>
    <w:rsid w:val="00ED31F1"/>
    <w:rsid w:val="00ED31F9"/>
    <w:rsid w:val="00ED3341"/>
    <w:rsid w:val="00ED38E4"/>
    <w:rsid w:val="00ED3F2A"/>
    <w:rsid w:val="00ED4081"/>
    <w:rsid w:val="00ED4459"/>
    <w:rsid w:val="00ED44AB"/>
    <w:rsid w:val="00ED4918"/>
    <w:rsid w:val="00ED4BE7"/>
    <w:rsid w:val="00ED556E"/>
    <w:rsid w:val="00ED599F"/>
    <w:rsid w:val="00ED5BA2"/>
    <w:rsid w:val="00ED5D07"/>
    <w:rsid w:val="00ED5D4B"/>
    <w:rsid w:val="00ED66E5"/>
    <w:rsid w:val="00ED69CF"/>
    <w:rsid w:val="00ED6B0D"/>
    <w:rsid w:val="00ED6DC9"/>
    <w:rsid w:val="00ED7323"/>
    <w:rsid w:val="00ED7D89"/>
    <w:rsid w:val="00EE03F8"/>
    <w:rsid w:val="00EE0802"/>
    <w:rsid w:val="00EE0BED"/>
    <w:rsid w:val="00EE0DEB"/>
    <w:rsid w:val="00EE12C2"/>
    <w:rsid w:val="00EE1464"/>
    <w:rsid w:val="00EE15CC"/>
    <w:rsid w:val="00EE1C96"/>
    <w:rsid w:val="00EE1D3E"/>
    <w:rsid w:val="00EE1ED9"/>
    <w:rsid w:val="00EE1F7F"/>
    <w:rsid w:val="00EE2145"/>
    <w:rsid w:val="00EE219D"/>
    <w:rsid w:val="00EE21C0"/>
    <w:rsid w:val="00EE22CF"/>
    <w:rsid w:val="00EE2525"/>
    <w:rsid w:val="00EE29A3"/>
    <w:rsid w:val="00EE29D1"/>
    <w:rsid w:val="00EE2B6A"/>
    <w:rsid w:val="00EE2BEF"/>
    <w:rsid w:val="00EE3700"/>
    <w:rsid w:val="00EE3BA0"/>
    <w:rsid w:val="00EE406B"/>
    <w:rsid w:val="00EE46D4"/>
    <w:rsid w:val="00EE4C5A"/>
    <w:rsid w:val="00EE4D76"/>
    <w:rsid w:val="00EE4F6F"/>
    <w:rsid w:val="00EE5371"/>
    <w:rsid w:val="00EE5924"/>
    <w:rsid w:val="00EE5D29"/>
    <w:rsid w:val="00EE60C5"/>
    <w:rsid w:val="00EE61F1"/>
    <w:rsid w:val="00EE6B45"/>
    <w:rsid w:val="00EE6E82"/>
    <w:rsid w:val="00EE737B"/>
    <w:rsid w:val="00EE73A4"/>
    <w:rsid w:val="00EE74BA"/>
    <w:rsid w:val="00EE7977"/>
    <w:rsid w:val="00EE7C2E"/>
    <w:rsid w:val="00EE7D31"/>
    <w:rsid w:val="00EE7E56"/>
    <w:rsid w:val="00EE7F30"/>
    <w:rsid w:val="00EF07A7"/>
    <w:rsid w:val="00EF094A"/>
    <w:rsid w:val="00EF0A89"/>
    <w:rsid w:val="00EF0C2D"/>
    <w:rsid w:val="00EF0C36"/>
    <w:rsid w:val="00EF0CC7"/>
    <w:rsid w:val="00EF1264"/>
    <w:rsid w:val="00EF1593"/>
    <w:rsid w:val="00EF1B11"/>
    <w:rsid w:val="00EF1BCC"/>
    <w:rsid w:val="00EF1DB1"/>
    <w:rsid w:val="00EF23E2"/>
    <w:rsid w:val="00EF24C5"/>
    <w:rsid w:val="00EF2675"/>
    <w:rsid w:val="00EF2A4D"/>
    <w:rsid w:val="00EF2C40"/>
    <w:rsid w:val="00EF2C7E"/>
    <w:rsid w:val="00EF30A7"/>
    <w:rsid w:val="00EF30BF"/>
    <w:rsid w:val="00EF338C"/>
    <w:rsid w:val="00EF37C6"/>
    <w:rsid w:val="00EF3BED"/>
    <w:rsid w:val="00EF3DC6"/>
    <w:rsid w:val="00EF3E20"/>
    <w:rsid w:val="00EF408B"/>
    <w:rsid w:val="00EF420C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A25"/>
    <w:rsid w:val="00EF5CBD"/>
    <w:rsid w:val="00EF60C0"/>
    <w:rsid w:val="00EF644C"/>
    <w:rsid w:val="00EF6636"/>
    <w:rsid w:val="00EF7BBD"/>
    <w:rsid w:val="00EF7CA4"/>
    <w:rsid w:val="00EF7E26"/>
    <w:rsid w:val="00EF7E27"/>
    <w:rsid w:val="00EF7EA9"/>
    <w:rsid w:val="00EF7ECC"/>
    <w:rsid w:val="00EF7FDE"/>
    <w:rsid w:val="00F000AC"/>
    <w:rsid w:val="00F001EC"/>
    <w:rsid w:val="00F00207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289B"/>
    <w:rsid w:val="00F029B8"/>
    <w:rsid w:val="00F03355"/>
    <w:rsid w:val="00F03591"/>
    <w:rsid w:val="00F037DB"/>
    <w:rsid w:val="00F03873"/>
    <w:rsid w:val="00F041D3"/>
    <w:rsid w:val="00F042D8"/>
    <w:rsid w:val="00F043DB"/>
    <w:rsid w:val="00F04F04"/>
    <w:rsid w:val="00F04FC2"/>
    <w:rsid w:val="00F0537D"/>
    <w:rsid w:val="00F054D5"/>
    <w:rsid w:val="00F0567C"/>
    <w:rsid w:val="00F0580D"/>
    <w:rsid w:val="00F05932"/>
    <w:rsid w:val="00F05EFC"/>
    <w:rsid w:val="00F064C1"/>
    <w:rsid w:val="00F06544"/>
    <w:rsid w:val="00F066BE"/>
    <w:rsid w:val="00F06963"/>
    <w:rsid w:val="00F06A63"/>
    <w:rsid w:val="00F06AEA"/>
    <w:rsid w:val="00F07374"/>
    <w:rsid w:val="00F07ADF"/>
    <w:rsid w:val="00F07B2F"/>
    <w:rsid w:val="00F106F4"/>
    <w:rsid w:val="00F108BC"/>
    <w:rsid w:val="00F10B09"/>
    <w:rsid w:val="00F10D05"/>
    <w:rsid w:val="00F10E8A"/>
    <w:rsid w:val="00F10ECA"/>
    <w:rsid w:val="00F1140B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B0E"/>
    <w:rsid w:val="00F12DB0"/>
    <w:rsid w:val="00F12F10"/>
    <w:rsid w:val="00F12F1C"/>
    <w:rsid w:val="00F134BA"/>
    <w:rsid w:val="00F1390C"/>
    <w:rsid w:val="00F14223"/>
    <w:rsid w:val="00F143D3"/>
    <w:rsid w:val="00F1461C"/>
    <w:rsid w:val="00F147B3"/>
    <w:rsid w:val="00F14A04"/>
    <w:rsid w:val="00F14E98"/>
    <w:rsid w:val="00F154B1"/>
    <w:rsid w:val="00F159C9"/>
    <w:rsid w:val="00F15B7A"/>
    <w:rsid w:val="00F15BF8"/>
    <w:rsid w:val="00F16405"/>
    <w:rsid w:val="00F16461"/>
    <w:rsid w:val="00F1669C"/>
    <w:rsid w:val="00F16FA0"/>
    <w:rsid w:val="00F170AE"/>
    <w:rsid w:val="00F17355"/>
    <w:rsid w:val="00F202CA"/>
    <w:rsid w:val="00F20748"/>
    <w:rsid w:val="00F20880"/>
    <w:rsid w:val="00F20A5B"/>
    <w:rsid w:val="00F214B3"/>
    <w:rsid w:val="00F216A0"/>
    <w:rsid w:val="00F21A68"/>
    <w:rsid w:val="00F21D9C"/>
    <w:rsid w:val="00F21F0E"/>
    <w:rsid w:val="00F221E3"/>
    <w:rsid w:val="00F2275C"/>
    <w:rsid w:val="00F229D6"/>
    <w:rsid w:val="00F22ADE"/>
    <w:rsid w:val="00F22BE4"/>
    <w:rsid w:val="00F22D0C"/>
    <w:rsid w:val="00F22D2B"/>
    <w:rsid w:val="00F22F27"/>
    <w:rsid w:val="00F23076"/>
    <w:rsid w:val="00F237B4"/>
    <w:rsid w:val="00F23D35"/>
    <w:rsid w:val="00F23EC3"/>
    <w:rsid w:val="00F241C0"/>
    <w:rsid w:val="00F24CC7"/>
    <w:rsid w:val="00F25250"/>
    <w:rsid w:val="00F257D2"/>
    <w:rsid w:val="00F25CBE"/>
    <w:rsid w:val="00F2625B"/>
    <w:rsid w:val="00F26613"/>
    <w:rsid w:val="00F26689"/>
    <w:rsid w:val="00F26A27"/>
    <w:rsid w:val="00F272CC"/>
    <w:rsid w:val="00F277D9"/>
    <w:rsid w:val="00F27A9A"/>
    <w:rsid w:val="00F27C91"/>
    <w:rsid w:val="00F27D06"/>
    <w:rsid w:val="00F27E5B"/>
    <w:rsid w:val="00F27FE2"/>
    <w:rsid w:val="00F27FEC"/>
    <w:rsid w:val="00F300FB"/>
    <w:rsid w:val="00F3021A"/>
    <w:rsid w:val="00F30FF0"/>
    <w:rsid w:val="00F31A28"/>
    <w:rsid w:val="00F31D1F"/>
    <w:rsid w:val="00F31D40"/>
    <w:rsid w:val="00F31E92"/>
    <w:rsid w:val="00F3276A"/>
    <w:rsid w:val="00F32890"/>
    <w:rsid w:val="00F328DF"/>
    <w:rsid w:val="00F32BB0"/>
    <w:rsid w:val="00F32CF6"/>
    <w:rsid w:val="00F33632"/>
    <w:rsid w:val="00F338FE"/>
    <w:rsid w:val="00F34285"/>
    <w:rsid w:val="00F3429B"/>
    <w:rsid w:val="00F34609"/>
    <w:rsid w:val="00F34723"/>
    <w:rsid w:val="00F34A3F"/>
    <w:rsid w:val="00F34A95"/>
    <w:rsid w:val="00F34B3D"/>
    <w:rsid w:val="00F34DC2"/>
    <w:rsid w:val="00F355D3"/>
    <w:rsid w:val="00F35669"/>
    <w:rsid w:val="00F35C20"/>
    <w:rsid w:val="00F35D1B"/>
    <w:rsid w:val="00F35E9E"/>
    <w:rsid w:val="00F35EDF"/>
    <w:rsid w:val="00F36074"/>
    <w:rsid w:val="00F36126"/>
    <w:rsid w:val="00F36234"/>
    <w:rsid w:val="00F36605"/>
    <w:rsid w:val="00F3706F"/>
    <w:rsid w:val="00F37796"/>
    <w:rsid w:val="00F37955"/>
    <w:rsid w:val="00F401A4"/>
    <w:rsid w:val="00F40AD8"/>
    <w:rsid w:val="00F40F46"/>
    <w:rsid w:val="00F40FAA"/>
    <w:rsid w:val="00F41160"/>
    <w:rsid w:val="00F41571"/>
    <w:rsid w:val="00F41983"/>
    <w:rsid w:val="00F41B92"/>
    <w:rsid w:val="00F41D37"/>
    <w:rsid w:val="00F41DA1"/>
    <w:rsid w:val="00F42523"/>
    <w:rsid w:val="00F429C6"/>
    <w:rsid w:val="00F4332E"/>
    <w:rsid w:val="00F434C7"/>
    <w:rsid w:val="00F43757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69C"/>
    <w:rsid w:val="00F4692C"/>
    <w:rsid w:val="00F46E18"/>
    <w:rsid w:val="00F50854"/>
    <w:rsid w:val="00F50907"/>
    <w:rsid w:val="00F50C6B"/>
    <w:rsid w:val="00F50FA5"/>
    <w:rsid w:val="00F51080"/>
    <w:rsid w:val="00F51416"/>
    <w:rsid w:val="00F519F4"/>
    <w:rsid w:val="00F51E84"/>
    <w:rsid w:val="00F52006"/>
    <w:rsid w:val="00F52760"/>
    <w:rsid w:val="00F527E6"/>
    <w:rsid w:val="00F52D04"/>
    <w:rsid w:val="00F52E1A"/>
    <w:rsid w:val="00F53349"/>
    <w:rsid w:val="00F5362C"/>
    <w:rsid w:val="00F537D2"/>
    <w:rsid w:val="00F53D58"/>
    <w:rsid w:val="00F53E58"/>
    <w:rsid w:val="00F53FEC"/>
    <w:rsid w:val="00F54498"/>
    <w:rsid w:val="00F5466B"/>
    <w:rsid w:val="00F54D25"/>
    <w:rsid w:val="00F54FDF"/>
    <w:rsid w:val="00F550BE"/>
    <w:rsid w:val="00F5534D"/>
    <w:rsid w:val="00F55509"/>
    <w:rsid w:val="00F558BB"/>
    <w:rsid w:val="00F55FC6"/>
    <w:rsid w:val="00F56205"/>
    <w:rsid w:val="00F5624F"/>
    <w:rsid w:val="00F56663"/>
    <w:rsid w:val="00F56958"/>
    <w:rsid w:val="00F56A67"/>
    <w:rsid w:val="00F56B55"/>
    <w:rsid w:val="00F570B6"/>
    <w:rsid w:val="00F57C82"/>
    <w:rsid w:val="00F57E23"/>
    <w:rsid w:val="00F57EF8"/>
    <w:rsid w:val="00F57F7A"/>
    <w:rsid w:val="00F6055A"/>
    <w:rsid w:val="00F60C32"/>
    <w:rsid w:val="00F60C4B"/>
    <w:rsid w:val="00F60C7A"/>
    <w:rsid w:val="00F60CAB"/>
    <w:rsid w:val="00F60CF4"/>
    <w:rsid w:val="00F6143F"/>
    <w:rsid w:val="00F6182C"/>
    <w:rsid w:val="00F6188E"/>
    <w:rsid w:val="00F61996"/>
    <w:rsid w:val="00F61DE0"/>
    <w:rsid w:val="00F61E40"/>
    <w:rsid w:val="00F61FB0"/>
    <w:rsid w:val="00F62590"/>
    <w:rsid w:val="00F627DB"/>
    <w:rsid w:val="00F627E7"/>
    <w:rsid w:val="00F62AEA"/>
    <w:rsid w:val="00F62CAF"/>
    <w:rsid w:val="00F62D09"/>
    <w:rsid w:val="00F63170"/>
    <w:rsid w:val="00F6349D"/>
    <w:rsid w:val="00F635C5"/>
    <w:rsid w:val="00F635D6"/>
    <w:rsid w:val="00F637E0"/>
    <w:rsid w:val="00F63DB2"/>
    <w:rsid w:val="00F641BA"/>
    <w:rsid w:val="00F64230"/>
    <w:rsid w:val="00F64407"/>
    <w:rsid w:val="00F64412"/>
    <w:rsid w:val="00F6464C"/>
    <w:rsid w:val="00F64AC8"/>
    <w:rsid w:val="00F6522D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93"/>
    <w:rsid w:val="00F67B2E"/>
    <w:rsid w:val="00F67C63"/>
    <w:rsid w:val="00F67CD1"/>
    <w:rsid w:val="00F67E4E"/>
    <w:rsid w:val="00F70139"/>
    <w:rsid w:val="00F704A0"/>
    <w:rsid w:val="00F70C06"/>
    <w:rsid w:val="00F70EF0"/>
    <w:rsid w:val="00F711AD"/>
    <w:rsid w:val="00F714A5"/>
    <w:rsid w:val="00F72833"/>
    <w:rsid w:val="00F729C8"/>
    <w:rsid w:val="00F72CC7"/>
    <w:rsid w:val="00F72D9E"/>
    <w:rsid w:val="00F72F67"/>
    <w:rsid w:val="00F730DF"/>
    <w:rsid w:val="00F73433"/>
    <w:rsid w:val="00F7363E"/>
    <w:rsid w:val="00F74587"/>
    <w:rsid w:val="00F74C1E"/>
    <w:rsid w:val="00F75184"/>
    <w:rsid w:val="00F752AF"/>
    <w:rsid w:val="00F75DA0"/>
    <w:rsid w:val="00F75ED7"/>
    <w:rsid w:val="00F761E9"/>
    <w:rsid w:val="00F7644F"/>
    <w:rsid w:val="00F764B2"/>
    <w:rsid w:val="00F7675E"/>
    <w:rsid w:val="00F7677A"/>
    <w:rsid w:val="00F76844"/>
    <w:rsid w:val="00F76BE2"/>
    <w:rsid w:val="00F7713F"/>
    <w:rsid w:val="00F7731F"/>
    <w:rsid w:val="00F80135"/>
    <w:rsid w:val="00F804F1"/>
    <w:rsid w:val="00F80757"/>
    <w:rsid w:val="00F807C5"/>
    <w:rsid w:val="00F808AE"/>
    <w:rsid w:val="00F80E2D"/>
    <w:rsid w:val="00F812CE"/>
    <w:rsid w:val="00F816B8"/>
    <w:rsid w:val="00F81B5D"/>
    <w:rsid w:val="00F81BF3"/>
    <w:rsid w:val="00F82766"/>
    <w:rsid w:val="00F82812"/>
    <w:rsid w:val="00F82928"/>
    <w:rsid w:val="00F82F5D"/>
    <w:rsid w:val="00F831F6"/>
    <w:rsid w:val="00F832CD"/>
    <w:rsid w:val="00F83C6E"/>
    <w:rsid w:val="00F83CDF"/>
    <w:rsid w:val="00F84068"/>
    <w:rsid w:val="00F8407E"/>
    <w:rsid w:val="00F845FB"/>
    <w:rsid w:val="00F849FA"/>
    <w:rsid w:val="00F850C1"/>
    <w:rsid w:val="00F8558C"/>
    <w:rsid w:val="00F8589A"/>
    <w:rsid w:val="00F858F8"/>
    <w:rsid w:val="00F85B08"/>
    <w:rsid w:val="00F8601A"/>
    <w:rsid w:val="00F86094"/>
    <w:rsid w:val="00F86191"/>
    <w:rsid w:val="00F861E4"/>
    <w:rsid w:val="00F861F0"/>
    <w:rsid w:val="00F869E7"/>
    <w:rsid w:val="00F86B4E"/>
    <w:rsid w:val="00F86C8E"/>
    <w:rsid w:val="00F86CD8"/>
    <w:rsid w:val="00F86D4C"/>
    <w:rsid w:val="00F86E2E"/>
    <w:rsid w:val="00F86E9E"/>
    <w:rsid w:val="00F871AC"/>
    <w:rsid w:val="00F87588"/>
    <w:rsid w:val="00F878BB"/>
    <w:rsid w:val="00F878FB"/>
    <w:rsid w:val="00F90CC0"/>
    <w:rsid w:val="00F90D4C"/>
    <w:rsid w:val="00F9115C"/>
    <w:rsid w:val="00F91422"/>
    <w:rsid w:val="00F914B9"/>
    <w:rsid w:val="00F91A14"/>
    <w:rsid w:val="00F91C0D"/>
    <w:rsid w:val="00F91D07"/>
    <w:rsid w:val="00F923E8"/>
    <w:rsid w:val="00F92B3D"/>
    <w:rsid w:val="00F92CCB"/>
    <w:rsid w:val="00F92D0E"/>
    <w:rsid w:val="00F92FAB"/>
    <w:rsid w:val="00F9300B"/>
    <w:rsid w:val="00F9320E"/>
    <w:rsid w:val="00F9326E"/>
    <w:rsid w:val="00F9367B"/>
    <w:rsid w:val="00F9373A"/>
    <w:rsid w:val="00F938D8"/>
    <w:rsid w:val="00F94139"/>
    <w:rsid w:val="00F942ED"/>
    <w:rsid w:val="00F94770"/>
    <w:rsid w:val="00F948DE"/>
    <w:rsid w:val="00F94D5B"/>
    <w:rsid w:val="00F94F34"/>
    <w:rsid w:val="00F94F3D"/>
    <w:rsid w:val="00F9573B"/>
    <w:rsid w:val="00F95911"/>
    <w:rsid w:val="00F95F02"/>
    <w:rsid w:val="00F96433"/>
    <w:rsid w:val="00F965DC"/>
    <w:rsid w:val="00F9663C"/>
    <w:rsid w:val="00F96FB0"/>
    <w:rsid w:val="00F97280"/>
    <w:rsid w:val="00FA000B"/>
    <w:rsid w:val="00FA0068"/>
    <w:rsid w:val="00FA032A"/>
    <w:rsid w:val="00FA063E"/>
    <w:rsid w:val="00FA085C"/>
    <w:rsid w:val="00FA0DF5"/>
    <w:rsid w:val="00FA0E31"/>
    <w:rsid w:val="00FA0FB0"/>
    <w:rsid w:val="00FA117D"/>
    <w:rsid w:val="00FA120B"/>
    <w:rsid w:val="00FA161B"/>
    <w:rsid w:val="00FA1CC9"/>
    <w:rsid w:val="00FA1FDD"/>
    <w:rsid w:val="00FA255D"/>
    <w:rsid w:val="00FA2659"/>
    <w:rsid w:val="00FA26A2"/>
    <w:rsid w:val="00FA297F"/>
    <w:rsid w:val="00FA2D07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3D"/>
    <w:rsid w:val="00FA5F55"/>
    <w:rsid w:val="00FA60DE"/>
    <w:rsid w:val="00FA61F3"/>
    <w:rsid w:val="00FA627B"/>
    <w:rsid w:val="00FA661A"/>
    <w:rsid w:val="00FA6B9A"/>
    <w:rsid w:val="00FA6CD2"/>
    <w:rsid w:val="00FA6DCB"/>
    <w:rsid w:val="00FA6F3B"/>
    <w:rsid w:val="00FA7B4A"/>
    <w:rsid w:val="00FA7C9B"/>
    <w:rsid w:val="00FA7CCE"/>
    <w:rsid w:val="00FA7E65"/>
    <w:rsid w:val="00FA7F5A"/>
    <w:rsid w:val="00FB01EA"/>
    <w:rsid w:val="00FB036D"/>
    <w:rsid w:val="00FB0503"/>
    <w:rsid w:val="00FB0E3D"/>
    <w:rsid w:val="00FB1F76"/>
    <w:rsid w:val="00FB1FED"/>
    <w:rsid w:val="00FB212F"/>
    <w:rsid w:val="00FB214C"/>
    <w:rsid w:val="00FB22F6"/>
    <w:rsid w:val="00FB2647"/>
    <w:rsid w:val="00FB27B7"/>
    <w:rsid w:val="00FB28D6"/>
    <w:rsid w:val="00FB2A11"/>
    <w:rsid w:val="00FB2ADB"/>
    <w:rsid w:val="00FB3406"/>
    <w:rsid w:val="00FB375C"/>
    <w:rsid w:val="00FB3E44"/>
    <w:rsid w:val="00FB4233"/>
    <w:rsid w:val="00FB435C"/>
    <w:rsid w:val="00FB46FD"/>
    <w:rsid w:val="00FB49EC"/>
    <w:rsid w:val="00FB4D3C"/>
    <w:rsid w:val="00FB5275"/>
    <w:rsid w:val="00FB545F"/>
    <w:rsid w:val="00FB54D5"/>
    <w:rsid w:val="00FB5D50"/>
    <w:rsid w:val="00FB5E80"/>
    <w:rsid w:val="00FB62CC"/>
    <w:rsid w:val="00FB639A"/>
    <w:rsid w:val="00FB6441"/>
    <w:rsid w:val="00FB663F"/>
    <w:rsid w:val="00FB6878"/>
    <w:rsid w:val="00FB699D"/>
    <w:rsid w:val="00FB6C20"/>
    <w:rsid w:val="00FB6E80"/>
    <w:rsid w:val="00FB7781"/>
    <w:rsid w:val="00FB7A38"/>
    <w:rsid w:val="00FB7DDE"/>
    <w:rsid w:val="00FB7E6A"/>
    <w:rsid w:val="00FB7FAD"/>
    <w:rsid w:val="00FC030D"/>
    <w:rsid w:val="00FC04DB"/>
    <w:rsid w:val="00FC0669"/>
    <w:rsid w:val="00FC07A1"/>
    <w:rsid w:val="00FC0955"/>
    <w:rsid w:val="00FC0C67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5C"/>
    <w:rsid w:val="00FC4261"/>
    <w:rsid w:val="00FC43F8"/>
    <w:rsid w:val="00FC5216"/>
    <w:rsid w:val="00FC550F"/>
    <w:rsid w:val="00FC5BDE"/>
    <w:rsid w:val="00FC6136"/>
    <w:rsid w:val="00FC632B"/>
    <w:rsid w:val="00FC69CF"/>
    <w:rsid w:val="00FC6B0C"/>
    <w:rsid w:val="00FC6DB7"/>
    <w:rsid w:val="00FC6E16"/>
    <w:rsid w:val="00FC6EC2"/>
    <w:rsid w:val="00FC7003"/>
    <w:rsid w:val="00FC74A2"/>
    <w:rsid w:val="00FC76BE"/>
    <w:rsid w:val="00FC7CD3"/>
    <w:rsid w:val="00FD005C"/>
    <w:rsid w:val="00FD0127"/>
    <w:rsid w:val="00FD04DC"/>
    <w:rsid w:val="00FD0857"/>
    <w:rsid w:val="00FD0CC7"/>
    <w:rsid w:val="00FD210E"/>
    <w:rsid w:val="00FD32DA"/>
    <w:rsid w:val="00FD37A6"/>
    <w:rsid w:val="00FD37D9"/>
    <w:rsid w:val="00FD3DE6"/>
    <w:rsid w:val="00FD3F1F"/>
    <w:rsid w:val="00FD3F75"/>
    <w:rsid w:val="00FD4099"/>
    <w:rsid w:val="00FD4226"/>
    <w:rsid w:val="00FD487B"/>
    <w:rsid w:val="00FD4C38"/>
    <w:rsid w:val="00FD4EE9"/>
    <w:rsid w:val="00FD5032"/>
    <w:rsid w:val="00FD509F"/>
    <w:rsid w:val="00FD5B7E"/>
    <w:rsid w:val="00FD5E9B"/>
    <w:rsid w:val="00FD6816"/>
    <w:rsid w:val="00FD6843"/>
    <w:rsid w:val="00FD6F09"/>
    <w:rsid w:val="00FD7073"/>
    <w:rsid w:val="00FD7E54"/>
    <w:rsid w:val="00FE029B"/>
    <w:rsid w:val="00FE0849"/>
    <w:rsid w:val="00FE089A"/>
    <w:rsid w:val="00FE0FC5"/>
    <w:rsid w:val="00FE1336"/>
    <w:rsid w:val="00FE1734"/>
    <w:rsid w:val="00FE18E8"/>
    <w:rsid w:val="00FE1EC3"/>
    <w:rsid w:val="00FE2376"/>
    <w:rsid w:val="00FE250B"/>
    <w:rsid w:val="00FE29C0"/>
    <w:rsid w:val="00FE2B00"/>
    <w:rsid w:val="00FE2EC7"/>
    <w:rsid w:val="00FE3234"/>
    <w:rsid w:val="00FE373E"/>
    <w:rsid w:val="00FE3B8E"/>
    <w:rsid w:val="00FE4119"/>
    <w:rsid w:val="00FE41AB"/>
    <w:rsid w:val="00FE41BE"/>
    <w:rsid w:val="00FE42A2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BC4"/>
    <w:rsid w:val="00FE5CA3"/>
    <w:rsid w:val="00FE657C"/>
    <w:rsid w:val="00FE6818"/>
    <w:rsid w:val="00FE6E75"/>
    <w:rsid w:val="00FE708F"/>
    <w:rsid w:val="00FE70F4"/>
    <w:rsid w:val="00FE7191"/>
    <w:rsid w:val="00FE7A96"/>
    <w:rsid w:val="00FE7AC1"/>
    <w:rsid w:val="00FF0246"/>
    <w:rsid w:val="00FF0E2F"/>
    <w:rsid w:val="00FF1559"/>
    <w:rsid w:val="00FF165C"/>
    <w:rsid w:val="00FF1B19"/>
    <w:rsid w:val="00FF1B1E"/>
    <w:rsid w:val="00FF2842"/>
    <w:rsid w:val="00FF30DF"/>
    <w:rsid w:val="00FF34B7"/>
    <w:rsid w:val="00FF3A48"/>
    <w:rsid w:val="00FF3C9F"/>
    <w:rsid w:val="00FF3E6C"/>
    <w:rsid w:val="00FF3F8C"/>
    <w:rsid w:val="00FF3FEF"/>
    <w:rsid w:val="00FF4073"/>
    <w:rsid w:val="00FF423D"/>
    <w:rsid w:val="00FF4534"/>
    <w:rsid w:val="00FF4B00"/>
    <w:rsid w:val="00FF4CF2"/>
    <w:rsid w:val="00FF4FEC"/>
    <w:rsid w:val="00FF50FA"/>
    <w:rsid w:val="00FF5463"/>
    <w:rsid w:val="00FF5697"/>
    <w:rsid w:val="00FF56FD"/>
    <w:rsid w:val="00FF573C"/>
    <w:rsid w:val="00FF5BFC"/>
    <w:rsid w:val="00FF5EBB"/>
    <w:rsid w:val="00FF662A"/>
    <w:rsid w:val="00FF6BDA"/>
    <w:rsid w:val="00FF6F9B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A420D3"/>
  </w:style>
  <w:style w:type="character" w:customStyle="1" w:styleId="BodyText2Char1">
    <w:name w:val="Body Text 2 Char1"/>
    <w:basedOn w:val="DefaultParagraphFont"/>
    <w:rsid w:val="00A420D3"/>
    <w:rPr>
      <w:rFonts w:ascii="Book Antiqua" w:hAnsi="Book Antiqu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37AE7B-930C-405F-B155-D7A2EF7B3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</TotalTime>
  <Pages>9</Pages>
  <Words>7536</Words>
  <Characters>42956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7</cp:revision>
  <cp:lastPrinted>2020-11-03T06:24:00Z</cp:lastPrinted>
  <dcterms:created xsi:type="dcterms:W3CDTF">2020-11-03T06:42:00Z</dcterms:created>
  <dcterms:modified xsi:type="dcterms:W3CDTF">2020-11-10T04:26:00Z</dcterms:modified>
</cp:coreProperties>
</file>