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5E275848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3C9AA29" w14:textId="6E20524A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5A1C3E99" w14:textId="089A5AE9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49E62A1" w14:textId="35D38F43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3F598335" w14:textId="680B6649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185FFD27" w14:textId="357F7398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7582716C" w14:textId="284628F5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69E0810" w14:textId="17A8051D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23D8DEF6" w14:textId="5E2D87DF" w:rsidR="00107DFC" w:rsidRDefault="00107DFC" w:rsidP="004C2111">
      <w:pPr>
        <w:pStyle w:val="Reference"/>
        <w:rPr>
          <w:rFonts w:cstheme="minorBidi"/>
          <w:lang w:val="en-US" w:bidi="th-TH"/>
        </w:rPr>
      </w:pPr>
    </w:p>
    <w:p w14:paraId="13C25792" w14:textId="21A6428C" w:rsidR="00EF26DD" w:rsidRDefault="00EF26DD" w:rsidP="004C2111">
      <w:pPr>
        <w:pStyle w:val="Reference"/>
        <w:rPr>
          <w:rFonts w:cstheme="minorBidi"/>
          <w:lang w:val="en-US" w:bidi="th-TH"/>
        </w:rPr>
      </w:pPr>
    </w:p>
    <w:p w14:paraId="0253CBC8" w14:textId="2BBD13E1" w:rsidR="00EF26DD" w:rsidRDefault="00EF26DD" w:rsidP="004C2111">
      <w:pPr>
        <w:pStyle w:val="Reference"/>
        <w:rPr>
          <w:rFonts w:cstheme="minorBidi"/>
          <w:lang w:val="en-US" w:bidi="th-TH"/>
        </w:rPr>
      </w:pPr>
    </w:p>
    <w:p w14:paraId="0FB06819" w14:textId="77777777" w:rsidR="00EF26DD" w:rsidRPr="008541C2" w:rsidRDefault="00EF26DD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511DC58B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826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FD42190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F826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82632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 เอนเนอร์ยี่</w:t>
      </w:r>
      <w:r w:rsidR="008A3206" w:rsidRPr="00F826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8263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8263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</w:t>
      </w:r>
      <w:r w:rsidR="00F82632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อย</w:t>
      </w:r>
      <w:r w:rsidR="0016775F" w:rsidRPr="00F826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826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826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81383" w:rsidRPr="00F82632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022E58" w:rsidRPr="00F82632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7D2B62" w:rsidRPr="00F826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E81383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81383" w:rsidRPr="00F82632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</w:t>
      </w:r>
      <w:r w:rsidR="0017278D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7D2B62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022E58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</w:t>
      </w:r>
      <w:r w:rsidR="00887416" w:rsidRPr="00F8263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สุดวัน</w:t>
      </w:r>
      <w:r w:rsidR="00887416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 </w:t>
      </w:r>
      <w:r w:rsidR="00E81383" w:rsidRPr="00F82632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</w:t>
      </w:r>
      <w:r w:rsidR="00022E58" w:rsidRPr="00F82632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0 </w:t>
      </w:r>
      <w:r w:rsidR="007D2B62" w:rsidRPr="00F82632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กันยายน</w:t>
      </w:r>
      <w:r w:rsidR="00E81383" w:rsidRPr="00F82632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E81383" w:rsidRPr="00F82632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2563</w:t>
      </w:r>
      <w:r w:rsidR="00887416" w:rsidRPr="00F8263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F826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7D2B62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</w:t>
      </w:r>
      <w:r w:rsidR="0091570F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า</w:t>
      </w:r>
      <w:r w:rsidR="00022E58"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F8263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F8263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F8263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F826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F82632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82632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F82632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</w:t>
      </w:r>
      <w:r w:rsidR="00FE0223">
        <w:rPr>
          <w:rFonts w:ascii="Browallia New" w:hAnsi="Browallia New" w:cs="Browallia New" w:hint="cs"/>
          <w:sz w:val="28"/>
          <w:szCs w:val="28"/>
          <w:cs/>
          <w:lang w:bidi="th-TH"/>
        </w:rPr>
        <w:t>่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8D745B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109F3D7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806C37E" w14:textId="4686A5DE" w:rsidR="00CF1736" w:rsidRDefault="00CF1736" w:rsidP="00CD4D4E">
      <w:pPr>
        <w:jc w:val="thaiDistribute"/>
        <w:rPr>
          <w:rFonts w:ascii="Browallia New" w:hAnsi="Browallia New" w:cs="Browallia New"/>
        </w:rPr>
      </w:pPr>
    </w:p>
    <w:p w14:paraId="36962179" w14:textId="388EE10B" w:rsidR="00CF1736" w:rsidRDefault="00CF1736" w:rsidP="00CD4D4E">
      <w:pPr>
        <w:jc w:val="thaiDistribute"/>
        <w:rPr>
          <w:rFonts w:ascii="Browallia New" w:hAnsi="Browallia New" w:cs="Browallia New"/>
        </w:rPr>
      </w:pPr>
    </w:p>
    <w:p w14:paraId="5C5C44C7" w14:textId="77777777" w:rsidR="00CF1736" w:rsidRDefault="00CF1736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C70FCC3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59D98AF" w14:textId="2D016608" w:rsidR="002D3777" w:rsidRDefault="002D3777" w:rsidP="00EF26DD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93042A" w14:textId="77777777" w:rsidR="002D3777" w:rsidRDefault="002D3777" w:rsidP="002D3777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7513ABD3" w14:textId="77777777" w:rsidR="002D3777" w:rsidRDefault="002D3777" w:rsidP="002D377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FFDA1D8" w14:textId="1F9F8C0F" w:rsidR="00B364D5" w:rsidRPr="004B146A" w:rsidRDefault="002D3777" w:rsidP="00EF7A8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</w:pPr>
      <w:r w:rsidRPr="00EF7A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ข้าพเจ้าขอให้สังเกต</w:t>
      </w:r>
      <w:r w:rsidR="001A76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ข้อมูลตาม</w:t>
      </w:r>
      <w:r w:rsidRPr="00EF7A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หมายเหตุประกอบงบการเงินระหว่างกาลข้อ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1A76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43D8C">
        <w:rPr>
          <w:rFonts w:ascii="Browallia New" w:eastAsia="Calibri" w:hAnsi="Browallia New" w:cs="Browallia New" w:hint="cs"/>
          <w:sz w:val="28"/>
          <w:szCs w:val="28"/>
          <w:cs/>
        </w:rPr>
        <w:t>ในระหว่างงวด</w:t>
      </w:r>
      <w:r w:rsidR="00E43D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เก้าเดือน</w:t>
      </w:r>
      <w:r w:rsidR="00E43D8C">
        <w:rPr>
          <w:rFonts w:ascii="Browallia New" w:eastAsia="Calibri" w:hAnsi="Browallia New" w:cs="Browallia New" w:hint="cs"/>
          <w:sz w:val="28"/>
          <w:szCs w:val="28"/>
          <w:cs/>
        </w:rPr>
        <w:t xml:space="preserve">สิ้นสุดวันที่ </w:t>
      </w:r>
      <w:r w:rsidR="00E43D8C">
        <w:rPr>
          <w:rFonts w:ascii="Browallia New" w:eastAsia="Calibri" w:hAnsi="Browallia New" w:cs="Browallia New"/>
          <w:sz w:val="28"/>
          <w:szCs w:val="28"/>
        </w:rPr>
        <w:t xml:space="preserve">30 </w:t>
      </w:r>
      <w:r w:rsidR="00E43D8C">
        <w:rPr>
          <w:rFonts w:ascii="Browallia New" w:eastAsia="Calibri" w:hAnsi="Browallia New" w:cs="Browallia New" w:hint="cs"/>
          <w:sz w:val="28"/>
          <w:szCs w:val="28"/>
          <w:cs/>
        </w:rPr>
        <w:t xml:space="preserve">กันยายน </w:t>
      </w:r>
      <w:r w:rsidR="00E43D8C">
        <w:rPr>
          <w:rFonts w:ascii="Browallia New" w:eastAsia="Calibri" w:hAnsi="Browallia New" w:cs="Browallia New"/>
          <w:sz w:val="28"/>
          <w:szCs w:val="28"/>
        </w:rPr>
        <w:t xml:space="preserve">2563 </w:t>
      </w:r>
      <w:r w:rsidR="00797D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="00E43D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บริษัทได้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เปลี่ยนแปลงนโยบายบัญชี</w:t>
      </w:r>
      <w:r w:rsidR="00C7233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สำหรับการ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รับรู้ผลขาดทุนจากการด้อยค่า</w:t>
      </w:r>
      <w:r w:rsidR="008F1C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ของลูกหนี้การค้า</w:t>
      </w:r>
      <w:r w:rsidR="001D1E9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ตามมาตรฐานรายงานทางการเงิน ฉบับที่ </w:t>
      </w:r>
      <w:r w:rsidR="001D1E99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โดยปรับปรุง</w:t>
      </w:r>
      <w:r w:rsidR="000A011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ผลกระทบของค่าเผื่อ</w:t>
      </w:r>
      <w:r w:rsidR="007901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หนี้สงสัยจะสูญที่ต้องบันทึกเพิ่ม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กับกำไรสะสม ณ วันที่ </w:t>
      </w:r>
      <w:r w:rsidR="00E43D8C" w:rsidRPr="00EF7A85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มกราคม </w:t>
      </w:r>
      <w:r w:rsidR="00E43D8C" w:rsidRPr="00EF7A8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E43D8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7233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จากเดิม</w:t>
      </w:r>
      <w:r w:rsidR="00797D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934F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ได้เคย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เลือกที่จะรับรู้การเพิ่มขึ้นของผลขาดทุนจากการด้อยค่า</w:t>
      </w:r>
      <w:r w:rsidR="00E43D8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>เป็นค่าใช้จ่ายใช้</w:t>
      </w:r>
      <w:r w:rsidR="00E43D8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เกณฑ์เส้นตรงตลอดระยะเวลา </w:t>
      </w:r>
      <w:r w:rsidR="00E43D8C" w:rsidRPr="00EF7A85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E43D8C" w:rsidRPr="00EF7A85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ปีนับจากวันที่ถือปฏิบัติ</w:t>
      </w:r>
      <w:r w:rsidR="00442C4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กลุ่มบริษัท</w:t>
      </w:r>
      <w:r w:rsidR="00B875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จึงได้เปิดเผยผลกระทบจากการเปลี่ยนนโยบายการบัญชี</w:t>
      </w:r>
      <w:r w:rsidR="009F5A6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ที่มีต่องบการเงิน</w:t>
      </w:r>
      <w:r w:rsidR="00333B1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</w:t>
      </w:r>
      <w:r w:rsidR="00333B18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กาลสำหรับงวด </w:t>
      </w:r>
      <w:r w:rsidR="00333B18"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31 </w:t>
      </w:r>
      <w:r w:rsidR="00333B18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ม</w:t>
      </w:r>
      <w:r w:rsidR="00662D3E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ีนาคม </w:t>
      </w:r>
      <w:r w:rsidR="00662D3E"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2563 </w:t>
      </w:r>
      <w:r w:rsidR="00662D3E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และ </w:t>
      </w:r>
      <w:r w:rsidR="00662D3E"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30 </w:t>
      </w:r>
      <w:r w:rsidR="00662D3E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มิถุนายน </w:t>
      </w:r>
      <w:r w:rsidR="00662D3E" w:rsidRPr="004B146A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2563</w:t>
      </w:r>
      <w:r w:rsidR="009F5A69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B364D5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ทั้งนี้ ข้าพเจ้ามิได้ให้ข้อสรุปอย่างมีเงื่อน</w:t>
      </w:r>
      <w:r w:rsidR="001D6753" w:rsidRPr="004B146A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ไขในเรื่องนี้</w:t>
      </w:r>
    </w:p>
    <w:p w14:paraId="23216827" w14:textId="5C3C6D75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53FFBDF" w14:textId="52AE4FBC" w:rsidR="00384DE0" w:rsidRDefault="00384DE0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D16CD20" w14:textId="77777777" w:rsidR="00384DE0" w:rsidRPr="00ED1C99" w:rsidRDefault="00384DE0" w:rsidP="0014262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A57895" w14:textId="6DDC403D" w:rsidR="00142624" w:rsidRPr="00142624" w:rsidRDefault="00F82632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FB74288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82632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4E8FE931" w:rsidR="00CD4D4E" w:rsidRPr="00F82632" w:rsidRDefault="00F82632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 xml:space="preserve">12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พฤศจิกายน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B2BE8" w14:textId="77777777" w:rsidR="00C53EE0" w:rsidRDefault="00C53EE0">
      <w:r>
        <w:separator/>
      </w:r>
    </w:p>
  </w:endnote>
  <w:endnote w:type="continuationSeparator" w:id="0">
    <w:p w14:paraId="1227D3AB" w14:textId="77777777" w:rsidR="00C53EE0" w:rsidRDefault="00C5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0378C" w14:textId="77777777" w:rsidR="00C53EE0" w:rsidRDefault="00C53EE0">
      <w:bookmarkStart w:id="0" w:name="_Hlk482348182"/>
      <w:bookmarkEnd w:id="0"/>
      <w:r>
        <w:separator/>
      </w:r>
    </w:p>
  </w:footnote>
  <w:footnote w:type="continuationSeparator" w:id="0">
    <w:p w14:paraId="524628A0" w14:textId="77777777" w:rsidR="00C53EE0" w:rsidRDefault="00C53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4E006F9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541472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107DFC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1D7F"/>
    <w:rsid w:val="00022E58"/>
    <w:rsid w:val="0003023B"/>
    <w:rsid w:val="00031D17"/>
    <w:rsid w:val="00044ACE"/>
    <w:rsid w:val="0004550E"/>
    <w:rsid w:val="00052614"/>
    <w:rsid w:val="00055689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508"/>
    <w:rsid w:val="00094333"/>
    <w:rsid w:val="00097FAB"/>
    <w:rsid w:val="000A0115"/>
    <w:rsid w:val="000A7354"/>
    <w:rsid w:val="000B65E3"/>
    <w:rsid w:val="000B7090"/>
    <w:rsid w:val="000C2481"/>
    <w:rsid w:val="000E52CE"/>
    <w:rsid w:val="000F3AAB"/>
    <w:rsid w:val="000F6E25"/>
    <w:rsid w:val="001011DF"/>
    <w:rsid w:val="00106533"/>
    <w:rsid w:val="00107DFC"/>
    <w:rsid w:val="00112B69"/>
    <w:rsid w:val="001316D3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713F4"/>
    <w:rsid w:val="0017278D"/>
    <w:rsid w:val="00182F9F"/>
    <w:rsid w:val="00183CA9"/>
    <w:rsid w:val="0019210D"/>
    <w:rsid w:val="001950D2"/>
    <w:rsid w:val="001A3BFB"/>
    <w:rsid w:val="001A3C20"/>
    <w:rsid w:val="001A769D"/>
    <w:rsid w:val="001B198C"/>
    <w:rsid w:val="001B4277"/>
    <w:rsid w:val="001B7036"/>
    <w:rsid w:val="001B7388"/>
    <w:rsid w:val="001D1E99"/>
    <w:rsid w:val="001D2302"/>
    <w:rsid w:val="001D6753"/>
    <w:rsid w:val="001D7BB3"/>
    <w:rsid w:val="001E12A6"/>
    <w:rsid w:val="001E498F"/>
    <w:rsid w:val="00214915"/>
    <w:rsid w:val="0022518C"/>
    <w:rsid w:val="00237A7E"/>
    <w:rsid w:val="00241F16"/>
    <w:rsid w:val="00247969"/>
    <w:rsid w:val="0026182A"/>
    <w:rsid w:val="00276857"/>
    <w:rsid w:val="00277EBE"/>
    <w:rsid w:val="002838FB"/>
    <w:rsid w:val="00285249"/>
    <w:rsid w:val="002A252E"/>
    <w:rsid w:val="002B0BF8"/>
    <w:rsid w:val="002B5A4A"/>
    <w:rsid w:val="002C623D"/>
    <w:rsid w:val="002D3777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3B18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84DE0"/>
    <w:rsid w:val="003A069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1A47"/>
    <w:rsid w:val="00422353"/>
    <w:rsid w:val="00426915"/>
    <w:rsid w:val="00433F63"/>
    <w:rsid w:val="00435788"/>
    <w:rsid w:val="004359E6"/>
    <w:rsid w:val="00442C4E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B146A"/>
    <w:rsid w:val="004C0971"/>
    <w:rsid w:val="004C0C25"/>
    <w:rsid w:val="004C2111"/>
    <w:rsid w:val="004C732E"/>
    <w:rsid w:val="004D0FD8"/>
    <w:rsid w:val="004D20AE"/>
    <w:rsid w:val="004D3578"/>
    <w:rsid w:val="004D58FD"/>
    <w:rsid w:val="004D6145"/>
    <w:rsid w:val="004F1A16"/>
    <w:rsid w:val="004F207F"/>
    <w:rsid w:val="004F5D91"/>
    <w:rsid w:val="005070FA"/>
    <w:rsid w:val="00521482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B6D8B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61D"/>
    <w:rsid w:val="00620CE3"/>
    <w:rsid w:val="00621086"/>
    <w:rsid w:val="00634D49"/>
    <w:rsid w:val="006365A1"/>
    <w:rsid w:val="00636AA2"/>
    <w:rsid w:val="00653B85"/>
    <w:rsid w:val="00662D3E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D7E25"/>
    <w:rsid w:val="006F1B19"/>
    <w:rsid w:val="006F29ED"/>
    <w:rsid w:val="006F4F77"/>
    <w:rsid w:val="006F53EE"/>
    <w:rsid w:val="0070147C"/>
    <w:rsid w:val="007064E7"/>
    <w:rsid w:val="00714FD6"/>
    <w:rsid w:val="00725D8E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12E"/>
    <w:rsid w:val="00790956"/>
    <w:rsid w:val="0079502D"/>
    <w:rsid w:val="00797D40"/>
    <w:rsid w:val="007A0755"/>
    <w:rsid w:val="007A31D9"/>
    <w:rsid w:val="007A74F9"/>
    <w:rsid w:val="007C6354"/>
    <w:rsid w:val="007D2B62"/>
    <w:rsid w:val="007D41A1"/>
    <w:rsid w:val="007F239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16DB"/>
    <w:rsid w:val="00884701"/>
    <w:rsid w:val="00884FF7"/>
    <w:rsid w:val="00887416"/>
    <w:rsid w:val="008909CF"/>
    <w:rsid w:val="00893D82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C0"/>
    <w:rsid w:val="008F33AE"/>
    <w:rsid w:val="008F4ACA"/>
    <w:rsid w:val="008F4D06"/>
    <w:rsid w:val="00906ACE"/>
    <w:rsid w:val="0091273C"/>
    <w:rsid w:val="00912F98"/>
    <w:rsid w:val="0091570F"/>
    <w:rsid w:val="00917FBB"/>
    <w:rsid w:val="009219CA"/>
    <w:rsid w:val="009223D3"/>
    <w:rsid w:val="00931D7A"/>
    <w:rsid w:val="00934F51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03A6"/>
    <w:rsid w:val="009A1787"/>
    <w:rsid w:val="009A4F5A"/>
    <w:rsid w:val="009A73BE"/>
    <w:rsid w:val="009B1F44"/>
    <w:rsid w:val="009B4573"/>
    <w:rsid w:val="009C002A"/>
    <w:rsid w:val="009E278C"/>
    <w:rsid w:val="009F5A69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36FF6"/>
    <w:rsid w:val="00A43EE6"/>
    <w:rsid w:val="00A4585A"/>
    <w:rsid w:val="00A52C9F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C65A5"/>
    <w:rsid w:val="00AD3B26"/>
    <w:rsid w:val="00AD3BA9"/>
    <w:rsid w:val="00AE23C3"/>
    <w:rsid w:val="00AE2BF6"/>
    <w:rsid w:val="00AE3370"/>
    <w:rsid w:val="00AE64CA"/>
    <w:rsid w:val="00AF7092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4D5"/>
    <w:rsid w:val="00B36A0E"/>
    <w:rsid w:val="00B36BA1"/>
    <w:rsid w:val="00B40D67"/>
    <w:rsid w:val="00B43C45"/>
    <w:rsid w:val="00B55EE8"/>
    <w:rsid w:val="00B56E6C"/>
    <w:rsid w:val="00B63D0E"/>
    <w:rsid w:val="00B83039"/>
    <w:rsid w:val="00B87567"/>
    <w:rsid w:val="00BA290E"/>
    <w:rsid w:val="00BA5B00"/>
    <w:rsid w:val="00BB1A07"/>
    <w:rsid w:val="00BB6DAD"/>
    <w:rsid w:val="00BB7346"/>
    <w:rsid w:val="00BC1555"/>
    <w:rsid w:val="00BC2E89"/>
    <w:rsid w:val="00BC3F58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53EE0"/>
    <w:rsid w:val="00C63023"/>
    <w:rsid w:val="00C63743"/>
    <w:rsid w:val="00C7233E"/>
    <w:rsid w:val="00C76C6C"/>
    <w:rsid w:val="00C80EC5"/>
    <w:rsid w:val="00C85669"/>
    <w:rsid w:val="00C85D6F"/>
    <w:rsid w:val="00C86BB9"/>
    <w:rsid w:val="00C8772C"/>
    <w:rsid w:val="00C9293E"/>
    <w:rsid w:val="00C9345F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73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3D8C"/>
    <w:rsid w:val="00E4627C"/>
    <w:rsid w:val="00E56701"/>
    <w:rsid w:val="00E62754"/>
    <w:rsid w:val="00E64D2D"/>
    <w:rsid w:val="00E81383"/>
    <w:rsid w:val="00E86B53"/>
    <w:rsid w:val="00E9110B"/>
    <w:rsid w:val="00EA2B6F"/>
    <w:rsid w:val="00EB3478"/>
    <w:rsid w:val="00EB4B39"/>
    <w:rsid w:val="00EB6FE3"/>
    <w:rsid w:val="00EC21F6"/>
    <w:rsid w:val="00ED1C99"/>
    <w:rsid w:val="00ED2359"/>
    <w:rsid w:val="00EE0F65"/>
    <w:rsid w:val="00EE44DA"/>
    <w:rsid w:val="00EE59BD"/>
    <w:rsid w:val="00EF190C"/>
    <w:rsid w:val="00EF26DD"/>
    <w:rsid w:val="00EF7A85"/>
    <w:rsid w:val="00F01358"/>
    <w:rsid w:val="00F144E0"/>
    <w:rsid w:val="00F21219"/>
    <w:rsid w:val="00F246A1"/>
    <w:rsid w:val="00F37917"/>
    <w:rsid w:val="00F43D66"/>
    <w:rsid w:val="00F4727A"/>
    <w:rsid w:val="00F509E1"/>
    <w:rsid w:val="00F5513E"/>
    <w:rsid w:val="00F55E02"/>
    <w:rsid w:val="00F63F3F"/>
    <w:rsid w:val="00F66FA5"/>
    <w:rsid w:val="00F71678"/>
    <w:rsid w:val="00F730E3"/>
    <w:rsid w:val="00F755E9"/>
    <w:rsid w:val="00F82632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452B"/>
    <w:rsid w:val="00FD7295"/>
    <w:rsid w:val="00FE0223"/>
    <w:rsid w:val="00FE2187"/>
    <w:rsid w:val="00FE320C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AE23C3"/>
  </w:style>
  <w:style w:type="numbering" w:customStyle="1" w:styleId="GTParagraphBullet2">
    <w:name w:val="GT Paragraph Bullet2"/>
    <w:uiPriority w:val="99"/>
    <w:rsid w:val="0088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9C146-FC4D-422D-846F-DCFF1395B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a995cbd9-5764-43f5-bd3f-0cf1ec58972e"/>
    <ds:schemaRef ds:uri="http://purl.org/dc/elements/1.1/"/>
    <ds:schemaRef ds:uri="http://schemas.microsoft.com/office/2006/metadata/properties"/>
    <ds:schemaRef ds:uri="1c180b90-967f-4688-bfe9-3e2f9d25db2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81</TotalTime>
  <Pages>2</Pages>
  <Words>486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25</cp:revision>
  <cp:lastPrinted>2020-11-04T06:17:00Z</cp:lastPrinted>
  <dcterms:created xsi:type="dcterms:W3CDTF">2020-11-04T04:37:00Z</dcterms:created>
  <dcterms:modified xsi:type="dcterms:W3CDTF">2020-11-12T06:28:00Z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