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07949" w14:textId="77777777" w:rsidR="00432D09" w:rsidRPr="0013054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FE9E964" w14:textId="77777777" w:rsidR="00F63213" w:rsidRPr="0013054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AB958B" w14:textId="77777777" w:rsidR="00F63213" w:rsidRPr="0013054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094C4C5" w14:textId="77777777" w:rsidR="00432D09" w:rsidRPr="0013054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64D9A27" w14:textId="77777777" w:rsidR="00432D09" w:rsidRPr="0013054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A1F82E4" w14:textId="77777777" w:rsidR="00F07718" w:rsidRPr="00130540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5ED2B8F" w14:textId="77777777" w:rsidR="009A4112" w:rsidRPr="00130540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130540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130540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4D08604" w14:textId="77777777" w:rsidR="00103FEA" w:rsidRPr="00130540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5052A5"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0EB2293D" w14:textId="179DF0E8" w:rsidR="00103FEA" w:rsidRPr="00130540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130540"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B5010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130540"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2E4EE2" w:rsidRPr="0013054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130540" w:rsidRPr="001305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B5010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="002E4EE2" w:rsidRPr="00130540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63E4BE35" w14:textId="77777777" w:rsidR="00103FEA" w:rsidRPr="00130540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961E82B" w14:textId="77777777" w:rsidR="00103FEA" w:rsidRPr="00130540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52A5"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9FD70A" w14:textId="77777777" w:rsidR="005F5C6C" w:rsidRPr="00130540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  <w:cs/>
        </w:rPr>
        <w:sectPr w:rsidR="005F5C6C" w:rsidRPr="00130540" w:rsidSect="00B50102">
          <w:headerReference w:type="default" r:id="rId8"/>
          <w:footerReference w:type="even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77777777" w:rsidR="009A4112" w:rsidRPr="00130540" w:rsidRDefault="009A4112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3054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13054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13054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130540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130540" w:rsidRDefault="005B0F0D" w:rsidP="005B0F0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305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130540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130540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1305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130540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67D34A4" w14:textId="2B0894AE" w:rsidR="00FE3BEC" w:rsidRPr="00562ED4" w:rsidRDefault="00FE3BEC" w:rsidP="00FE3BEC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ข้าพเจ้าได้สอบทานงบแสดงฐานะการเงิน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3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0 </w:t>
      </w:r>
      <w:r w:rsidR="00B50102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กันยายน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</w:t>
      </w:r>
      <w:r w:rsidR="008B726C">
        <w:rPr>
          <w:rFonts w:asciiTheme="majorBidi" w:hAnsiTheme="majorBidi" w:cstheme="majorBidi"/>
          <w:spacing w:val="3"/>
          <w:sz w:val="30"/>
          <w:szCs w:val="30"/>
        </w:rPr>
        <w:t>63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>สำหรับงวดสามเดือน</w:t>
      </w:r>
      <w:r w:rsidR="00BE7058">
        <w:rPr>
          <w:rFonts w:asciiTheme="majorBidi" w:hAnsiTheme="majorBidi" w:cstheme="majorBidi"/>
          <w:spacing w:val="3"/>
          <w:sz w:val="30"/>
          <w:szCs w:val="30"/>
          <w:cs/>
        </w:rPr>
        <w:br/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>และ</w:t>
      </w:r>
      <w:r w:rsidR="00B50102">
        <w:rPr>
          <w:rFonts w:asciiTheme="majorBidi" w:hAnsiTheme="majorBidi" w:cstheme="majorBidi" w:hint="cs"/>
          <w:spacing w:val="3"/>
          <w:sz w:val="30"/>
          <w:szCs w:val="30"/>
          <w:cs/>
        </w:rPr>
        <w:t>เก้า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เดือนสิ้นสุดวันที่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30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 </w:t>
      </w:r>
      <w:r w:rsidR="00B50102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กันยายน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2563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B50102">
        <w:rPr>
          <w:rFonts w:asciiTheme="majorBidi" w:hAnsiTheme="majorBidi" w:cstheme="majorBidi" w:hint="cs"/>
          <w:spacing w:val="3"/>
          <w:sz w:val="30"/>
          <w:szCs w:val="30"/>
          <w:cs/>
        </w:rPr>
        <w:t>เก้า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เดือนสิ้นสุดวันที่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="00B50102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กันยายน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3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และหมายเหตุประกอบงบการเงินแบบย่อ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130540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รหัส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z w:val="30"/>
          <w:szCs w:val="30"/>
        </w:rPr>
        <w:t>2410</w:t>
      </w:r>
      <w:r w:rsidRPr="00130540">
        <w:rPr>
          <w:rFonts w:asciiTheme="majorBidi" w:hAnsiTheme="majorBidi" w:cstheme="majorBidi"/>
          <w:sz w:val="30"/>
          <w:szCs w:val="30"/>
        </w:rPr>
        <w:t xml:space="preserve"> “</w:t>
      </w:r>
      <w:r w:rsidRPr="0013054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130540">
        <w:rPr>
          <w:rFonts w:asciiTheme="majorBidi" w:hAnsiTheme="majorBidi" w:cstheme="majorBidi"/>
          <w:sz w:val="30"/>
          <w:szCs w:val="30"/>
        </w:rPr>
        <w:t xml:space="preserve">        </w:t>
      </w:r>
      <w:r w:rsidRPr="0013054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130540">
        <w:rPr>
          <w:rFonts w:asciiTheme="majorBidi" w:hAnsiTheme="majorBidi" w:cstheme="majorBidi"/>
          <w:sz w:val="30"/>
          <w:szCs w:val="30"/>
        </w:rPr>
        <w:t>”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130540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130540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130540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130540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130540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130540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130540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130540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53987" w:rsidRPr="00130540" w:rsidSect="00B50102"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DEFD4E8" w14:textId="77777777" w:rsidR="00130540" w:rsidRPr="00130540" w:rsidRDefault="00130540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77D658" w14:textId="3134A729" w:rsidR="00C11824" w:rsidRDefault="00C11824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0" w:name="_GoBack"/>
      <w:bookmarkEnd w:id="0"/>
    </w:p>
    <w:p w14:paraId="57F8F843" w14:textId="6601A730" w:rsidR="00DE687B" w:rsidRPr="00130540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55909AB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130540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130540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130540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130540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13054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0B4F74F" w14:textId="77777777" w:rsidR="00A172A5" w:rsidRPr="00130540" w:rsidRDefault="00A172A5" w:rsidP="00AD52D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807CFF" w14:textId="30F91EC0" w:rsidR="00A172A5" w:rsidRPr="00130540" w:rsidRDefault="005052A5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</w:t>
      </w:r>
      <w:r w:rsidR="00264CF7">
        <w:rPr>
          <w:rFonts w:asciiTheme="majorBidi" w:hAnsiTheme="majorBidi" w:cstheme="majorBidi" w:hint="cs"/>
          <w:i/>
          <w:iCs/>
          <w:sz w:val="30"/>
          <w:szCs w:val="30"/>
          <w:cs/>
        </w:rPr>
        <w:t>์</w:t>
      </w: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ที่เน้น</w:t>
      </w:r>
    </w:p>
    <w:p w14:paraId="614820AC" w14:textId="77777777" w:rsidR="005052A5" w:rsidRPr="00130540" w:rsidRDefault="005052A5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71A3EC0" w14:textId="120F9EA7" w:rsidR="005052A5" w:rsidRPr="00130540" w:rsidRDefault="005052A5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pacing w:val="2"/>
          <w:sz w:val="30"/>
          <w:szCs w:val="30"/>
          <w:cs/>
        </w:rPr>
        <w:t>ข้าพเจ้าขอให้สังเกตหมายเหต</w:t>
      </w:r>
      <w:r w:rsidR="009A461D">
        <w:rPr>
          <w:rFonts w:asciiTheme="majorBidi" w:hAnsiTheme="majorBidi" w:cstheme="majorBidi" w:hint="cs"/>
          <w:spacing w:val="2"/>
          <w:sz w:val="30"/>
          <w:szCs w:val="30"/>
          <w:cs/>
        </w:rPr>
        <w:t>ุ</w:t>
      </w:r>
      <w:r w:rsidRPr="00130540">
        <w:rPr>
          <w:rFonts w:asciiTheme="majorBidi" w:hAnsiTheme="majorBidi" w:cstheme="majorBidi"/>
          <w:spacing w:val="2"/>
          <w:sz w:val="30"/>
          <w:szCs w:val="30"/>
          <w:cs/>
        </w:rPr>
        <w:t xml:space="preserve">ข้อ </w:t>
      </w:r>
      <w:r w:rsidR="002E4EE2" w:rsidRPr="00130540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13054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2"/>
          <w:sz w:val="30"/>
          <w:szCs w:val="30"/>
          <w:cs/>
        </w:rPr>
        <w:t>ซึ่งได้อธิบายถึงผลกระทบต่อบริษัทจากการ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นำนโยบายการบัญชีใหม่มาถือปฏิบัติตั้งแต่วันที่ </w:t>
      </w:r>
      <w:r w:rsidR="002E4EE2" w:rsidRPr="00130540">
        <w:rPr>
          <w:rFonts w:asciiTheme="majorBidi" w:hAnsiTheme="majorBidi" w:cstheme="majorBidi"/>
          <w:sz w:val="30"/>
          <w:szCs w:val="30"/>
        </w:rPr>
        <w:t>1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E4EE2" w:rsidRPr="00130540">
        <w:rPr>
          <w:rFonts w:asciiTheme="majorBidi" w:hAnsiTheme="majorBidi" w:cstheme="majorBidi"/>
          <w:sz w:val="30"/>
          <w:szCs w:val="30"/>
        </w:rPr>
        <w:t>2563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34E6248B" w14:textId="0C3FB8DA" w:rsidR="00A761E1" w:rsidRPr="00130540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130540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77777777" w:rsidR="00DF4E23" w:rsidRPr="00130540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130540" w:rsidRDefault="0035259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454D8012" w:rsidR="00A03379" w:rsidRPr="00130540" w:rsidRDefault="00A03379" w:rsidP="008B2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8B26BF" w:rsidRPr="00130540">
        <w:rPr>
          <w:rFonts w:asciiTheme="majorBidi" w:hAnsiTheme="majorBidi" w:cstheme="majorBidi"/>
          <w:sz w:val="30"/>
          <w:szCs w:val="30"/>
          <w:cs/>
        </w:rPr>
        <w:t>อรวรรณ ศิริรัตนวงศ์</w:t>
      </w: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130540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130540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71382ED1" w:rsidR="00A03379" w:rsidRPr="00130540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130540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130540">
        <w:rPr>
          <w:rFonts w:asciiTheme="majorBidi" w:hAnsiTheme="majorBidi" w:cstheme="majorBidi"/>
          <w:color w:val="000000"/>
          <w:cs/>
        </w:rPr>
        <w:t xml:space="preserve">ทะเบียน </w:t>
      </w:r>
      <w:r w:rsidR="002E4EE2" w:rsidRPr="00130540">
        <w:rPr>
          <w:rFonts w:asciiTheme="majorBidi" w:hAnsiTheme="majorBidi" w:cstheme="majorBidi"/>
          <w:color w:val="000000"/>
          <w:lang w:val="en-US"/>
        </w:rPr>
        <w:t>3757</w:t>
      </w:r>
    </w:p>
    <w:p w14:paraId="36586700" w14:textId="77777777" w:rsidR="007A7288" w:rsidRPr="0013054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13054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B03E3E" w14:textId="77777777" w:rsidR="007E3F69" w:rsidRPr="0013054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B9FC8C7" w14:textId="2959A419" w:rsidR="00A172A5" w:rsidRPr="00130540" w:rsidRDefault="00BE7058" w:rsidP="00A172A5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2563</w:t>
      </w:r>
    </w:p>
    <w:p w14:paraId="628C7F33" w14:textId="77777777" w:rsidR="003879DC" w:rsidRPr="00130540" w:rsidRDefault="003879DC" w:rsidP="00C11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879DC" w:rsidRPr="00130540" w:rsidSect="00B50102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52CFE" w14:textId="77777777" w:rsidR="008D1DB1" w:rsidRDefault="008D1DB1">
      <w:r>
        <w:separator/>
      </w:r>
    </w:p>
  </w:endnote>
  <w:endnote w:type="continuationSeparator" w:id="0">
    <w:p w14:paraId="2736898A" w14:textId="77777777" w:rsidR="008D1DB1" w:rsidRDefault="008D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13579" w14:textId="310387C3" w:rsidR="00043F03" w:rsidRDefault="00043F03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43F03" w:rsidRDefault="00043F03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130A9" w14:textId="035B3E20" w:rsidR="00043F03" w:rsidRPr="009F012F" w:rsidRDefault="00043F03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43F03" w:rsidRDefault="00043F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15774" w14:textId="77777777" w:rsidR="00043F03" w:rsidRPr="00C20143" w:rsidRDefault="00043F03" w:rsidP="00C2014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3B58F" w14:textId="50A91E37" w:rsidR="00043F03" w:rsidRPr="003921C6" w:rsidRDefault="00043F03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43F03" w:rsidRPr="002211E5" w:rsidRDefault="00043F03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B1BF1" w14:textId="77777777" w:rsidR="008D1DB1" w:rsidRDefault="008D1DB1">
      <w:r>
        <w:separator/>
      </w:r>
    </w:p>
  </w:footnote>
  <w:footnote w:type="continuationSeparator" w:id="0">
    <w:p w14:paraId="67ADF0E0" w14:textId="77777777" w:rsidR="008D1DB1" w:rsidRDefault="008D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4D5D9" w14:textId="77777777" w:rsidR="00043F03" w:rsidRDefault="00043F03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1ACA24D" w14:textId="77777777" w:rsidR="00043F03" w:rsidRPr="00FA7747" w:rsidRDefault="00043F03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6DB2DDB" w14:textId="77777777" w:rsidR="00043F03" w:rsidRDefault="00043F03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43F03" w:rsidRPr="001F6357" w:rsidRDefault="00043F03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8C695" w14:textId="77777777" w:rsidR="00043F03" w:rsidRDefault="00043F0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1B71D9E" w14:textId="77777777" w:rsidR="00043F03" w:rsidRPr="00553987" w:rsidRDefault="00043F0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8F807ED" w14:textId="77777777" w:rsidR="00043F03" w:rsidRPr="00553987" w:rsidRDefault="00043F0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54B430" w14:textId="77777777" w:rsidR="00043F03" w:rsidRPr="00553987" w:rsidRDefault="00043F0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2916BE9" w14:textId="77777777" w:rsidR="00043F03" w:rsidRPr="00553987" w:rsidRDefault="00043F0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FE56E49" w14:textId="77777777" w:rsidR="00043F03" w:rsidRPr="00553987" w:rsidRDefault="00043F0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FC4B98B" w14:textId="77777777" w:rsidR="00043F03" w:rsidRPr="00553987" w:rsidRDefault="00043F0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0EDDDD" w14:textId="77777777" w:rsidR="00043F03" w:rsidRPr="00553987" w:rsidRDefault="00043F0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3F189" w14:textId="77777777" w:rsidR="00043F03" w:rsidRPr="00553987" w:rsidRDefault="00043F03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2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5"/>
  </w:num>
  <w:num w:numId="14">
    <w:abstractNumId w:val="20"/>
  </w:num>
  <w:num w:numId="15">
    <w:abstractNumId w:val="25"/>
  </w:num>
  <w:num w:numId="16">
    <w:abstractNumId w:val="11"/>
  </w:num>
  <w:num w:numId="17">
    <w:abstractNumId w:val="24"/>
  </w:num>
  <w:num w:numId="18">
    <w:abstractNumId w:val="15"/>
  </w:num>
  <w:num w:numId="19">
    <w:abstractNumId w:val="17"/>
  </w:num>
  <w:num w:numId="20">
    <w:abstractNumId w:val="26"/>
  </w:num>
  <w:num w:numId="21">
    <w:abstractNumId w:val="27"/>
  </w:num>
  <w:num w:numId="22">
    <w:abstractNumId w:val="41"/>
  </w:num>
  <w:num w:numId="23">
    <w:abstractNumId w:val="32"/>
  </w:num>
  <w:num w:numId="24">
    <w:abstractNumId w:val="13"/>
  </w:num>
  <w:num w:numId="25">
    <w:abstractNumId w:val="16"/>
  </w:num>
  <w:num w:numId="26">
    <w:abstractNumId w:val="12"/>
  </w:num>
  <w:num w:numId="27">
    <w:abstractNumId w:val="28"/>
  </w:num>
  <w:num w:numId="28">
    <w:abstractNumId w:val="22"/>
  </w:num>
  <w:num w:numId="29">
    <w:abstractNumId w:val="14"/>
  </w:num>
  <w:num w:numId="30">
    <w:abstractNumId w:val="42"/>
  </w:num>
  <w:num w:numId="31">
    <w:abstractNumId w:val="39"/>
  </w:num>
  <w:num w:numId="32">
    <w:abstractNumId w:val="36"/>
  </w:num>
  <w:num w:numId="33">
    <w:abstractNumId w:val="28"/>
  </w:num>
  <w:num w:numId="34">
    <w:abstractNumId w:val="29"/>
  </w:num>
  <w:num w:numId="35">
    <w:abstractNumId w:val="34"/>
  </w:num>
  <w:num w:numId="36">
    <w:abstractNumId w:val="40"/>
  </w:num>
  <w:num w:numId="37">
    <w:abstractNumId w:val="21"/>
  </w:num>
  <w:num w:numId="38">
    <w:abstractNumId w:val="19"/>
  </w:num>
  <w:num w:numId="39">
    <w:abstractNumId w:val="10"/>
  </w:num>
  <w:num w:numId="40">
    <w:abstractNumId w:val="38"/>
  </w:num>
  <w:num w:numId="41">
    <w:abstractNumId w:val="43"/>
  </w:num>
  <w:num w:numId="42">
    <w:abstractNumId w:val="30"/>
  </w:num>
  <w:num w:numId="43">
    <w:abstractNumId w:val="33"/>
  </w:num>
  <w:num w:numId="44">
    <w:abstractNumId w:val="37"/>
  </w:num>
  <w:num w:numId="45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A3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2C9A"/>
    <w:rsid w:val="00043818"/>
    <w:rsid w:val="00043F03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3DAE"/>
    <w:rsid w:val="00055176"/>
    <w:rsid w:val="000551D1"/>
    <w:rsid w:val="00055D98"/>
    <w:rsid w:val="00056AD3"/>
    <w:rsid w:val="00056C49"/>
    <w:rsid w:val="0005703E"/>
    <w:rsid w:val="00057192"/>
    <w:rsid w:val="00057A71"/>
    <w:rsid w:val="00057BA8"/>
    <w:rsid w:val="00057EE8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4E49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3D1C"/>
    <w:rsid w:val="000C47D4"/>
    <w:rsid w:val="000C4A2E"/>
    <w:rsid w:val="000C4AB0"/>
    <w:rsid w:val="000C4C9E"/>
    <w:rsid w:val="000C50D0"/>
    <w:rsid w:val="000C5674"/>
    <w:rsid w:val="000C5C6B"/>
    <w:rsid w:val="000C60D3"/>
    <w:rsid w:val="000C67A6"/>
    <w:rsid w:val="000C69AA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C2E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6E7B"/>
    <w:rsid w:val="000D734A"/>
    <w:rsid w:val="000E06C9"/>
    <w:rsid w:val="000E0F6E"/>
    <w:rsid w:val="000E12AC"/>
    <w:rsid w:val="000E24B3"/>
    <w:rsid w:val="000E2B6C"/>
    <w:rsid w:val="000E328B"/>
    <w:rsid w:val="000E34F7"/>
    <w:rsid w:val="000E3938"/>
    <w:rsid w:val="000E45D7"/>
    <w:rsid w:val="000E4E79"/>
    <w:rsid w:val="000E4F11"/>
    <w:rsid w:val="000E52DB"/>
    <w:rsid w:val="000E5506"/>
    <w:rsid w:val="000E5B69"/>
    <w:rsid w:val="000E62C1"/>
    <w:rsid w:val="000E62C2"/>
    <w:rsid w:val="000E7AB1"/>
    <w:rsid w:val="000E7B7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A5B"/>
    <w:rsid w:val="00131C62"/>
    <w:rsid w:val="00132058"/>
    <w:rsid w:val="00132579"/>
    <w:rsid w:val="00132790"/>
    <w:rsid w:val="0013284B"/>
    <w:rsid w:val="00132B98"/>
    <w:rsid w:val="001334AB"/>
    <w:rsid w:val="0013401B"/>
    <w:rsid w:val="001341CE"/>
    <w:rsid w:val="00134A18"/>
    <w:rsid w:val="001357EF"/>
    <w:rsid w:val="0013649A"/>
    <w:rsid w:val="00136539"/>
    <w:rsid w:val="00137386"/>
    <w:rsid w:val="00140012"/>
    <w:rsid w:val="001404D4"/>
    <w:rsid w:val="0014220E"/>
    <w:rsid w:val="00142CEF"/>
    <w:rsid w:val="00143254"/>
    <w:rsid w:val="0014333D"/>
    <w:rsid w:val="00144AD1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4F59"/>
    <w:rsid w:val="00155095"/>
    <w:rsid w:val="001555B8"/>
    <w:rsid w:val="00155876"/>
    <w:rsid w:val="00155B99"/>
    <w:rsid w:val="0015620F"/>
    <w:rsid w:val="00157099"/>
    <w:rsid w:val="00157470"/>
    <w:rsid w:val="00157A13"/>
    <w:rsid w:val="001607EA"/>
    <w:rsid w:val="001609FC"/>
    <w:rsid w:val="00161E96"/>
    <w:rsid w:val="00162039"/>
    <w:rsid w:val="00162B94"/>
    <w:rsid w:val="00162F88"/>
    <w:rsid w:val="001630E1"/>
    <w:rsid w:val="00164215"/>
    <w:rsid w:val="001651BB"/>
    <w:rsid w:val="00165366"/>
    <w:rsid w:val="00165545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BA0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7F5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872"/>
    <w:rsid w:val="001B1247"/>
    <w:rsid w:val="001B3309"/>
    <w:rsid w:val="001B3318"/>
    <w:rsid w:val="001B334D"/>
    <w:rsid w:val="001B3930"/>
    <w:rsid w:val="001B438F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688"/>
    <w:rsid w:val="001C0B2C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BDB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B19"/>
    <w:rsid w:val="001E5DFF"/>
    <w:rsid w:val="001E5EBE"/>
    <w:rsid w:val="001E62E1"/>
    <w:rsid w:val="001E685F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81B"/>
    <w:rsid w:val="001F39F3"/>
    <w:rsid w:val="001F3A25"/>
    <w:rsid w:val="001F543C"/>
    <w:rsid w:val="001F59C1"/>
    <w:rsid w:val="001F5C64"/>
    <w:rsid w:val="001F6357"/>
    <w:rsid w:val="001F74D5"/>
    <w:rsid w:val="00200B83"/>
    <w:rsid w:val="00200DD2"/>
    <w:rsid w:val="00201DDD"/>
    <w:rsid w:val="002027C6"/>
    <w:rsid w:val="00202C93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00E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5077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4D9"/>
    <w:rsid w:val="00224776"/>
    <w:rsid w:val="00225A34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8F7"/>
    <w:rsid w:val="00251159"/>
    <w:rsid w:val="00251363"/>
    <w:rsid w:val="0025215D"/>
    <w:rsid w:val="002521F2"/>
    <w:rsid w:val="0025230F"/>
    <w:rsid w:val="00252C12"/>
    <w:rsid w:val="00252EE7"/>
    <w:rsid w:val="00252F22"/>
    <w:rsid w:val="00253AA6"/>
    <w:rsid w:val="00253AD7"/>
    <w:rsid w:val="00254A08"/>
    <w:rsid w:val="00254F7F"/>
    <w:rsid w:val="0025575A"/>
    <w:rsid w:val="00255D63"/>
    <w:rsid w:val="00256050"/>
    <w:rsid w:val="0025674A"/>
    <w:rsid w:val="002572C1"/>
    <w:rsid w:val="00257447"/>
    <w:rsid w:val="002579CE"/>
    <w:rsid w:val="00257F7F"/>
    <w:rsid w:val="002606CF"/>
    <w:rsid w:val="00260C2C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8004D"/>
    <w:rsid w:val="00280269"/>
    <w:rsid w:val="0028071D"/>
    <w:rsid w:val="00280B8E"/>
    <w:rsid w:val="00280BC8"/>
    <w:rsid w:val="00281501"/>
    <w:rsid w:val="00281583"/>
    <w:rsid w:val="00282D0C"/>
    <w:rsid w:val="00283670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F7E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F39"/>
    <w:rsid w:val="002A37C1"/>
    <w:rsid w:val="002A3D0D"/>
    <w:rsid w:val="002A3D92"/>
    <w:rsid w:val="002A3E4F"/>
    <w:rsid w:val="002A4209"/>
    <w:rsid w:val="002A4A62"/>
    <w:rsid w:val="002A4F64"/>
    <w:rsid w:val="002A6444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45B"/>
    <w:rsid w:val="002B685B"/>
    <w:rsid w:val="002B6A73"/>
    <w:rsid w:val="002C09FA"/>
    <w:rsid w:val="002C1845"/>
    <w:rsid w:val="002C19BB"/>
    <w:rsid w:val="002C19E3"/>
    <w:rsid w:val="002C2B1A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7080"/>
    <w:rsid w:val="002C7D27"/>
    <w:rsid w:val="002D0EDC"/>
    <w:rsid w:val="002D291A"/>
    <w:rsid w:val="002D2B9D"/>
    <w:rsid w:val="002D2DC4"/>
    <w:rsid w:val="002D3D34"/>
    <w:rsid w:val="002D489B"/>
    <w:rsid w:val="002D560E"/>
    <w:rsid w:val="002D58DE"/>
    <w:rsid w:val="002D6150"/>
    <w:rsid w:val="002D7077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EA6"/>
    <w:rsid w:val="00300424"/>
    <w:rsid w:val="00301465"/>
    <w:rsid w:val="00301927"/>
    <w:rsid w:val="003019E8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3A54"/>
    <w:rsid w:val="00314159"/>
    <w:rsid w:val="003161C6"/>
    <w:rsid w:val="003165D5"/>
    <w:rsid w:val="003168FE"/>
    <w:rsid w:val="00316A85"/>
    <w:rsid w:val="00316DB9"/>
    <w:rsid w:val="00317197"/>
    <w:rsid w:val="00317614"/>
    <w:rsid w:val="00317A75"/>
    <w:rsid w:val="00317C33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6A3C"/>
    <w:rsid w:val="00326DD8"/>
    <w:rsid w:val="00326F79"/>
    <w:rsid w:val="00327263"/>
    <w:rsid w:val="00327552"/>
    <w:rsid w:val="0032790E"/>
    <w:rsid w:val="00327D3B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B54"/>
    <w:rsid w:val="00336DA0"/>
    <w:rsid w:val="00336E44"/>
    <w:rsid w:val="0033760B"/>
    <w:rsid w:val="00340577"/>
    <w:rsid w:val="00340EE1"/>
    <w:rsid w:val="00341820"/>
    <w:rsid w:val="00342396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594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EB9"/>
    <w:rsid w:val="003621B9"/>
    <w:rsid w:val="0036235C"/>
    <w:rsid w:val="00362704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BB8"/>
    <w:rsid w:val="00372F9F"/>
    <w:rsid w:val="00372FC2"/>
    <w:rsid w:val="003737E0"/>
    <w:rsid w:val="00373B66"/>
    <w:rsid w:val="00376293"/>
    <w:rsid w:val="00376437"/>
    <w:rsid w:val="00376AC5"/>
    <w:rsid w:val="00377025"/>
    <w:rsid w:val="003779BF"/>
    <w:rsid w:val="003779C0"/>
    <w:rsid w:val="00380212"/>
    <w:rsid w:val="003814F9"/>
    <w:rsid w:val="003818CF"/>
    <w:rsid w:val="00382878"/>
    <w:rsid w:val="003829F1"/>
    <w:rsid w:val="00384930"/>
    <w:rsid w:val="00384A76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72A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A04C5"/>
    <w:rsid w:val="003A159F"/>
    <w:rsid w:val="003A1615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D70"/>
    <w:rsid w:val="003B03A1"/>
    <w:rsid w:val="003B0BA9"/>
    <w:rsid w:val="003B0DF4"/>
    <w:rsid w:val="003B0F04"/>
    <w:rsid w:val="003B18B1"/>
    <w:rsid w:val="003B1A8F"/>
    <w:rsid w:val="003B1CE6"/>
    <w:rsid w:val="003B2038"/>
    <w:rsid w:val="003B2382"/>
    <w:rsid w:val="003B2AF4"/>
    <w:rsid w:val="003B3174"/>
    <w:rsid w:val="003B3604"/>
    <w:rsid w:val="003B3681"/>
    <w:rsid w:val="003B390B"/>
    <w:rsid w:val="003B3CD7"/>
    <w:rsid w:val="003B3F59"/>
    <w:rsid w:val="003B40A9"/>
    <w:rsid w:val="003B45DD"/>
    <w:rsid w:val="003B4B45"/>
    <w:rsid w:val="003B4E76"/>
    <w:rsid w:val="003B5581"/>
    <w:rsid w:val="003B5616"/>
    <w:rsid w:val="003B5F06"/>
    <w:rsid w:val="003B6186"/>
    <w:rsid w:val="003B637B"/>
    <w:rsid w:val="003B657D"/>
    <w:rsid w:val="003B6AE3"/>
    <w:rsid w:val="003B6DD4"/>
    <w:rsid w:val="003C0032"/>
    <w:rsid w:val="003C021C"/>
    <w:rsid w:val="003C221F"/>
    <w:rsid w:val="003C244B"/>
    <w:rsid w:val="003C24C8"/>
    <w:rsid w:val="003C2825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6EB8"/>
    <w:rsid w:val="003C74ED"/>
    <w:rsid w:val="003C7666"/>
    <w:rsid w:val="003C7880"/>
    <w:rsid w:val="003C7C16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4FC"/>
    <w:rsid w:val="003D68C5"/>
    <w:rsid w:val="003D72DE"/>
    <w:rsid w:val="003D7E2C"/>
    <w:rsid w:val="003E04F0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8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3F73FA"/>
    <w:rsid w:val="004001C1"/>
    <w:rsid w:val="0040071C"/>
    <w:rsid w:val="004007FF"/>
    <w:rsid w:val="004010AC"/>
    <w:rsid w:val="0040130D"/>
    <w:rsid w:val="00401C8C"/>
    <w:rsid w:val="004038B8"/>
    <w:rsid w:val="004039D6"/>
    <w:rsid w:val="00403F67"/>
    <w:rsid w:val="00404422"/>
    <w:rsid w:val="004044C3"/>
    <w:rsid w:val="00405744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595C"/>
    <w:rsid w:val="00416568"/>
    <w:rsid w:val="004170A0"/>
    <w:rsid w:val="00417419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5055"/>
    <w:rsid w:val="0043506F"/>
    <w:rsid w:val="004367C0"/>
    <w:rsid w:val="0043754B"/>
    <w:rsid w:val="00437A5B"/>
    <w:rsid w:val="00437B27"/>
    <w:rsid w:val="00437D7D"/>
    <w:rsid w:val="00437DBF"/>
    <w:rsid w:val="00440147"/>
    <w:rsid w:val="004407A6"/>
    <w:rsid w:val="004427AB"/>
    <w:rsid w:val="00443145"/>
    <w:rsid w:val="0044480E"/>
    <w:rsid w:val="00444F83"/>
    <w:rsid w:val="004456E0"/>
    <w:rsid w:val="00445C9D"/>
    <w:rsid w:val="004461D3"/>
    <w:rsid w:val="00446401"/>
    <w:rsid w:val="00446E82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B70"/>
    <w:rsid w:val="00453E64"/>
    <w:rsid w:val="00454465"/>
    <w:rsid w:val="00455C53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363"/>
    <w:rsid w:val="00465614"/>
    <w:rsid w:val="00465981"/>
    <w:rsid w:val="00466551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63A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A1"/>
    <w:rsid w:val="004B2D40"/>
    <w:rsid w:val="004B4162"/>
    <w:rsid w:val="004B4FB7"/>
    <w:rsid w:val="004B5252"/>
    <w:rsid w:val="004B5AFD"/>
    <w:rsid w:val="004B6289"/>
    <w:rsid w:val="004B687A"/>
    <w:rsid w:val="004B6FB2"/>
    <w:rsid w:val="004B75D1"/>
    <w:rsid w:val="004B7A69"/>
    <w:rsid w:val="004B7E91"/>
    <w:rsid w:val="004C0182"/>
    <w:rsid w:val="004C030F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AD4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C6B"/>
    <w:rsid w:val="004E7F0F"/>
    <w:rsid w:val="004F00AA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3C39"/>
    <w:rsid w:val="005050AC"/>
    <w:rsid w:val="005052A5"/>
    <w:rsid w:val="00505984"/>
    <w:rsid w:val="00505A63"/>
    <w:rsid w:val="00506E5C"/>
    <w:rsid w:val="00510497"/>
    <w:rsid w:val="005104B0"/>
    <w:rsid w:val="005104D0"/>
    <w:rsid w:val="00510B05"/>
    <w:rsid w:val="005111E4"/>
    <w:rsid w:val="00511566"/>
    <w:rsid w:val="00511AF5"/>
    <w:rsid w:val="00512F5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373FB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16A1"/>
    <w:rsid w:val="005820EF"/>
    <w:rsid w:val="005835CB"/>
    <w:rsid w:val="00583B95"/>
    <w:rsid w:val="0058438E"/>
    <w:rsid w:val="00584D47"/>
    <w:rsid w:val="005855D7"/>
    <w:rsid w:val="00585810"/>
    <w:rsid w:val="00585A90"/>
    <w:rsid w:val="005865BA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7B0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305"/>
    <w:rsid w:val="00596426"/>
    <w:rsid w:val="005967C5"/>
    <w:rsid w:val="00597B9C"/>
    <w:rsid w:val="005A0045"/>
    <w:rsid w:val="005A0D70"/>
    <w:rsid w:val="005A13E9"/>
    <w:rsid w:val="005A23D9"/>
    <w:rsid w:val="005A27BB"/>
    <w:rsid w:val="005A30A7"/>
    <w:rsid w:val="005A314E"/>
    <w:rsid w:val="005A3D8F"/>
    <w:rsid w:val="005A4801"/>
    <w:rsid w:val="005A4DAA"/>
    <w:rsid w:val="005A59F3"/>
    <w:rsid w:val="005A5B85"/>
    <w:rsid w:val="005A5D06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22BD"/>
    <w:rsid w:val="005B2A1D"/>
    <w:rsid w:val="005B2E68"/>
    <w:rsid w:val="005B42FA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2C53"/>
    <w:rsid w:val="005C364D"/>
    <w:rsid w:val="005C4348"/>
    <w:rsid w:val="005C448F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46"/>
    <w:rsid w:val="005F546A"/>
    <w:rsid w:val="005F5C6C"/>
    <w:rsid w:val="005F5F19"/>
    <w:rsid w:val="005F6124"/>
    <w:rsid w:val="005F6F33"/>
    <w:rsid w:val="005F730C"/>
    <w:rsid w:val="005F78B9"/>
    <w:rsid w:val="005F791F"/>
    <w:rsid w:val="005F7ED9"/>
    <w:rsid w:val="00600CAF"/>
    <w:rsid w:val="00600CC0"/>
    <w:rsid w:val="006011E4"/>
    <w:rsid w:val="00601229"/>
    <w:rsid w:val="00601C8A"/>
    <w:rsid w:val="00602549"/>
    <w:rsid w:val="00602C5E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61C9"/>
    <w:rsid w:val="006062B7"/>
    <w:rsid w:val="006062EA"/>
    <w:rsid w:val="00606D5D"/>
    <w:rsid w:val="00607D15"/>
    <w:rsid w:val="00610FD4"/>
    <w:rsid w:val="0061114A"/>
    <w:rsid w:val="00611DFF"/>
    <w:rsid w:val="00611E0C"/>
    <w:rsid w:val="006122B8"/>
    <w:rsid w:val="00612AA9"/>
    <w:rsid w:val="00612FBD"/>
    <w:rsid w:val="006137E5"/>
    <w:rsid w:val="00613B19"/>
    <w:rsid w:val="006141BA"/>
    <w:rsid w:val="006144BF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D"/>
    <w:rsid w:val="006325E9"/>
    <w:rsid w:val="00634266"/>
    <w:rsid w:val="006347F3"/>
    <w:rsid w:val="00634AFF"/>
    <w:rsid w:val="00635ACB"/>
    <w:rsid w:val="006361A5"/>
    <w:rsid w:val="00636A7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628C"/>
    <w:rsid w:val="00656784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0B3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4CD1"/>
    <w:rsid w:val="006854AA"/>
    <w:rsid w:val="006858AC"/>
    <w:rsid w:val="00685DD8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262"/>
    <w:rsid w:val="00696EA9"/>
    <w:rsid w:val="00697898"/>
    <w:rsid w:val="006A2247"/>
    <w:rsid w:val="006A23B1"/>
    <w:rsid w:val="006A275C"/>
    <w:rsid w:val="006A29B3"/>
    <w:rsid w:val="006A2E6F"/>
    <w:rsid w:val="006A3AC7"/>
    <w:rsid w:val="006A3C74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2BF"/>
    <w:rsid w:val="006B3549"/>
    <w:rsid w:val="006B36B8"/>
    <w:rsid w:val="006B401E"/>
    <w:rsid w:val="006B43DD"/>
    <w:rsid w:val="006B54BF"/>
    <w:rsid w:val="006B62A4"/>
    <w:rsid w:val="006B6536"/>
    <w:rsid w:val="006B7369"/>
    <w:rsid w:val="006B7AE0"/>
    <w:rsid w:val="006B7B27"/>
    <w:rsid w:val="006C007B"/>
    <w:rsid w:val="006C04DF"/>
    <w:rsid w:val="006C0670"/>
    <w:rsid w:val="006C0CF3"/>
    <w:rsid w:val="006C2FA1"/>
    <w:rsid w:val="006C3131"/>
    <w:rsid w:val="006C31A2"/>
    <w:rsid w:val="006C3248"/>
    <w:rsid w:val="006C3899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4FFA"/>
    <w:rsid w:val="006F6666"/>
    <w:rsid w:val="006F6EB9"/>
    <w:rsid w:val="006F7154"/>
    <w:rsid w:val="006F74EB"/>
    <w:rsid w:val="007003D1"/>
    <w:rsid w:val="007012D8"/>
    <w:rsid w:val="007013BA"/>
    <w:rsid w:val="00702835"/>
    <w:rsid w:val="00702BCB"/>
    <w:rsid w:val="00702C41"/>
    <w:rsid w:val="0070342C"/>
    <w:rsid w:val="00703461"/>
    <w:rsid w:val="0070399E"/>
    <w:rsid w:val="00703CB3"/>
    <w:rsid w:val="00704979"/>
    <w:rsid w:val="00705273"/>
    <w:rsid w:val="00705824"/>
    <w:rsid w:val="00705B23"/>
    <w:rsid w:val="00706A1E"/>
    <w:rsid w:val="007078A5"/>
    <w:rsid w:val="0071013D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640E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C26"/>
    <w:rsid w:val="00727CD8"/>
    <w:rsid w:val="007309E7"/>
    <w:rsid w:val="00730BBD"/>
    <w:rsid w:val="0073100B"/>
    <w:rsid w:val="00733143"/>
    <w:rsid w:val="0073361F"/>
    <w:rsid w:val="007339BE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7EC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483"/>
    <w:rsid w:val="007607AC"/>
    <w:rsid w:val="00761539"/>
    <w:rsid w:val="00761DEE"/>
    <w:rsid w:val="0076237B"/>
    <w:rsid w:val="00763132"/>
    <w:rsid w:val="00763593"/>
    <w:rsid w:val="00763783"/>
    <w:rsid w:val="00763D7F"/>
    <w:rsid w:val="007651DB"/>
    <w:rsid w:val="007652B3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6170"/>
    <w:rsid w:val="0078657A"/>
    <w:rsid w:val="007876C0"/>
    <w:rsid w:val="00787CF5"/>
    <w:rsid w:val="00787EC6"/>
    <w:rsid w:val="00791404"/>
    <w:rsid w:val="00791849"/>
    <w:rsid w:val="00792797"/>
    <w:rsid w:val="00793AF6"/>
    <w:rsid w:val="00794159"/>
    <w:rsid w:val="0079472B"/>
    <w:rsid w:val="00794F00"/>
    <w:rsid w:val="00795281"/>
    <w:rsid w:val="00795F44"/>
    <w:rsid w:val="007962A2"/>
    <w:rsid w:val="0079731D"/>
    <w:rsid w:val="0079741C"/>
    <w:rsid w:val="0079793C"/>
    <w:rsid w:val="007979B0"/>
    <w:rsid w:val="00797F81"/>
    <w:rsid w:val="007A1A43"/>
    <w:rsid w:val="007A1D42"/>
    <w:rsid w:val="007A21AF"/>
    <w:rsid w:val="007A2814"/>
    <w:rsid w:val="007A29B5"/>
    <w:rsid w:val="007A3386"/>
    <w:rsid w:val="007A3952"/>
    <w:rsid w:val="007A3E54"/>
    <w:rsid w:val="007A3F41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725B"/>
    <w:rsid w:val="007D0B0F"/>
    <w:rsid w:val="007D0E5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49F0"/>
    <w:rsid w:val="007D51CF"/>
    <w:rsid w:val="007D5C8F"/>
    <w:rsid w:val="007D6511"/>
    <w:rsid w:val="007D6DD1"/>
    <w:rsid w:val="007D7AAA"/>
    <w:rsid w:val="007E012E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39F2"/>
    <w:rsid w:val="0080456B"/>
    <w:rsid w:val="00804889"/>
    <w:rsid w:val="00805283"/>
    <w:rsid w:val="00805799"/>
    <w:rsid w:val="00805888"/>
    <w:rsid w:val="00805A24"/>
    <w:rsid w:val="00807606"/>
    <w:rsid w:val="0080780F"/>
    <w:rsid w:val="00807B54"/>
    <w:rsid w:val="0081017D"/>
    <w:rsid w:val="0081095B"/>
    <w:rsid w:val="008109EC"/>
    <w:rsid w:val="00810D0A"/>
    <w:rsid w:val="00811954"/>
    <w:rsid w:val="00811DCC"/>
    <w:rsid w:val="00811FAE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D39"/>
    <w:rsid w:val="00821DC0"/>
    <w:rsid w:val="00822065"/>
    <w:rsid w:val="0082232F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5211"/>
    <w:rsid w:val="00835A24"/>
    <w:rsid w:val="00835BF5"/>
    <w:rsid w:val="00835D48"/>
    <w:rsid w:val="00835FC8"/>
    <w:rsid w:val="0084026E"/>
    <w:rsid w:val="0084063D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48D"/>
    <w:rsid w:val="00853AAD"/>
    <w:rsid w:val="00855A6A"/>
    <w:rsid w:val="00855C20"/>
    <w:rsid w:val="00856795"/>
    <w:rsid w:val="0085691A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7010A"/>
    <w:rsid w:val="008701B8"/>
    <w:rsid w:val="00870C38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7A6"/>
    <w:rsid w:val="008809C6"/>
    <w:rsid w:val="00880B6A"/>
    <w:rsid w:val="0088114A"/>
    <w:rsid w:val="0088130D"/>
    <w:rsid w:val="00881BE3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1495"/>
    <w:rsid w:val="0089265D"/>
    <w:rsid w:val="00892910"/>
    <w:rsid w:val="008933F0"/>
    <w:rsid w:val="008939F5"/>
    <w:rsid w:val="008942B3"/>
    <w:rsid w:val="00894CB1"/>
    <w:rsid w:val="008955C5"/>
    <w:rsid w:val="00895935"/>
    <w:rsid w:val="00895ACB"/>
    <w:rsid w:val="00895E05"/>
    <w:rsid w:val="00895F48"/>
    <w:rsid w:val="00896095"/>
    <w:rsid w:val="008964CB"/>
    <w:rsid w:val="008973B1"/>
    <w:rsid w:val="00897569"/>
    <w:rsid w:val="008A04F1"/>
    <w:rsid w:val="008A12DD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544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26D"/>
    <w:rsid w:val="008B563E"/>
    <w:rsid w:val="008B56FC"/>
    <w:rsid w:val="008B6404"/>
    <w:rsid w:val="008B646E"/>
    <w:rsid w:val="008B65F6"/>
    <w:rsid w:val="008B683A"/>
    <w:rsid w:val="008B726C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B43"/>
    <w:rsid w:val="008C72B4"/>
    <w:rsid w:val="008C758A"/>
    <w:rsid w:val="008C7A3B"/>
    <w:rsid w:val="008D0377"/>
    <w:rsid w:val="008D0914"/>
    <w:rsid w:val="008D1143"/>
    <w:rsid w:val="008D1179"/>
    <w:rsid w:val="008D1860"/>
    <w:rsid w:val="008D1CB2"/>
    <w:rsid w:val="008D1DB1"/>
    <w:rsid w:val="008D1DF9"/>
    <w:rsid w:val="008D2122"/>
    <w:rsid w:val="008D21AD"/>
    <w:rsid w:val="008D24DC"/>
    <w:rsid w:val="008D25CE"/>
    <w:rsid w:val="008D2713"/>
    <w:rsid w:val="008D40B0"/>
    <w:rsid w:val="008D4682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B97"/>
    <w:rsid w:val="00917284"/>
    <w:rsid w:val="0091728F"/>
    <w:rsid w:val="00917B8A"/>
    <w:rsid w:val="009208DF"/>
    <w:rsid w:val="0092152E"/>
    <w:rsid w:val="00921681"/>
    <w:rsid w:val="0092168E"/>
    <w:rsid w:val="00921DC4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5AE"/>
    <w:rsid w:val="009416EE"/>
    <w:rsid w:val="00941980"/>
    <w:rsid w:val="00941ED6"/>
    <w:rsid w:val="0094202B"/>
    <w:rsid w:val="009421AA"/>
    <w:rsid w:val="0094227D"/>
    <w:rsid w:val="00942E7B"/>
    <w:rsid w:val="009433A1"/>
    <w:rsid w:val="00945462"/>
    <w:rsid w:val="00945C8D"/>
    <w:rsid w:val="00945E05"/>
    <w:rsid w:val="009466EB"/>
    <w:rsid w:val="009467A6"/>
    <w:rsid w:val="00946CC5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2A9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60860"/>
    <w:rsid w:val="0096095A"/>
    <w:rsid w:val="00960A91"/>
    <w:rsid w:val="00961048"/>
    <w:rsid w:val="0096125D"/>
    <w:rsid w:val="00961B06"/>
    <w:rsid w:val="00961DC1"/>
    <w:rsid w:val="009625DC"/>
    <w:rsid w:val="0096289D"/>
    <w:rsid w:val="009630AA"/>
    <w:rsid w:val="00963C3C"/>
    <w:rsid w:val="009646AF"/>
    <w:rsid w:val="0096483C"/>
    <w:rsid w:val="009648A0"/>
    <w:rsid w:val="00965732"/>
    <w:rsid w:val="009657B5"/>
    <w:rsid w:val="00965C8B"/>
    <w:rsid w:val="00965F8A"/>
    <w:rsid w:val="009660C7"/>
    <w:rsid w:val="00966FEC"/>
    <w:rsid w:val="00967DD6"/>
    <w:rsid w:val="00970D8F"/>
    <w:rsid w:val="00971087"/>
    <w:rsid w:val="00971E82"/>
    <w:rsid w:val="00971F87"/>
    <w:rsid w:val="009724E6"/>
    <w:rsid w:val="0097278C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6612"/>
    <w:rsid w:val="009967E8"/>
    <w:rsid w:val="00996C7E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21D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37A"/>
    <w:rsid w:val="009C569A"/>
    <w:rsid w:val="009C6718"/>
    <w:rsid w:val="009C6936"/>
    <w:rsid w:val="009C72E7"/>
    <w:rsid w:val="009D02DE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E1B"/>
    <w:rsid w:val="009D6837"/>
    <w:rsid w:val="009D691A"/>
    <w:rsid w:val="009D739F"/>
    <w:rsid w:val="009D7F76"/>
    <w:rsid w:val="009E02F6"/>
    <w:rsid w:val="009E0543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94B"/>
    <w:rsid w:val="00A00B85"/>
    <w:rsid w:val="00A00E6B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3AE9"/>
    <w:rsid w:val="00A042DC"/>
    <w:rsid w:val="00A043FB"/>
    <w:rsid w:val="00A04A0F"/>
    <w:rsid w:val="00A04E4E"/>
    <w:rsid w:val="00A056A3"/>
    <w:rsid w:val="00A05830"/>
    <w:rsid w:val="00A067B4"/>
    <w:rsid w:val="00A06AF1"/>
    <w:rsid w:val="00A076DB"/>
    <w:rsid w:val="00A07903"/>
    <w:rsid w:val="00A103FB"/>
    <w:rsid w:val="00A10B04"/>
    <w:rsid w:val="00A112AD"/>
    <w:rsid w:val="00A11ACB"/>
    <w:rsid w:val="00A120D0"/>
    <w:rsid w:val="00A129E1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C55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2F27"/>
    <w:rsid w:val="00A3350E"/>
    <w:rsid w:val="00A3393C"/>
    <w:rsid w:val="00A3394E"/>
    <w:rsid w:val="00A33EB8"/>
    <w:rsid w:val="00A34A95"/>
    <w:rsid w:val="00A35384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1357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BE6"/>
    <w:rsid w:val="00A7453A"/>
    <w:rsid w:val="00A745F1"/>
    <w:rsid w:val="00A74722"/>
    <w:rsid w:val="00A7565D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311C"/>
    <w:rsid w:val="00A83E45"/>
    <w:rsid w:val="00A83F34"/>
    <w:rsid w:val="00A84312"/>
    <w:rsid w:val="00A84C5A"/>
    <w:rsid w:val="00A8586E"/>
    <w:rsid w:val="00A85D5E"/>
    <w:rsid w:val="00A85FAE"/>
    <w:rsid w:val="00A86ED5"/>
    <w:rsid w:val="00A87131"/>
    <w:rsid w:val="00A87833"/>
    <w:rsid w:val="00A87AA8"/>
    <w:rsid w:val="00A87F57"/>
    <w:rsid w:val="00A9056D"/>
    <w:rsid w:val="00A907B8"/>
    <w:rsid w:val="00A90A72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288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A0AFE"/>
    <w:rsid w:val="00AA1872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7CF"/>
    <w:rsid w:val="00AC0CE2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0F18"/>
    <w:rsid w:val="00AE111E"/>
    <w:rsid w:val="00AE2179"/>
    <w:rsid w:val="00AE2BFE"/>
    <w:rsid w:val="00AE39A1"/>
    <w:rsid w:val="00AE4E22"/>
    <w:rsid w:val="00AE5CF2"/>
    <w:rsid w:val="00AE5FBA"/>
    <w:rsid w:val="00AE60D2"/>
    <w:rsid w:val="00AE6BA8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4286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E0C"/>
    <w:rsid w:val="00B13256"/>
    <w:rsid w:val="00B141C9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7EB"/>
    <w:rsid w:val="00B20C57"/>
    <w:rsid w:val="00B214E8"/>
    <w:rsid w:val="00B21C16"/>
    <w:rsid w:val="00B21DBE"/>
    <w:rsid w:val="00B21E19"/>
    <w:rsid w:val="00B22341"/>
    <w:rsid w:val="00B22476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27CC2"/>
    <w:rsid w:val="00B3093F"/>
    <w:rsid w:val="00B30D57"/>
    <w:rsid w:val="00B31AB2"/>
    <w:rsid w:val="00B333B1"/>
    <w:rsid w:val="00B3374E"/>
    <w:rsid w:val="00B33810"/>
    <w:rsid w:val="00B33AC9"/>
    <w:rsid w:val="00B343D0"/>
    <w:rsid w:val="00B35192"/>
    <w:rsid w:val="00B35443"/>
    <w:rsid w:val="00B3586E"/>
    <w:rsid w:val="00B359F9"/>
    <w:rsid w:val="00B35A3C"/>
    <w:rsid w:val="00B379D7"/>
    <w:rsid w:val="00B40358"/>
    <w:rsid w:val="00B40398"/>
    <w:rsid w:val="00B409F6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47B92"/>
    <w:rsid w:val="00B50102"/>
    <w:rsid w:val="00B50404"/>
    <w:rsid w:val="00B5061C"/>
    <w:rsid w:val="00B51078"/>
    <w:rsid w:val="00B52652"/>
    <w:rsid w:val="00B52FC2"/>
    <w:rsid w:val="00B52FDD"/>
    <w:rsid w:val="00B533B8"/>
    <w:rsid w:val="00B53F65"/>
    <w:rsid w:val="00B548A1"/>
    <w:rsid w:val="00B54C12"/>
    <w:rsid w:val="00B5539B"/>
    <w:rsid w:val="00B564C6"/>
    <w:rsid w:val="00B56C1A"/>
    <w:rsid w:val="00B57A40"/>
    <w:rsid w:val="00B57CB6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137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B7F"/>
    <w:rsid w:val="00B74E7E"/>
    <w:rsid w:val="00B753C6"/>
    <w:rsid w:val="00B75611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90E"/>
    <w:rsid w:val="00B865C5"/>
    <w:rsid w:val="00B87902"/>
    <w:rsid w:val="00B90ECC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66F"/>
    <w:rsid w:val="00B95DF2"/>
    <w:rsid w:val="00B96AD7"/>
    <w:rsid w:val="00B97220"/>
    <w:rsid w:val="00B97906"/>
    <w:rsid w:val="00B97CB1"/>
    <w:rsid w:val="00BA098B"/>
    <w:rsid w:val="00BA0C5A"/>
    <w:rsid w:val="00BA0D83"/>
    <w:rsid w:val="00BA0FA0"/>
    <w:rsid w:val="00BA128F"/>
    <w:rsid w:val="00BA17F6"/>
    <w:rsid w:val="00BA202D"/>
    <w:rsid w:val="00BA2AC9"/>
    <w:rsid w:val="00BA320E"/>
    <w:rsid w:val="00BA35B5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225D"/>
    <w:rsid w:val="00BD2647"/>
    <w:rsid w:val="00BD2975"/>
    <w:rsid w:val="00BD2994"/>
    <w:rsid w:val="00BD38A4"/>
    <w:rsid w:val="00BD4E11"/>
    <w:rsid w:val="00BD5372"/>
    <w:rsid w:val="00BD5721"/>
    <w:rsid w:val="00BD65E3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B0E"/>
    <w:rsid w:val="00BE7C3A"/>
    <w:rsid w:val="00BE7E05"/>
    <w:rsid w:val="00BE7EFA"/>
    <w:rsid w:val="00BF0668"/>
    <w:rsid w:val="00BF06E5"/>
    <w:rsid w:val="00BF0C27"/>
    <w:rsid w:val="00BF0F78"/>
    <w:rsid w:val="00BF14BF"/>
    <w:rsid w:val="00BF2BA4"/>
    <w:rsid w:val="00BF2CC5"/>
    <w:rsid w:val="00BF3A75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824"/>
    <w:rsid w:val="00C11B09"/>
    <w:rsid w:val="00C11D83"/>
    <w:rsid w:val="00C13DAB"/>
    <w:rsid w:val="00C14232"/>
    <w:rsid w:val="00C14350"/>
    <w:rsid w:val="00C1436E"/>
    <w:rsid w:val="00C14AA5"/>
    <w:rsid w:val="00C1519E"/>
    <w:rsid w:val="00C1577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403"/>
    <w:rsid w:val="00C24BE6"/>
    <w:rsid w:val="00C24DDF"/>
    <w:rsid w:val="00C252FA"/>
    <w:rsid w:val="00C2554C"/>
    <w:rsid w:val="00C25A1F"/>
    <w:rsid w:val="00C27588"/>
    <w:rsid w:val="00C275D3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5DA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491"/>
    <w:rsid w:val="00C41F7D"/>
    <w:rsid w:val="00C420C5"/>
    <w:rsid w:val="00C42491"/>
    <w:rsid w:val="00C4325C"/>
    <w:rsid w:val="00C4416C"/>
    <w:rsid w:val="00C4447F"/>
    <w:rsid w:val="00C45BE7"/>
    <w:rsid w:val="00C45C72"/>
    <w:rsid w:val="00C47A6F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4FB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661"/>
    <w:rsid w:val="00C93BF1"/>
    <w:rsid w:val="00C93EBB"/>
    <w:rsid w:val="00C93F12"/>
    <w:rsid w:val="00C94B93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BF7"/>
    <w:rsid w:val="00CA60E4"/>
    <w:rsid w:val="00CA659B"/>
    <w:rsid w:val="00CA667F"/>
    <w:rsid w:val="00CA74E8"/>
    <w:rsid w:val="00CA7879"/>
    <w:rsid w:val="00CA78A5"/>
    <w:rsid w:val="00CA7B70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5A78"/>
    <w:rsid w:val="00CC0202"/>
    <w:rsid w:val="00CC139D"/>
    <w:rsid w:val="00CC2750"/>
    <w:rsid w:val="00CC276E"/>
    <w:rsid w:val="00CC2C4B"/>
    <w:rsid w:val="00CC4356"/>
    <w:rsid w:val="00CC43A8"/>
    <w:rsid w:val="00CC4AAB"/>
    <w:rsid w:val="00CC4E1F"/>
    <w:rsid w:val="00CC5802"/>
    <w:rsid w:val="00CC5A4A"/>
    <w:rsid w:val="00CC627F"/>
    <w:rsid w:val="00CC67CB"/>
    <w:rsid w:val="00CC6A1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EF4"/>
    <w:rsid w:val="00CD36BF"/>
    <w:rsid w:val="00CD38DC"/>
    <w:rsid w:val="00CD3DA9"/>
    <w:rsid w:val="00CD408E"/>
    <w:rsid w:val="00CD4393"/>
    <w:rsid w:val="00CD445A"/>
    <w:rsid w:val="00CD458D"/>
    <w:rsid w:val="00CD45B0"/>
    <w:rsid w:val="00CD4AAC"/>
    <w:rsid w:val="00CD4FA8"/>
    <w:rsid w:val="00CD61F0"/>
    <w:rsid w:val="00CD68D0"/>
    <w:rsid w:val="00CD76B0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4E4E"/>
    <w:rsid w:val="00CE5971"/>
    <w:rsid w:val="00CE5B04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BE6"/>
    <w:rsid w:val="00CF540E"/>
    <w:rsid w:val="00CF6750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DA8"/>
    <w:rsid w:val="00D07724"/>
    <w:rsid w:val="00D07EDB"/>
    <w:rsid w:val="00D114F5"/>
    <w:rsid w:val="00D1164A"/>
    <w:rsid w:val="00D1198D"/>
    <w:rsid w:val="00D12F42"/>
    <w:rsid w:val="00D13266"/>
    <w:rsid w:val="00D13781"/>
    <w:rsid w:val="00D1391C"/>
    <w:rsid w:val="00D1391D"/>
    <w:rsid w:val="00D144CC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5278"/>
    <w:rsid w:val="00D360FE"/>
    <w:rsid w:val="00D36ADC"/>
    <w:rsid w:val="00D36D12"/>
    <w:rsid w:val="00D36D18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2E3"/>
    <w:rsid w:val="00D43728"/>
    <w:rsid w:val="00D44419"/>
    <w:rsid w:val="00D44669"/>
    <w:rsid w:val="00D44A78"/>
    <w:rsid w:val="00D476D0"/>
    <w:rsid w:val="00D477AC"/>
    <w:rsid w:val="00D47AE5"/>
    <w:rsid w:val="00D47EA7"/>
    <w:rsid w:val="00D50AC6"/>
    <w:rsid w:val="00D50F19"/>
    <w:rsid w:val="00D514BC"/>
    <w:rsid w:val="00D522CD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28A7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840"/>
    <w:rsid w:val="00D70B9E"/>
    <w:rsid w:val="00D70BF5"/>
    <w:rsid w:val="00D70C74"/>
    <w:rsid w:val="00D71636"/>
    <w:rsid w:val="00D71747"/>
    <w:rsid w:val="00D71D0D"/>
    <w:rsid w:val="00D7273A"/>
    <w:rsid w:val="00D72925"/>
    <w:rsid w:val="00D72B22"/>
    <w:rsid w:val="00D72EA8"/>
    <w:rsid w:val="00D7311D"/>
    <w:rsid w:val="00D73B3E"/>
    <w:rsid w:val="00D7441B"/>
    <w:rsid w:val="00D745D6"/>
    <w:rsid w:val="00D74859"/>
    <w:rsid w:val="00D749C7"/>
    <w:rsid w:val="00D75231"/>
    <w:rsid w:val="00D75BB6"/>
    <w:rsid w:val="00D75DA4"/>
    <w:rsid w:val="00D768C0"/>
    <w:rsid w:val="00D76EF3"/>
    <w:rsid w:val="00D77133"/>
    <w:rsid w:val="00D771C4"/>
    <w:rsid w:val="00D7780C"/>
    <w:rsid w:val="00D80087"/>
    <w:rsid w:val="00D802A7"/>
    <w:rsid w:val="00D808FD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900C4"/>
    <w:rsid w:val="00D9037E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A08AD"/>
    <w:rsid w:val="00DA171F"/>
    <w:rsid w:val="00DA1951"/>
    <w:rsid w:val="00DA1D43"/>
    <w:rsid w:val="00DA2012"/>
    <w:rsid w:val="00DA24A1"/>
    <w:rsid w:val="00DA2EE3"/>
    <w:rsid w:val="00DA3A32"/>
    <w:rsid w:val="00DA3BCA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9A6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2B66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F21"/>
    <w:rsid w:val="00DB7100"/>
    <w:rsid w:val="00DC0958"/>
    <w:rsid w:val="00DC0F9B"/>
    <w:rsid w:val="00DC1465"/>
    <w:rsid w:val="00DC161F"/>
    <w:rsid w:val="00DC1838"/>
    <w:rsid w:val="00DC1B94"/>
    <w:rsid w:val="00DC1BC2"/>
    <w:rsid w:val="00DC205E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6225"/>
    <w:rsid w:val="00DC6839"/>
    <w:rsid w:val="00DC69EA"/>
    <w:rsid w:val="00DC6C89"/>
    <w:rsid w:val="00DC708D"/>
    <w:rsid w:val="00DC74E4"/>
    <w:rsid w:val="00DC752D"/>
    <w:rsid w:val="00DC758C"/>
    <w:rsid w:val="00DC7F57"/>
    <w:rsid w:val="00DD0416"/>
    <w:rsid w:val="00DD0418"/>
    <w:rsid w:val="00DD051D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E03B3"/>
    <w:rsid w:val="00DE06BE"/>
    <w:rsid w:val="00DE07D2"/>
    <w:rsid w:val="00DE1706"/>
    <w:rsid w:val="00DE18C4"/>
    <w:rsid w:val="00DE1B44"/>
    <w:rsid w:val="00DE1CEF"/>
    <w:rsid w:val="00DE1DAB"/>
    <w:rsid w:val="00DE2A20"/>
    <w:rsid w:val="00DE55A6"/>
    <w:rsid w:val="00DE56B5"/>
    <w:rsid w:val="00DE5801"/>
    <w:rsid w:val="00DE5864"/>
    <w:rsid w:val="00DE5B24"/>
    <w:rsid w:val="00DE687B"/>
    <w:rsid w:val="00DE7201"/>
    <w:rsid w:val="00DE73B9"/>
    <w:rsid w:val="00DE7C27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913"/>
    <w:rsid w:val="00DF65C1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3803"/>
    <w:rsid w:val="00E1485F"/>
    <w:rsid w:val="00E14B60"/>
    <w:rsid w:val="00E14BE8"/>
    <w:rsid w:val="00E14DA4"/>
    <w:rsid w:val="00E158E5"/>
    <w:rsid w:val="00E162F5"/>
    <w:rsid w:val="00E163B8"/>
    <w:rsid w:val="00E165C1"/>
    <w:rsid w:val="00E16FE2"/>
    <w:rsid w:val="00E17CD7"/>
    <w:rsid w:val="00E17E51"/>
    <w:rsid w:val="00E20476"/>
    <w:rsid w:val="00E208A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843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37456"/>
    <w:rsid w:val="00E40307"/>
    <w:rsid w:val="00E40ACA"/>
    <w:rsid w:val="00E41479"/>
    <w:rsid w:val="00E41E34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6DB8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F6F"/>
    <w:rsid w:val="00E573F9"/>
    <w:rsid w:val="00E57BE9"/>
    <w:rsid w:val="00E60916"/>
    <w:rsid w:val="00E60967"/>
    <w:rsid w:val="00E60ACA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AE1"/>
    <w:rsid w:val="00E672A1"/>
    <w:rsid w:val="00E7085C"/>
    <w:rsid w:val="00E70FF9"/>
    <w:rsid w:val="00E71CE0"/>
    <w:rsid w:val="00E7260F"/>
    <w:rsid w:val="00E7321B"/>
    <w:rsid w:val="00E73699"/>
    <w:rsid w:val="00E737EA"/>
    <w:rsid w:val="00E7390E"/>
    <w:rsid w:val="00E746F4"/>
    <w:rsid w:val="00E74883"/>
    <w:rsid w:val="00E74A17"/>
    <w:rsid w:val="00E7530A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070F"/>
    <w:rsid w:val="00E90C04"/>
    <w:rsid w:val="00E92940"/>
    <w:rsid w:val="00E92ECE"/>
    <w:rsid w:val="00E92F0C"/>
    <w:rsid w:val="00E932E5"/>
    <w:rsid w:val="00E9363A"/>
    <w:rsid w:val="00E9464E"/>
    <w:rsid w:val="00E95B54"/>
    <w:rsid w:val="00E96550"/>
    <w:rsid w:val="00E967FD"/>
    <w:rsid w:val="00E96E8A"/>
    <w:rsid w:val="00E970E0"/>
    <w:rsid w:val="00E97608"/>
    <w:rsid w:val="00EA0A06"/>
    <w:rsid w:val="00EA0CE4"/>
    <w:rsid w:val="00EA1274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88F"/>
    <w:rsid w:val="00EA6C35"/>
    <w:rsid w:val="00EA6CB9"/>
    <w:rsid w:val="00EA758E"/>
    <w:rsid w:val="00EA7676"/>
    <w:rsid w:val="00EA7941"/>
    <w:rsid w:val="00EA7C64"/>
    <w:rsid w:val="00EA7F84"/>
    <w:rsid w:val="00EB0E18"/>
    <w:rsid w:val="00EB15D8"/>
    <w:rsid w:val="00EB1AAC"/>
    <w:rsid w:val="00EB3DDA"/>
    <w:rsid w:val="00EB3E0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4DF"/>
    <w:rsid w:val="00EC3DC5"/>
    <w:rsid w:val="00EC438F"/>
    <w:rsid w:val="00EC44E9"/>
    <w:rsid w:val="00EC5A81"/>
    <w:rsid w:val="00EC7341"/>
    <w:rsid w:val="00EC760C"/>
    <w:rsid w:val="00EC76A7"/>
    <w:rsid w:val="00EC7F33"/>
    <w:rsid w:val="00ED06B7"/>
    <w:rsid w:val="00ED08E8"/>
    <w:rsid w:val="00ED0933"/>
    <w:rsid w:val="00ED0AB4"/>
    <w:rsid w:val="00ED0AD0"/>
    <w:rsid w:val="00ED0F9B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4149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B96"/>
    <w:rsid w:val="00F10C25"/>
    <w:rsid w:val="00F10E69"/>
    <w:rsid w:val="00F1134E"/>
    <w:rsid w:val="00F118B2"/>
    <w:rsid w:val="00F13EA9"/>
    <w:rsid w:val="00F1635E"/>
    <w:rsid w:val="00F16BAF"/>
    <w:rsid w:val="00F170BC"/>
    <w:rsid w:val="00F17374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006"/>
    <w:rsid w:val="00F3036D"/>
    <w:rsid w:val="00F3041B"/>
    <w:rsid w:val="00F308B1"/>
    <w:rsid w:val="00F31610"/>
    <w:rsid w:val="00F31A0B"/>
    <w:rsid w:val="00F31B05"/>
    <w:rsid w:val="00F31C26"/>
    <w:rsid w:val="00F31F80"/>
    <w:rsid w:val="00F321AA"/>
    <w:rsid w:val="00F32380"/>
    <w:rsid w:val="00F326A2"/>
    <w:rsid w:val="00F33840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E5"/>
    <w:rsid w:val="00F37641"/>
    <w:rsid w:val="00F40CA1"/>
    <w:rsid w:val="00F40F67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0"/>
    <w:rsid w:val="00F50F02"/>
    <w:rsid w:val="00F50FD8"/>
    <w:rsid w:val="00F51A32"/>
    <w:rsid w:val="00F51E88"/>
    <w:rsid w:val="00F51EF5"/>
    <w:rsid w:val="00F521B8"/>
    <w:rsid w:val="00F524E6"/>
    <w:rsid w:val="00F532A3"/>
    <w:rsid w:val="00F548B3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8091C"/>
    <w:rsid w:val="00F81581"/>
    <w:rsid w:val="00F8191A"/>
    <w:rsid w:val="00F81AF3"/>
    <w:rsid w:val="00F81E26"/>
    <w:rsid w:val="00F82420"/>
    <w:rsid w:val="00F82639"/>
    <w:rsid w:val="00F82E92"/>
    <w:rsid w:val="00F835AF"/>
    <w:rsid w:val="00F83848"/>
    <w:rsid w:val="00F84394"/>
    <w:rsid w:val="00F847C5"/>
    <w:rsid w:val="00F85178"/>
    <w:rsid w:val="00F85609"/>
    <w:rsid w:val="00F85CEF"/>
    <w:rsid w:val="00F8728C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41BC"/>
    <w:rsid w:val="00FB4657"/>
    <w:rsid w:val="00FB49C0"/>
    <w:rsid w:val="00FB4A33"/>
    <w:rsid w:val="00FB4E6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2A5E"/>
    <w:rsid w:val="00FC3635"/>
    <w:rsid w:val="00FC4101"/>
    <w:rsid w:val="00FC49FB"/>
    <w:rsid w:val="00FC513E"/>
    <w:rsid w:val="00FC5304"/>
    <w:rsid w:val="00FC5731"/>
    <w:rsid w:val="00FC5B77"/>
    <w:rsid w:val="00FC5F7C"/>
    <w:rsid w:val="00FC6058"/>
    <w:rsid w:val="00FC60A2"/>
    <w:rsid w:val="00FC673D"/>
    <w:rsid w:val="00FC6BC5"/>
    <w:rsid w:val="00FC70EA"/>
    <w:rsid w:val="00FC76FB"/>
    <w:rsid w:val="00FC7792"/>
    <w:rsid w:val="00FD0642"/>
    <w:rsid w:val="00FD0A0B"/>
    <w:rsid w:val="00FD0E27"/>
    <w:rsid w:val="00FD0F76"/>
    <w:rsid w:val="00FD1551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7B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52F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D9A92-2286-4E10-B8F3-41972C101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405</Words>
  <Characters>1601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4</cp:revision>
  <cp:lastPrinted>2020-11-10T08:13:00Z</cp:lastPrinted>
  <dcterms:created xsi:type="dcterms:W3CDTF">2020-11-12T19:55:00Z</dcterms:created>
  <dcterms:modified xsi:type="dcterms:W3CDTF">2020-11-12T20:02:00Z</dcterms:modified>
</cp:coreProperties>
</file>