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130540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GoBack"/>
            <w:bookmarkEnd w:id="0"/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130540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13054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130540" w14:paraId="2CBC65A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FE447BC" w14:textId="7C5CDB0A" w:rsidR="008443D7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3A0E36A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E415DE7" w14:textId="77777777" w:rsidR="008443D7" w:rsidRPr="00130540" w:rsidRDefault="00D47EA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8443D7"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443D7" w:rsidRPr="00130540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439880CA" w:rsidR="008443D7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B870145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13054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390CC3" w:rsidRPr="00130540" w14:paraId="0CC2373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83AADD0" w14:textId="48CC819E" w:rsidR="00390CC3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2AF3FA" w14:textId="77777777" w:rsidR="00390CC3" w:rsidRPr="00130540" w:rsidRDefault="00390C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DEC1EB" w14:textId="77777777" w:rsidR="00390CC3" w:rsidRPr="00130540" w:rsidRDefault="00390CC3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47EFE" w:rsidRPr="00130540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99230DB" w:rsidR="00147EFE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FB45626" w14:textId="77777777" w:rsidR="00147EFE" w:rsidRPr="0013054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147EFE" w:rsidRPr="0013054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C44C3" w:rsidRPr="00130540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6ACC99E0" w:rsidR="004C44C3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205DEC" w14:textId="77777777" w:rsidR="004C44C3" w:rsidRPr="00130540" w:rsidRDefault="004C44C3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0C01A80" w14:textId="77777777" w:rsidR="004C44C3" w:rsidRPr="00130540" w:rsidRDefault="004C44C3" w:rsidP="00C01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609FC" w:rsidRPr="00130540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3212A287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AF3E686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09FC" w:rsidRPr="00130540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3D9520BE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A20E03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4A3368"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609FC" w:rsidRPr="00130540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2C1A8065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77777777" w:rsidR="001609FC" w:rsidRPr="00130540" w:rsidRDefault="001609FC" w:rsidP="001609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1609FC" w:rsidRPr="00130540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3F3615C8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AB8E46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9C6936" w:rsidRPr="00130540" w14:paraId="0BFF9ED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6C4AE57" w14:textId="2E8E71BB" w:rsidR="009C6936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2610AC2" w14:textId="77777777" w:rsidR="009C6936" w:rsidRPr="0013054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FE6956F" w14:textId="77777777" w:rsidR="009C6936" w:rsidRPr="00130540" w:rsidRDefault="009C6936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609FC" w:rsidRPr="00130540" w14:paraId="0052061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87C6315" w14:textId="25B75EE1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6F20E73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F2101E2" w14:textId="77777777" w:rsidR="001609FC" w:rsidRPr="00130540" w:rsidRDefault="001609FC" w:rsidP="001609FC">
            <w:pPr>
              <w:pStyle w:val="Heading8"/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09FC" w:rsidRPr="00130540" w14:paraId="7A25B28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0BF4A418" w:rsidR="001609FC" w:rsidRPr="00130540" w:rsidRDefault="002E4EE2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A1604BF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77777777" w:rsidR="001609FC" w:rsidRPr="00130540" w:rsidRDefault="001609FC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B6739" w:rsidRPr="00130540" w14:paraId="7C6549B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703223" w14:textId="770B59B3" w:rsidR="001B6739" w:rsidRDefault="001B6739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423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40263C" w14:textId="77777777" w:rsidR="001B6739" w:rsidRPr="00130540" w:rsidRDefault="001B6739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078425" w14:textId="1A74C27B" w:rsidR="001B6739" w:rsidRDefault="001B6739" w:rsidP="001609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เรื่องอื่น</w:t>
            </w:r>
            <w:r w:rsidR="007F4288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ๆ</w:t>
            </w:r>
          </w:p>
        </w:tc>
      </w:tr>
    </w:tbl>
    <w:p w14:paraId="7439C572" w14:textId="77777777" w:rsidR="00D5699E" w:rsidRPr="00130540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13054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E14BE8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CF1A4AF" w14:textId="1D31950F" w:rsidR="00D5699E" w:rsidRPr="00130540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130540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130540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>
        <w:rPr>
          <w:rFonts w:asciiTheme="majorBidi" w:hAnsiTheme="majorBidi" w:cstheme="majorBidi"/>
          <w:sz w:val="30"/>
          <w:szCs w:val="30"/>
        </w:rPr>
        <w:t xml:space="preserve"> 13 </w:t>
      </w:r>
      <w:r w:rsidR="00BE7058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BE7058">
        <w:rPr>
          <w:rFonts w:asciiTheme="majorBidi" w:hAnsiTheme="majorBidi" w:cstheme="majorBidi"/>
          <w:sz w:val="30"/>
          <w:szCs w:val="30"/>
        </w:rPr>
        <w:t>2563</w:t>
      </w:r>
    </w:p>
    <w:p w14:paraId="6D479CB2" w14:textId="77777777" w:rsidR="002E2563" w:rsidRPr="00E14BE8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F5351AC" w14:textId="77777777" w:rsidR="00432D09" w:rsidRPr="00130540" w:rsidRDefault="00D47EA7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ข้อมูล</w:t>
      </w:r>
      <w:r w:rsidR="00432D09" w:rsidRPr="00130540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14:paraId="6A711ACF" w14:textId="77777777" w:rsidR="002E2563" w:rsidRPr="00E14BE8" w:rsidRDefault="002E2563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01E63A0" w14:textId="77777777" w:rsidR="00702C41" w:rsidRPr="00130540" w:rsidRDefault="00702C41" w:rsidP="00316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</w:t>
      </w:r>
      <w:r w:rsidR="00161E96" w:rsidRPr="00130540">
        <w:rPr>
          <w:rFonts w:asciiTheme="majorBidi" w:hAnsiTheme="majorBidi" w:cstheme="majorBidi"/>
          <w:sz w:val="30"/>
          <w:szCs w:val="30"/>
          <w:cs/>
        </w:rPr>
        <w:t>กี่ยวกับการ</w:t>
      </w:r>
      <w:r w:rsidRPr="00130540">
        <w:rPr>
          <w:rFonts w:asciiTheme="majorBidi" w:hAnsiTheme="majorBidi" w:cstheme="majorBidi"/>
          <w:sz w:val="30"/>
          <w:szCs w:val="30"/>
          <w:cs/>
        </w:rPr>
        <w:t>ผลิตและ</w:t>
      </w:r>
      <w:r w:rsidR="0060309A" w:rsidRPr="00130540">
        <w:rPr>
          <w:rFonts w:asciiTheme="majorBidi" w:hAnsiTheme="majorBidi" w:cstheme="majorBidi"/>
          <w:sz w:val="30"/>
          <w:szCs w:val="30"/>
          <w:cs/>
        </w:rPr>
        <w:t>จัดจำหน่าย</w:t>
      </w:r>
      <w:r w:rsidRPr="00130540">
        <w:rPr>
          <w:rFonts w:asciiTheme="majorBidi" w:hAnsiTheme="majorBidi" w:cstheme="majorBidi"/>
          <w:sz w:val="30"/>
          <w:szCs w:val="30"/>
          <w:cs/>
        </w:rPr>
        <w:t>ซอสปรุงรส น้ำจิ้มปรุงรส น้ำผลไม้ เครื่องกระป๋อง รวมถึงผลิตภัณฑ์จากพืชผักผลไม้</w:t>
      </w:r>
    </w:p>
    <w:p w14:paraId="78E09E3B" w14:textId="77777777" w:rsidR="005F2619" w:rsidRPr="00E14BE8" w:rsidRDefault="005F2619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C23249C" w14:textId="77777777" w:rsidR="00F75022" w:rsidRPr="00130540" w:rsidRDefault="00F75022" w:rsidP="006D20D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130540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4B405328" w14:textId="77777777" w:rsidR="00BF0C27" w:rsidRPr="00E14BE8" w:rsidRDefault="00BF0C27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C3013D" w14:textId="77777777" w:rsidR="00480A02" w:rsidRPr="00130540" w:rsidRDefault="00480A02" w:rsidP="006D20D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3D138DF3" w14:textId="77777777" w:rsidR="00480A02" w:rsidRPr="00E14BE8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23988CE" w14:textId="641EA987" w:rsidR="00702C41" w:rsidRPr="00130540" w:rsidRDefault="00702C41" w:rsidP="00E1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399E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</w:t>
      </w:r>
      <w:r w:rsidR="005A23D9" w:rsidRPr="0070399E">
        <w:rPr>
          <w:rFonts w:asciiTheme="majorBidi" w:hAnsiTheme="majorBidi" w:cstheme="majorBidi"/>
          <w:spacing w:val="-4"/>
          <w:sz w:val="30"/>
          <w:szCs w:val="30"/>
          <w:cs/>
        </w:rPr>
        <w:t>แบบย่อ</w:t>
      </w:r>
      <w:r w:rsidRPr="0070399E">
        <w:rPr>
          <w:rFonts w:asciiTheme="majorBidi" w:hAnsiTheme="majorBidi" w:cstheme="majorBidi"/>
          <w:spacing w:val="-4"/>
          <w:sz w:val="30"/>
          <w:szCs w:val="30"/>
          <w:cs/>
        </w:rPr>
        <w:t>นี้</w:t>
      </w:r>
      <w:r w:rsidR="00F04425" w:rsidRPr="0070399E">
        <w:rPr>
          <w:rFonts w:asciiTheme="majorBidi" w:hAnsiTheme="majorBidi" w:cstheme="majorBidi"/>
          <w:spacing w:val="-4"/>
          <w:sz w:val="30"/>
          <w:szCs w:val="30"/>
          <w:cs/>
        </w:rPr>
        <w:t>นำเสนอรายการในงบการเงินในร</w:t>
      </w:r>
      <w:r w:rsidR="0070399E" w:rsidRPr="0070399E">
        <w:rPr>
          <w:rFonts w:asciiTheme="majorBidi" w:hAnsiTheme="majorBidi" w:cstheme="majorBidi" w:hint="cs"/>
          <w:spacing w:val="-4"/>
          <w:sz w:val="30"/>
          <w:szCs w:val="30"/>
          <w:cs/>
        </w:rPr>
        <w:t>ู</w:t>
      </w:r>
      <w:r w:rsidR="00F04425" w:rsidRPr="0070399E">
        <w:rPr>
          <w:rFonts w:asciiTheme="majorBidi" w:hAnsiTheme="majorBidi" w:cstheme="majorBidi"/>
          <w:spacing w:val="-4"/>
          <w:sz w:val="30"/>
          <w:szCs w:val="30"/>
          <w:cs/>
        </w:rPr>
        <w:t>ปแบบเดียวกับงบการเงินประจำปีและจัดทำหมายเหตุ</w:t>
      </w:r>
      <w:r w:rsidR="00F04425" w:rsidRPr="00130540">
        <w:rPr>
          <w:rFonts w:asciiTheme="majorBidi" w:hAnsiTheme="majorBidi" w:cstheme="majorBidi"/>
          <w:sz w:val="30"/>
          <w:szCs w:val="30"/>
          <w:cs/>
        </w:rPr>
        <w:t>ประกอบงบการเงินระหว่างกาลในรูปแบบย่อ</w:t>
      </w:r>
      <w:r w:rsidR="005A23D9" w:rsidRPr="001305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23D9" w:rsidRPr="00130540">
        <w:rPr>
          <w:rFonts w:asciiTheme="majorBidi" w:hAnsiTheme="majorBidi" w:cstheme="majorBidi"/>
          <w:sz w:val="30"/>
          <w:szCs w:val="30"/>
        </w:rPr>
        <w:t>(“</w:t>
      </w:r>
      <w:r w:rsidR="005A23D9" w:rsidRPr="00130540">
        <w:rPr>
          <w:rFonts w:asciiTheme="majorBidi" w:hAnsiTheme="majorBidi" w:cstheme="majorBidi"/>
          <w:sz w:val="30"/>
          <w:szCs w:val="30"/>
          <w:cs/>
        </w:rPr>
        <w:t>งบการเงินระหว่างกา</w:t>
      </w:r>
      <w:r w:rsidR="00C551DC" w:rsidRPr="00130540">
        <w:rPr>
          <w:rFonts w:asciiTheme="majorBidi" w:hAnsiTheme="majorBidi" w:cstheme="majorBidi"/>
          <w:sz w:val="30"/>
          <w:szCs w:val="30"/>
          <w:cs/>
        </w:rPr>
        <w:t>ล</w:t>
      </w:r>
      <w:r w:rsidR="005A23D9" w:rsidRPr="00130540">
        <w:rPr>
          <w:rFonts w:asciiTheme="majorBidi" w:hAnsiTheme="majorBidi" w:cstheme="majorBidi"/>
          <w:sz w:val="30"/>
          <w:szCs w:val="30"/>
        </w:rPr>
        <w:t xml:space="preserve">”) </w:t>
      </w:r>
      <w:r w:rsidRPr="00130540">
        <w:rPr>
          <w:rFonts w:asciiTheme="majorBidi" w:hAnsiTheme="majorBidi" w:cstheme="majorBidi"/>
          <w:sz w:val="30"/>
          <w:szCs w:val="30"/>
          <w:cs/>
        </w:rPr>
        <w:t>ตามมาตรฐานการบัญชี</w:t>
      </w:r>
      <w:r w:rsidR="00306B33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34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3F5486"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AF3D6D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</w:t>
      </w:r>
      <w:r w:rsidR="00F04425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เง</w:t>
      </w:r>
      <w:r w:rsidR="00F04425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ิ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น</w:t>
      </w:r>
      <w:r w:rsidR="00F85178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ED390A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ะหว่างกา</w:t>
      </w:r>
      <w:r w:rsidR="00F04425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ล</w:t>
      </w:r>
      <w:r w:rsidR="00407485" w:rsidRPr="001305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390A" w:rsidRPr="00130540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</w:p>
    <w:p w14:paraId="64422565" w14:textId="77777777" w:rsidR="00D90BB9" w:rsidRPr="00E14BE8" w:rsidRDefault="00D90BB9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8A1765F" w14:textId="74BD9C3F" w:rsidR="0033760B" w:rsidRPr="00E14BE8" w:rsidRDefault="00702C41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2"/>
          <w:sz w:val="24"/>
          <w:szCs w:val="24"/>
        </w:rPr>
      </w:pP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</w:t>
      </w:r>
      <w:r w:rsidR="00161E96" w:rsidRPr="00130540">
        <w:rPr>
          <w:rFonts w:asciiTheme="majorBidi" w:hAnsiTheme="majorBidi" w:cstheme="majorBidi"/>
          <w:spacing w:val="-6"/>
          <w:sz w:val="30"/>
          <w:szCs w:val="30"/>
          <w:cs/>
        </w:rPr>
        <w:t>ระหว่างกาล</w:t>
      </w: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>กิจกรรม เหตุการณ์และสถานการณ์ใหม่</w:t>
      </w:r>
      <w:r w:rsidR="00ED390A" w:rsidRPr="00130540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4"/>
          <w:sz w:val="30"/>
          <w:szCs w:val="30"/>
          <w:cs/>
        </w:rPr>
        <w:t xml:space="preserve">ๆ </w:t>
      </w:r>
      <w:r w:rsidR="00554749" w:rsidRPr="00130540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เพื่อไม่ให้ซ้ำซ้อนกับข้อมูลที่ได้เคยนำเสนอรายงานไปแล้ว </w:t>
      </w:r>
      <w:r w:rsidR="00554749" w:rsidRPr="00130540">
        <w:rPr>
          <w:rFonts w:asciiTheme="majorBidi" w:hAnsiTheme="majorBidi" w:cstheme="majorBidi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4664F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130540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</w:t>
      </w:r>
      <w:r w:rsidR="00161E96" w:rsidRPr="001305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pacing w:val="-6"/>
          <w:sz w:val="30"/>
          <w:szCs w:val="30"/>
          <w:cs/>
        </w:rPr>
        <w:t>256</w:t>
      </w:r>
      <w:r w:rsidR="002E4EE2" w:rsidRPr="00130540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33760B" w:rsidRPr="00130540">
        <w:rPr>
          <w:rFonts w:asciiTheme="majorBidi" w:hAnsiTheme="majorBidi" w:cstheme="majorBidi"/>
          <w:spacing w:val="2"/>
          <w:sz w:val="30"/>
          <w:szCs w:val="30"/>
        </w:rPr>
        <w:br/>
      </w:r>
    </w:p>
    <w:p w14:paraId="4546FCD1" w14:textId="047FBA18" w:rsidR="00390CC3" w:rsidRPr="00130540" w:rsidRDefault="0033760B" w:rsidP="0033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130540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161E96" w:rsidRPr="00130540">
        <w:rPr>
          <w:rFonts w:asciiTheme="majorBidi" w:hAnsiTheme="majorBidi" w:cstheme="majorBidi"/>
          <w:sz w:val="30"/>
          <w:szCs w:val="30"/>
        </w:rPr>
        <w:br/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13054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(</w:t>
      </w:r>
      <w:r w:rsidRPr="00130540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  <w:cs/>
        </w:rPr>
        <w:t>)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เป็นครั้งแรกซึ่ง</w:t>
      </w: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>ได้เปิดเผยผลกระทบจากการเปลี่ยนแปลงนโยบาย</w:t>
      </w:r>
      <w:r w:rsidRPr="00130540">
        <w:rPr>
          <w:rFonts w:asciiTheme="majorBidi" w:eastAsia="Calibri" w:hAnsiTheme="majorBidi" w:cstheme="majorBidi"/>
          <w:sz w:val="30"/>
          <w:szCs w:val="30"/>
          <w:lang w:val="en-GB"/>
        </w:rPr>
        <w:br/>
      </w: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การบัญชีไว้ในหมายเหตุข้อ </w:t>
      </w:r>
      <w:r w:rsidR="002E4EE2" w:rsidRPr="00130540">
        <w:rPr>
          <w:rFonts w:asciiTheme="majorBidi" w:eastAsia="Calibri" w:hAnsiTheme="majorBidi" w:cstheme="majorBidi"/>
          <w:sz w:val="30"/>
          <w:szCs w:val="30"/>
          <w:lang w:val="en-GB"/>
        </w:rPr>
        <w:t>3</w:t>
      </w:r>
    </w:p>
    <w:p w14:paraId="4F5DC3C1" w14:textId="77777777" w:rsidR="00702C41" w:rsidRPr="00E14BE8" w:rsidRDefault="00702C41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20E917" w14:textId="341F5FBF" w:rsidR="00E14BE8" w:rsidRPr="00E14BE8" w:rsidRDefault="00E14BE8" w:rsidP="00E14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30"/>
          <w:szCs w:val="30"/>
          <w:lang w:val="en-GB"/>
        </w:rPr>
      </w:pPr>
      <w:r w:rsidRPr="00E14BE8">
        <w:rPr>
          <w:rFonts w:asciiTheme="majorBidi" w:eastAsia="Calibri" w:hAnsiTheme="majorBidi" w:cstheme="majorBidi"/>
          <w:sz w:val="30"/>
          <w:szCs w:val="30"/>
          <w:cs/>
          <w:lang w:val="en-GB"/>
        </w:rPr>
        <w:t>นอกจากนี้บริษัทไม่ได้นำมาตรฐานการรายงานทางการเงินที่ปรับปรุงใหม่ซึ่งยังไม่มีผลบังคับใช้ในงวดปัจจุบัน</w:t>
      </w:r>
      <w:r w:rsidR="007A3386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    </w:t>
      </w:r>
      <w:r w:rsidRPr="00E14BE8">
        <w:rPr>
          <w:rFonts w:asciiTheme="majorBidi" w:eastAsia="Calibri" w:hAnsiTheme="majorBidi" w:cstheme="majorBidi"/>
          <w:sz w:val="30"/>
          <w:szCs w:val="30"/>
          <w:cs/>
          <w:lang w:val="en-GB"/>
        </w:rPr>
        <w:t>มาถือปฏิบัติในการจัดทำงบการเงินนี้ก่อนวันที่มีผลบังคับใช้</w:t>
      </w:r>
      <w:r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Pr="00E14BE8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ปรับปรุงใหม่เหล่านี้ ซึ่งคาดว่าไม่มีผลกระทบ</w:t>
      </w:r>
      <w:r w:rsidR="007A3386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                        </w:t>
      </w:r>
      <w:r w:rsidRPr="00E14BE8">
        <w:rPr>
          <w:rFonts w:asciiTheme="majorBidi" w:eastAsia="Calibri" w:hAnsiTheme="majorBidi" w:cstheme="majorBidi"/>
          <w:sz w:val="30"/>
          <w:szCs w:val="30"/>
          <w:cs/>
          <w:lang w:val="en-GB"/>
        </w:rPr>
        <w:t>ที่มีสาระสำคัญต่องบการเงินในงวดที่ถือปฏิบัติ</w:t>
      </w:r>
    </w:p>
    <w:p w14:paraId="5B2B972E" w14:textId="77777777" w:rsidR="00F374E5" w:rsidRPr="00130540" w:rsidRDefault="00F37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253B846" w14:textId="77777777" w:rsidR="00480A02" w:rsidRPr="00130540" w:rsidRDefault="00480A02" w:rsidP="006D20D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33760B" w:rsidRPr="00130540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="008C2217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</w:t>
      </w:r>
      <w:r w:rsidR="00557F4D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ร</w:t>
      </w:r>
      <w:r w:rsidR="008C2217" w:rsidRPr="00130540">
        <w:rPr>
          <w:rFonts w:asciiTheme="majorBidi" w:hAnsiTheme="majorBidi" w:cstheme="majorBidi"/>
          <w:i/>
          <w:iCs/>
          <w:sz w:val="30"/>
          <w:szCs w:val="30"/>
          <w:cs/>
        </w:rPr>
        <w:t>ประมาณการ</w:t>
      </w:r>
      <w:r w:rsidR="00557F4D"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0D112DF" w14:textId="77777777" w:rsidR="00D5699E" w:rsidRPr="00130540" w:rsidRDefault="00D5699E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CDCCC0" w14:textId="73BB0EAA" w:rsidR="00AD1D99" w:rsidRPr="00130540" w:rsidRDefault="00702C41" w:rsidP="00161E96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  <w:r w:rsidRPr="00130540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ในการจัดทำงบการเงินระหว่างกาล</w:t>
      </w:r>
      <w:r w:rsidR="00C27974" w:rsidRPr="0013054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ผู้บริหาร</w:t>
      </w:r>
      <w:r w:rsidR="00FA316F" w:rsidRPr="00130540">
        <w:rPr>
          <w:rFonts w:asciiTheme="majorBidi" w:eastAsia="Calibri" w:hAnsiTheme="majorBidi" w:cstheme="majorBidi"/>
          <w:sz w:val="30"/>
          <w:szCs w:val="30"/>
          <w:cs/>
        </w:rPr>
        <w:t>ได้มีการ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ใช้วิจารณญาณ</w:t>
      </w:r>
      <w:r w:rsidR="00FA316F" w:rsidRPr="00130540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AF3D6D" w:rsidRPr="00130540">
        <w:rPr>
          <w:rFonts w:asciiTheme="majorBidi" w:eastAsia="Calibri" w:hAnsiTheme="majorBidi" w:cstheme="majorBidi"/>
          <w:sz w:val="30"/>
          <w:szCs w:val="30"/>
          <w:cs/>
        </w:rPr>
        <w:t>การประมาณ</w:t>
      </w:r>
      <w:r w:rsidR="001B3930" w:rsidRPr="00130540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="00FA316F" w:rsidRPr="00130540">
        <w:rPr>
          <w:rFonts w:asciiTheme="majorBidi" w:eastAsia="Calibri" w:hAnsiTheme="majorBidi" w:cstheme="majorBidi"/>
          <w:sz w:val="30"/>
          <w:szCs w:val="30"/>
          <w:cs/>
        </w:rPr>
        <w:t>ในการถือปฎิบัติตาม</w:t>
      </w:r>
      <w:r w:rsidR="00751A8D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นโยบาย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การบัญชีของบริษัท</w:t>
      </w:r>
      <w:r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ซึ่งผลที่เกิดขึ้นจริงอาจแตกต่างจากที่ประมาณ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</w:t>
      </w:r>
      <w:r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ไว้</w:t>
      </w:r>
      <w:r w:rsidR="00544D0D" w:rsidRPr="00130540">
        <w:rPr>
          <w:rFonts w:asciiTheme="majorBidi" w:eastAsia="Calibri" w:hAnsiTheme="majorBidi" w:cstheme="majorBidi"/>
          <w:spacing w:val="-6"/>
          <w:sz w:val="30"/>
          <w:szCs w:val="30"/>
          <w:lang w:bidi="th-TH"/>
        </w:rPr>
        <w:t xml:space="preserve"> 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ทั้งนี้ นโยบายการบัญชี วิธีกา</w:t>
      </w:r>
      <w:r w:rsidR="00D90BB9" w:rsidRPr="00130540">
        <w:rPr>
          <w:rFonts w:asciiTheme="majorBidi" w:eastAsia="Calibri" w:hAnsiTheme="majorBidi" w:cstheme="majorBidi"/>
          <w:spacing w:val="-6"/>
          <w:sz w:val="30"/>
          <w:szCs w:val="30"/>
          <w:cs/>
          <w:lang w:val="en-US" w:bidi="th-TH"/>
        </w:rPr>
        <w:t>ร</w:t>
      </w:r>
      <w:r w:rsidR="00FA316F" w:rsidRPr="00130540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คำนวณ</w:t>
      </w:r>
      <w:r w:rsidR="00FA316F" w:rsidRPr="00130540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="00AD1D99" w:rsidRPr="00130540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="00FA316F" w:rsidRPr="00130540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="002E4EE2" w:rsidRPr="0013054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31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 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="002E4EE2" w:rsidRPr="00130540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2562</w:t>
      </w:r>
      <w:r w:rsidR="00FA316F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AD1D99"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</w:t>
      </w:r>
      <w:r w:rsidR="00AD1D99" w:rsidRPr="00130540">
        <w:rPr>
          <w:rFonts w:asciiTheme="majorBidi" w:eastAsia="Calibri" w:hAnsiTheme="majorBidi" w:cstheme="majorBidi"/>
          <w:sz w:val="30"/>
          <w:szCs w:val="30"/>
          <w:cs/>
        </w:rPr>
        <w:t xml:space="preserve">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2E4EE2" w:rsidRPr="00130540">
        <w:rPr>
          <w:rFonts w:asciiTheme="majorBidi" w:eastAsia="Calibri" w:hAnsiTheme="majorBidi" w:cstheme="majorBidi"/>
          <w:sz w:val="30"/>
          <w:szCs w:val="30"/>
          <w:lang w:bidi="th-TH"/>
        </w:rPr>
        <w:t>3</w:t>
      </w:r>
    </w:p>
    <w:p w14:paraId="1534D67E" w14:textId="77777777" w:rsidR="00AD1D99" w:rsidRPr="00130540" w:rsidRDefault="00AD1D99" w:rsidP="0088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p w14:paraId="27155340" w14:textId="77777777" w:rsidR="00AD1D99" w:rsidRPr="00130540" w:rsidRDefault="00AD1D99" w:rsidP="00AD1D99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57482C8A" w14:textId="77777777" w:rsidR="00B50102" w:rsidRDefault="00B50102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92A20" w14:textId="22955E1C" w:rsidR="00AD1D99" w:rsidRPr="00130540" w:rsidRDefault="00AD1D99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ได้ถือปฏิบัติตามมาตรฐานการรายงานทางการเงินกลุ่มเครื่องมือทางการเงินและ </w:t>
      </w:r>
      <w:r w:rsidRPr="00130540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6061DBEC" w14:textId="77777777" w:rsidR="00CE0A80" w:rsidRPr="00130540" w:rsidRDefault="00CE0A80" w:rsidP="00AD1D99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080"/>
        <w:gridCol w:w="1260"/>
        <w:gridCol w:w="180"/>
        <w:gridCol w:w="1350"/>
      </w:tblGrid>
      <w:tr w:rsidR="00161E96" w:rsidRPr="00130540" w14:paraId="6DAB1001" w14:textId="77777777" w:rsidTr="006A7961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253EE5D2" w14:textId="77777777" w:rsidR="00161E96" w:rsidRPr="0013054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4FD5D631" w14:textId="77777777" w:rsidR="006A7961" w:rsidRDefault="006A7961" w:rsidP="006A79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29988D42" w14:textId="77777777" w:rsidR="006A7961" w:rsidRDefault="006A7961" w:rsidP="006A79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  <w:p w14:paraId="79037124" w14:textId="5986F602" w:rsidR="00161E96" w:rsidRPr="00130540" w:rsidRDefault="006A7961" w:rsidP="006A796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141879B4" w14:textId="77777777" w:rsidR="00161E96" w:rsidRPr="00130540" w:rsidRDefault="00161E96" w:rsidP="002D7077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A01992E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5E2252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08578EDE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22107D7E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161E96" w:rsidRPr="00130540" w14:paraId="6E676D4A" w14:textId="77777777" w:rsidTr="006A7961">
        <w:trPr>
          <w:cantSplit/>
          <w:trHeight w:val="20"/>
          <w:tblHeader/>
        </w:trPr>
        <w:tc>
          <w:tcPr>
            <w:tcW w:w="5310" w:type="dxa"/>
            <w:vAlign w:val="bottom"/>
          </w:tcPr>
          <w:p w14:paraId="5691F045" w14:textId="77777777" w:rsidR="00161E96" w:rsidRPr="0013054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</w:tcPr>
          <w:p w14:paraId="37BB7549" w14:textId="3943EAE4" w:rsidR="00161E96" w:rsidRPr="00130540" w:rsidRDefault="00161E96" w:rsidP="00CE0A8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2D8F52C7" w14:textId="77777777" w:rsidR="00161E96" w:rsidRPr="00130540" w:rsidRDefault="00161E96" w:rsidP="002D707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="00CE0A80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61E96" w:rsidRPr="00130540" w14:paraId="40029F57" w14:textId="77777777" w:rsidTr="006A7961">
        <w:trPr>
          <w:cantSplit/>
          <w:trHeight w:val="20"/>
        </w:trPr>
        <w:tc>
          <w:tcPr>
            <w:tcW w:w="5310" w:type="dxa"/>
          </w:tcPr>
          <w:p w14:paraId="10D89749" w14:textId="32ED071B" w:rsidR="00161E96" w:rsidRPr="00130540" w:rsidRDefault="00161E96" w:rsidP="002D707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080" w:type="dxa"/>
            <w:vAlign w:val="bottom"/>
          </w:tcPr>
          <w:p w14:paraId="60309878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562256" w14:textId="36191EEC" w:rsidR="00161E96" w:rsidRPr="00130540" w:rsidRDefault="002E4EE2" w:rsidP="002325EA">
            <w:pPr>
              <w:pStyle w:val="acctfourfigures"/>
              <w:tabs>
                <w:tab w:val="clear" w:pos="765"/>
                <w:tab w:val="decimal" w:pos="731"/>
                <w:tab w:val="decimal" w:pos="913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  <w:r w:rsidR="00245105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382</w:t>
            </w:r>
          </w:p>
        </w:tc>
        <w:tc>
          <w:tcPr>
            <w:tcW w:w="180" w:type="dxa"/>
            <w:vAlign w:val="bottom"/>
          </w:tcPr>
          <w:p w14:paraId="5A7028EA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DE7386" w14:textId="75B65A13" w:rsidR="00161E96" w:rsidRPr="00130540" w:rsidRDefault="00245105" w:rsidP="002325E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161E96" w:rsidRPr="00130540" w14:paraId="19ADA484" w14:textId="77777777" w:rsidTr="006A7961">
        <w:trPr>
          <w:cantSplit/>
          <w:trHeight w:val="254"/>
        </w:trPr>
        <w:tc>
          <w:tcPr>
            <w:tcW w:w="5310" w:type="dxa"/>
          </w:tcPr>
          <w:p w14:paraId="3FA7A745" w14:textId="77777777" w:rsidR="00161E96" w:rsidRPr="00130540" w:rsidRDefault="00161E96" w:rsidP="002D707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1DC8D3AA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6CF32E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B9FE0F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5450D5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96" w:rsidRPr="00130540" w14:paraId="1831E2FC" w14:textId="77777777" w:rsidTr="006A7961">
        <w:trPr>
          <w:cantSplit/>
          <w:trHeight w:val="254"/>
        </w:trPr>
        <w:tc>
          <w:tcPr>
            <w:tcW w:w="5310" w:type="dxa"/>
          </w:tcPr>
          <w:p w14:paraId="358D2B14" w14:textId="77777777" w:rsidR="00CE0A80" w:rsidRPr="00130540" w:rsidRDefault="00161E96" w:rsidP="002D70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</w:t>
            </w:r>
          </w:p>
          <w:p w14:paraId="03BA70EA" w14:textId="77777777" w:rsidR="00161E96" w:rsidRPr="00130540" w:rsidRDefault="00CE0A80" w:rsidP="002D707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161E96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กลุ่มเครื่องมือทางการเงิน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228A81E6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6A61392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C4998AA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727651" w14:textId="77777777" w:rsidR="00161E96" w:rsidRPr="00130540" w:rsidRDefault="00161E96" w:rsidP="002D707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96" w:rsidRPr="00130540" w14:paraId="18CF4B8F" w14:textId="77777777" w:rsidTr="006A7961">
        <w:trPr>
          <w:cantSplit/>
          <w:trHeight w:val="20"/>
        </w:trPr>
        <w:tc>
          <w:tcPr>
            <w:tcW w:w="5310" w:type="dxa"/>
          </w:tcPr>
          <w:p w14:paraId="4CDDA40E" w14:textId="77777777" w:rsidR="00161E96" w:rsidRPr="00130540" w:rsidRDefault="00161E96" w:rsidP="002D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</w:t>
            </w:r>
            <w:r w:rsidR="00515403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DEB8400" w14:textId="1398D6A3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F33E8CF" w14:textId="737CC752" w:rsidR="00161E96" w:rsidRPr="00130540" w:rsidRDefault="00245105" w:rsidP="00245105">
            <w:pPr>
              <w:pStyle w:val="acctfourfigures"/>
              <w:tabs>
                <w:tab w:val="clear" w:pos="765"/>
                <w:tab w:val="decimal" w:pos="733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626</w:t>
            </w:r>
          </w:p>
        </w:tc>
        <w:tc>
          <w:tcPr>
            <w:tcW w:w="180" w:type="dxa"/>
            <w:vAlign w:val="bottom"/>
          </w:tcPr>
          <w:p w14:paraId="0577544D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E9AE44" w14:textId="1156B3FD" w:rsidR="00161E96" w:rsidRPr="00130540" w:rsidRDefault="00872585" w:rsidP="002451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626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96" w:rsidRPr="00130540" w14:paraId="75A29C99" w14:textId="77777777" w:rsidTr="006A7961">
        <w:trPr>
          <w:cantSplit/>
          <w:trHeight w:val="20"/>
        </w:trPr>
        <w:tc>
          <w:tcPr>
            <w:tcW w:w="5310" w:type="dxa"/>
          </w:tcPr>
          <w:p w14:paraId="63927328" w14:textId="77777777" w:rsidR="00161E96" w:rsidRPr="00130540" w:rsidRDefault="00161E96" w:rsidP="002D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458A6F1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09241F" w14:textId="787CEC75" w:rsidR="00161E96" w:rsidRPr="00130540" w:rsidRDefault="00245105" w:rsidP="002866FC">
            <w:pPr>
              <w:pStyle w:val="acctfourfigures"/>
              <w:tabs>
                <w:tab w:val="clear" w:pos="765"/>
                <w:tab w:val="decimal" w:pos="193"/>
                <w:tab w:val="decimal" w:pos="373"/>
                <w:tab w:val="left" w:pos="996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686DB2" w:rsidRPr="001305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686DB2" w:rsidRPr="001305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1BB986B" w14:textId="77777777" w:rsidR="00161E96" w:rsidRPr="00130540" w:rsidRDefault="00161E96" w:rsidP="002D70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D334EF" w14:textId="64DAAFD8" w:rsidR="00161E96" w:rsidRPr="00130540" w:rsidRDefault="002E4EE2" w:rsidP="00245105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161E96" w:rsidRPr="00130540" w14:paraId="434F03DB" w14:textId="77777777" w:rsidTr="006A7961">
        <w:trPr>
          <w:cantSplit/>
          <w:trHeight w:val="20"/>
        </w:trPr>
        <w:tc>
          <w:tcPr>
            <w:tcW w:w="5310" w:type="dxa"/>
          </w:tcPr>
          <w:p w14:paraId="7A5E895F" w14:textId="67183260" w:rsidR="00161E96" w:rsidRPr="00130540" w:rsidRDefault="00161E96" w:rsidP="002D7077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vAlign w:val="bottom"/>
          </w:tcPr>
          <w:p w14:paraId="17C90204" w14:textId="77777777" w:rsidR="00161E96" w:rsidRPr="00130540" w:rsidRDefault="00161E96" w:rsidP="002D707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F1AB6" w14:textId="0AFB9239" w:rsidR="00161E96" w:rsidRPr="00130540" w:rsidRDefault="00245105" w:rsidP="002325EA">
            <w:pPr>
              <w:pStyle w:val="acctfourfigures"/>
              <w:tabs>
                <w:tab w:val="decimal" w:pos="731"/>
                <w:tab w:val="left" w:pos="1005"/>
                <w:tab w:val="decimal" w:pos="1642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  <w:r w:rsidR="002866FC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</w:t>
            </w:r>
          </w:p>
        </w:tc>
        <w:tc>
          <w:tcPr>
            <w:tcW w:w="180" w:type="dxa"/>
            <w:vAlign w:val="bottom"/>
          </w:tcPr>
          <w:p w14:paraId="7C9087FD" w14:textId="77777777" w:rsidR="00161E96" w:rsidRPr="00130540" w:rsidRDefault="00161E96" w:rsidP="002D707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DE6E0" w14:textId="77777777" w:rsidR="00161E96" w:rsidRPr="00130540" w:rsidRDefault="00245105" w:rsidP="00245105">
            <w:pPr>
              <w:pStyle w:val="acctfourfigures"/>
              <w:tabs>
                <w:tab w:val="clear" w:pos="765"/>
              </w:tabs>
              <w:spacing w:line="240" w:lineRule="auto"/>
              <w:ind w:right="3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-</w:t>
            </w:r>
          </w:p>
        </w:tc>
      </w:tr>
    </w:tbl>
    <w:p w14:paraId="4953B24A" w14:textId="77777777" w:rsidR="00881F70" w:rsidRPr="00B50102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highlight w:val="cyan"/>
        </w:rPr>
      </w:pPr>
    </w:p>
    <w:p w14:paraId="2A148E78" w14:textId="77777777" w:rsidR="00881F70" w:rsidRPr="00B50102" w:rsidRDefault="00881F70" w:rsidP="00881F7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B5010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71AA5BFF" w14:textId="77777777" w:rsidR="00881F70" w:rsidRPr="00B50102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982DA3" w14:textId="21735BDB" w:rsidR="00881F70" w:rsidRPr="00B50102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pacing w:val="-6"/>
          <w:sz w:val="30"/>
          <w:szCs w:val="30"/>
        </w:rPr>
      </w:pPr>
      <w:r w:rsidRPr="00B50102">
        <w:rPr>
          <w:rFonts w:asciiTheme="majorBidi" w:eastAsia="Calibri" w:hAnsiTheme="majorBidi" w:cstheme="majorBidi"/>
          <w:spacing w:val="-6"/>
          <w:sz w:val="30"/>
          <w:szCs w:val="30"/>
          <w:cs/>
          <w:lang w:val="en-GB"/>
        </w:rPr>
        <w:t>บริษัท</w:t>
      </w:r>
      <w:r w:rsidRPr="00B50102">
        <w:rPr>
          <w:rFonts w:asciiTheme="majorBidi" w:hAnsiTheme="majorBidi" w:cstheme="majorBidi"/>
          <w:spacing w:val="-6"/>
          <w:sz w:val="30"/>
          <w:szCs w:val="30"/>
          <w:cs/>
        </w:rPr>
        <w:t>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B50102">
        <w:rPr>
          <w:rFonts w:asciiTheme="majorBidi" w:eastAsia="Calibri" w:hAnsiTheme="majorBidi" w:cstheme="majorBidi"/>
          <w:spacing w:val="-6"/>
          <w:sz w:val="30"/>
          <w:szCs w:val="30"/>
          <w:lang w:val="en-GB"/>
        </w:rPr>
        <w:t xml:space="preserve"> </w:t>
      </w:r>
      <w:r w:rsidRPr="00B50102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E4EE2" w:rsidRPr="00B50102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B5010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5010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มกราคม </w:t>
      </w:r>
      <w:r w:rsidR="002E4EE2" w:rsidRPr="00B50102">
        <w:rPr>
          <w:rFonts w:asciiTheme="majorBidi" w:hAnsiTheme="majorBidi" w:cstheme="majorBidi"/>
          <w:spacing w:val="-6"/>
          <w:sz w:val="30"/>
          <w:szCs w:val="30"/>
        </w:rPr>
        <w:t>2563</w:t>
      </w:r>
      <w:r w:rsidRPr="00B5010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50102">
        <w:rPr>
          <w:rFonts w:asciiTheme="majorBidi" w:hAnsiTheme="majorBidi" w:cstheme="majorBidi"/>
          <w:spacing w:val="-6"/>
          <w:sz w:val="30"/>
          <w:szCs w:val="30"/>
          <w:cs/>
        </w:rPr>
        <w:t>ดังนั้น บริษัทจึงไม่ปรับปรุงข้อมูลที่นำเสนอในปี</w:t>
      </w:r>
      <w:r w:rsidRPr="00B5010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2E4EE2" w:rsidRPr="00B50102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B5010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7C1BA48C" w14:textId="77777777" w:rsidR="00881F70" w:rsidRPr="00665332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5F294667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8482FF" w14:textId="113952C7" w:rsidR="00881F70" w:rsidRPr="00171165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โดย</w:t>
      </w:r>
      <w:r w:rsidRPr="00171165">
        <w:rPr>
          <w:rFonts w:asciiTheme="majorBidi" w:hAnsiTheme="majorBidi" w:cstheme="majorBidi"/>
          <w:sz w:val="30"/>
          <w:szCs w:val="30"/>
          <w:cs/>
          <w:lang w:val="en-GB"/>
        </w:rPr>
        <w:t>ผลกระทบ</w:t>
      </w:r>
      <w:r w:rsidRPr="00171165">
        <w:rPr>
          <w:rFonts w:asciiTheme="majorBidi" w:hAnsiTheme="majorBidi" w:cstheme="majorBidi"/>
          <w:color w:val="000000"/>
          <w:sz w:val="30"/>
          <w:szCs w:val="30"/>
          <w:cs/>
        </w:rPr>
        <w:t>จากการ</w:t>
      </w:r>
      <w:r w:rsidRPr="00171165">
        <w:rPr>
          <w:rFonts w:asciiTheme="majorBidi" w:hAnsiTheme="majorBidi" w:cstheme="majorBidi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 มีดังนี้</w:t>
      </w:r>
    </w:p>
    <w:p w14:paraId="35A25F75" w14:textId="77777777" w:rsidR="00881F70" w:rsidRPr="00171165" w:rsidRDefault="00881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  <w:shd w:val="clear" w:color="auto" w:fill="D9D9D9"/>
          <w:cs/>
        </w:rPr>
      </w:pPr>
    </w:p>
    <w:p w14:paraId="3134D7C8" w14:textId="5BE6BC96" w:rsidR="00881F70" w:rsidRPr="00171165" w:rsidRDefault="00881F70" w:rsidP="00DF6E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5346EA0C" w14:textId="77777777" w:rsidR="00881F70" w:rsidRPr="00171165" w:rsidRDefault="00881F70" w:rsidP="00881F70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DB8C1" w14:textId="64B5FFB0" w:rsidR="00881F70" w:rsidRPr="00171165" w:rsidRDefault="00881F70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(“TFRS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”)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="002E4EE2" w:rsidRPr="00171165">
        <w:rPr>
          <w:rFonts w:asciiTheme="majorBidi" w:hAnsiTheme="majorBidi" w:cstheme="majorBidi"/>
          <w:sz w:val="30"/>
          <w:szCs w:val="30"/>
        </w:rPr>
        <w:t>3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171165">
        <w:rPr>
          <w:rFonts w:asciiTheme="majorBidi" w:hAnsiTheme="majorBidi" w:cstheme="majorBidi"/>
          <w:sz w:val="30"/>
          <w:szCs w:val="30"/>
        </w:rPr>
        <w:t>(FVOCI)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171165">
        <w:rPr>
          <w:rFonts w:asciiTheme="majorBidi" w:hAnsiTheme="majorBidi" w:cstheme="majorBidi"/>
          <w:sz w:val="30"/>
          <w:szCs w:val="30"/>
        </w:rPr>
        <w:t xml:space="preserve"> (FVTPL)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8A04F1" w:rsidRPr="00171165">
        <w:rPr>
          <w:rFonts w:asciiTheme="majorBidi" w:hAnsiTheme="majorBidi" w:cstheme="majorBidi"/>
          <w:sz w:val="30"/>
          <w:szCs w:val="30"/>
        </w:rPr>
        <w:br/>
      </w:r>
      <w:r w:rsidRPr="00171165">
        <w:rPr>
          <w:rFonts w:asciiTheme="majorBidi" w:hAnsiTheme="majorBidi" w:cstheme="majorBidi"/>
          <w:spacing w:val="-6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17116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2E4EE2" w:rsidRPr="00171165">
        <w:rPr>
          <w:rFonts w:asciiTheme="majorBidi" w:hAnsiTheme="majorBidi" w:cstheme="majorBidi"/>
          <w:sz w:val="30"/>
          <w:szCs w:val="30"/>
        </w:rPr>
        <w:t>105</w:t>
      </w:r>
    </w:p>
    <w:p w14:paraId="4D43998F" w14:textId="77777777" w:rsidR="0017018D" w:rsidRPr="00171165" w:rsidRDefault="0017018D" w:rsidP="00DF4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566D1B3" w14:textId="7EB4B12F" w:rsidR="00881F70" w:rsidRPr="00171165" w:rsidRDefault="00881F70" w:rsidP="00DF6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 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>อนุพันธ์จะวัดมูลค่าด้วยมูลค่ายุติธรรมผ่านกำไรหรือขาดทุน เดิม</w:t>
      </w:r>
      <w:r w:rsidRPr="00171165">
        <w:rPr>
          <w:rFonts w:asciiTheme="majorBidi" w:eastAsia="Calibri" w:hAnsiTheme="majorBidi" w:cstheme="majorBidi"/>
          <w:spacing w:val="-2"/>
          <w:sz w:val="30"/>
          <w:szCs w:val="30"/>
          <w:cs/>
          <w:lang w:val="en-GB"/>
        </w:rPr>
        <w:t>บริษัท</w:t>
      </w: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รับรู้รายการเมื่อใช้สิทธิ</w:t>
      </w:r>
      <w:r w:rsidRPr="00171165">
        <w:rPr>
          <w:rFonts w:asciiTheme="majorBidi" w:hAnsiTheme="majorBidi" w:cstheme="majorBidi"/>
          <w:sz w:val="30"/>
          <w:szCs w:val="30"/>
          <w:cs/>
        </w:rPr>
        <w:t>ในอนุพันธ์ดังกล่าว</w:t>
      </w:r>
    </w:p>
    <w:p w14:paraId="44879632" w14:textId="77777777" w:rsidR="00881F70" w:rsidRPr="00171165" w:rsidRDefault="00881F70" w:rsidP="00161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80CFD89" w14:textId="593A93D2" w:rsidR="00881F70" w:rsidRPr="00171165" w:rsidRDefault="00881F70" w:rsidP="00161E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1711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pacing w:val="-2"/>
          <w:sz w:val="30"/>
          <w:szCs w:val="30"/>
          <w:cs/>
        </w:rPr>
        <w:t>รวมถึงการกระทบยอด</w:t>
      </w:r>
      <w:r w:rsidRPr="00171165">
        <w:rPr>
          <w:rFonts w:asciiTheme="majorBidi" w:hAnsiTheme="majorBidi" w:cstheme="majorBidi"/>
          <w:spacing w:val="-4"/>
          <w:sz w:val="30"/>
          <w:szCs w:val="30"/>
          <w:cs/>
        </w:rPr>
        <w:t>มูลค่าตามบัญชีของสินทรัพย์ทางการเงินของ</w:t>
      </w:r>
      <w:r w:rsidRPr="00171165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>บริษัท</w:t>
      </w:r>
      <w:r w:rsidRPr="0017116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ณ วันที่ </w:t>
      </w:r>
      <w:r w:rsidR="002E4EE2" w:rsidRPr="00171165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17116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2E4EE2" w:rsidRPr="00171165">
        <w:rPr>
          <w:rFonts w:asciiTheme="majorBidi" w:hAnsiTheme="majorBidi" w:cstheme="majorBidi"/>
          <w:spacing w:val="-4"/>
          <w:sz w:val="30"/>
          <w:szCs w:val="30"/>
        </w:rPr>
        <w:t>2563</w:t>
      </w:r>
    </w:p>
    <w:p w14:paraId="35675300" w14:textId="77777777" w:rsidR="0017018D" w:rsidRPr="00171165" w:rsidRDefault="0017018D" w:rsidP="00881F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1377"/>
        <w:gridCol w:w="239"/>
        <w:gridCol w:w="1204"/>
        <w:gridCol w:w="238"/>
        <w:gridCol w:w="1292"/>
        <w:gridCol w:w="236"/>
        <w:gridCol w:w="1294"/>
      </w:tblGrid>
      <w:tr w:rsidR="00DF339E" w:rsidRPr="00171165" w14:paraId="708B3562" w14:textId="77777777" w:rsidTr="00171165">
        <w:trPr>
          <w:tblHeader/>
        </w:trPr>
        <w:tc>
          <w:tcPr>
            <w:tcW w:w="4587" w:type="dxa"/>
            <w:gridSpan w:val="2"/>
            <w:tcBorders>
              <w:bottom w:val="single" w:sz="4" w:space="0" w:color="auto"/>
            </w:tcBorders>
            <w:vAlign w:val="bottom"/>
          </w:tcPr>
          <w:p w14:paraId="57E805DC" w14:textId="47AB5132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การจัดประภทตามมาตรฐานเดิม ณ วันที่ </w:t>
            </w:r>
            <w:r w:rsidR="002E4EE2"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31</w:t>
            </w: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ธันวาคม </w:t>
            </w:r>
            <w:r w:rsidR="002E4EE2"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7B35A11C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26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2A75B" w14:textId="08ADFABC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TFRS</w:t>
            </w:r>
            <w:r w:rsidR="00706A1E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2E4EE2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E4EE2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มกราคม </w:t>
            </w:r>
            <w:r w:rsidR="002E4EE2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DF339E" w:rsidRPr="00171165" w14:paraId="33FAC599" w14:textId="77777777" w:rsidTr="00171165">
        <w:trPr>
          <w:tblHeader/>
        </w:trPr>
        <w:tc>
          <w:tcPr>
            <w:tcW w:w="3210" w:type="dxa"/>
            <w:tcBorders>
              <w:top w:val="single" w:sz="4" w:space="0" w:color="auto"/>
            </w:tcBorders>
            <w:vAlign w:val="bottom"/>
          </w:tcPr>
          <w:p w14:paraId="278BDCF3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BA822EE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3C50D755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1ADAD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9" w:type="dxa"/>
            <w:shd w:val="clear" w:color="auto" w:fill="auto"/>
          </w:tcPr>
          <w:p w14:paraId="32507880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B983F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</w:t>
            </w:r>
          </w:p>
          <w:p w14:paraId="277C893F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9FFFD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E7F66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77FA5ADF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</w:t>
            </w:r>
          </w:p>
          <w:p w14:paraId="5A7D0FA7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E5037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7F997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95EE4C2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187AA438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DF339E" w:rsidRPr="00171165" w14:paraId="14F06C75" w14:textId="77777777" w:rsidTr="00171165">
        <w:trPr>
          <w:tblHeader/>
        </w:trPr>
        <w:tc>
          <w:tcPr>
            <w:tcW w:w="3210" w:type="dxa"/>
            <w:vAlign w:val="bottom"/>
          </w:tcPr>
          <w:p w14:paraId="367B3C79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880" w:type="dxa"/>
            <w:gridSpan w:val="7"/>
            <w:shd w:val="clear" w:color="auto" w:fill="auto"/>
            <w:vAlign w:val="bottom"/>
          </w:tcPr>
          <w:p w14:paraId="30CBC925" w14:textId="77777777" w:rsidR="00DF339E" w:rsidRPr="00171165" w:rsidRDefault="00DF339E" w:rsidP="00A801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="00E92F0C"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</w:t>
            </w:r>
            <w:r w:rsidRPr="001711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4F6EC6" w:rsidRPr="00171165" w14:paraId="54A23DE5" w14:textId="77777777" w:rsidTr="00171165">
        <w:tc>
          <w:tcPr>
            <w:tcW w:w="3210" w:type="dxa"/>
          </w:tcPr>
          <w:p w14:paraId="667D7A13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6C1263B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AE4A4E2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0967141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0683ADE6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4B2F785" w14:textId="77777777" w:rsidR="004F6EC6" w:rsidRPr="00171165" w:rsidRDefault="004F6EC6" w:rsidP="00811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0CE6E2D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A658B69" w14:textId="77777777" w:rsidR="004F6EC6" w:rsidRPr="00171165" w:rsidRDefault="004F6EC6" w:rsidP="00FD06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F6EC6" w:rsidRPr="00171165" w14:paraId="6D3C9C8B" w14:textId="77777777" w:rsidTr="00171165">
        <w:tc>
          <w:tcPr>
            <w:tcW w:w="3210" w:type="dxa"/>
          </w:tcPr>
          <w:p w14:paraId="38C6EB09" w14:textId="03496205" w:rsidR="004F6EC6" w:rsidRPr="00171165" w:rsidRDefault="004F6EC6" w:rsidP="00706A1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  <w:r w:rsidRPr="00171165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ab/>
            </w:r>
            <w:r w:rsidR="00BA527C" w:rsidRPr="0017116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en-GB"/>
              </w:rPr>
              <w:t>เงินลงทุนในหน่</w:t>
            </w:r>
            <w:r w:rsidR="00245105" w:rsidRPr="0017116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en-GB"/>
              </w:rPr>
              <w:t>ว</w:t>
            </w:r>
            <w:r w:rsidR="00BA527C" w:rsidRPr="00171165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en-GB"/>
              </w:rPr>
              <w:t>ยลงทุน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3934F" w14:textId="473375A2" w:rsidR="004F6EC6" w:rsidRPr="00171165" w:rsidRDefault="002E4EE2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</w:t>
            </w:r>
            <w:r w:rsidR="004F6EC6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9" w:type="dxa"/>
            <w:shd w:val="clear" w:color="auto" w:fill="auto"/>
          </w:tcPr>
          <w:p w14:paraId="4FA70BC6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8F1C" w14:textId="05386B40" w:rsidR="004F6EC6" w:rsidRPr="00171165" w:rsidRDefault="002E4EE2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131</w:t>
            </w:r>
            <w:r w:rsidR="004F6EC6"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8" w:type="dxa"/>
            <w:shd w:val="clear" w:color="auto" w:fill="auto"/>
          </w:tcPr>
          <w:p w14:paraId="5D2DF964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55176" w14:textId="77777777" w:rsidR="004F6EC6" w:rsidRPr="00171165" w:rsidRDefault="004F6EC6" w:rsidP="00811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D2F76D" w14:textId="77777777" w:rsidR="004F6EC6" w:rsidRPr="00171165" w:rsidRDefault="004F6EC6" w:rsidP="004F6EC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B0F73" w14:textId="77777777" w:rsidR="004F6EC6" w:rsidRPr="00171165" w:rsidRDefault="004F6EC6" w:rsidP="00FD06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BA527C" w:rsidRPr="00171165" w14:paraId="1EE3E302" w14:textId="77777777" w:rsidTr="00171165">
        <w:trPr>
          <w:trHeight w:val="53"/>
        </w:trPr>
        <w:tc>
          <w:tcPr>
            <w:tcW w:w="3210" w:type="dxa"/>
          </w:tcPr>
          <w:p w14:paraId="494E84BF" w14:textId="77777777" w:rsidR="00BA527C" w:rsidRPr="00171165" w:rsidRDefault="00BA527C" w:rsidP="001D3D5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75DCA" w14:textId="6D685C3B" w:rsidR="00BA527C" w:rsidRPr="00171165" w:rsidRDefault="002E4EE2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131</w:t>
            </w:r>
            <w:r w:rsidR="00BA527C"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9" w:type="dxa"/>
            <w:shd w:val="clear" w:color="auto" w:fill="auto"/>
          </w:tcPr>
          <w:p w14:paraId="20E5F663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29EBF0" w14:textId="1EDD698F" w:rsidR="00BA527C" w:rsidRPr="00171165" w:rsidRDefault="002E4EE2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131</w:t>
            </w:r>
            <w:r w:rsidR="00BA527C"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626</w:t>
            </w:r>
          </w:p>
        </w:tc>
        <w:tc>
          <w:tcPr>
            <w:tcW w:w="238" w:type="dxa"/>
            <w:shd w:val="clear" w:color="auto" w:fill="auto"/>
          </w:tcPr>
          <w:p w14:paraId="304D23F7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9830A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D4D4F9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B3317" w14:textId="77777777" w:rsidR="00BA527C" w:rsidRPr="00171165" w:rsidRDefault="00BA527C" w:rsidP="00BA527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"/>
              </w:tabs>
              <w:ind w:left="-64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1711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27887BB3" w14:textId="77777777" w:rsidR="00DF6EE7" w:rsidRPr="00171165" w:rsidRDefault="00DF6EE7" w:rsidP="00DF6EE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28BDF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FE4FCE" w14:textId="488B6871" w:rsidR="008A04F1" w:rsidRPr="00171165" w:rsidRDefault="00DF6EE7" w:rsidP="00303F82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lastRenderedPageBreak/>
        <w:t>การด้อยค่าของสินทรัพย์ทางการเงิน</w:t>
      </w:r>
    </w:p>
    <w:p w14:paraId="6C485A24" w14:textId="77777777" w:rsidR="00303F82" w:rsidRPr="00171165" w:rsidRDefault="00303F82" w:rsidP="00303F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B6FBC8" w14:textId="6BE6660D" w:rsidR="00E17E51" w:rsidRPr="00171165" w:rsidRDefault="008A04F1" w:rsidP="00E17E51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6C5C37"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6C5C37" w:rsidRPr="00171165">
        <w:rPr>
          <w:rFonts w:asciiTheme="majorBidi" w:hAnsiTheme="majorBidi" w:cstheme="majorBidi"/>
          <w:sz w:val="30"/>
          <w:szCs w:val="30"/>
          <w:cs/>
        </w:rPr>
        <w:t>และ</w:t>
      </w:r>
      <w:r w:rsidRPr="00171165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6C5C37" w:rsidRPr="00171165">
        <w:rPr>
          <w:rFonts w:asciiTheme="majorBidi" w:hAnsiTheme="majorBidi" w:cstheme="majorBidi"/>
          <w:sz w:val="30"/>
          <w:szCs w:val="30"/>
          <w:cs/>
        </w:rPr>
        <w:t>หน่วยลงทุน</w:t>
      </w:r>
      <w:r w:rsidRPr="00171165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ที่วัดมูลค่าด้วยมูลค่ายุติธรรมผ่านกำไร</w:t>
      </w:r>
      <w:r w:rsidR="006C5C37" w:rsidRPr="00171165">
        <w:rPr>
          <w:rFonts w:asciiTheme="majorBidi" w:hAnsiTheme="majorBidi" w:cstheme="majorBidi"/>
          <w:sz w:val="30"/>
          <w:szCs w:val="30"/>
          <w:cs/>
        </w:rPr>
        <w:t>หรือ</w:t>
      </w:r>
      <w:r w:rsidRPr="00171165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3CE6064B" w14:textId="77777777" w:rsidR="00E17E51" w:rsidRPr="00171165" w:rsidRDefault="00E17E51" w:rsidP="00E1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8C2E88" w14:textId="592CB52A" w:rsidR="00DF339E" w:rsidRDefault="00E17E51" w:rsidP="00DF3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sz w:val="30"/>
          <w:szCs w:val="30"/>
          <w:cs/>
        </w:rPr>
        <w:t xml:space="preserve">บริษัทได้ประเมินการด้อยค่าตาม </w:t>
      </w:r>
      <w:r w:rsidRPr="00171165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71165">
        <w:rPr>
          <w:rFonts w:asciiTheme="majorBidi" w:hAnsiTheme="majorBidi" w:cstheme="majorBidi"/>
          <w:sz w:val="30"/>
          <w:szCs w:val="30"/>
        </w:rPr>
        <w:t>9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E4EE2" w:rsidRPr="00171165">
        <w:rPr>
          <w:rFonts w:asciiTheme="majorBidi" w:hAnsiTheme="majorBidi" w:cstheme="majorBidi"/>
          <w:sz w:val="30"/>
          <w:szCs w:val="30"/>
        </w:rPr>
        <w:t>1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71165">
        <w:rPr>
          <w:rFonts w:asciiTheme="majorBidi" w:hAnsiTheme="majorBidi" w:cstheme="majorBidi"/>
          <w:sz w:val="30"/>
          <w:szCs w:val="30"/>
        </w:rPr>
        <w:t>2563</w:t>
      </w:r>
      <w:r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DF339E" w:rsidRPr="00171165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ซึ่งไม่มีผลกระทบต่องบการเงินอย่าง</w:t>
      </w:r>
      <w:r w:rsidR="00DF339E" w:rsidRPr="00171165">
        <w:rPr>
          <w:rFonts w:asciiTheme="majorBidi" w:hAnsiTheme="majorBidi" w:cstheme="majorBidi"/>
          <w:sz w:val="30"/>
          <w:szCs w:val="30"/>
          <w:cs/>
        </w:rPr>
        <w:br/>
        <w:t>มีสาระสำคัญ</w:t>
      </w:r>
    </w:p>
    <w:p w14:paraId="232EED38" w14:textId="77777777" w:rsidR="00171165" w:rsidRPr="00171165" w:rsidRDefault="00171165" w:rsidP="00DF33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97880F" w14:textId="7099C963" w:rsidR="00E17E51" w:rsidRPr="00130540" w:rsidRDefault="00E17E51" w:rsidP="00E17E51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TFRS</w:t>
      </w: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2E4EE2"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16</w:t>
      </w: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624B77FF" w14:textId="77777777" w:rsidR="00E17E51" w:rsidRPr="00130540" w:rsidRDefault="00E17E51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4475598" w14:textId="45E21DCE" w:rsidR="00E17E51" w:rsidRPr="00130540" w:rsidRDefault="00E17E51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2E4EE2" w:rsidRPr="00130540">
        <w:rPr>
          <w:rFonts w:asciiTheme="majorBidi" w:hAnsiTheme="majorBidi" w:cstheme="majorBidi"/>
          <w:sz w:val="30"/>
          <w:szCs w:val="30"/>
        </w:rPr>
        <w:t>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บริษัทถือปฏิบัติตาม </w:t>
      </w:r>
      <w:r w:rsidRPr="00130540">
        <w:rPr>
          <w:rFonts w:asciiTheme="majorBidi" w:hAnsiTheme="majorBidi" w:cstheme="majorBidi"/>
          <w:sz w:val="30"/>
          <w:szCs w:val="30"/>
        </w:rPr>
        <w:t xml:space="preserve">TFRS </w:t>
      </w:r>
      <w:r w:rsidR="002E4EE2" w:rsidRPr="00130540">
        <w:rPr>
          <w:rFonts w:asciiTheme="majorBidi" w:hAnsiTheme="majorBidi" w:cstheme="majorBidi"/>
          <w:sz w:val="30"/>
          <w:szCs w:val="30"/>
        </w:rPr>
        <w:t>16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เป็นครั้งแรกกับสัญญาที่เคยระบุว่าเป็นสัญญาเช่าตาม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มาตรฐานการบัญชี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Pr="0013054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สัญญาเช่า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(TAS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17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13054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</w:rPr>
        <w:t xml:space="preserve">(TFRIC </w:t>
      </w:r>
      <w:r w:rsidR="002E4EE2" w:rsidRPr="00130540">
        <w:rPr>
          <w:rFonts w:asciiTheme="majorBidi" w:hAnsiTheme="majorBidi" w:cstheme="majorBidi"/>
          <w:sz w:val="30"/>
          <w:szCs w:val="30"/>
        </w:rPr>
        <w:t>4</w:t>
      </w:r>
      <w:r w:rsidRPr="00130540">
        <w:rPr>
          <w:rFonts w:asciiTheme="majorBidi" w:hAnsiTheme="majorBidi" w:cstheme="majorBidi"/>
          <w:sz w:val="30"/>
          <w:szCs w:val="30"/>
        </w:rPr>
        <w:t xml:space="preserve">)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130540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FAB6789" w14:textId="77777777" w:rsidR="003C57A4" w:rsidRPr="00130540" w:rsidRDefault="003C57A4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FB8E7" w14:textId="38E303AA" w:rsidR="003C57A4" w:rsidRPr="00130540" w:rsidRDefault="003C57A4" w:rsidP="00E17E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130540">
        <w:rPr>
          <w:rFonts w:asciiTheme="majorBidi" w:eastAsia="Calibri" w:hAnsiTheme="majorBidi" w:cstheme="majorBidi"/>
          <w:sz w:val="30"/>
          <w:szCs w:val="30"/>
          <w:cs/>
        </w:rPr>
        <w:t>เดิ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สัญญาเช่า  ตาม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TFRS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2E4EE2" w:rsidRPr="00130540">
        <w:rPr>
          <w:rFonts w:asciiTheme="majorBidi" w:eastAsia="Calibri" w:hAnsiTheme="majorBidi" w:cstheme="majorBidi"/>
          <w:spacing w:val="-2"/>
          <w:sz w:val="30"/>
          <w:szCs w:val="30"/>
        </w:rPr>
        <w:t>16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บริษัทได้ประเมินว่าสัญญาเป็นสัญญาเช่าหรือประกอบด้วยสัญญาเช่าหรือไม่ หากสัญญา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ประกอบด้วยส่วนที่เป็นการเช่าและส่วนที่ไม่เป็นการเช่า บริษัทจะปันส่วนสิ่งตอบแทนที่ต้องจ่ายตามราคาขายที่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เป็นเอกเทศ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(Transaction price)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วันที่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="002E4EE2" w:rsidRPr="00130540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บริษัทรับรู้สินทรัพย์สิทธิการใช้และหนี้สินตามสัญญาเช่า</w:t>
      </w:r>
      <w:r w:rsidRPr="0013054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DF339E" w:rsidRPr="00130540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โดยบริษัทรับรู้ค่าเสื่อมราคาของสินทรัพย์สิทธิการใช้และดอกเบี้ยจ่ายของหนี้สินตามสัญญาเช่า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955505B" w14:textId="77777777" w:rsidR="007E6220" w:rsidRPr="00130540" w:rsidRDefault="007E6220" w:rsidP="00DF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color w:val="000000"/>
          <w:sz w:val="30"/>
          <w:szCs w:val="30"/>
        </w:rPr>
      </w:pPr>
    </w:p>
    <w:p w14:paraId="68F8961D" w14:textId="77777777" w:rsidR="003C57A4" w:rsidRPr="00130540" w:rsidRDefault="003C57A4" w:rsidP="00DF3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Theme="majorBidi" w:hAnsiTheme="majorBidi" w:cstheme="majorBidi"/>
          <w:b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 w:rsidRPr="00130540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  <w:r w:rsidRPr="00130540">
        <w:rPr>
          <w:rFonts w:asciiTheme="majorBidi" w:hAnsiTheme="majorBidi" w:cstheme="majorBidi"/>
          <w:sz w:val="30"/>
          <w:szCs w:val="30"/>
          <w:shd w:val="clear" w:color="auto" w:fill="CCCCCC"/>
          <w:cs/>
        </w:rPr>
        <w:t xml:space="preserve"> </w:t>
      </w:r>
      <w:r w:rsidRPr="00130540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3A3B552" w14:textId="6771C79A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</w:pPr>
      <w:r w:rsidRPr="0013054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E4EE2" w:rsidRPr="00130540">
        <w:rPr>
          <w:rFonts w:asciiTheme="majorBidi" w:hAnsiTheme="majorBidi" w:cstheme="majorBidi"/>
          <w:color w:val="000000"/>
          <w:spacing w:val="-2"/>
          <w:sz w:val="30"/>
          <w:szCs w:val="30"/>
        </w:rPr>
        <w:t>12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เดือน</w:t>
      </w:r>
      <w:r w:rsidRPr="00130540">
        <w:rPr>
          <w:rFonts w:asciiTheme="majorBidi" w:hAnsiTheme="majorBidi" w:cstheme="majorBidi"/>
          <w:spacing w:val="-2"/>
          <w:sz w:val="30"/>
          <w:szCs w:val="30"/>
          <w:shd w:val="clear" w:color="auto" w:fill="CCCCCC"/>
          <w:cs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shd w:val="clear" w:color="auto" w:fill="CCCCCC"/>
        </w:rPr>
        <w:t xml:space="preserve"> </w:t>
      </w:r>
    </w:p>
    <w:p w14:paraId="5A6FDC03" w14:textId="77777777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1305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0583509" w14:textId="77777777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6C5C37" w:rsidRPr="00130540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</w:p>
    <w:p w14:paraId="22F75ADC" w14:textId="77777777" w:rsidR="003C57A4" w:rsidRPr="00130540" w:rsidRDefault="003C57A4" w:rsidP="003C57A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color w:val="000000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13054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665736E" w14:textId="77777777" w:rsidR="00034948" w:rsidRPr="00171165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020"/>
        <w:gridCol w:w="1530"/>
      </w:tblGrid>
      <w:tr w:rsidR="003C57A4" w:rsidRPr="00130540" w14:paraId="33D5DA48" w14:textId="77777777" w:rsidTr="006A7961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7D09FDB4" w14:textId="25A5E5FC" w:rsidR="003C57A4" w:rsidRPr="00130540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2E4EE2"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16</w:t>
            </w:r>
            <w:r w:rsidRPr="00130540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356CBD2" w14:textId="77777777" w:rsidR="003C57A4" w:rsidRPr="00130540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C57A4" w:rsidRPr="00130540" w14:paraId="52BB04D2" w14:textId="77777777" w:rsidTr="006A7961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2E23CF54" w14:textId="77777777" w:rsidR="003C57A4" w:rsidRPr="00130540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2ED594D2" w14:textId="77777777" w:rsidR="003C57A4" w:rsidRPr="00130540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C57A4" w:rsidRPr="00130540" w14:paraId="6C75138E" w14:textId="77777777" w:rsidTr="006A7961">
        <w:trPr>
          <w:cantSplit/>
          <w:trHeight w:val="20"/>
          <w:tblHeader/>
        </w:trPr>
        <w:tc>
          <w:tcPr>
            <w:tcW w:w="7020" w:type="dxa"/>
            <w:shd w:val="clear" w:color="auto" w:fill="auto"/>
            <w:vAlign w:val="bottom"/>
          </w:tcPr>
          <w:p w14:paraId="6BB4BF88" w14:textId="613E9EBE" w:rsidR="003C57A4" w:rsidRPr="00130540" w:rsidRDefault="003C57A4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1</w:t>
            </w: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3054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1024BD0B" w14:textId="77777777" w:rsidR="003C57A4" w:rsidRPr="00130540" w:rsidRDefault="003C57A4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3C57A4" w:rsidRPr="00130540" w14:paraId="041CFDF1" w14:textId="77777777" w:rsidTr="006A7961">
        <w:trPr>
          <w:cantSplit/>
          <w:trHeight w:val="20"/>
        </w:trPr>
        <w:tc>
          <w:tcPr>
            <w:tcW w:w="7020" w:type="dxa"/>
            <w:vAlign w:val="bottom"/>
          </w:tcPr>
          <w:p w14:paraId="627C1024" w14:textId="77777777" w:rsidR="003C57A4" w:rsidRPr="00130540" w:rsidRDefault="003C57A4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 และอุปกรณ์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4C842219" w14:textId="48CCEAB1" w:rsidR="003C57A4" w:rsidRPr="00130540" w:rsidRDefault="00563483" w:rsidP="003C6EB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C5C37" w:rsidRPr="00130540" w14:paraId="35DC6804" w14:textId="77777777" w:rsidTr="006A7961">
        <w:trPr>
          <w:cantSplit/>
          <w:trHeight w:val="20"/>
        </w:trPr>
        <w:tc>
          <w:tcPr>
            <w:tcW w:w="7020" w:type="dxa"/>
          </w:tcPr>
          <w:p w14:paraId="6746A665" w14:textId="77777777" w:rsidR="006C5C37" w:rsidRPr="00130540" w:rsidRDefault="006C5C37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1C6A521A" w14:textId="14FB67A1" w:rsidR="006C5C37" w:rsidRPr="00130540" w:rsidRDefault="002E4EE2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</w:tr>
      <w:tr w:rsidR="00563483" w:rsidRPr="00130540" w14:paraId="6343D201" w14:textId="77777777" w:rsidTr="006A7961">
        <w:trPr>
          <w:cantSplit/>
          <w:trHeight w:val="20"/>
        </w:trPr>
        <w:tc>
          <w:tcPr>
            <w:tcW w:w="7020" w:type="dxa"/>
          </w:tcPr>
          <w:p w14:paraId="21B995AE" w14:textId="107668DC" w:rsidR="00563483" w:rsidRPr="00130540" w:rsidRDefault="00563483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</w:t>
            </w:r>
            <w:r w:rsidR="006E595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เช่าการเงินลดลง</w:t>
            </w:r>
          </w:p>
        </w:tc>
        <w:tc>
          <w:tcPr>
            <w:tcW w:w="1530" w:type="dxa"/>
            <w:vAlign w:val="bottom"/>
          </w:tcPr>
          <w:p w14:paraId="67AFEDD4" w14:textId="7DA91ED2" w:rsidR="00563483" w:rsidRPr="00130540" w:rsidRDefault="006E5954" w:rsidP="006E595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C57A4" w:rsidRPr="00130540" w14:paraId="098CD800" w14:textId="77777777" w:rsidTr="006A7961">
        <w:trPr>
          <w:cantSplit/>
          <w:trHeight w:val="20"/>
        </w:trPr>
        <w:tc>
          <w:tcPr>
            <w:tcW w:w="7020" w:type="dxa"/>
          </w:tcPr>
          <w:p w14:paraId="638F409C" w14:textId="77777777" w:rsidR="003C57A4" w:rsidRPr="00130540" w:rsidRDefault="003C57A4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09AE94BD" w14:textId="12783152" w:rsidR="003C57A4" w:rsidRPr="00130540" w:rsidRDefault="006E5954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47,862</w:t>
            </w:r>
          </w:p>
        </w:tc>
      </w:tr>
      <w:tr w:rsidR="00D9313E" w:rsidRPr="00130540" w14:paraId="24D77BF3" w14:textId="77777777" w:rsidTr="006A7961">
        <w:trPr>
          <w:cantSplit/>
          <w:trHeight w:val="20"/>
        </w:trPr>
        <w:tc>
          <w:tcPr>
            <w:tcW w:w="7020" w:type="dxa"/>
          </w:tcPr>
          <w:p w14:paraId="7B473A75" w14:textId="1671ED03" w:rsidR="00D9313E" w:rsidRPr="00130540" w:rsidRDefault="00D9313E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  <w:r w:rsidR="00CB47EC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="006C5C3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การรื้อถอน</w:t>
            </w:r>
            <w:r w:rsidR="00CB47EC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พื้นที่เช่า</w:t>
            </w:r>
            <w:r w:rsidR="00A77F1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769A9F20" w14:textId="67C9FF93" w:rsidR="00D9313E" w:rsidRPr="00130540" w:rsidRDefault="002E4EE2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922</w:t>
            </w:r>
          </w:p>
        </w:tc>
      </w:tr>
      <w:tr w:rsidR="00D9313E" w:rsidRPr="00130540" w14:paraId="4DDC1CAF" w14:textId="77777777" w:rsidTr="006A7961">
        <w:trPr>
          <w:cantSplit/>
          <w:trHeight w:val="20"/>
        </w:trPr>
        <w:tc>
          <w:tcPr>
            <w:tcW w:w="7020" w:type="dxa"/>
          </w:tcPr>
          <w:p w14:paraId="79BACD59" w14:textId="77777777" w:rsidR="00D9313E" w:rsidRPr="00130540" w:rsidRDefault="00D9313E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เจ้าหนี้อื่นลดลง</w:t>
            </w:r>
          </w:p>
        </w:tc>
        <w:tc>
          <w:tcPr>
            <w:tcW w:w="1530" w:type="dxa"/>
            <w:vAlign w:val="bottom"/>
          </w:tcPr>
          <w:p w14:paraId="0E64D8C1" w14:textId="78545BFE" w:rsidR="00D9313E" w:rsidRPr="00130540" w:rsidRDefault="00563483" w:rsidP="006A796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4C6AADFF" w14:textId="35C8055A" w:rsidR="00034948" w:rsidRPr="00130540" w:rsidRDefault="00034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864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110"/>
        <w:gridCol w:w="1530"/>
      </w:tblGrid>
      <w:tr w:rsidR="00F953DB" w:rsidRPr="00130540" w14:paraId="2E3C7570" w14:textId="77777777" w:rsidTr="00D9313E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33A1F757" w14:textId="77777777" w:rsidR="00F953DB" w:rsidRPr="00130540" w:rsidRDefault="00F953DB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79A8711" w14:textId="77777777" w:rsidR="00F953DB" w:rsidRPr="00130540" w:rsidRDefault="00F953DB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53DB" w:rsidRPr="00130540" w14:paraId="0E890CA5" w14:textId="77777777" w:rsidTr="00D9313E">
        <w:trPr>
          <w:cantSplit/>
          <w:trHeight w:val="20"/>
          <w:tblHeader/>
        </w:trPr>
        <w:tc>
          <w:tcPr>
            <w:tcW w:w="7110" w:type="dxa"/>
            <w:shd w:val="clear" w:color="auto" w:fill="auto"/>
            <w:vAlign w:val="bottom"/>
          </w:tcPr>
          <w:p w14:paraId="6072107E" w14:textId="77777777" w:rsidR="00F953DB" w:rsidRPr="00130540" w:rsidRDefault="00F953DB" w:rsidP="00A801CC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EFA491" w14:textId="77777777" w:rsidR="00F953DB" w:rsidRPr="00130540" w:rsidRDefault="00F953DB" w:rsidP="00A801C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953DB" w:rsidRPr="00130540" w14:paraId="10699AC1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3AB6D1BC" w14:textId="5D16D29B" w:rsidR="00F953DB" w:rsidRPr="00130540" w:rsidRDefault="00F953DB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98F131" w14:textId="04ADA892" w:rsidR="00F953DB" w:rsidRPr="00130540" w:rsidRDefault="002E4EE2" w:rsidP="008D4CE7">
            <w:pPr>
              <w:pStyle w:val="acctfourfigures"/>
              <w:tabs>
                <w:tab w:val="clear" w:pos="765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</w:tr>
      <w:tr w:rsidR="00F953DB" w:rsidRPr="00130540" w14:paraId="6A9003AD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E628933" w14:textId="77777777" w:rsidR="00F953DB" w:rsidRPr="00130540" w:rsidRDefault="00F953DB" w:rsidP="00A801C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shd w:val="clear" w:color="auto" w:fill="auto"/>
          </w:tcPr>
          <w:p w14:paraId="65362E03" w14:textId="1C35DE4A" w:rsidR="00F953DB" w:rsidRPr="00130540" w:rsidRDefault="008D4CE7" w:rsidP="00154F59">
            <w:pPr>
              <w:pStyle w:val="acctfourfigures"/>
              <w:tabs>
                <w:tab w:val="clear" w:pos="765"/>
              </w:tabs>
              <w:spacing w:line="240" w:lineRule="auto"/>
              <w:ind w:left="103" w:right="1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57A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57A1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953DB" w:rsidRPr="00130540" w14:paraId="206C5C47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31E9F4D7" w14:textId="3D05441B" w:rsidR="00F953DB" w:rsidRPr="00130540" w:rsidRDefault="00F953DB" w:rsidP="00A80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62B2A5" w14:textId="5006BCC6" w:rsidR="00F953DB" w:rsidRPr="00130540" w:rsidRDefault="002E4EE2" w:rsidP="008D4CE7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</w:p>
        </w:tc>
      </w:tr>
      <w:tr w:rsidR="00F953DB" w:rsidRPr="00130540" w14:paraId="6F4706F6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781CDED7" w14:textId="77777777" w:rsidR="00F953DB" w:rsidRPr="00130540" w:rsidRDefault="00F953DB" w:rsidP="00A801C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DD026" w14:textId="6CE48D36" w:rsidR="00F953DB" w:rsidRPr="00130540" w:rsidRDefault="008D4CE7" w:rsidP="008D4CE7">
            <w:pPr>
              <w:pStyle w:val="acctfourfigures"/>
              <w:tabs>
                <w:tab w:val="clear" w:pos="765"/>
              </w:tabs>
              <w:spacing w:line="240" w:lineRule="auto"/>
              <w:ind w:left="96" w:right="19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       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6C5C37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tr w:rsidR="00F953DB" w:rsidRPr="00130540" w14:paraId="0BC5E559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12E2FE4F" w14:textId="77777777" w:rsidR="00F953DB" w:rsidRPr="00130540" w:rsidRDefault="00F953DB" w:rsidP="00A801CC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2942E8C1" w14:textId="53B6E2FA" w:rsidR="00F953DB" w:rsidRPr="00130540" w:rsidRDefault="00F953DB" w:rsidP="00A801CC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7F59B" w14:textId="3A318C58" w:rsidR="00F953DB" w:rsidRPr="00130540" w:rsidRDefault="002E4EE2" w:rsidP="003F0DE0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6361A5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F953DB" w:rsidRPr="00130540" w14:paraId="4FB373FA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</w:tcPr>
          <w:p w14:paraId="41FC36FD" w14:textId="541D2BC7" w:rsidR="00F953DB" w:rsidRPr="00130540" w:rsidRDefault="00F953DB" w:rsidP="00A801CC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03D64F78" w14:textId="5CAF55E2" w:rsidR="00F953DB" w:rsidRPr="00130540" w:rsidRDefault="002E4EE2" w:rsidP="003C6EB8">
            <w:pPr>
              <w:pStyle w:val="acctfourfigures"/>
              <w:tabs>
                <w:tab w:val="clear" w:pos="765"/>
                <w:tab w:val="left" w:pos="1085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9313E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</w:tr>
      <w:tr w:rsidR="00F953DB" w:rsidRPr="00130540" w14:paraId="4A61166A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32751F4E" w14:textId="799A73AE" w:rsidR="00F953DB" w:rsidRPr="00130540" w:rsidRDefault="00F953DB" w:rsidP="00A801CC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2E4EE2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EB2E0" w14:textId="06D02F31" w:rsidR="00F953DB" w:rsidRPr="00130540" w:rsidRDefault="002E4EE2" w:rsidP="003C6EB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6361A5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862</w:t>
            </w:r>
          </w:p>
        </w:tc>
      </w:tr>
      <w:tr w:rsidR="00F953DB" w:rsidRPr="00130540" w14:paraId="67BFA0EB" w14:textId="77777777" w:rsidTr="00D9313E">
        <w:trPr>
          <w:cantSplit/>
          <w:trHeight w:val="20"/>
        </w:trPr>
        <w:tc>
          <w:tcPr>
            <w:tcW w:w="7110" w:type="dxa"/>
            <w:shd w:val="clear" w:color="auto" w:fill="auto"/>
            <w:vAlign w:val="bottom"/>
          </w:tcPr>
          <w:p w14:paraId="09A5AE96" w14:textId="77777777" w:rsidR="00F953DB" w:rsidRPr="00130540" w:rsidRDefault="00F953DB" w:rsidP="00A801CC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276E4F" w14:textId="2FD3D1CA" w:rsidR="00F953DB" w:rsidRPr="00130540" w:rsidRDefault="002E4EE2" w:rsidP="008D4CE7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2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3D8D3781" w14:textId="77777777" w:rsidR="00F953DB" w:rsidRPr="00171165" w:rsidRDefault="00F953DB" w:rsidP="003C57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D972B6C" w14:textId="77777777" w:rsidR="008E67E2" w:rsidRPr="00171165" w:rsidRDefault="002F3CA4" w:rsidP="002F3CA4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71165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DB2C4" w14:textId="351A0F81" w:rsidR="00AC1C5D" w:rsidRPr="00171165" w:rsidRDefault="0045785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  <w:rtl/>
          <w:cs/>
        </w:rPr>
      </w:pPr>
      <w:r w:rsidRPr="00171165">
        <w:rPr>
          <w:rFonts w:asciiTheme="majorBidi" w:hAnsiTheme="majorBidi" w:cstheme="majorBidi"/>
          <w:spacing w:val="-6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171165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นโยบายการกำหนดราคา</w:t>
      </w:r>
      <w:r w:rsidR="0022772B" w:rsidRPr="00171165">
        <w:rPr>
          <w:rFonts w:asciiTheme="majorBidi" w:hAnsiTheme="majorBidi" w:cstheme="majorBidi"/>
          <w:spacing w:val="-6"/>
          <w:sz w:val="30"/>
          <w:szCs w:val="30"/>
          <w:cs/>
        </w:rPr>
        <w:t>ไม่</w:t>
      </w:r>
      <w:r w:rsidR="00E11819" w:rsidRPr="00171165">
        <w:rPr>
          <w:rFonts w:asciiTheme="majorBidi" w:hAnsiTheme="majorBidi" w:cstheme="majorBidi"/>
          <w:spacing w:val="-6"/>
          <w:sz w:val="30"/>
          <w:szCs w:val="30"/>
          <w:cs/>
        </w:rPr>
        <w:t>มีการเปลี่ยนแปลงอย่าง</w:t>
      </w:r>
      <w:r w:rsidRPr="00171165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E11819" w:rsidRPr="00372F9F">
        <w:rPr>
          <w:rFonts w:asciiTheme="majorBidi" w:hAnsiTheme="majorBidi" w:cstheme="majorBidi"/>
          <w:spacing w:val="4"/>
          <w:sz w:val="30"/>
          <w:szCs w:val="30"/>
          <w:cs/>
        </w:rPr>
        <w:t>มีสาระสำคัญในระหว่างงวด</w:t>
      </w:r>
      <w:r w:rsidR="00B50102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="00D2457C" w:rsidRPr="00372F9F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="00E11819" w:rsidRPr="00372F9F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สิ้นสุดวันที่ </w:t>
      </w:r>
      <w:r w:rsidR="002E4EE2" w:rsidRPr="00372F9F">
        <w:rPr>
          <w:rFonts w:asciiTheme="majorBidi" w:hAnsiTheme="majorBidi" w:cstheme="majorBidi"/>
          <w:spacing w:val="4"/>
          <w:sz w:val="30"/>
          <w:szCs w:val="30"/>
        </w:rPr>
        <w:t>3</w:t>
      </w:r>
      <w:r w:rsidR="00991FC0" w:rsidRPr="00372F9F">
        <w:rPr>
          <w:rFonts w:asciiTheme="majorBidi" w:hAnsiTheme="majorBidi" w:cstheme="majorBidi"/>
          <w:spacing w:val="4"/>
          <w:sz w:val="30"/>
          <w:szCs w:val="30"/>
        </w:rPr>
        <w:t xml:space="preserve">0 </w:t>
      </w:r>
      <w:r w:rsidR="00B5010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กันยายน </w:t>
      </w:r>
      <w:r w:rsidR="002E4EE2" w:rsidRPr="00372F9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E4EE2" w:rsidRPr="00372F9F">
        <w:rPr>
          <w:rFonts w:asciiTheme="majorBidi" w:hAnsiTheme="majorBidi" w:cstheme="majorBidi"/>
          <w:spacing w:val="4"/>
          <w:sz w:val="30"/>
          <w:szCs w:val="30"/>
          <w:cs/>
        </w:rPr>
        <w:t>3</w:t>
      </w:r>
      <w:r w:rsidR="00E11819" w:rsidRPr="0017116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2DEFC0A7" w14:textId="77777777" w:rsidR="00AC1C5D" w:rsidRPr="00171165" w:rsidRDefault="00AC1C5D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B22A42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9"/>
          <w:sz w:val="30"/>
          <w:szCs w:val="30"/>
          <w:cs/>
        </w:rPr>
      </w:pPr>
      <w:r>
        <w:rPr>
          <w:rFonts w:asciiTheme="majorBidi" w:hAnsiTheme="majorBidi" w:cstheme="majorBidi"/>
          <w:spacing w:val="-9"/>
          <w:sz w:val="30"/>
          <w:szCs w:val="30"/>
          <w:cs/>
        </w:rPr>
        <w:br w:type="page"/>
      </w:r>
    </w:p>
    <w:p w14:paraId="61BE8A07" w14:textId="43B8AB1C" w:rsidR="00AC1C5D" w:rsidRPr="00171165" w:rsidRDefault="00AC1C5D" w:rsidP="00117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right="-45"/>
        <w:jc w:val="thaiDistribute"/>
        <w:rPr>
          <w:rFonts w:asciiTheme="majorBidi" w:hAnsiTheme="majorBidi" w:cstheme="majorBidi"/>
          <w:spacing w:val="-9"/>
          <w:sz w:val="30"/>
          <w:szCs w:val="30"/>
        </w:rPr>
      </w:pP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8B56FC" w:rsidRPr="003941C6">
        <w:rPr>
          <w:rFonts w:asciiTheme="majorBidi" w:hAnsiTheme="majorBidi" w:cstheme="majorBidi" w:hint="cs"/>
          <w:spacing w:val="-9"/>
          <w:sz w:val="30"/>
          <w:szCs w:val="30"/>
          <w:cs/>
        </w:rPr>
        <w:t>สามเดือนและ</w:t>
      </w:r>
      <w:r w:rsidR="00B50102">
        <w:rPr>
          <w:rFonts w:asciiTheme="majorBidi" w:hAnsiTheme="majorBidi" w:cstheme="majorBidi" w:hint="cs"/>
          <w:spacing w:val="-9"/>
          <w:sz w:val="30"/>
          <w:szCs w:val="30"/>
          <w:cs/>
        </w:rPr>
        <w:t>เก้า</w:t>
      </w:r>
      <w:r w:rsidR="00551005" w:rsidRPr="003941C6">
        <w:rPr>
          <w:rFonts w:asciiTheme="majorBidi" w:hAnsiTheme="majorBidi" w:cstheme="majorBidi"/>
          <w:spacing w:val="-9"/>
          <w:sz w:val="30"/>
          <w:szCs w:val="30"/>
          <w:cs/>
        </w:rPr>
        <w:t>เดือน</w:t>
      </w: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t xml:space="preserve">สิ้นสุดวันที่ </w:t>
      </w:r>
      <w:r w:rsidR="006A7961" w:rsidRPr="003941C6">
        <w:rPr>
          <w:rFonts w:asciiTheme="majorBidi" w:hAnsiTheme="majorBidi" w:cstheme="majorBidi"/>
          <w:spacing w:val="-9"/>
          <w:sz w:val="30"/>
          <w:szCs w:val="30"/>
        </w:rPr>
        <w:t xml:space="preserve">30 </w:t>
      </w:r>
      <w:r w:rsidR="00B50102">
        <w:rPr>
          <w:rFonts w:asciiTheme="majorBidi" w:hAnsiTheme="majorBidi" w:cstheme="majorBidi" w:hint="cs"/>
          <w:spacing w:val="-9"/>
          <w:sz w:val="30"/>
          <w:szCs w:val="30"/>
          <w:cs/>
        </w:rPr>
        <w:t xml:space="preserve">กันยายน </w:t>
      </w:r>
      <w:r w:rsidR="002E4EE2" w:rsidRPr="003941C6">
        <w:rPr>
          <w:rFonts w:asciiTheme="majorBidi" w:hAnsiTheme="majorBidi" w:cstheme="majorBidi"/>
          <w:spacing w:val="-9"/>
          <w:sz w:val="30"/>
          <w:szCs w:val="30"/>
        </w:rPr>
        <w:t>2563</w:t>
      </w: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t xml:space="preserve"> </w:t>
      </w:r>
      <w:r w:rsidR="006F3D24" w:rsidRPr="003941C6">
        <w:rPr>
          <w:rFonts w:asciiTheme="majorBidi" w:hAnsiTheme="majorBidi" w:cstheme="majorBidi"/>
          <w:spacing w:val="-9"/>
          <w:sz w:val="30"/>
          <w:szCs w:val="30"/>
        </w:rPr>
        <w:t xml:space="preserve">         </w:t>
      </w:r>
      <w:r w:rsidR="0045785C" w:rsidRPr="003941C6">
        <w:rPr>
          <w:rFonts w:asciiTheme="majorBidi" w:hAnsiTheme="majorBidi" w:cstheme="majorBidi"/>
          <w:spacing w:val="-9"/>
          <w:sz w:val="30"/>
          <w:szCs w:val="30"/>
          <w:cs/>
        </w:rPr>
        <w:t xml:space="preserve">และ </w:t>
      </w:r>
      <w:r w:rsidR="002E4EE2" w:rsidRPr="003941C6">
        <w:rPr>
          <w:rFonts w:asciiTheme="majorBidi" w:hAnsiTheme="majorBidi" w:cstheme="majorBidi"/>
          <w:spacing w:val="-9"/>
          <w:sz w:val="30"/>
          <w:szCs w:val="30"/>
        </w:rPr>
        <w:t>2562</w:t>
      </w:r>
      <w:r w:rsidR="0045785C" w:rsidRPr="003941C6">
        <w:rPr>
          <w:rFonts w:asciiTheme="majorBidi" w:hAnsiTheme="majorBidi" w:cstheme="majorBidi"/>
          <w:spacing w:val="-9"/>
          <w:sz w:val="30"/>
          <w:szCs w:val="30"/>
        </w:rPr>
        <w:t xml:space="preserve"> </w:t>
      </w:r>
      <w:r w:rsidRPr="003941C6">
        <w:rPr>
          <w:rFonts w:asciiTheme="majorBidi" w:hAnsiTheme="majorBidi" w:cstheme="majorBidi"/>
          <w:spacing w:val="-9"/>
          <w:sz w:val="30"/>
          <w:szCs w:val="30"/>
          <w:cs/>
        </w:rPr>
        <w:t>สรุปได้ดังนี้</w:t>
      </w:r>
    </w:p>
    <w:p w14:paraId="65C213B2" w14:textId="45A73BBD" w:rsidR="00D2457C" w:rsidRDefault="00D2457C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B50102" w:rsidRPr="00823DD0" w14:paraId="0527BE2B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19793DAD" w14:textId="77777777" w:rsidR="00B50102" w:rsidRPr="00823DD0" w:rsidRDefault="00B50102" w:rsidP="00B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3FC7D3" w14:textId="1F9588F0" w:rsidR="00B50102" w:rsidRPr="00B50102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E1C969" w14:textId="77777777" w:rsidR="00B50102" w:rsidRPr="00823DD0" w:rsidRDefault="00B50102" w:rsidP="00B501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8F8A03A" w14:textId="63100530" w:rsidR="00B50102" w:rsidRPr="00823DD0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</w:tr>
      <w:tr w:rsidR="00B50102" w:rsidRPr="00823DD0" w14:paraId="07211E44" w14:textId="77777777" w:rsidTr="00B50102">
        <w:trPr>
          <w:cantSplit/>
        </w:trPr>
        <w:tc>
          <w:tcPr>
            <w:tcW w:w="6300" w:type="dxa"/>
            <w:shd w:val="clear" w:color="auto" w:fill="auto"/>
          </w:tcPr>
          <w:p w14:paraId="60B73D14" w14:textId="77777777" w:rsidR="00B50102" w:rsidRPr="00823DD0" w:rsidRDefault="00B50102" w:rsidP="00B501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0AF10B7" w14:textId="77777777" w:rsidR="00B50102" w:rsidRPr="00823DD0" w:rsidRDefault="00B50102" w:rsidP="00B50102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B50102" w:rsidRPr="00823DD0" w14:paraId="4216625F" w14:textId="77777777" w:rsidTr="00B50102">
        <w:trPr>
          <w:cantSplit/>
        </w:trPr>
        <w:tc>
          <w:tcPr>
            <w:tcW w:w="6300" w:type="dxa"/>
          </w:tcPr>
          <w:p w14:paraId="1C92CBD4" w14:textId="77777777" w:rsidR="00B50102" w:rsidRPr="00823DD0" w:rsidRDefault="00B50102" w:rsidP="00B501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6A2558A" w14:textId="77777777" w:rsidR="00B50102" w:rsidRPr="00823DD0" w:rsidRDefault="00B50102" w:rsidP="00B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B85A96" w14:textId="77777777" w:rsidR="00B50102" w:rsidRPr="00823DD0" w:rsidRDefault="00B50102" w:rsidP="00B501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7802F6" w14:textId="77777777" w:rsidR="00B50102" w:rsidRPr="00823DD0" w:rsidRDefault="00B50102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5D7A67DF" w14:textId="77777777" w:rsidTr="00B50102">
        <w:trPr>
          <w:cantSplit/>
        </w:trPr>
        <w:tc>
          <w:tcPr>
            <w:tcW w:w="6300" w:type="dxa"/>
          </w:tcPr>
          <w:p w14:paraId="6FC8A988" w14:textId="77777777" w:rsidR="00A22967" w:rsidRPr="00823DD0" w:rsidRDefault="00A22967" w:rsidP="00A2296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001CAA24" w14:textId="15371543" w:rsidR="00A22967" w:rsidRPr="00823DD0" w:rsidRDefault="00A35384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B7D18F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4EF5AC8" w14:textId="356B4911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1,926</w:t>
            </w:r>
          </w:p>
        </w:tc>
      </w:tr>
      <w:tr w:rsidR="00A22967" w:rsidRPr="00823DD0" w14:paraId="25D5CC10" w14:textId="77777777" w:rsidTr="00B50102">
        <w:trPr>
          <w:cantSplit/>
          <w:trHeight w:val="389"/>
        </w:trPr>
        <w:tc>
          <w:tcPr>
            <w:tcW w:w="6300" w:type="dxa"/>
          </w:tcPr>
          <w:p w14:paraId="3BEFBF36" w14:textId="77777777" w:rsidR="00A22967" w:rsidRPr="00823DD0" w:rsidRDefault="00A22967" w:rsidP="00A2296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7787555A" w14:textId="30245160" w:rsidR="00A22967" w:rsidRPr="00823DD0" w:rsidRDefault="00A35384" w:rsidP="00A35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  <w:r w:rsidR="009415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25CA0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083494" w14:textId="51CBD996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A22967" w:rsidRPr="00823DD0" w14:paraId="6B9DBFC2" w14:textId="77777777" w:rsidTr="00B50102">
        <w:trPr>
          <w:cantSplit/>
        </w:trPr>
        <w:tc>
          <w:tcPr>
            <w:tcW w:w="6300" w:type="dxa"/>
          </w:tcPr>
          <w:p w14:paraId="1602416E" w14:textId="77777777" w:rsidR="00A22967" w:rsidRPr="00823DD0" w:rsidRDefault="00A22967" w:rsidP="00A229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94D49A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AD0843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22D6F7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353E6DEC" w14:textId="77777777" w:rsidTr="00B50102">
        <w:trPr>
          <w:cantSplit/>
        </w:trPr>
        <w:tc>
          <w:tcPr>
            <w:tcW w:w="6300" w:type="dxa"/>
          </w:tcPr>
          <w:p w14:paraId="1DD26366" w14:textId="77777777" w:rsidR="00A22967" w:rsidRPr="00823DD0" w:rsidRDefault="00A22967" w:rsidP="00A2296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2B3C0584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AC5B0A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72D706A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2D991C70" w14:textId="77777777" w:rsidTr="00B50102">
        <w:trPr>
          <w:cantSplit/>
        </w:trPr>
        <w:tc>
          <w:tcPr>
            <w:tcW w:w="6300" w:type="dxa"/>
          </w:tcPr>
          <w:p w14:paraId="370BC14A" w14:textId="56D2C011" w:rsidR="00A22967" w:rsidRPr="00823DD0" w:rsidRDefault="00A22967" w:rsidP="00A2296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59030375" w14:textId="29C8B476" w:rsidR="00A22967" w:rsidRPr="00823DD0" w:rsidRDefault="00596305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87598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B43D1B" w14:textId="570AD822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3,676</w:t>
            </w:r>
          </w:p>
        </w:tc>
      </w:tr>
      <w:tr w:rsidR="003B3CD7" w:rsidRPr="00823DD0" w14:paraId="76E89A1B" w14:textId="77777777" w:rsidTr="00B50102">
        <w:trPr>
          <w:cantSplit/>
        </w:trPr>
        <w:tc>
          <w:tcPr>
            <w:tcW w:w="6300" w:type="dxa"/>
          </w:tcPr>
          <w:p w14:paraId="62EF0544" w14:textId="6A1769C7" w:rsidR="003B3CD7" w:rsidRPr="00823DD0" w:rsidRDefault="003B3CD7" w:rsidP="00A2296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06A9E630" w14:textId="17C25CF1" w:rsidR="003B3CD7" w:rsidRDefault="001B438F" w:rsidP="001B4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F062CE" w14:textId="77777777" w:rsidR="003B3CD7" w:rsidRPr="00823DD0" w:rsidRDefault="003B3CD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0B487D" w14:textId="5FE3A640" w:rsidR="003B3CD7" w:rsidRDefault="003B3CD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</w:tr>
    </w:tbl>
    <w:p w14:paraId="56D472E0" w14:textId="77777777" w:rsidR="00B50102" w:rsidRPr="00823DD0" w:rsidRDefault="00B50102" w:rsidP="00B501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B50102" w:rsidRPr="00823DD0" w14:paraId="74781575" w14:textId="77777777" w:rsidTr="00A22967">
        <w:trPr>
          <w:cantSplit/>
        </w:trPr>
        <w:tc>
          <w:tcPr>
            <w:tcW w:w="6300" w:type="dxa"/>
            <w:shd w:val="clear" w:color="auto" w:fill="auto"/>
          </w:tcPr>
          <w:p w14:paraId="2F47E4E0" w14:textId="77777777" w:rsidR="00B50102" w:rsidRPr="00823DD0" w:rsidRDefault="00B50102" w:rsidP="00B501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4359F" w14:textId="77777777" w:rsidR="00B50102" w:rsidRPr="00823DD0" w:rsidRDefault="00B50102" w:rsidP="00B501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2A0335" w14:textId="77777777" w:rsidR="00B50102" w:rsidRPr="00823DD0" w:rsidRDefault="00B50102" w:rsidP="00B501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2C9D833" w14:textId="77777777" w:rsidR="00B50102" w:rsidRPr="00823DD0" w:rsidRDefault="00B50102" w:rsidP="00A22967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0EE15EF5" w14:textId="77777777" w:rsidTr="00A22967">
        <w:trPr>
          <w:cantSplit/>
        </w:trPr>
        <w:tc>
          <w:tcPr>
            <w:tcW w:w="6300" w:type="dxa"/>
          </w:tcPr>
          <w:p w14:paraId="5476D018" w14:textId="77777777" w:rsidR="00A22967" w:rsidRPr="00823DD0" w:rsidRDefault="00A22967" w:rsidP="00B501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1A0DF2" w14:textId="77777777" w:rsidR="00A22967" w:rsidRPr="00823DD0" w:rsidRDefault="00A22967" w:rsidP="00B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5E5F7" w14:textId="77777777" w:rsidR="00A22967" w:rsidRPr="00823DD0" w:rsidRDefault="00A22967" w:rsidP="00B501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A401AE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102" w:rsidRPr="00823DD0" w14:paraId="4446FF86" w14:textId="77777777" w:rsidTr="00A22967">
        <w:trPr>
          <w:cantSplit/>
        </w:trPr>
        <w:tc>
          <w:tcPr>
            <w:tcW w:w="6300" w:type="dxa"/>
          </w:tcPr>
          <w:p w14:paraId="7227CF76" w14:textId="77777777" w:rsidR="00B50102" w:rsidRPr="00823DD0" w:rsidRDefault="00B50102" w:rsidP="00B5010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C4ED867" w14:textId="77777777" w:rsidR="00B50102" w:rsidRPr="00823DD0" w:rsidRDefault="00B50102" w:rsidP="00B501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D0CF0A" w14:textId="77777777" w:rsidR="00B50102" w:rsidRPr="00823DD0" w:rsidRDefault="00B50102" w:rsidP="00B501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0A3BAEE" w14:textId="77777777" w:rsidR="00B50102" w:rsidRPr="00823DD0" w:rsidRDefault="00B50102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71B91C9F" w14:textId="77777777" w:rsidTr="00A22967">
        <w:trPr>
          <w:cantSplit/>
        </w:trPr>
        <w:tc>
          <w:tcPr>
            <w:tcW w:w="6300" w:type="dxa"/>
          </w:tcPr>
          <w:p w14:paraId="72C580F5" w14:textId="77777777" w:rsidR="00A22967" w:rsidRPr="00823DD0" w:rsidRDefault="00A22967" w:rsidP="00A2296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1DF12992" w14:textId="211895CC" w:rsidR="00A22967" w:rsidRPr="00823DD0" w:rsidRDefault="005F5446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D4958A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1799E42" w14:textId="5C5A268F" w:rsidR="00A22967" w:rsidRPr="00823DD0" w:rsidRDefault="00A22967" w:rsidP="003C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3,593</w:t>
            </w:r>
          </w:p>
        </w:tc>
      </w:tr>
      <w:tr w:rsidR="00A22967" w:rsidRPr="00823DD0" w14:paraId="655D22E1" w14:textId="77777777" w:rsidTr="00A22967">
        <w:trPr>
          <w:cantSplit/>
        </w:trPr>
        <w:tc>
          <w:tcPr>
            <w:tcW w:w="6300" w:type="dxa"/>
          </w:tcPr>
          <w:p w14:paraId="658BE703" w14:textId="77777777" w:rsidR="00A22967" w:rsidRPr="00823DD0" w:rsidRDefault="00A22967" w:rsidP="00A22967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ซื้อสัญญาประกันชีวิตแบบกลุ่ม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432A439E" w14:textId="586B28D7" w:rsidR="00A22967" w:rsidRPr="00823DD0" w:rsidRDefault="005F5446" w:rsidP="005F5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0E2F5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BFB3AF" w14:textId="77AB5BCD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1,656</w:t>
            </w:r>
          </w:p>
        </w:tc>
      </w:tr>
      <w:tr w:rsidR="00A22967" w:rsidRPr="00823DD0" w14:paraId="6722C990" w14:textId="77777777" w:rsidTr="00A22967">
        <w:trPr>
          <w:cantSplit/>
        </w:trPr>
        <w:tc>
          <w:tcPr>
            <w:tcW w:w="6300" w:type="dxa"/>
          </w:tcPr>
          <w:p w14:paraId="410FF791" w14:textId="77777777" w:rsidR="00A22967" w:rsidRPr="00823DD0" w:rsidRDefault="00A22967" w:rsidP="00A229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C9949BF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AEF695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3695EF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12800803" w14:textId="77777777" w:rsidTr="00A22967">
        <w:trPr>
          <w:cantSplit/>
        </w:trPr>
        <w:tc>
          <w:tcPr>
            <w:tcW w:w="6300" w:type="dxa"/>
          </w:tcPr>
          <w:p w14:paraId="3C9B8E0D" w14:textId="77777777" w:rsidR="00A22967" w:rsidRPr="00823DD0" w:rsidRDefault="00A22967" w:rsidP="00A2296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6A5626A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BD403F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566C27" w14:textId="77777777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2967" w:rsidRPr="00823DD0" w14:paraId="4D6FBBAC" w14:textId="77777777" w:rsidTr="00A22967">
        <w:trPr>
          <w:cantSplit/>
        </w:trPr>
        <w:tc>
          <w:tcPr>
            <w:tcW w:w="6300" w:type="dxa"/>
          </w:tcPr>
          <w:p w14:paraId="54C01E86" w14:textId="6E1F4389" w:rsidR="00A22967" w:rsidRPr="00823DD0" w:rsidRDefault="00A22967" w:rsidP="00A2296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823DD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350" w:type="dxa"/>
            <w:shd w:val="clear" w:color="auto" w:fill="auto"/>
          </w:tcPr>
          <w:p w14:paraId="695FE6CD" w14:textId="5A84D14E" w:rsidR="00A22967" w:rsidRPr="00823DD0" w:rsidRDefault="00596305" w:rsidP="003C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26246F" w14:textId="77777777" w:rsidR="00A22967" w:rsidRPr="00823DD0" w:rsidRDefault="00A22967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55087A0" w14:textId="54AA62AA" w:rsidR="00A22967" w:rsidRPr="00823DD0" w:rsidRDefault="00A22967" w:rsidP="00A22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11,948</w:t>
            </w:r>
          </w:p>
        </w:tc>
      </w:tr>
      <w:tr w:rsidR="00142CEF" w:rsidRPr="00823DD0" w14:paraId="6001E62E" w14:textId="77777777" w:rsidTr="00A22967">
        <w:trPr>
          <w:cantSplit/>
        </w:trPr>
        <w:tc>
          <w:tcPr>
            <w:tcW w:w="6300" w:type="dxa"/>
          </w:tcPr>
          <w:p w14:paraId="24689190" w14:textId="60193BDE" w:rsidR="00142CEF" w:rsidRPr="00823DD0" w:rsidRDefault="00142CEF" w:rsidP="00A2296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5AA4F5C3" w14:textId="4747C74D" w:rsidR="00142CEF" w:rsidRDefault="00D628A7" w:rsidP="00D6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751961" w14:textId="77777777" w:rsidR="00142CEF" w:rsidRPr="00823DD0" w:rsidRDefault="00142CEF" w:rsidP="00A2296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5B420D" w14:textId="3AF4A098" w:rsidR="00142CEF" w:rsidRDefault="00142CEF" w:rsidP="00347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</w:tr>
    </w:tbl>
    <w:p w14:paraId="3BABAE15" w14:textId="44422F19" w:rsidR="00B50102" w:rsidRDefault="00B50102" w:rsidP="00D2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495138" w14:textId="506297EF" w:rsidR="002E036C" w:rsidRPr="00130540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</w:t>
      </w:r>
      <w:r w:rsidR="006A7961">
        <w:rPr>
          <w:rFonts w:asciiTheme="majorBidi" w:hAnsiTheme="majorBidi" w:cstheme="majorBidi"/>
          <w:sz w:val="30"/>
          <w:szCs w:val="30"/>
        </w:rPr>
        <w:t xml:space="preserve">0 </w:t>
      </w:r>
      <w:r w:rsidR="00A22967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2E4EE2" w:rsidRPr="00130540">
        <w:rPr>
          <w:rFonts w:asciiTheme="majorBidi" w:hAnsiTheme="majorBidi" w:cstheme="majorBidi"/>
          <w:sz w:val="30"/>
          <w:szCs w:val="30"/>
        </w:rPr>
        <w:t>2563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2562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D302C8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50"/>
        <w:gridCol w:w="180"/>
        <w:gridCol w:w="1350"/>
      </w:tblGrid>
      <w:tr w:rsidR="000C6B66" w:rsidRPr="00130540" w14:paraId="3D88B7FD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10113A0D" w14:textId="77777777" w:rsidR="000C6B66" w:rsidRPr="006A7961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6D669751" w:rsidR="000C6B66" w:rsidRPr="00130540" w:rsidRDefault="006A7961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 w:rsidR="00A21F1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13054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13054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130540" w14:paraId="31B8BD3C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41073E4D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519B5464" w:rsidR="00C21E3B" w:rsidRPr="0013054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130540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0553EE1C" w:rsidR="00C21E3B" w:rsidRPr="0013054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2562</w:t>
            </w:r>
          </w:p>
        </w:tc>
      </w:tr>
      <w:tr w:rsidR="00C21E3B" w:rsidRPr="00130540" w14:paraId="4987859E" w14:textId="77777777" w:rsidTr="00E81DC1">
        <w:trPr>
          <w:cantSplit/>
          <w:tblHeader/>
        </w:trPr>
        <w:tc>
          <w:tcPr>
            <w:tcW w:w="6390" w:type="dxa"/>
            <w:shd w:val="clear" w:color="auto" w:fill="auto"/>
          </w:tcPr>
          <w:p w14:paraId="17407B52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13054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130540" w14:paraId="45141263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6F1DD863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130540" w14:paraId="14991899" w14:textId="77777777" w:rsidTr="00E81DC1">
        <w:trPr>
          <w:cantSplit/>
        </w:trPr>
        <w:tc>
          <w:tcPr>
            <w:tcW w:w="6390" w:type="dxa"/>
            <w:shd w:val="clear" w:color="auto" w:fill="auto"/>
          </w:tcPr>
          <w:p w14:paraId="2E12371C" w14:textId="23263795" w:rsidR="00C21E3B" w:rsidRPr="00130540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277B523A" w:rsidR="00C21E3B" w:rsidRPr="00130540" w:rsidRDefault="00057192" w:rsidP="00347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68C71668" w:rsidR="00C21E3B" w:rsidRPr="00130540" w:rsidRDefault="002E4EE2" w:rsidP="00347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position w:val="1"/>
                <w:sz w:val="30"/>
                <w:szCs w:val="30"/>
              </w:rPr>
              <w:t>314</w:t>
            </w:r>
          </w:p>
        </w:tc>
      </w:tr>
    </w:tbl>
    <w:p w14:paraId="50515815" w14:textId="77777777" w:rsidR="00E81DC1" w:rsidRPr="00130540" w:rsidRDefault="00E81DC1" w:rsidP="00E81DC1">
      <w:pPr>
        <w:rPr>
          <w:rFonts w:asciiTheme="majorBidi" w:hAnsiTheme="majorBidi" w:cstheme="majorBidi"/>
          <w:sz w:val="24"/>
          <w:szCs w:val="24"/>
        </w:rPr>
      </w:pPr>
    </w:p>
    <w:p w14:paraId="1E1BF027" w14:textId="77777777" w:rsidR="00171165" w:rsidRDefault="001711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BAD07CD" w14:textId="5A0C1F5C" w:rsidR="00BB00F4" w:rsidRPr="00171165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lastRenderedPageBreak/>
        <w:t xml:space="preserve">สัญญาสำคัญที่ทำกับกิจการที่เกี่ยวข้องกัน  </w:t>
      </w:r>
    </w:p>
    <w:p w14:paraId="18112C13" w14:textId="77777777" w:rsidR="009A44F5" w:rsidRPr="00171165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5D49E41" w14:textId="77777777" w:rsidR="00BB00F4" w:rsidRPr="00171165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71165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171165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171165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171165" w:rsidRDefault="00BB00F4" w:rsidP="00BB00F4">
      <w:pPr>
        <w:rPr>
          <w:rFonts w:asciiTheme="majorBidi" w:hAnsiTheme="majorBidi" w:cstheme="majorBidi"/>
          <w:sz w:val="24"/>
          <w:szCs w:val="24"/>
        </w:rPr>
      </w:pPr>
    </w:p>
    <w:p w14:paraId="2013061C" w14:textId="1AA17CDF" w:rsidR="00BB00F4" w:rsidRPr="00FC2A5E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FC2A5E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FC2A5E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FC2A5E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FC2A5E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FC2A5E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FC2A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FC2A5E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FC2A5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C2A5E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14DE28B5" w14:textId="77777777" w:rsidR="00111FF7" w:rsidRPr="00171165" w:rsidRDefault="00111FF7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9CC54A3" w14:textId="77777777" w:rsidR="00AF6A35" w:rsidRPr="00171165" w:rsidRDefault="00DB3383" w:rsidP="006F415D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ที่ดิน อาคารและอุปกรณ์  </w:t>
      </w:r>
    </w:p>
    <w:p w14:paraId="1ED7C37D" w14:textId="77777777" w:rsidR="00104C90" w:rsidRPr="00171165" w:rsidRDefault="00104C90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67356D2" w14:textId="459A9741" w:rsidR="00E639E2" w:rsidRPr="00171165" w:rsidRDefault="00E639E2" w:rsidP="00DF0B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71165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17116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A21F19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7116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B4786">
        <w:rPr>
          <w:rFonts w:asciiTheme="majorBidi" w:hAnsiTheme="majorBidi" w:cstheme="majorBidi"/>
          <w:sz w:val="30"/>
          <w:szCs w:val="30"/>
        </w:rPr>
        <w:t>30</w:t>
      </w:r>
      <w:r w:rsidR="006A7961" w:rsidRPr="00171165">
        <w:rPr>
          <w:rFonts w:asciiTheme="majorBidi" w:hAnsiTheme="majorBidi" w:cstheme="majorBidi"/>
          <w:sz w:val="30"/>
          <w:szCs w:val="30"/>
        </w:rPr>
        <w:t xml:space="preserve"> </w:t>
      </w:r>
      <w:r w:rsidR="00A21F1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A7961" w:rsidRPr="0017116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C6E3B">
        <w:rPr>
          <w:rFonts w:asciiTheme="majorBidi" w:hAnsiTheme="majorBidi" w:cstheme="majorBidi"/>
          <w:sz w:val="30"/>
          <w:szCs w:val="30"/>
        </w:rPr>
        <w:t xml:space="preserve">2563 </w:t>
      </w:r>
      <w:r w:rsidRPr="001711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7D158BFB" w:rsidR="00352085" w:rsidRPr="00171165" w:rsidRDefault="00352085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pPr w:leftFromText="180" w:rightFromText="180" w:vertAnchor="text" w:tblpX="450" w:tblpY="1"/>
        <w:tblOverlap w:val="never"/>
        <w:tblW w:w="9209" w:type="dxa"/>
        <w:tblLayout w:type="fixed"/>
        <w:tblLook w:val="0000" w:firstRow="0" w:lastRow="0" w:firstColumn="0" w:lastColumn="0" w:noHBand="0" w:noVBand="0"/>
      </w:tblPr>
      <w:tblGrid>
        <w:gridCol w:w="6211"/>
        <w:gridCol w:w="1333"/>
        <w:gridCol w:w="295"/>
        <w:gridCol w:w="1370"/>
      </w:tblGrid>
      <w:tr w:rsidR="0081474F" w:rsidRPr="00171165" w14:paraId="66544CF4" w14:textId="77777777" w:rsidTr="007C4720">
        <w:trPr>
          <w:trHeight w:val="1098"/>
          <w:tblHeader/>
        </w:trPr>
        <w:tc>
          <w:tcPr>
            <w:tcW w:w="3372" w:type="pct"/>
          </w:tcPr>
          <w:p w14:paraId="5186DD06" w14:textId="77777777" w:rsidR="0081474F" w:rsidRPr="00171165" w:rsidRDefault="0081474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DA0559" w14:textId="77777777" w:rsidR="0081474F" w:rsidRPr="00171165" w:rsidRDefault="0081474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0BFCD3" w14:textId="77777777" w:rsidR="0081474F" w:rsidRPr="00171165" w:rsidRDefault="0081474F" w:rsidP="007C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16EF0E29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BFEF6C3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F4D75B3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171165">
              <w:rPr>
                <w:rFonts w:ascii="Angsana New" w:hAnsi="Angsana New"/>
                <w:sz w:val="30"/>
                <w:szCs w:val="30"/>
              </w:rPr>
              <w:br/>
              <w:t xml:space="preserve"> -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0" w:type="pct"/>
          </w:tcPr>
          <w:p w14:paraId="49A92C5E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7A17F1E7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3A8305F" w14:textId="77777777" w:rsidR="0081474F" w:rsidRPr="00171165" w:rsidRDefault="0081474F" w:rsidP="007C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171165">
              <w:rPr>
                <w:rFonts w:ascii="Angsana New" w:hAnsi="Angsana New"/>
                <w:sz w:val="30"/>
                <w:szCs w:val="30"/>
              </w:rPr>
              <w:t>-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1474F" w:rsidRPr="00171165" w14:paraId="74A03009" w14:textId="77777777" w:rsidTr="007C4720">
        <w:trPr>
          <w:trHeight w:val="400"/>
          <w:tblHeader/>
        </w:trPr>
        <w:tc>
          <w:tcPr>
            <w:tcW w:w="3372" w:type="pct"/>
          </w:tcPr>
          <w:p w14:paraId="4B191F6E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8" w:type="pct"/>
            <w:gridSpan w:val="3"/>
            <w:shd w:val="clear" w:color="auto" w:fill="auto"/>
          </w:tcPr>
          <w:p w14:paraId="1DD7A34B" w14:textId="52D820D5" w:rsidR="0081474F" w:rsidRPr="00171165" w:rsidRDefault="0081474F" w:rsidP="00A2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</w:rPr>
              <w:t>(</w:t>
            </w:r>
            <w:r w:rsidRPr="00171165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7116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74F" w:rsidRPr="00171165" w14:paraId="532DEA17" w14:textId="77777777" w:rsidTr="007C4720">
        <w:trPr>
          <w:trHeight w:val="400"/>
          <w:tblHeader/>
        </w:trPr>
        <w:tc>
          <w:tcPr>
            <w:tcW w:w="3372" w:type="pct"/>
          </w:tcPr>
          <w:p w14:paraId="405FC786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24" w:type="pct"/>
            <w:shd w:val="clear" w:color="auto" w:fill="auto"/>
          </w:tcPr>
          <w:p w14:paraId="35763C11" w14:textId="2DD3D88F" w:rsidR="0081474F" w:rsidRPr="00DA79A6" w:rsidRDefault="006B7369" w:rsidP="008D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79A6">
              <w:rPr>
                <w:rFonts w:ascii="Angsana New" w:hAnsi="Angsana New"/>
                <w:sz w:val="30"/>
                <w:szCs w:val="30"/>
              </w:rPr>
              <w:t>2,354</w:t>
            </w:r>
          </w:p>
        </w:tc>
        <w:tc>
          <w:tcPr>
            <w:tcW w:w="160" w:type="pct"/>
            <w:shd w:val="clear" w:color="auto" w:fill="auto"/>
          </w:tcPr>
          <w:p w14:paraId="13EB3098" w14:textId="77777777" w:rsidR="0081474F" w:rsidRPr="00DA79A6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40B3F795" w14:textId="25E4FD56" w:rsidR="0081474F" w:rsidRPr="00DA79A6" w:rsidRDefault="006B7369" w:rsidP="006B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A79A6">
              <w:rPr>
                <w:rFonts w:ascii="Angsana New" w:hAnsi="Angsana New"/>
                <w:sz w:val="30"/>
                <w:szCs w:val="30"/>
              </w:rPr>
              <w:t>(</w:t>
            </w:r>
            <w:r w:rsidR="00A745F1">
              <w:rPr>
                <w:rFonts w:ascii="Angsana New" w:hAnsi="Angsana New"/>
                <w:sz w:val="30"/>
                <w:szCs w:val="30"/>
              </w:rPr>
              <w:t>148</w:t>
            </w:r>
            <w:r w:rsidRPr="00DA79A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474F" w:rsidRPr="00171165" w14:paraId="2480AE32" w14:textId="77777777" w:rsidTr="007C4720">
        <w:trPr>
          <w:trHeight w:val="400"/>
          <w:tblHeader/>
        </w:trPr>
        <w:tc>
          <w:tcPr>
            <w:tcW w:w="3372" w:type="pct"/>
          </w:tcPr>
          <w:p w14:paraId="237A61D4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724" w:type="pct"/>
            <w:shd w:val="clear" w:color="auto" w:fill="auto"/>
          </w:tcPr>
          <w:p w14:paraId="2907C3F4" w14:textId="69F23808" w:rsidR="0081474F" w:rsidRPr="00171165" w:rsidRDefault="006B736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11,046</w:t>
            </w:r>
          </w:p>
        </w:tc>
        <w:tc>
          <w:tcPr>
            <w:tcW w:w="160" w:type="pct"/>
            <w:shd w:val="clear" w:color="auto" w:fill="auto"/>
          </w:tcPr>
          <w:p w14:paraId="29F53B7D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FF7E7B4" w14:textId="18737525" w:rsidR="0081474F" w:rsidRPr="00171165" w:rsidRDefault="006B7369" w:rsidP="006B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80" w:right="-35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(66)</w:t>
            </w:r>
          </w:p>
        </w:tc>
      </w:tr>
      <w:tr w:rsidR="0081474F" w:rsidRPr="00171165" w14:paraId="6426C17B" w14:textId="77777777" w:rsidTr="007C4720">
        <w:trPr>
          <w:trHeight w:val="400"/>
          <w:tblHeader/>
        </w:trPr>
        <w:tc>
          <w:tcPr>
            <w:tcW w:w="3372" w:type="pct"/>
          </w:tcPr>
          <w:p w14:paraId="77A78AC7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1711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724" w:type="pct"/>
            <w:shd w:val="clear" w:color="auto" w:fill="auto"/>
          </w:tcPr>
          <w:p w14:paraId="7183F398" w14:textId="5FF92BBF" w:rsidR="0081474F" w:rsidRPr="00171165" w:rsidRDefault="006B736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1,977</w:t>
            </w:r>
          </w:p>
        </w:tc>
        <w:tc>
          <w:tcPr>
            <w:tcW w:w="160" w:type="pct"/>
            <w:shd w:val="clear" w:color="auto" w:fill="auto"/>
          </w:tcPr>
          <w:p w14:paraId="6E24FF6F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1C6830D9" w14:textId="718D2666" w:rsidR="0081474F" w:rsidRPr="00171165" w:rsidRDefault="006B7369" w:rsidP="008D4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(130)</w:t>
            </w:r>
          </w:p>
        </w:tc>
      </w:tr>
      <w:tr w:rsidR="0081474F" w:rsidRPr="00171165" w14:paraId="73A99AB4" w14:textId="77777777" w:rsidTr="007C4720">
        <w:trPr>
          <w:trHeight w:val="400"/>
          <w:tblHeader/>
        </w:trPr>
        <w:tc>
          <w:tcPr>
            <w:tcW w:w="3372" w:type="pct"/>
          </w:tcPr>
          <w:p w14:paraId="3DD984EB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24" w:type="pct"/>
            <w:shd w:val="clear" w:color="auto" w:fill="auto"/>
          </w:tcPr>
          <w:p w14:paraId="5CCD012A" w14:textId="463220D5" w:rsidR="0081474F" w:rsidRPr="00171165" w:rsidRDefault="006B7369" w:rsidP="006B7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60" w:type="pct"/>
            <w:shd w:val="clear" w:color="auto" w:fill="auto"/>
          </w:tcPr>
          <w:p w14:paraId="3FB28146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E162C2D" w14:textId="42F140BF" w:rsidR="0081474F" w:rsidRPr="00171165" w:rsidRDefault="006B7369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(14,904)</w:t>
            </w:r>
          </w:p>
        </w:tc>
      </w:tr>
      <w:tr w:rsidR="0081474F" w:rsidRPr="00171165" w14:paraId="00DA7282" w14:textId="77777777" w:rsidTr="007C4720">
        <w:trPr>
          <w:trHeight w:val="410"/>
          <w:tblHeader/>
        </w:trPr>
        <w:tc>
          <w:tcPr>
            <w:tcW w:w="3372" w:type="pct"/>
          </w:tcPr>
          <w:p w14:paraId="4CA0DBDC" w14:textId="77777777" w:rsidR="0081474F" w:rsidRPr="00171165" w:rsidRDefault="0081474F" w:rsidP="007C4720">
            <w:pPr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521F5320" w14:textId="078E3DD4" w:rsidR="0081474F" w:rsidRPr="00171165" w:rsidRDefault="006B736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4,149</w:t>
            </w:r>
          </w:p>
        </w:tc>
        <w:tc>
          <w:tcPr>
            <w:tcW w:w="160" w:type="pct"/>
            <w:shd w:val="clear" w:color="auto" w:fill="auto"/>
          </w:tcPr>
          <w:p w14:paraId="16C4C20D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155534E2" w14:textId="7BBC3459" w:rsidR="0081474F" w:rsidRPr="00171165" w:rsidRDefault="006B7369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(7,514)</w:t>
            </w:r>
          </w:p>
        </w:tc>
      </w:tr>
      <w:tr w:rsidR="0081474F" w:rsidRPr="00171165" w14:paraId="64401120" w14:textId="77777777" w:rsidTr="007C4720">
        <w:trPr>
          <w:trHeight w:val="400"/>
          <w:tblHeader/>
        </w:trPr>
        <w:tc>
          <w:tcPr>
            <w:tcW w:w="3372" w:type="pct"/>
          </w:tcPr>
          <w:p w14:paraId="5767A5BD" w14:textId="77777777" w:rsidR="0081474F" w:rsidRPr="00171165" w:rsidRDefault="0081474F" w:rsidP="007C472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E2C90" w14:textId="047BB4E4" w:rsidR="0081474F" w:rsidRPr="00171165" w:rsidRDefault="006B736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19,611</w:t>
            </w:r>
          </w:p>
        </w:tc>
        <w:tc>
          <w:tcPr>
            <w:tcW w:w="160" w:type="pct"/>
            <w:shd w:val="clear" w:color="auto" w:fill="auto"/>
          </w:tcPr>
          <w:p w14:paraId="58105AA4" w14:textId="77777777" w:rsidR="0081474F" w:rsidRPr="00171165" w:rsidRDefault="0081474F" w:rsidP="00814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2269D" w14:textId="232ACEBF" w:rsidR="0081474F" w:rsidRPr="00171165" w:rsidRDefault="006B7369" w:rsidP="006D10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(22,</w:t>
            </w:r>
            <w:r w:rsidR="00A745F1">
              <w:rPr>
                <w:rFonts w:ascii="Angsana New" w:hAnsi="Angsana New"/>
                <w:b/>
                <w:bCs/>
                <w:sz w:val="30"/>
                <w:szCs w:val="30"/>
              </w:rPr>
              <w:t>762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EA816FE" w14:textId="77777777" w:rsidR="0081474F" w:rsidRPr="00171165" w:rsidRDefault="0081474F" w:rsidP="00E639E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7BE8BCF" w14:textId="6D2BD383" w:rsidR="00FC5F7C" w:rsidRPr="00171165" w:rsidRDefault="00100F63" w:rsidP="00FC5F7C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F414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ณ วันที่ </w:t>
      </w:r>
      <w:r w:rsidR="002E4EE2"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="006A7961"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0 </w:t>
      </w:r>
      <w:r w:rsidR="00A21F19" w:rsidRPr="00EF4149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>กันยายน</w:t>
      </w:r>
      <w:r w:rsidR="006A7961" w:rsidRPr="00EF4149">
        <w:rPr>
          <w:rFonts w:asciiTheme="majorBidi" w:hAnsiTheme="majorBidi" w:cstheme="majorBidi" w:hint="cs"/>
          <w:spacing w:val="-4"/>
          <w:sz w:val="30"/>
          <w:szCs w:val="30"/>
          <w:cs/>
          <w:lang w:val="en-US" w:bidi="th-TH"/>
        </w:rPr>
        <w:t xml:space="preserve"> </w:t>
      </w:r>
      <w:r w:rsidR="002E4EE2"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2563</w:t>
      </w:r>
      <w:r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D207C3" w:rsidRPr="00EF414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ที่ดิน</w:t>
      </w:r>
      <w:r w:rsidRPr="00EF414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อาคารและอุปกรณ์ ซึ่งมีมูลค่าตามบัญ</w:t>
      </w:r>
      <w:r w:rsidR="00F50B3A" w:rsidRPr="00EF414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ชีจำนว</w:t>
      </w:r>
      <w:r w:rsidR="004A3C36" w:rsidRPr="00EF4149">
        <w:rPr>
          <w:rFonts w:asciiTheme="majorBidi" w:hAnsiTheme="majorBidi" w:cstheme="majorBidi" w:hint="cs"/>
          <w:spacing w:val="-4"/>
          <w:sz w:val="30"/>
          <w:szCs w:val="30"/>
          <w:cs/>
          <w:lang w:bidi="th-TH"/>
        </w:rPr>
        <w:t>น</w:t>
      </w:r>
      <w:r w:rsidR="00145DE7"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="007D49F0"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20</w:t>
      </w:r>
      <w:r w:rsidR="00021A30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1.7</w:t>
      </w:r>
      <w:r w:rsidR="007D49F0" w:rsidRPr="00EF414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 xml:space="preserve"> </w:t>
      </w:r>
      <w:r w:rsidRPr="00EF4149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EF4149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2E4EE2" w:rsidRP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EF4149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2E4EE2" w:rsidRP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F51EF5" w:rsidRP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P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="00EF4149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8D4682">
        <w:rPr>
          <w:rFonts w:asciiTheme="majorBidi" w:hAnsiTheme="majorBidi" w:cstheme="majorBidi"/>
          <w:i/>
          <w:iCs/>
          <w:spacing w:val="-8"/>
          <w:sz w:val="30"/>
          <w:szCs w:val="30"/>
          <w:lang w:bidi="th-TH"/>
        </w:rPr>
        <w:t>209.9</w:t>
      </w:r>
      <w:r w:rsidR="00A21F19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ล้านบาท</w:t>
      </w:r>
      <w:r w:rsidRPr="00171165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) </w:t>
      </w:r>
      <w:r w:rsidRPr="0017116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71165">
        <w:rPr>
          <w:rFonts w:asciiTheme="majorBidi" w:hAnsiTheme="majorBidi" w:cstheme="majorBidi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</w:p>
    <w:p w14:paraId="64066BD3" w14:textId="77777777" w:rsidR="00104C90" w:rsidRPr="00171165" w:rsidRDefault="00104C90" w:rsidP="00104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5635F95" w14:textId="77777777" w:rsidR="00D75BB6" w:rsidRPr="00171165" w:rsidRDefault="00D75BB6" w:rsidP="00C27CE8">
      <w:pPr>
        <w:pStyle w:val="Heading8"/>
        <w:numPr>
          <w:ilvl w:val="0"/>
          <w:numId w:val="17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หนี้สินที่มีภาระดอกเบี้ย</w:t>
      </w:r>
    </w:p>
    <w:p w14:paraId="3056C07B" w14:textId="77777777" w:rsidR="00104C90" w:rsidRPr="00171165" w:rsidRDefault="00104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0B22F100" w14:textId="4D8CE845" w:rsidR="008516DF" w:rsidRPr="00171165" w:rsidRDefault="00F5517F" w:rsidP="008516D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D4CE7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Pr="008D4C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E4EE2" w:rsidRPr="008D4CE7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6A7961" w:rsidRPr="008D4CE7"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A21F1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2E4EE2" w:rsidRPr="008D4CE7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8D4C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4CE7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FD1551">
        <w:rPr>
          <w:rFonts w:asciiTheme="majorBidi" w:hAnsiTheme="majorBidi" w:cstheme="majorBidi"/>
          <w:spacing w:val="-4"/>
          <w:sz w:val="30"/>
          <w:szCs w:val="30"/>
        </w:rPr>
        <w:t xml:space="preserve"> 96.9 </w:t>
      </w:r>
      <w:r w:rsidRPr="008D4CE7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8D4CE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2E4EE2"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ธันวาคม </w:t>
      </w:r>
      <w:r w:rsidR="002E4EE2"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2562</w:t>
      </w:r>
      <w:r w:rsidRPr="008D4CE7">
        <w:rPr>
          <w:rFonts w:asciiTheme="majorBidi" w:hAnsiTheme="majorBidi" w:cstheme="majorBidi"/>
          <w:i/>
          <w:iCs/>
          <w:spacing w:val="-4"/>
          <w:sz w:val="30"/>
          <w:szCs w:val="30"/>
        </w:rPr>
        <w:t>:</w:t>
      </w:r>
      <w:r w:rsidRPr="00171165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2E4EE2" w:rsidRPr="00171165">
        <w:rPr>
          <w:rFonts w:asciiTheme="majorBidi" w:hAnsiTheme="majorBidi" w:cstheme="majorBidi"/>
          <w:i/>
          <w:iCs/>
          <w:sz w:val="30"/>
          <w:szCs w:val="30"/>
        </w:rPr>
        <w:t>157</w:t>
      </w:r>
      <w:r w:rsidR="00104C90" w:rsidRPr="00171165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2E4EE2" w:rsidRPr="00171165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711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7116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171165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8516DF" w:rsidRPr="0017116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516DF" w:rsidRPr="00171165">
        <w:rPr>
          <w:rFonts w:asciiTheme="majorBidi" w:hAnsiTheme="majorBidi" w:cstheme="majorBidi"/>
          <w:sz w:val="30"/>
          <w:szCs w:val="30"/>
          <w:cs/>
        </w:rPr>
        <w:t>วงเงินสินเชื่อดังกล่าวค้ำประกันโดย</w:t>
      </w:r>
      <w:r w:rsidR="0045785C" w:rsidRPr="00171165">
        <w:rPr>
          <w:rFonts w:asciiTheme="majorBidi" w:hAnsiTheme="majorBidi" w:cstheme="majorBidi"/>
          <w:sz w:val="30"/>
          <w:szCs w:val="30"/>
          <w:cs/>
        </w:rPr>
        <w:t>ที่ดิน และ</w:t>
      </w:r>
      <w:r w:rsidR="008516DF" w:rsidRPr="00171165">
        <w:rPr>
          <w:rFonts w:asciiTheme="majorBidi" w:hAnsiTheme="majorBidi" w:cstheme="majorBidi"/>
          <w:sz w:val="30"/>
          <w:szCs w:val="30"/>
          <w:cs/>
        </w:rPr>
        <w:t>อาคารสิ่งปลูกสร้างของบริษัท</w:t>
      </w:r>
    </w:p>
    <w:p w14:paraId="568436F5" w14:textId="77777777" w:rsidR="00183390" w:rsidRPr="00130540" w:rsidRDefault="00183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93D4A6B" w14:textId="77777777" w:rsidR="00F5517F" w:rsidRPr="00130540" w:rsidRDefault="00F5517F" w:rsidP="00F5517F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sectPr w:rsidR="00F5517F" w:rsidRPr="00130540" w:rsidSect="00B5010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6A7961" w:rsidRDefault="00841F0C" w:rsidP="005A782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A7961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A7961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  <w:cs/>
        </w:rPr>
      </w:pPr>
    </w:p>
    <w:p w14:paraId="6AB3306F" w14:textId="77777777" w:rsidR="00F5517F" w:rsidRPr="006A7961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290AA58E" w14:textId="410E50F2" w:rsidR="003C2825" w:rsidRPr="006A7961" w:rsidRDefault="003C2825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796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4CE85454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07F80092" w14:textId="77777777" w:rsidR="00F5517F" w:rsidRPr="006A7961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5A7828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2"/>
          <w:szCs w:val="12"/>
        </w:rPr>
      </w:pPr>
    </w:p>
    <w:p w14:paraId="74A50380" w14:textId="0F056494" w:rsidR="00F5517F" w:rsidRPr="00A20A93" w:rsidRDefault="00F5517F" w:rsidP="005A78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5754CB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>สามเดือนและ</w:t>
      </w:r>
      <w:r w:rsidR="00A21F19">
        <w:rPr>
          <w:rFonts w:asciiTheme="majorBidi" w:hAnsiTheme="majorBidi" w:cstheme="majorBidi" w:hint="cs"/>
          <w:spacing w:val="2"/>
          <w:sz w:val="30"/>
          <w:szCs w:val="30"/>
          <w:cs/>
        </w:rPr>
        <w:t>เก้า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991FC0" w:rsidRPr="00A20A93">
        <w:rPr>
          <w:rFonts w:asciiTheme="majorBidi" w:hAnsiTheme="majorBidi" w:cstheme="majorBidi"/>
          <w:spacing w:val="2"/>
          <w:sz w:val="30"/>
          <w:szCs w:val="30"/>
        </w:rPr>
        <w:t xml:space="preserve">0 </w:t>
      </w:r>
      <w:r w:rsidR="00A21F19">
        <w:rPr>
          <w:rFonts w:asciiTheme="majorBidi" w:hAnsiTheme="majorBidi" w:cstheme="majorBidi" w:hint="cs"/>
          <w:spacing w:val="2"/>
          <w:sz w:val="30"/>
          <w:szCs w:val="30"/>
          <w:cs/>
        </w:rPr>
        <w:t>กันยายน</w:t>
      </w:r>
      <w:r w:rsidR="00991FC0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2562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79842A6D" w14:textId="7DF69E3E" w:rsidR="003E289C" w:rsidRPr="00202C93" w:rsidRDefault="003E289C" w:rsidP="00207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14885" w:type="dxa"/>
        <w:tblLayout w:type="fixed"/>
        <w:tblLook w:val="0000" w:firstRow="0" w:lastRow="0" w:firstColumn="0" w:lastColumn="0" w:noHBand="0" w:noVBand="0"/>
      </w:tblPr>
      <w:tblGrid>
        <w:gridCol w:w="324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55"/>
      </w:tblGrid>
      <w:tr w:rsidR="00064E49" w:rsidRPr="00823DD0" w14:paraId="7BADB343" w14:textId="77777777" w:rsidTr="00BE7058">
        <w:trPr>
          <w:tblHeader/>
        </w:trPr>
        <w:tc>
          <w:tcPr>
            <w:tcW w:w="3240" w:type="dxa"/>
          </w:tcPr>
          <w:p w14:paraId="2E76ADC7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45" w:type="dxa"/>
            <w:gridSpan w:val="23"/>
          </w:tcPr>
          <w:p w14:paraId="19F589A1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064E49" w:rsidRPr="00823DD0" w14:paraId="1A16F9A2" w14:textId="77777777" w:rsidTr="00BE7058">
        <w:trPr>
          <w:tblHeader/>
        </w:trPr>
        <w:tc>
          <w:tcPr>
            <w:tcW w:w="3240" w:type="dxa"/>
          </w:tcPr>
          <w:p w14:paraId="51C30002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40E43181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0D4C0778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38C745C2" w14:textId="35A4CC25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</w:t>
            </w:r>
            <w:r w:rsidR="00F51EF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อสเตรเลีย</w:t>
            </w:r>
          </w:p>
        </w:tc>
        <w:tc>
          <w:tcPr>
            <w:tcW w:w="270" w:type="dxa"/>
          </w:tcPr>
          <w:p w14:paraId="4FCC0209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6076F5F3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4EC64D95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289B32F5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64FEB512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A756C1A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25C0DEE3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45" w:type="dxa"/>
            <w:gridSpan w:val="3"/>
          </w:tcPr>
          <w:p w14:paraId="73338234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4E49" w:rsidRPr="00823DD0" w14:paraId="169BF472" w14:textId="77777777" w:rsidTr="00BE7058">
        <w:trPr>
          <w:tblHeader/>
        </w:trPr>
        <w:tc>
          <w:tcPr>
            <w:tcW w:w="3240" w:type="dxa"/>
          </w:tcPr>
          <w:p w14:paraId="7E736F53" w14:textId="4A3B0958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0" w:type="dxa"/>
          </w:tcPr>
          <w:p w14:paraId="2D82BB30" w14:textId="67F0161C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B53F9F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FA9C7FC" w14:textId="3E3EA155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1F69D20F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9AC562D" w14:textId="6C332A8C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372D63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78FC11D" w14:textId="0D3715D8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0F0289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850EA8B" w14:textId="53002AFF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3427BE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8977F71" w14:textId="339EA7EE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700F2E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A748F57" w14:textId="2F0A2BBA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4ABF89C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46D6A30" w14:textId="0AD35D6A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48F9465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33CC22D" w14:textId="56A6BD05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CF2303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231393F" w14:textId="1B25C2D9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656E22CA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D3997CB" w14:textId="7129850F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5811C9D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</w:tcPr>
          <w:p w14:paraId="35339305" w14:textId="6E66ED54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64E49" w:rsidRPr="00823DD0" w14:paraId="789D6DFA" w14:textId="77777777" w:rsidTr="00BE7058">
        <w:trPr>
          <w:tblHeader/>
        </w:trPr>
        <w:tc>
          <w:tcPr>
            <w:tcW w:w="3240" w:type="dxa"/>
          </w:tcPr>
          <w:p w14:paraId="77FD73C8" w14:textId="77777777" w:rsidR="00064E49" w:rsidRPr="0020700E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45" w:type="dxa"/>
            <w:gridSpan w:val="23"/>
          </w:tcPr>
          <w:p w14:paraId="514FAC9A" w14:textId="77777777" w:rsidR="00064E49" w:rsidRPr="00823DD0" w:rsidRDefault="00064E49" w:rsidP="00064E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64E49" w:rsidRPr="00823DD0" w14:paraId="6B2257A3" w14:textId="77777777" w:rsidTr="00BE7058">
        <w:tc>
          <w:tcPr>
            <w:tcW w:w="3240" w:type="dxa"/>
            <w:shd w:val="clear" w:color="auto" w:fill="auto"/>
          </w:tcPr>
          <w:p w14:paraId="4A910E7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20" w:type="dxa"/>
            <w:shd w:val="clear" w:color="auto" w:fill="auto"/>
          </w:tcPr>
          <w:p w14:paraId="39E42AB8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479FA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3C37B3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BC34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5E6FC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F277A9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E576EC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0FFE1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F94C28E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8F88C96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2364FE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3281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4664A9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905A7F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EC8F55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43778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24CA8F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FA02E9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F4E8AED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345754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A06F1F5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7CFF92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41656D6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1FC6FD3A" w14:textId="77777777" w:rsidTr="00BE7058">
        <w:tc>
          <w:tcPr>
            <w:tcW w:w="3240" w:type="dxa"/>
            <w:shd w:val="clear" w:color="auto" w:fill="auto"/>
          </w:tcPr>
          <w:p w14:paraId="1F88FEE7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20" w:type="dxa"/>
            <w:shd w:val="clear" w:color="auto" w:fill="auto"/>
          </w:tcPr>
          <w:p w14:paraId="65A7B2F7" w14:textId="53A7105A" w:rsidR="00064E49" w:rsidRPr="00C31B90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  <w:r w:rsidR="00FD67B8">
              <w:rPr>
                <w:rFonts w:ascii="Angsana New" w:hAnsi="Angsana New"/>
                <w:sz w:val="26"/>
                <w:szCs w:val="26"/>
              </w:rPr>
              <w:t>3,75</w:t>
            </w:r>
            <w:r w:rsidR="000E2B6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899FC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3C333F0" w14:textId="7CA87F67" w:rsidR="00064E49" w:rsidRPr="00C31B90" w:rsidRDefault="00064E49" w:rsidP="001C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199,104</w:t>
            </w:r>
          </w:p>
        </w:tc>
        <w:tc>
          <w:tcPr>
            <w:tcW w:w="270" w:type="dxa"/>
            <w:shd w:val="clear" w:color="auto" w:fill="auto"/>
          </w:tcPr>
          <w:p w14:paraId="02AC634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A6902D1" w14:textId="222F958A" w:rsidR="00064E49" w:rsidRPr="00C31B90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24,524</w:t>
            </w:r>
          </w:p>
        </w:tc>
        <w:tc>
          <w:tcPr>
            <w:tcW w:w="270" w:type="dxa"/>
            <w:shd w:val="clear" w:color="auto" w:fill="auto"/>
          </w:tcPr>
          <w:p w14:paraId="199DE0F9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8CC8127" w14:textId="70353747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20,468</w:t>
            </w:r>
          </w:p>
        </w:tc>
        <w:tc>
          <w:tcPr>
            <w:tcW w:w="270" w:type="dxa"/>
            <w:shd w:val="clear" w:color="auto" w:fill="auto"/>
          </w:tcPr>
          <w:p w14:paraId="3883A70F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DACC7E3" w14:textId="4FA19E31" w:rsidR="00064E49" w:rsidRPr="00CD2EF4" w:rsidRDefault="007E012E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32,020</w:t>
            </w:r>
          </w:p>
        </w:tc>
        <w:tc>
          <w:tcPr>
            <w:tcW w:w="270" w:type="dxa"/>
            <w:shd w:val="clear" w:color="auto" w:fill="auto"/>
          </w:tcPr>
          <w:p w14:paraId="587D165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1CF27BA" w14:textId="19D2155E" w:rsidR="00064E49" w:rsidRPr="00CD2EF4" w:rsidRDefault="00064E49" w:rsidP="001C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18,805</w:t>
            </w:r>
          </w:p>
        </w:tc>
        <w:tc>
          <w:tcPr>
            <w:tcW w:w="270" w:type="dxa"/>
            <w:shd w:val="clear" w:color="auto" w:fill="auto"/>
          </w:tcPr>
          <w:p w14:paraId="1333EAC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C2B6D3" w14:textId="19412AF1" w:rsidR="00064E49" w:rsidRPr="00CD2EF4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330,29</w:t>
            </w:r>
            <w:r w:rsidR="00446E8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DEC9105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7845AE4" w14:textId="3EEAA560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238,377</w:t>
            </w:r>
          </w:p>
        </w:tc>
        <w:tc>
          <w:tcPr>
            <w:tcW w:w="270" w:type="dxa"/>
            <w:shd w:val="clear" w:color="auto" w:fill="auto"/>
          </w:tcPr>
          <w:p w14:paraId="7B9F89C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275BD43" w14:textId="5F048B72" w:rsidR="00064E49" w:rsidRPr="00CD2EF4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15,23</w:t>
            </w:r>
            <w:r w:rsidR="00446E8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9EA73B3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659B5A" w14:textId="677B9DB9" w:rsidR="00064E49" w:rsidRPr="00CD2EF4" w:rsidRDefault="00CE597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14,384</w:t>
            </w:r>
          </w:p>
        </w:tc>
        <w:tc>
          <w:tcPr>
            <w:tcW w:w="270" w:type="dxa"/>
            <w:shd w:val="clear" w:color="auto" w:fill="auto"/>
          </w:tcPr>
          <w:p w14:paraId="6F05B92A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9D688F" w14:textId="143292EE" w:rsidR="00064E49" w:rsidRPr="00F5718A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345,533</w:t>
            </w:r>
          </w:p>
        </w:tc>
        <w:tc>
          <w:tcPr>
            <w:tcW w:w="270" w:type="dxa"/>
            <w:shd w:val="clear" w:color="auto" w:fill="auto"/>
          </w:tcPr>
          <w:p w14:paraId="36C109C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26A19467" w14:textId="01CFB3F6" w:rsidR="00064E49" w:rsidRPr="00823DD0" w:rsidRDefault="00064E49" w:rsidP="001C1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 xml:space="preserve"> 252,7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064E49" w:rsidRPr="00823DD0" w14:paraId="0BA5B080" w14:textId="77777777" w:rsidTr="00BE7058">
        <w:tc>
          <w:tcPr>
            <w:tcW w:w="3240" w:type="dxa"/>
            <w:shd w:val="clear" w:color="auto" w:fill="auto"/>
          </w:tcPr>
          <w:p w14:paraId="2FED4A5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92B18" w14:textId="54D64062" w:rsidR="00064E49" w:rsidRPr="00FD67B8" w:rsidRDefault="00FD67B8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D67B8">
              <w:rPr>
                <w:rFonts w:ascii="Angsana New" w:hAnsi="Angsana New"/>
                <w:b/>
                <w:bCs/>
                <w:sz w:val="26"/>
                <w:szCs w:val="26"/>
              </w:rPr>
              <w:t>273,75</w:t>
            </w:r>
            <w:r w:rsidR="000E2B6C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B07027F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7A69E" w14:textId="31BD09A2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31B90">
              <w:rPr>
                <w:rFonts w:ascii="Angsana New" w:hAnsi="Angsana New"/>
                <w:b/>
                <w:bCs/>
                <w:sz w:val="26"/>
                <w:szCs w:val="26"/>
              </w:rPr>
              <w:t>199,104</w:t>
            </w:r>
          </w:p>
        </w:tc>
        <w:tc>
          <w:tcPr>
            <w:tcW w:w="270" w:type="dxa"/>
            <w:shd w:val="clear" w:color="auto" w:fill="auto"/>
          </w:tcPr>
          <w:p w14:paraId="35BFC52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A52A4" w14:textId="3A8FF3A9" w:rsidR="00064E49" w:rsidRPr="008964CB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64CB">
              <w:rPr>
                <w:rFonts w:ascii="Angsana New" w:hAnsi="Angsana New"/>
                <w:b/>
                <w:bCs/>
                <w:sz w:val="26"/>
                <w:szCs w:val="26"/>
              </w:rPr>
              <w:t>24,524</w:t>
            </w:r>
          </w:p>
        </w:tc>
        <w:tc>
          <w:tcPr>
            <w:tcW w:w="270" w:type="dxa"/>
            <w:shd w:val="clear" w:color="auto" w:fill="auto"/>
          </w:tcPr>
          <w:p w14:paraId="56411446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3B233" w14:textId="6B5E25DE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2EF4">
              <w:rPr>
                <w:rFonts w:ascii="Angsana New" w:hAnsi="Angsana New"/>
                <w:b/>
                <w:bCs/>
                <w:sz w:val="26"/>
                <w:szCs w:val="26"/>
              </w:rPr>
              <w:t>20,468</w:t>
            </w:r>
          </w:p>
        </w:tc>
        <w:tc>
          <w:tcPr>
            <w:tcW w:w="270" w:type="dxa"/>
            <w:shd w:val="clear" w:color="auto" w:fill="auto"/>
          </w:tcPr>
          <w:p w14:paraId="1DC8102B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0F998" w14:textId="46140DBF" w:rsidR="00064E49" w:rsidRPr="007E012E" w:rsidRDefault="007E012E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012E">
              <w:rPr>
                <w:rFonts w:ascii="Angsana New" w:hAnsi="Angsana New"/>
                <w:b/>
                <w:bCs/>
                <w:sz w:val="26"/>
                <w:szCs w:val="26"/>
              </w:rPr>
              <w:t>32,020</w:t>
            </w:r>
          </w:p>
        </w:tc>
        <w:tc>
          <w:tcPr>
            <w:tcW w:w="270" w:type="dxa"/>
            <w:shd w:val="clear" w:color="auto" w:fill="auto"/>
          </w:tcPr>
          <w:p w14:paraId="4F1409FE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043F1" w14:textId="7C849B9D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2EF4">
              <w:rPr>
                <w:rFonts w:ascii="Angsana New" w:hAnsi="Angsana New"/>
                <w:b/>
                <w:bCs/>
                <w:sz w:val="26"/>
                <w:szCs w:val="26"/>
              </w:rPr>
              <w:t>18,805</w:t>
            </w:r>
          </w:p>
        </w:tc>
        <w:tc>
          <w:tcPr>
            <w:tcW w:w="270" w:type="dxa"/>
            <w:shd w:val="clear" w:color="auto" w:fill="auto"/>
          </w:tcPr>
          <w:p w14:paraId="26CB5942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BF13F" w14:textId="01AB1D54" w:rsidR="00064E49" w:rsidRPr="00CD2EF4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2EF4">
              <w:rPr>
                <w:rFonts w:ascii="Angsana New" w:hAnsi="Angsana New"/>
                <w:b/>
                <w:bCs/>
                <w:sz w:val="26"/>
                <w:szCs w:val="26"/>
              </w:rPr>
              <w:t>330,29</w:t>
            </w:r>
            <w:r w:rsidR="00446E82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AD2E78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950F5" w14:textId="371E58FC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2EF4">
              <w:rPr>
                <w:rFonts w:ascii="Angsana New" w:hAnsi="Angsana New"/>
                <w:b/>
                <w:bCs/>
                <w:sz w:val="26"/>
                <w:szCs w:val="26"/>
              </w:rPr>
              <w:t>238,377</w:t>
            </w:r>
          </w:p>
        </w:tc>
        <w:tc>
          <w:tcPr>
            <w:tcW w:w="270" w:type="dxa"/>
            <w:shd w:val="clear" w:color="auto" w:fill="auto"/>
          </w:tcPr>
          <w:p w14:paraId="387386D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8DD04" w14:textId="104A492B" w:rsidR="00064E49" w:rsidRPr="00CD2EF4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D2EF4">
              <w:rPr>
                <w:rFonts w:ascii="Angsana New" w:hAnsi="Angsana New"/>
                <w:b/>
                <w:bCs/>
                <w:sz w:val="26"/>
                <w:szCs w:val="26"/>
              </w:rPr>
              <w:t>15,23</w:t>
            </w:r>
            <w:r w:rsidR="00446E8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13C66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F6975" w14:textId="7EE6F37E" w:rsidR="00064E49" w:rsidRPr="00CD2EF4" w:rsidRDefault="00CE597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14,384</w:t>
            </w:r>
          </w:p>
        </w:tc>
        <w:tc>
          <w:tcPr>
            <w:tcW w:w="270" w:type="dxa"/>
            <w:shd w:val="clear" w:color="auto" w:fill="auto"/>
          </w:tcPr>
          <w:p w14:paraId="076D9A01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9CC71" w14:textId="23C3CCF4" w:rsidR="00064E49" w:rsidRPr="008964CB" w:rsidRDefault="008964C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64CB">
              <w:rPr>
                <w:rFonts w:ascii="Angsana New" w:hAnsi="Angsana New"/>
                <w:b/>
                <w:bCs/>
                <w:sz w:val="26"/>
                <w:szCs w:val="26"/>
              </w:rPr>
              <w:t>345,533</w:t>
            </w:r>
          </w:p>
        </w:tc>
        <w:tc>
          <w:tcPr>
            <w:tcW w:w="270" w:type="dxa"/>
            <w:shd w:val="clear" w:color="auto" w:fill="auto"/>
          </w:tcPr>
          <w:p w14:paraId="7CE4C7BD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FA2CE" w14:textId="2661BB50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5718A">
              <w:rPr>
                <w:rFonts w:ascii="Angsana New" w:hAnsi="Angsana New"/>
                <w:b/>
                <w:bCs/>
                <w:sz w:val="26"/>
                <w:szCs w:val="26"/>
              </w:rPr>
              <w:t>252,7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61</w:t>
            </w:r>
          </w:p>
        </w:tc>
      </w:tr>
      <w:tr w:rsidR="00064E49" w:rsidRPr="00064E49" w14:paraId="6FE9A10A" w14:textId="77777777" w:rsidTr="00A87833">
        <w:trPr>
          <w:trHeight w:val="80"/>
        </w:trPr>
        <w:tc>
          <w:tcPr>
            <w:tcW w:w="3240" w:type="dxa"/>
            <w:shd w:val="clear" w:color="auto" w:fill="auto"/>
          </w:tcPr>
          <w:p w14:paraId="6E70D51F" w14:textId="77777777" w:rsidR="00064E49" w:rsidRPr="00A87833" w:rsidRDefault="00064E49" w:rsidP="0020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9ACF00F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825B91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5FFCE12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191873D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6FE355B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151CA30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9C65D1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9EE2A67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0DD6C3C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98E2A31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DF55EF6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948CFF1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95E42D1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03625D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85681C0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BC51A7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89568A1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6DBD72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AD9FE3C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FB226E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864BF9B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C17A202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double" w:sz="4" w:space="0" w:color="auto"/>
            </w:tcBorders>
            <w:shd w:val="clear" w:color="auto" w:fill="auto"/>
          </w:tcPr>
          <w:p w14:paraId="41AEF494" w14:textId="77777777" w:rsidR="00064E49" w:rsidRPr="00064E49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E5801" w:rsidRPr="00064E49" w14:paraId="49D8D389" w14:textId="77777777" w:rsidTr="00DE5801">
        <w:tc>
          <w:tcPr>
            <w:tcW w:w="3240" w:type="dxa"/>
            <w:shd w:val="clear" w:color="auto" w:fill="auto"/>
          </w:tcPr>
          <w:p w14:paraId="266431C7" w14:textId="73C8F15C" w:rsidR="00DE5801" w:rsidRPr="00064E49" w:rsidRDefault="00DE5801" w:rsidP="00DE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720" w:type="dxa"/>
            <w:shd w:val="clear" w:color="auto" w:fill="auto"/>
          </w:tcPr>
          <w:p w14:paraId="6CD664AD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7E12254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2EED67F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FA781DA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082D7F7C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480721E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EA6B9F8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D394D77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A5D970F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3790991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6570E7D3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7A75ED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700ACAA1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90C71E8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1D7AAF05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6990F36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38E94D87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95015BF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405F3B32" w14:textId="77777777" w:rsidR="00DE5801" w:rsidRPr="00CD2EF4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06EBBD7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</w:tcPr>
          <w:p w14:paraId="5328F64E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7DE7F3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auto"/>
          </w:tcPr>
          <w:p w14:paraId="2A383869" w14:textId="77777777" w:rsidR="00DE5801" w:rsidRPr="00064E49" w:rsidRDefault="00DE580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64E49" w:rsidRPr="00823DD0" w14:paraId="13796C38" w14:textId="77777777" w:rsidTr="00BE7058">
        <w:tc>
          <w:tcPr>
            <w:tcW w:w="3240" w:type="dxa"/>
            <w:shd w:val="clear" w:color="auto" w:fill="auto"/>
          </w:tcPr>
          <w:p w14:paraId="70D3DD36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</w:tcPr>
          <w:p w14:paraId="0ADA661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8A60FB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2B76FFA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4F87CA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0190C2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F4F23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EFDEA7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18F568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8B5B45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391A4B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0B279E1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FA5CEB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4CB755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617FDF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3734BC1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2DF85D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39DEC0B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C7516D2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2F9524E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1D72FEA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755D29D" w14:textId="7ED80332" w:rsidR="00064E49" w:rsidRPr="00F5718A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7DAA20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59F47D58" w14:textId="0E5BA024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064E49" w:rsidRPr="00823DD0" w14:paraId="7A3AA6A8" w14:textId="77777777" w:rsidTr="00BE7058">
        <w:tc>
          <w:tcPr>
            <w:tcW w:w="3240" w:type="dxa"/>
            <w:shd w:val="clear" w:color="auto" w:fill="auto"/>
          </w:tcPr>
          <w:p w14:paraId="34394C41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20" w:type="dxa"/>
            <w:shd w:val="clear" w:color="auto" w:fill="auto"/>
          </w:tcPr>
          <w:p w14:paraId="152F1E07" w14:textId="1711A184" w:rsidR="00064E49" w:rsidRPr="00C31B90" w:rsidRDefault="00FD67B8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273,75</w:t>
            </w:r>
            <w:r w:rsidR="000E2B6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9F9FCD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5C24A39" w14:textId="4DB471A3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199,104</w:t>
            </w:r>
          </w:p>
        </w:tc>
        <w:tc>
          <w:tcPr>
            <w:tcW w:w="270" w:type="dxa"/>
            <w:shd w:val="clear" w:color="auto" w:fill="auto"/>
          </w:tcPr>
          <w:p w14:paraId="49A642E0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A6060DF" w14:textId="47989F55" w:rsidR="00064E49" w:rsidRPr="00C31B90" w:rsidRDefault="00E1380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6"/>
                <w:szCs w:val="26"/>
              </w:rPr>
              <w:t>24,524</w:t>
            </w:r>
          </w:p>
        </w:tc>
        <w:tc>
          <w:tcPr>
            <w:tcW w:w="270" w:type="dxa"/>
            <w:shd w:val="clear" w:color="auto" w:fill="auto"/>
          </w:tcPr>
          <w:p w14:paraId="2E710828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152A266" w14:textId="4192867A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20,468</w:t>
            </w:r>
          </w:p>
        </w:tc>
        <w:tc>
          <w:tcPr>
            <w:tcW w:w="270" w:type="dxa"/>
            <w:shd w:val="clear" w:color="auto" w:fill="auto"/>
          </w:tcPr>
          <w:p w14:paraId="1A2D01EB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BAF4633" w14:textId="2A258DB5" w:rsidR="00064E49" w:rsidRPr="00CD2EF4" w:rsidRDefault="007E012E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32,020</w:t>
            </w:r>
          </w:p>
        </w:tc>
        <w:tc>
          <w:tcPr>
            <w:tcW w:w="270" w:type="dxa"/>
            <w:shd w:val="clear" w:color="auto" w:fill="auto"/>
          </w:tcPr>
          <w:p w14:paraId="1E24E45A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85911A9" w14:textId="34B7DF79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18,805</w:t>
            </w:r>
          </w:p>
        </w:tc>
        <w:tc>
          <w:tcPr>
            <w:tcW w:w="270" w:type="dxa"/>
            <w:shd w:val="clear" w:color="auto" w:fill="auto"/>
          </w:tcPr>
          <w:p w14:paraId="5C074660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E23C3BE" w14:textId="7D7F0EFA" w:rsidR="00064E49" w:rsidRPr="00CD2EF4" w:rsidRDefault="00E1380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330,29</w:t>
            </w:r>
            <w:r w:rsidR="00446E8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D1914F5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45D90A" w14:textId="571EB70C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238,377</w:t>
            </w:r>
          </w:p>
        </w:tc>
        <w:tc>
          <w:tcPr>
            <w:tcW w:w="270" w:type="dxa"/>
            <w:shd w:val="clear" w:color="auto" w:fill="auto"/>
          </w:tcPr>
          <w:p w14:paraId="60A42CE6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55B4C59" w14:textId="62F1C4C9" w:rsidR="00064E49" w:rsidRPr="00CD2EF4" w:rsidRDefault="00E1380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15,23</w:t>
            </w:r>
            <w:r w:rsidR="00446E8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A8CAF2C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22917B5" w14:textId="5BA225B3" w:rsidR="00064E49" w:rsidRPr="00CD2EF4" w:rsidRDefault="00CE597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14,384</w:t>
            </w:r>
          </w:p>
        </w:tc>
        <w:tc>
          <w:tcPr>
            <w:tcW w:w="270" w:type="dxa"/>
            <w:shd w:val="clear" w:color="auto" w:fill="auto"/>
          </w:tcPr>
          <w:p w14:paraId="6D7F43B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5659FD" w14:textId="098A2BF9" w:rsidR="00064E49" w:rsidRPr="00F5718A" w:rsidRDefault="00E13803" w:rsidP="00C24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345,533</w:t>
            </w:r>
          </w:p>
        </w:tc>
        <w:tc>
          <w:tcPr>
            <w:tcW w:w="270" w:type="dxa"/>
            <w:shd w:val="clear" w:color="auto" w:fill="auto"/>
          </w:tcPr>
          <w:p w14:paraId="79C71EE4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66F904D1" w14:textId="6CB70159" w:rsidR="00064E49" w:rsidRPr="00823DD0" w:rsidRDefault="00064E49" w:rsidP="0003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18A">
              <w:rPr>
                <w:rFonts w:ascii="Angsana New" w:hAnsi="Angsana New"/>
                <w:sz w:val="26"/>
                <w:szCs w:val="26"/>
              </w:rPr>
              <w:t>252,7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</w:tr>
      <w:tr w:rsidR="00A87833" w:rsidRPr="00823DD0" w14:paraId="64B42E6F" w14:textId="77777777" w:rsidTr="00A87833">
        <w:trPr>
          <w:trHeight w:val="137"/>
        </w:trPr>
        <w:tc>
          <w:tcPr>
            <w:tcW w:w="3240" w:type="dxa"/>
            <w:shd w:val="clear" w:color="auto" w:fill="auto"/>
          </w:tcPr>
          <w:p w14:paraId="4CC28946" w14:textId="77777777" w:rsidR="00A87833" w:rsidRPr="00A87833" w:rsidRDefault="00A87833" w:rsidP="00A87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45"/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E193239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7A88ED9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87CE203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9F77C5C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66AA525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44E607A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DD7C83D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A29B488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5CFFC695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B7221A9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48240F0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4020A48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6D5156DA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47DDC35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4B75D690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2B52F14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7BDBC0CB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880243C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26FADF59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57331A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95010CA" w14:textId="77777777" w:rsidR="00A87833" w:rsidRPr="00A87833" w:rsidRDefault="00A87833" w:rsidP="00C24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FA0CC88" w14:textId="77777777" w:rsidR="00A87833" w:rsidRPr="00A87833" w:rsidRDefault="00A8783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755" w:type="dxa"/>
            <w:shd w:val="clear" w:color="auto" w:fill="auto"/>
          </w:tcPr>
          <w:p w14:paraId="36D356C2" w14:textId="77777777" w:rsidR="00A87833" w:rsidRPr="00A87833" w:rsidRDefault="00A87833" w:rsidP="0003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064E49" w:rsidRPr="00823DD0" w14:paraId="1102D0D8" w14:textId="77777777" w:rsidTr="00BE7058">
        <w:tc>
          <w:tcPr>
            <w:tcW w:w="3240" w:type="dxa"/>
            <w:shd w:val="clear" w:color="auto" w:fill="auto"/>
          </w:tcPr>
          <w:p w14:paraId="3E59BFDB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720" w:type="dxa"/>
            <w:shd w:val="clear" w:color="auto" w:fill="auto"/>
          </w:tcPr>
          <w:p w14:paraId="7952D370" w14:textId="3C2ECCF7" w:rsidR="00064E49" w:rsidRPr="00C31B90" w:rsidRDefault="00E13803" w:rsidP="00FD67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120,</w:t>
            </w:r>
            <w:r w:rsidR="00FD67B8">
              <w:rPr>
                <w:rFonts w:ascii="Angsana New" w:hAnsi="Angsana New"/>
                <w:sz w:val="26"/>
                <w:szCs w:val="26"/>
              </w:rPr>
              <w:t>32</w:t>
            </w:r>
            <w:r w:rsidR="0049763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9867941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87B6F4C" w14:textId="00F02D7C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31B90">
              <w:rPr>
                <w:rFonts w:ascii="Angsana New" w:hAnsi="Angsana New"/>
                <w:sz w:val="26"/>
                <w:szCs w:val="26"/>
              </w:rPr>
              <w:t>76,51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699445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72FF697" w14:textId="65D1FA54" w:rsidR="00064E49" w:rsidRPr="00C31B90" w:rsidRDefault="00A90A72" w:rsidP="00A90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9,024</w:t>
            </w:r>
          </w:p>
        </w:tc>
        <w:tc>
          <w:tcPr>
            <w:tcW w:w="270" w:type="dxa"/>
            <w:shd w:val="clear" w:color="auto" w:fill="auto"/>
          </w:tcPr>
          <w:p w14:paraId="3613E030" w14:textId="77777777" w:rsidR="00064E49" w:rsidRPr="00C31B9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CB477B3" w14:textId="26728985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4,835</w:t>
            </w:r>
          </w:p>
        </w:tc>
        <w:tc>
          <w:tcPr>
            <w:tcW w:w="270" w:type="dxa"/>
            <w:shd w:val="clear" w:color="auto" w:fill="auto"/>
          </w:tcPr>
          <w:p w14:paraId="2260DB5B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3CC6C70" w14:textId="380ABF9F" w:rsidR="00064E49" w:rsidRPr="00CD2EF4" w:rsidRDefault="00E13803" w:rsidP="007E0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1</w:t>
            </w:r>
            <w:r w:rsidR="007E012E">
              <w:rPr>
                <w:rFonts w:ascii="Angsana New" w:hAnsi="Angsana New"/>
                <w:sz w:val="26"/>
                <w:szCs w:val="26"/>
              </w:rPr>
              <w:t>1,385</w:t>
            </w:r>
          </w:p>
        </w:tc>
        <w:tc>
          <w:tcPr>
            <w:tcW w:w="270" w:type="dxa"/>
            <w:shd w:val="clear" w:color="auto" w:fill="auto"/>
          </w:tcPr>
          <w:p w14:paraId="1468E13A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414D3EE" w14:textId="56D8FE00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5,403</w:t>
            </w:r>
          </w:p>
        </w:tc>
        <w:tc>
          <w:tcPr>
            <w:tcW w:w="270" w:type="dxa"/>
            <w:shd w:val="clear" w:color="auto" w:fill="auto"/>
          </w:tcPr>
          <w:p w14:paraId="5E13538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00849D" w14:textId="3F6A7047" w:rsidR="00064E49" w:rsidRPr="00CD2EF4" w:rsidRDefault="00E1380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140,</w:t>
            </w:r>
            <w:r w:rsidR="00952A9C">
              <w:rPr>
                <w:rFonts w:ascii="Angsana New" w:hAnsi="Angsana New"/>
                <w:sz w:val="26"/>
                <w:szCs w:val="26"/>
              </w:rPr>
              <w:t>73</w:t>
            </w:r>
            <w:r w:rsidR="00446E8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DEC78FD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2C2CFEB" w14:textId="760E27F8" w:rsidR="00064E49" w:rsidRPr="00CD2EF4" w:rsidRDefault="001D4BDB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86,755</w:t>
            </w:r>
          </w:p>
        </w:tc>
        <w:tc>
          <w:tcPr>
            <w:tcW w:w="270" w:type="dxa"/>
            <w:shd w:val="clear" w:color="auto" w:fill="auto"/>
          </w:tcPr>
          <w:p w14:paraId="66AF4F99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6E5D8A7" w14:textId="4659EBFD" w:rsidR="00064E49" w:rsidRPr="00CD2EF4" w:rsidRDefault="00E13803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CD2EF4">
              <w:rPr>
                <w:rFonts w:ascii="Angsana New" w:hAnsi="Angsana New"/>
                <w:sz w:val="26"/>
                <w:szCs w:val="26"/>
              </w:rPr>
              <w:t>4,8</w:t>
            </w:r>
            <w:r w:rsidR="005C2C53">
              <w:rPr>
                <w:rFonts w:ascii="Angsana New" w:hAnsi="Angsana New"/>
                <w:sz w:val="26"/>
                <w:szCs w:val="26"/>
              </w:rPr>
              <w:t>8</w:t>
            </w:r>
            <w:r w:rsidR="00446E8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AB55F8C" w14:textId="77777777" w:rsidR="00064E49" w:rsidRPr="00CD2EF4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67E6AB" w14:textId="6EC23F4D" w:rsidR="00064E49" w:rsidRPr="00CD2EF4" w:rsidRDefault="006A23B1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4,883</w:t>
            </w:r>
          </w:p>
        </w:tc>
        <w:tc>
          <w:tcPr>
            <w:tcW w:w="270" w:type="dxa"/>
            <w:shd w:val="clear" w:color="auto" w:fill="auto"/>
          </w:tcPr>
          <w:p w14:paraId="2A08F933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426EE8F" w14:textId="11FED791" w:rsidR="00064E49" w:rsidRPr="00D2178E" w:rsidRDefault="00E13803" w:rsidP="00C24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"/>
                <w:tab w:val="left" w:pos="3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E13803">
              <w:rPr>
                <w:rFonts w:ascii="Angsana New" w:hAnsi="Angsana New"/>
                <w:sz w:val="26"/>
                <w:szCs w:val="26"/>
              </w:rPr>
              <w:t>145,</w:t>
            </w:r>
            <w:r w:rsidR="005C2C53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270" w:type="dxa"/>
            <w:shd w:val="clear" w:color="auto" w:fill="auto"/>
          </w:tcPr>
          <w:p w14:paraId="449ADB76" w14:textId="7777777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" w:type="dxa"/>
            <w:shd w:val="clear" w:color="auto" w:fill="auto"/>
          </w:tcPr>
          <w:p w14:paraId="12137F2E" w14:textId="1C9F60C7" w:rsidR="00064E49" w:rsidRPr="00823DD0" w:rsidRDefault="00064E49" w:rsidP="0006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85790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1,638</w:t>
            </w:r>
          </w:p>
        </w:tc>
      </w:tr>
    </w:tbl>
    <w:p w14:paraId="694BEEA0" w14:textId="77777777" w:rsidR="00064E49" w:rsidRPr="00823DD0" w:rsidRDefault="00064E49" w:rsidP="00064E49">
      <w:pPr>
        <w:rPr>
          <w:rFonts w:ascii="Angsana New" w:hAnsi="Angsana New"/>
        </w:rPr>
      </w:pPr>
    </w:p>
    <w:tbl>
      <w:tblPr>
        <w:tblW w:w="1528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38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720"/>
        <w:gridCol w:w="270"/>
        <w:gridCol w:w="882"/>
        <w:gridCol w:w="270"/>
        <w:gridCol w:w="900"/>
      </w:tblGrid>
      <w:tr w:rsidR="00064E49" w:rsidRPr="00823DD0" w14:paraId="3AA991CE" w14:textId="77777777" w:rsidTr="00440147">
        <w:trPr>
          <w:tblHeader/>
        </w:trPr>
        <w:tc>
          <w:tcPr>
            <w:tcW w:w="3312" w:type="dxa"/>
          </w:tcPr>
          <w:p w14:paraId="2F11BDD7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</w:rPr>
              <w:br w:type="page"/>
            </w:r>
            <w:r w:rsidRPr="00823DD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1970" w:type="dxa"/>
            <w:gridSpan w:val="23"/>
          </w:tcPr>
          <w:p w14:paraId="56ACB506" w14:textId="77777777" w:rsidR="00064E49" w:rsidRPr="00823DD0" w:rsidRDefault="00064E4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064E49" w:rsidRPr="00823DD0" w14:paraId="5E12283B" w14:textId="77777777" w:rsidTr="00440147">
        <w:trPr>
          <w:tblHeader/>
        </w:trPr>
        <w:tc>
          <w:tcPr>
            <w:tcW w:w="3312" w:type="dxa"/>
          </w:tcPr>
          <w:p w14:paraId="164B518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gridSpan w:val="3"/>
          </w:tcPr>
          <w:p w14:paraId="6283324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ยุโรป</w:t>
            </w:r>
          </w:p>
        </w:tc>
        <w:tc>
          <w:tcPr>
            <w:tcW w:w="270" w:type="dxa"/>
          </w:tcPr>
          <w:p w14:paraId="5E2DD61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F7C1970" w14:textId="74900A1B" w:rsidR="00064E49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270" w:type="dxa"/>
          </w:tcPr>
          <w:p w14:paraId="76E89DA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54F5D45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เอเชีย</w:t>
            </w:r>
          </w:p>
        </w:tc>
        <w:tc>
          <w:tcPr>
            <w:tcW w:w="270" w:type="dxa"/>
          </w:tcPr>
          <w:p w14:paraId="75DF9CA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1E8A132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รวมส่วนงานที่รายงาน</w:t>
            </w:r>
          </w:p>
        </w:tc>
        <w:tc>
          <w:tcPr>
            <w:tcW w:w="270" w:type="dxa"/>
          </w:tcPr>
          <w:p w14:paraId="320DA08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3"/>
          </w:tcPr>
          <w:p w14:paraId="4FD3267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270" w:type="dxa"/>
          </w:tcPr>
          <w:p w14:paraId="7277868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052" w:type="dxa"/>
            <w:gridSpan w:val="3"/>
          </w:tcPr>
          <w:p w14:paraId="6E701CE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64E49" w:rsidRPr="00823DD0" w14:paraId="5C46773F" w14:textId="77777777" w:rsidTr="00440147">
        <w:trPr>
          <w:tblHeader/>
        </w:trPr>
        <w:tc>
          <w:tcPr>
            <w:tcW w:w="3312" w:type="dxa"/>
          </w:tcPr>
          <w:p w14:paraId="799E369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38" w:type="dxa"/>
          </w:tcPr>
          <w:p w14:paraId="45A088C2" w14:textId="11D09E41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AAB4EE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8FF8268" w14:textId="2C77A79F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D3AC55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2B19A96" w14:textId="3FC41BC0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284294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2FAEBC" w14:textId="24DE475E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4F090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1A7498" w14:textId="73C62E5F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7F798E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0B28E4B" w14:textId="066B74E8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D09B70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38C04577" w14:textId="7056A731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335B49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E5E77FF" w14:textId="3AC1471C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2E5BB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2821CED" w14:textId="457CF0E4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649CA3E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84A00FB" w14:textId="5001CDFA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A14925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2" w:type="dxa"/>
          </w:tcPr>
          <w:p w14:paraId="024023A7" w14:textId="0D80450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71A468C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4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B53789A" w14:textId="400E4BAE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64E49" w:rsidRPr="00823DD0" w14:paraId="6CE91930" w14:textId="77777777" w:rsidTr="00440147">
        <w:trPr>
          <w:tblHeader/>
        </w:trPr>
        <w:tc>
          <w:tcPr>
            <w:tcW w:w="3312" w:type="dxa"/>
          </w:tcPr>
          <w:p w14:paraId="16599AC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970" w:type="dxa"/>
            <w:gridSpan w:val="23"/>
          </w:tcPr>
          <w:p w14:paraId="0693BDE8" w14:textId="77777777" w:rsidR="00064E49" w:rsidRPr="00823DD0" w:rsidRDefault="00064E49" w:rsidP="00FA6788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823DD0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64E49" w:rsidRPr="00823DD0" w14:paraId="37A07091" w14:textId="77777777" w:rsidTr="00440147">
        <w:tc>
          <w:tcPr>
            <w:tcW w:w="3312" w:type="dxa"/>
            <w:shd w:val="clear" w:color="auto" w:fill="auto"/>
          </w:tcPr>
          <w:p w14:paraId="4578313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38" w:type="dxa"/>
            <w:shd w:val="clear" w:color="auto" w:fill="auto"/>
          </w:tcPr>
          <w:p w14:paraId="2F04B85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1FAAC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0E78CB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0DAB4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D6FE2F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62C4F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02C250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94845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4A4A89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E44CD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063F55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C72D3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51F974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FBBDB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A9C21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86BC9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1FD284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7FFBDB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91E8BC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E4E06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E82A9F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BF1F9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2B491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4EAEE054" w14:textId="77777777" w:rsidTr="00440147">
        <w:tc>
          <w:tcPr>
            <w:tcW w:w="3312" w:type="dxa"/>
            <w:shd w:val="clear" w:color="auto" w:fill="auto"/>
          </w:tcPr>
          <w:p w14:paraId="210B49C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</w:tcPr>
          <w:p w14:paraId="49198492" w14:textId="12AB90B0" w:rsidR="00064E49" w:rsidRPr="00823DD0" w:rsidRDefault="006750B3" w:rsidP="00465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</w:t>
            </w:r>
            <w:r w:rsidR="00685DD8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85DD8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72FFC0D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896A05F" w14:textId="05F28E7F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619,097</w:t>
            </w:r>
          </w:p>
        </w:tc>
        <w:tc>
          <w:tcPr>
            <w:tcW w:w="270" w:type="dxa"/>
            <w:shd w:val="clear" w:color="auto" w:fill="auto"/>
          </w:tcPr>
          <w:p w14:paraId="25933E7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CCF5E67" w14:textId="1B8D7E10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75,653</w:t>
            </w:r>
          </w:p>
        </w:tc>
        <w:tc>
          <w:tcPr>
            <w:tcW w:w="270" w:type="dxa"/>
            <w:shd w:val="clear" w:color="auto" w:fill="auto"/>
          </w:tcPr>
          <w:p w14:paraId="5A6557B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CE37141" w14:textId="25646CD7" w:rsidR="00064E49" w:rsidRPr="00A00E6B" w:rsidRDefault="00A00E6B" w:rsidP="0003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A00E6B">
              <w:rPr>
                <w:rFonts w:ascii="Angsana New" w:hAnsi="Angsana New"/>
                <w:sz w:val="26"/>
                <w:szCs w:val="26"/>
              </w:rPr>
              <w:t>51,554</w:t>
            </w:r>
          </w:p>
        </w:tc>
        <w:tc>
          <w:tcPr>
            <w:tcW w:w="270" w:type="dxa"/>
            <w:shd w:val="clear" w:color="auto" w:fill="auto"/>
          </w:tcPr>
          <w:p w14:paraId="3C7CC00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8DF984C" w14:textId="2BED6737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465363">
              <w:rPr>
                <w:rFonts w:ascii="Angsana New" w:hAnsi="Angsana New"/>
                <w:sz w:val="26"/>
                <w:szCs w:val="26"/>
              </w:rPr>
              <w:t>8,031</w:t>
            </w:r>
          </w:p>
        </w:tc>
        <w:tc>
          <w:tcPr>
            <w:tcW w:w="270" w:type="dxa"/>
            <w:shd w:val="clear" w:color="auto" w:fill="auto"/>
          </w:tcPr>
          <w:p w14:paraId="54E2679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CACC661" w14:textId="7AC42638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56,629</w:t>
            </w:r>
          </w:p>
        </w:tc>
        <w:tc>
          <w:tcPr>
            <w:tcW w:w="270" w:type="dxa"/>
            <w:shd w:val="clear" w:color="auto" w:fill="auto"/>
          </w:tcPr>
          <w:p w14:paraId="5B43256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9FE6956" w14:textId="0F2EE48C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924,85</w:t>
            </w:r>
            <w:r w:rsidR="00C1577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1BD35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686CAC6" w14:textId="25C1F3CB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00E6B">
              <w:rPr>
                <w:rFonts w:ascii="Angsana New" w:hAnsi="Angsana New"/>
                <w:sz w:val="26"/>
                <w:szCs w:val="26"/>
              </w:rPr>
              <w:t>727,280</w:t>
            </w:r>
          </w:p>
        </w:tc>
        <w:tc>
          <w:tcPr>
            <w:tcW w:w="270" w:type="dxa"/>
            <w:shd w:val="clear" w:color="auto" w:fill="auto"/>
          </w:tcPr>
          <w:p w14:paraId="2C1E13F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8F13603" w14:textId="1AB1CDFC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32,480</w:t>
            </w:r>
          </w:p>
        </w:tc>
        <w:tc>
          <w:tcPr>
            <w:tcW w:w="270" w:type="dxa"/>
            <w:shd w:val="clear" w:color="auto" w:fill="auto"/>
          </w:tcPr>
          <w:p w14:paraId="78B1E2E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B5AEBF8" w14:textId="36CAB869" w:rsidR="00064E49" w:rsidRPr="000E7B71" w:rsidRDefault="000E7B71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E7B71">
              <w:rPr>
                <w:rFonts w:ascii="Angsana New" w:hAnsi="Angsana New"/>
                <w:sz w:val="26"/>
                <w:szCs w:val="26"/>
              </w:rPr>
              <w:t>37,847</w:t>
            </w:r>
          </w:p>
        </w:tc>
        <w:tc>
          <w:tcPr>
            <w:tcW w:w="270" w:type="dxa"/>
            <w:shd w:val="clear" w:color="auto" w:fill="auto"/>
          </w:tcPr>
          <w:p w14:paraId="4A1B758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A781C6D" w14:textId="2325212B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957,337</w:t>
            </w:r>
          </w:p>
        </w:tc>
        <w:tc>
          <w:tcPr>
            <w:tcW w:w="270" w:type="dxa"/>
            <w:shd w:val="clear" w:color="auto" w:fill="auto"/>
          </w:tcPr>
          <w:p w14:paraId="0CE7426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EEB948E" w14:textId="4AF4C8E5" w:rsidR="00064E49" w:rsidRPr="00823DD0" w:rsidRDefault="00440147" w:rsidP="0044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64E49" w:rsidRPr="00823DD0">
              <w:rPr>
                <w:rFonts w:ascii="Angsana New" w:hAnsi="Angsana New"/>
                <w:sz w:val="26"/>
                <w:szCs w:val="26"/>
              </w:rPr>
              <w:t>765,127</w:t>
            </w:r>
          </w:p>
        </w:tc>
      </w:tr>
      <w:tr w:rsidR="00064E49" w:rsidRPr="00823DD0" w14:paraId="037DBF8E" w14:textId="77777777" w:rsidTr="00440147">
        <w:tc>
          <w:tcPr>
            <w:tcW w:w="3312" w:type="dxa"/>
            <w:shd w:val="clear" w:color="auto" w:fill="auto"/>
          </w:tcPr>
          <w:p w14:paraId="25E0E111" w14:textId="712533B3" w:rsidR="00064E49" w:rsidRPr="00823DD0" w:rsidRDefault="0005703E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  <w:r w:rsidR="00064E49"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707E4" w14:textId="0FAC714E" w:rsidR="00064E49" w:rsidRPr="006750B3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50B3">
              <w:rPr>
                <w:rFonts w:ascii="Angsana New" w:hAnsi="Angsana New"/>
                <w:b/>
                <w:bCs/>
                <w:sz w:val="26"/>
                <w:szCs w:val="26"/>
              </w:rPr>
              <w:t>78</w:t>
            </w:r>
            <w:r w:rsidR="00B409F6">
              <w:rPr>
                <w:rFonts w:ascii="Angsana New" w:hAnsi="Angsana New"/>
                <w:b/>
                <w:bCs/>
                <w:sz w:val="26"/>
                <w:szCs w:val="26"/>
              </w:rPr>
              <w:t>1,173</w:t>
            </w:r>
          </w:p>
        </w:tc>
        <w:tc>
          <w:tcPr>
            <w:tcW w:w="270" w:type="dxa"/>
            <w:shd w:val="clear" w:color="auto" w:fill="auto"/>
          </w:tcPr>
          <w:p w14:paraId="576690F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4D34299" w14:textId="5B502A3B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619,097</w:t>
            </w:r>
          </w:p>
        </w:tc>
        <w:tc>
          <w:tcPr>
            <w:tcW w:w="270" w:type="dxa"/>
            <w:shd w:val="clear" w:color="auto" w:fill="auto"/>
          </w:tcPr>
          <w:p w14:paraId="07AEA14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6DF563" w14:textId="7622ED44" w:rsidR="00064E49" w:rsidRPr="006750B3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50B3">
              <w:rPr>
                <w:rFonts w:ascii="Angsana New" w:hAnsi="Angsana New"/>
                <w:b/>
                <w:bCs/>
                <w:sz w:val="26"/>
                <w:szCs w:val="26"/>
              </w:rPr>
              <w:t>75,653</w:t>
            </w:r>
          </w:p>
        </w:tc>
        <w:tc>
          <w:tcPr>
            <w:tcW w:w="270" w:type="dxa"/>
            <w:shd w:val="clear" w:color="auto" w:fill="auto"/>
          </w:tcPr>
          <w:p w14:paraId="026BB39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4FBB8" w14:textId="4D4B3366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0E6B">
              <w:rPr>
                <w:rFonts w:ascii="Angsana New" w:hAnsi="Angsana New"/>
                <w:b/>
                <w:bCs/>
                <w:sz w:val="26"/>
                <w:szCs w:val="26"/>
              </w:rPr>
              <w:t>51,554</w:t>
            </w:r>
          </w:p>
        </w:tc>
        <w:tc>
          <w:tcPr>
            <w:tcW w:w="270" w:type="dxa"/>
            <w:shd w:val="clear" w:color="auto" w:fill="auto"/>
          </w:tcPr>
          <w:p w14:paraId="1DC9C29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4E34" w14:textId="5A391670" w:rsidR="00064E49" w:rsidRPr="00465363" w:rsidRDefault="0046536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65363">
              <w:rPr>
                <w:rFonts w:ascii="Angsana New" w:hAnsi="Angsana New"/>
                <w:b/>
                <w:bCs/>
                <w:sz w:val="26"/>
                <w:szCs w:val="26"/>
              </w:rPr>
              <w:t>68,031</w:t>
            </w:r>
          </w:p>
        </w:tc>
        <w:tc>
          <w:tcPr>
            <w:tcW w:w="270" w:type="dxa"/>
            <w:shd w:val="clear" w:color="auto" w:fill="auto"/>
          </w:tcPr>
          <w:p w14:paraId="37D701B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8FD94" w14:textId="2C81711A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3DD0">
              <w:rPr>
                <w:rFonts w:ascii="Angsana New" w:hAnsi="Angsana New"/>
                <w:b/>
                <w:bCs/>
                <w:sz w:val="26"/>
                <w:szCs w:val="26"/>
              </w:rPr>
              <w:t>56,629</w:t>
            </w:r>
          </w:p>
        </w:tc>
        <w:tc>
          <w:tcPr>
            <w:tcW w:w="270" w:type="dxa"/>
            <w:shd w:val="clear" w:color="auto" w:fill="auto"/>
          </w:tcPr>
          <w:p w14:paraId="2CD4F08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C5C1D" w14:textId="1E6596DD" w:rsidR="00064E49" w:rsidRPr="006750B3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50B3">
              <w:rPr>
                <w:rFonts w:ascii="Angsana New" w:hAnsi="Angsana New"/>
                <w:b/>
                <w:bCs/>
                <w:sz w:val="26"/>
                <w:szCs w:val="26"/>
              </w:rPr>
              <w:t>924,85</w:t>
            </w:r>
            <w:r w:rsidR="00C1577E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B067BA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3B66E" w14:textId="05DE9647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00E6B">
              <w:rPr>
                <w:rFonts w:ascii="Angsana New" w:hAnsi="Angsana New"/>
                <w:b/>
                <w:bCs/>
                <w:sz w:val="26"/>
                <w:szCs w:val="26"/>
              </w:rPr>
              <w:t>727,280</w:t>
            </w:r>
          </w:p>
        </w:tc>
        <w:tc>
          <w:tcPr>
            <w:tcW w:w="270" w:type="dxa"/>
            <w:shd w:val="clear" w:color="auto" w:fill="auto"/>
          </w:tcPr>
          <w:p w14:paraId="493A514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C2CC3" w14:textId="402A3433" w:rsidR="00064E49" w:rsidRPr="006750B3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50B3">
              <w:rPr>
                <w:rFonts w:ascii="Angsana New" w:hAnsi="Angsana New"/>
                <w:b/>
                <w:bCs/>
                <w:sz w:val="26"/>
                <w:szCs w:val="26"/>
              </w:rPr>
              <w:t>32,480</w:t>
            </w:r>
          </w:p>
        </w:tc>
        <w:tc>
          <w:tcPr>
            <w:tcW w:w="270" w:type="dxa"/>
            <w:shd w:val="clear" w:color="auto" w:fill="auto"/>
          </w:tcPr>
          <w:p w14:paraId="4E5E223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43922" w14:textId="262D3E35" w:rsidR="00064E49" w:rsidRPr="000E7B71" w:rsidRDefault="000E7B71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E7B71">
              <w:rPr>
                <w:rFonts w:ascii="Angsana New" w:hAnsi="Angsana New"/>
                <w:b/>
                <w:bCs/>
                <w:sz w:val="26"/>
                <w:szCs w:val="26"/>
              </w:rPr>
              <w:t>37,847</w:t>
            </w:r>
          </w:p>
        </w:tc>
        <w:tc>
          <w:tcPr>
            <w:tcW w:w="270" w:type="dxa"/>
            <w:shd w:val="clear" w:color="auto" w:fill="auto"/>
          </w:tcPr>
          <w:p w14:paraId="16207EF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339EB" w14:textId="7496A115" w:rsidR="00064E49" w:rsidRPr="006750B3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50B3">
              <w:rPr>
                <w:rFonts w:ascii="Angsana New" w:hAnsi="Angsana New"/>
                <w:b/>
                <w:bCs/>
                <w:sz w:val="26"/>
                <w:szCs w:val="26"/>
              </w:rPr>
              <w:t>957,337</w:t>
            </w:r>
          </w:p>
        </w:tc>
        <w:tc>
          <w:tcPr>
            <w:tcW w:w="270" w:type="dxa"/>
            <w:shd w:val="clear" w:color="auto" w:fill="auto"/>
          </w:tcPr>
          <w:p w14:paraId="31C1E01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D8AAB" w14:textId="43E1DD4C" w:rsidR="00064E49" w:rsidRPr="00823DD0" w:rsidRDefault="00440147" w:rsidP="00440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left" w:pos="64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="00064E49" w:rsidRPr="00823DD0">
              <w:rPr>
                <w:rFonts w:ascii="Angsana New" w:hAnsi="Angsana New"/>
                <w:b/>
                <w:bCs/>
                <w:sz w:val="26"/>
                <w:szCs w:val="26"/>
              </w:rPr>
              <w:t>765,127</w:t>
            </w:r>
          </w:p>
        </w:tc>
      </w:tr>
      <w:tr w:rsidR="00064E49" w:rsidRPr="00823DD0" w14:paraId="11017775" w14:textId="77777777" w:rsidTr="00440147">
        <w:tc>
          <w:tcPr>
            <w:tcW w:w="3312" w:type="dxa"/>
            <w:shd w:val="clear" w:color="auto" w:fill="auto"/>
            <w:vAlign w:val="bottom"/>
          </w:tcPr>
          <w:p w14:paraId="0A2A60C3" w14:textId="1A5E994E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  <w:shd w:val="clear" w:color="auto" w:fill="auto"/>
          </w:tcPr>
          <w:p w14:paraId="16CED8D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611B8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068D93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61D30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0EA327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9E3D5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68A525F3" w14:textId="77777777" w:rsidR="00064E49" w:rsidRPr="00A00E6B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ADBD3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7E40839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0593A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4CFD0B2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A1F9E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AFD4D9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95791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B5215EE" w14:textId="77777777" w:rsidR="00064E49" w:rsidRPr="00A00E6B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20315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91297D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5747C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346A6E9F" w14:textId="77777777" w:rsidR="00064E49" w:rsidRPr="000E7B7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2299D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</w:tcPr>
          <w:p w14:paraId="34756D6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7F3ED0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3D8034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EF5" w:rsidRPr="00823DD0" w14:paraId="77A1BA90" w14:textId="77777777" w:rsidTr="00440147">
        <w:tc>
          <w:tcPr>
            <w:tcW w:w="3312" w:type="dxa"/>
            <w:shd w:val="clear" w:color="auto" w:fill="auto"/>
            <w:vAlign w:val="bottom"/>
          </w:tcPr>
          <w:p w14:paraId="572B0476" w14:textId="68BA0EE3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738" w:type="dxa"/>
            <w:shd w:val="clear" w:color="auto" w:fill="auto"/>
          </w:tcPr>
          <w:p w14:paraId="2856FFDB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A237FF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64AF765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01BBA6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88C6F8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45CEA5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154C6A" w14:textId="77777777" w:rsidR="00F51EF5" w:rsidRPr="00A00E6B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9212207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7231DC3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39C887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8CE9684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713DFE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B63EC4C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36D1433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AACB448" w14:textId="77777777" w:rsidR="00F51EF5" w:rsidRPr="00A00E6B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8CFA2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164CB3B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D59150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634A613" w14:textId="77777777" w:rsidR="00F51EF5" w:rsidRPr="000E7B71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D3CBB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43A264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5DA8D77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C71DFC1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51EF5" w:rsidRPr="00823DD0" w14:paraId="792C9C38" w14:textId="77777777" w:rsidTr="00440147">
        <w:tc>
          <w:tcPr>
            <w:tcW w:w="3312" w:type="dxa"/>
            <w:shd w:val="clear" w:color="auto" w:fill="auto"/>
            <w:vAlign w:val="bottom"/>
          </w:tcPr>
          <w:p w14:paraId="7567C0CF" w14:textId="3A2C0912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38" w:type="dxa"/>
            <w:shd w:val="clear" w:color="auto" w:fill="auto"/>
          </w:tcPr>
          <w:p w14:paraId="285CB61E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C36C8D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2813EB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910F23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AFE99CB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45EBFC4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1EF6C77" w14:textId="77777777" w:rsidR="00F51EF5" w:rsidRPr="00A00E6B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20D5CB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BB687F1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89EF0F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AA4E95D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99899A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4409350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60510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610979D" w14:textId="77777777" w:rsidR="00F51EF5" w:rsidRPr="00A00E6B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952C5D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D3CCD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65506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7C98D01" w14:textId="77777777" w:rsidR="00F51EF5" w:rsidRPr="000E7B71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332B31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080CC9C0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A48125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AFB63B2" w14:textId="77777777" w:rsidR="00F51EF5" w:rsidRPr="00823DD0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5DF47544" w14:textId="77777777" w:rsidTr="00440147">
        <w:tc>
          <w:tcPr>
            <w:tcW w:w="3312" w:type="dxa"/>
            <w:shd w:val="clear" w:color="auto" w:fill="auto"/>
            <w:vAlign w:val="bottom"/>
          </w:tcPr>
          <w:p w14:paraId="005088B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738" w:type="dxa"/>
            <w:shd w:val="clear" w:color="auto" w:fill="auto"/>
          </w:tcPr>
          <w:p w14:paraId="2C9A8E35" w14:textId="3435353D" w:rsidR="00064E49" w:rsidRPr="00823DD0" w:rsidRDefault="00A32F27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781,173</w:t>
            </w:r>
          </w:p>
        </w:tc>
        <w:tc>
          <w:tcPr>
            <w:tcW w:w="270" w:type="dxa"/>
            <w:shd w:val="clear" w:color="auto" w:fill="auto"/>
          </w:tcPr>
          <w:p w14:paraId="404E4F0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73AF4F2" w14:textId="657E8491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619,097</w:t>
            </w:r>
          </w:p>
        </w:tc>
        <w:tc>
          <w:tcPr>
            <w:tcW w:w="270" w:type="dxa"/>
            <w:shd w:val="clear" w:color="auto" w:fill="auto"/>
          </w:tcPr>
          <w:p w14:paraId="4BD3B83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44FCB36" w14:textId="34F54FD3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75,653</w:t>
            </w:r>
          </w:p>
        </w:tc>
        <w:tc>
          <w:tcPr>
            <w:tcW w:w="270" w:type="dxa"/>
            <w:shd w:val="clear" w:color="auto" w:fill="auto"/>
          </w:tcPr>
          <w:p w14:paraId="5433A24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BE6029E" w14:textId="7B22F898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00E6B">
              <w:rPr>
                <w:rFonts w:ascii="Angsana New" w:hAnsi="Angsana New"/>
                <w:sz w:val="26"/>
                <w:szCs w:val="26"/>
              </w:rPr>
              <w:t>51,554</w:t>
            </w:r>
          </w:p>
        </w:tc>
        <w:tc>
          <w:tcPr>
            <w:tcW w:w="270" w:type="dxa"/>
            <w:shd w:val="clear" w:color="auto" w:fill="auto"/>
          </w:tcPr>
          <w:p w14:paraId="21FF4C6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A22DF90" w14:textId="75CFFF39" w:rsidR="00064E49" w:rsidRPr="00823DD0" w:rsidRDefault="001A17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68,031</w:t>
            </w:r>
          </w:p>
        </w:tc>
        <w:tc>
          <w:tcPr>
            <w:tcW w:w="270" w:type="dxa"/>
            <w:shd w:val="clear" w:color="auto" w:fill="auto"/>
          </w:tcPr>
          <w:p w14:paraId="06E7707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7D2D800" w14:textId="3CA1892F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56,629</w:t>
            </w:r>
          </w:p>
        </w:tc>
        <w:tc>
          <w:tcPr>
            <w:tcW w:w="270" w:type="dxa"/>
            <w:shd w:val="clear" w:color="auto" w:fill="auto"/>
          </w:tcPr>
          <w:p w14:paraId="6EB5767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28F178A" w14:textId="0F613CFF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924,85</w:t>
            </w:r>
            <w:r w:rsidR="00C1577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686CE4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CA4DFD2" w14:textId="79FB2086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00E6B">
              <w:rPr>
                <w:rFonts w:ascii="Angsana New" w:hAnsi="Angsana New"/>
                <w:sz w:val="26"/>
                <w:szCs w:val="26"/>
              </w:rPr>
              <w:t>727,280</w:t>
            </w:r>
          </w:p>
        </w:tc>
        <w:tc>
          <w:tcPr>
            <w:tcW w:w="270" w:type="dxa"/>
            <w:shd w:val="clear" w:color="auto" w:fill="auto"/>
          </w:tcPr>
          <w:p w14:paraId="5C2B6D8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916BA94" w14:textId="2E216BF5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32,480</w:t>
            </w:r>
          </w:p>
        </w:tc>
        <w:tc>
          <w:tcPr>
            <w:tcW w:w="270" w:type="dxa"/>
            <w:shd w:val="clear" w:color="auto" w:fill="auto"/>
          </w:tcPr>
          <w:p w14:paraId="4800790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52F393C" w14:textId="24ED125D" w:rsidR="00064E49" w:rsidRPr="000E7B71" w:rsidRDefault="000E7B71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0E7B71">
              <w:rPr>
                <w:rFonts w:ascii="Angsana New" w:hAnsi="Angsana New"/>
                <w:sz w:val="26"/>
                <w:szCs w:val="26"/>
              </w:rPr>
              <w:t>37,847</w:t>
            </w:r>
          </w:p>
        </w:tc>
        <w:tc>
          <w:tcPr>
            <w:tcW w:w="270" w:type="dxa"/>
            <w:shd w:val="clear" w:color="auto" w:fill="auto"/>
          </w:tcPr>
          <w:p w14:paraId="0FB3A82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7A460B6C" w14:textId="51AE8DB3" w:rsidR="00064E49" w:rsidRPr="00823DD0" w:rsidRDefault="006750B3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957,337</w:t>
            </w:r>
          </w:p>
        </w:tc>
        <w:tc>
          <w:tcPr>
            <w:tcW w:w="270" w:type="dxa"/>
            <w:shd w:val="clear" w:color="auto" w:fill="auto"/>
          </w:tcPr>
          <w:p w14:paraId="6C311DB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4E4D33" w14:textId="5205825B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765,127</w:t>
            </w:r>
          </w:p>
        </w:tc>
      </w:tr>
      <w:tr w:rsidR="00F51EF5" w:rsidRPr="00823DD0" w14:paraId="4DE0C9A0" w14:textId="77777777" w:rsidTr="00440147">
        <w:trPr>
          <w:trHeight w:val="137"/>
        </w:trPr>
        <w:tc>
          <w:tcPr>
            <w:tcW w:w="3312" w:type="dxa"/>
            <w:shd w:val="clear" w:color="auto" w:fill="auto"/>
            <w:vAlign w:val="bottom"/>
          </w:tcPr>
          <w:p w14:paraId="5555BDD9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5561159B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886CB1B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62A7E96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74707AD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AFE40C1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706FBD7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51F824C5" w14:textId="77777777" w:rsidR="00F51EF5" w:rsidRPr="00A00E6B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7A78637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0D4ADFE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A23C416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9265F86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02B8839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115C5F4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B57F3EA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68351C6A" w14:textId="77777777" w:rsidR="00F51EF5" w:rsidRPr="00A00E6B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890087D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28A29886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0C222DA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32BFB454" w14:textId="77777777" w:rsidR="00F51EF5" w:rsidRPr="000E7B71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75B7A8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auto"/>
          </w:tcPr>
          <w:p w14:paraId="621395C3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4654776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C7349BD" w14:textId="77777777" w:rsidR="00F51EF5" w:rsidRPr="00F51EF5" w:rsidRDefault="00F51EF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64E49" w:rsidRPr="00823DD0" w14:paraId="736777E8" w14:textId="77777777" w:rsidTr="00440147">
        <w:tc>
          <w:tcPr>
            <w:tcW w:w="3312" w:type="dxa"/>
            <w:shd w:val="clear" w:color="auto" w:fill="auto"/>
            <w:vAlign w:val="bottom"/>
          </w:tcPr>
          <w:p w14:paraId="0643A67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738" w:type="dxa"/>
            <w:shd w:val="clear" w:color="auto" w:fill="auto"/>
          </w:tcPr>
          <w:p w14:paraId="6C5516BD" w14:textId="59CD91EB" w:rsidR="00064E49" w:rsidRPr="00A465B1" w:rsidRDefault="00636A7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32</w:t>
            </w:r>
            <w:r w:rsidR="00A103FB">
              <w:rPr>
                <w:rFonts w:ascii="Angsana New" w:hAnsi="Angsana New"/>
                <w:sz w:val="26"/>
                <w:szCs w:val="26"/>
              </w:rPr>
              <w:t>0,939</w:t>
            </w:r>
          </w:p>
        </w:tc>
        <w:tc>
          <w:tcPr>
            <w:tcW w:w="270" w:type="dxa"/>
            <w:shd w:val="clear" w:color="auto" w:fill="auto"/>
          </w:tcPr>
          <w:p w14:paraId="17563AC3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219061B" w14:textId="314EA9A1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238,868</w:t>
            </w:r>
          </w:p>
        </w:tc>
        <w:tc>
          <w:tcPr>
            <w:tcW w:w="270" w:type="dxa"/>
            <w:shd w:val="clear" w:color="auto" w:fill="auto"/>
          </w:tcPr>
          <w:p w14:paraId="750C2DA5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400C19" w14:textId="246999E7" w:rsidR="00064E49" w:rsidRPr="00A465B1" w:rsidRDefault="00636A7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</w:t>
            </w:r>
            <w:r w:rsidR="00465363">
              <w:rPr>
                <w:rFonts w:ascii="Angsana New" w:hAnsi="Angsana New"/>
                <w:sz w:val="26"/>
                <w:szCs w:val="26"/>
              </w:rPr>
              <w:t>920</w:t>
            </w:r>
          </w:p>
        </w:tc>
        <w:tc>
          <w:tcPr>
            <w:tcW w:w="270" w:type="dxa"/>
            <w:shd w:val="clear" w:color="auto" w:fill="auto"/>
          </w:tcPr>
          <w:p w14:paraId="071D1059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08E427" w14:textId="6E82875E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00E6B">
              <w:rPr>
                <w:rFonts w:ascii="Angsana New" w:hAnsi="Angsana New"/>
                <w:sz w:val="26"/>
                <w:szCs w:val="26"/>
              </w:rPr>
              <w:t>13,839</w:t>
            </w:r>
          </w:p>
        </w:tc>
        <w:tc>
          <w:tcPr>
            <w:tcW w:w="270" w:type="dxa"/>
            <w:shd w:val="clear" w:color="auto" w:fill="auto"/>
          </w:tcPr>
          <w:p w14:paraId="4D255A06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CFB7851" w14:textId="5E64006D" w:rsidR="00064E49" w:rsidRPr="00A465B1" w:rsidRDefault="00636A7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1A17F5">
              <w:rPr>
                <w:rFonts w:ascii="Angsana New" w:hAnsi="Angsana New"/>
                <w:sz w:val="26"/>
                <w:szCs w:val="26"/>
              </w:rPr>
              <w:t>3,631</w:t>
            </w:r>
          </w:p>
        </w:tc>
        <w:tc>
          <w:tcPr>
            <w:tcW w:w="270" w:type="dxa"/>
            <w:shd w:val="clear" w:color="auto" w:fill="auto"/>
          </w:tcPr>
          <w:p w14:paraId="46437C17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5FC4ED5" w14:textId="79ED7FA9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465B1">
              <w:rPr>
                <w:rFonts w:ascii="Angsana New" w:hAnsi="Angsana New"/>
                <w:sz w:val="26"/>
                <w:szCs w:val="26"/>
              </w:rPr>
              <w:t>16,525</w:t>
            </w:r>
          </w:p>
        </w:tc>
        <w:tc>
          <w:tcPr>
            <w:tcW w:w="270" w:type="dxa"/>
            <w:shd w:val="clear" w:color="auto" w:fill="auto"/>
          </w:tcPr>
          <w:p w14:paraId="5B68F800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4FF01CC" w14:textId="2F266339" w:rsidR="00064E49" w:rsidRPr="00A465B1" w:rsidRDefault="00636A7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</w:t>
            </w:r>
            <w:r w:rsidR="002B645B">
              <w:rPr>
                <w:rFonts w:ascii="Angsana New" w:hAnsi="Angsana New"/>
                <w:sz w:val="26"/>
                <w:szCs w:val="26"/>
              </w:rPr>
              <w:t>8,49</w:t>
            </w:r>
            <w:r w:rsidR="00C1577E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5F4DB3C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D8B4465" w14:textId="007DBD27" w:rsidR="00064E49" w:rsidRPr="00A00E6B" w:rsidRDefault="00A00E6B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A00E6B">
              <w:rPr>
                <w:rFonts w:ascii="Angsana New" w:hAnsi="Angsana New"/>
                <w:sz w:val="26"/>
                <w:szCs w:val="26"/>
              </w:rPr>
              <w:t>269,232</w:t>
            </w:r>
          </w:p>
        </w:tc>
        <w:tc>
          <w:tcPr>
            <w:tcW w:w="270" w:type="dxa"/>
            <w:shd w:val="clear" w:color="auto" w:fill="auto"/>
          </w:tcPr>
          <w:p w14:paraId="22CBA7FE" w14:textId="77777777" w:rsidR="00064E49" w:rsidRPr="00A465B1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9F871D1" w14:textId="4A534A8A" w:rsidR="00064E49" w:rsidRPr="00A465B1" w:rsidRDefault="00636A7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11,0</w:t>
            </w:r>
            <w:r w:rsidR="00A03AE9">
              <w:rPr>
                <w:rFonts w:ascii="Angsana New" w:hAnsi="Angsana New"/>
                <w:sz w:val="26"/>
                <w:szCs w:val="26"/>
              </w:rPr>
              <w:t>4</w:t>
            </w:r>
            <w:r w:rsidR="000D2C2E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B33681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E2E3738" w14:textId="493A3D3D" w:rsidR="00064E49" w:rsidRPr="000E7B71" w:rsidRDefault="000E7B71" w:rsidP="006F4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11,35</w:t>
            </w:r>
            <w:r w:rsidR="006F4FF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E091D8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5EBEE177" w14:textId="561B4C6D" w:rsidR="00064E49" w:rsidRPr="00823DD0" w:rsidRDefault="00636A75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</w:t>
            </w:r>
            <w:r w:rsidR="00996612">
              <w:rPr>
                <w:rFonts w:ascii="Angsana New" w:hAnsi="Angsana New"/>
                <w:sz w:val="26"/>
                <w:szCs w:val="26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5BDC841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5C576B3" w14:textId="561EF743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3DD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80,591</w:t>
            </w:r>
          </w:p>
        </w:tc>
      </w:tr>
      <w:tr w:rsidR="000314D4" w:rsidRPr="00823DD0" w14:paraId="1279EECB" w14:textId="77777777" w:rsidTr="00440147">
        <w:tc>
          <w:tcPr>
            <w:tcW w:w="3312" w:type="dxa"/>
            <w:shd w:val="clear" w:color="auto" w:fill="auto"/>
            <w:vAlign w:val="bottom"/>
          </w:tcPr>
          <w:p w14:paraId="2E73A7BD" w14:textId="77777777" w:rsidR="000314D4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38" w:type="dxa"/>
            <w:shd w:val="clear" w:color="auto" w:fill="auto"/>
          </w:tcPr>
          <w:p w14:paraId="25F6D268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F2A3F8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F891FCF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962350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CD5891B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F9B0DF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403093E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866C22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6EF41AD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B73DED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7CF69CA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1A492A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A75C7D8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3807F69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3A4C61A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507696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0E2399A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1C88C02" w14:textId="77777777" w:rsidR="000314D4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5AFF202" w14:textId="77777777" w:rsidR="000314D4" w:rsidRPr="00A465B1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9E402ED" w14:textId="77777777" w:rsidR="000314D4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6B5133E2" w14:textId="77777777" w:rsidR="000314D4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40539F" w14:textId="77777777" w:rsidR="000314D4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FD4D19B" w14:textId="77777777" w:rsidR="000314D4" w:rsidRPr="00823DD0" w:rsidRDefault="000314D4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3E5C1CF1" w14:textId="77777777" w:rsidTr="00440147">
        <w:tc>
          <w:tcPr>
            <w:tcW w:w="3312" w:type="dxa"/>
            <w:shd w:val="clear" w:color="auto" w:fill="auto"/>
            <w:vAlign w:val="bottom"/>
          </w:tcPr>
          <w:p w14:paraId="6F71846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70F0FF8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87494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91369B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CC209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A0A619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4FEFC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4AE3EB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BA7FC5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879E7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D742E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C2F561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05871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21C710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8299E3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FA7A16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E8158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E8EDAD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6D910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B61217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4EACD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shd w:val="clear" w:color="auto" w:fill="auto"/>
          </w:tcPr>
          <w:p w14:paraId="6D49E50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E3784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F8B4ED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1C10AEDA" w14:textId="77777777" w:rsidTr="00440147">
        <w:tc>
          <w:tcPr>
            <w:tcW w:w="3312" w:type="dxa"/>
            <w:shd w:val="clear" w:color="auto" w:fill="auto"/>
          </w:tcPr>
          <w:p w14:paraId="6ECF220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กันยายน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14:paraId="1B59C75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40B85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3ED68E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DE4AB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BE4745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501A2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A0911D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FDD7E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D512D6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E47E33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6E4BF8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944BFA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433768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58236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528C3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6D91DF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25FC21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A482C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83AEC0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7CEB09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</w:tcPr>
          <w:p w14:paraId="5E5177BB" w14:textId="49F4C148" w:rsidR="00064E49" w:rsidRPr="00823DD0" w:rsidRDefault="00E37456" w:rsidP="00E37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</w:t>
            </w:r>
            <w:r w:rsidR="003F73FA">
              <w:rPr>
                <w:rFonts w:ascii="Angsana New" w:hAnsi="Angsana New"/>
                <w:sz w:val="26"/>
                <w:szCs w:val="26"/>
              </w:rPr>
              <w:t>9,323</w:t>
            </w:r>
          </w:p>
        </w:tc>
        <w:tc>
          <w:tcPr>
            <w:tcW w:w="270" w:type="dxa"/>
            <w:shd w:val="clear" w:color="auto" w:fill="auto"/>
          </w:tcPr>
          <w:p w14:paraId="766B3B5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AD15759" w14:textId="28C70CDC" w:rsidR="00064E49" w:rsidRPr="00823DD0" w:rsidRDefault="00440147" w:rsidP="00FC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32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FC673D">
              <w:rPr>
                <w:rFonts w:ascii="Angsana New" w:hAnsi="Angsana New"/>
                <w:sz w:val="26"/>
                <w:szCs w:val="26"/>
              </w:rPr>
              <w:t>993,730</w:t>
            </w:r>
          </w:p>
        </w:tc>
      </w:tr>
      <w:tr w:rsidR="00064E49" w:rsidRPr="00823DD0" w14:paraId="320ADAFD" w14:textId="77777777" w:rsidTr="00440147">
        <w:tc>
          <w:tcPr>
            <w:tcW w:w="3312" w:type="dxa"/>
            <w:shd w:val="clear" w:color="auto" w:fill="auto"/>
            <w:vAlign w:val="bottom"/>
          </w:tcPr>
          <w:p w14:paraId="4710998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38" w:type="dxa"/>
            <w:shd w:val="clear" w:color="auto" w:fill="auto"/>
          </w:tcPr>
          <w:p w14:paraId="62DF33C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D126D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DCAE02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B05921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FC2E52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DE171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D285BA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0517D3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13CCB5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451C32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7FB9E891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1C04A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FEC4062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6EB9C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3DA00C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5BB07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18CF86F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82366D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212CCF2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14AF8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  <w:shd w:val="clear" w:color="auto" w:fill="auto"/>
          </w:tcPr>
          <w:p w14:paraId="679DA1E5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58AF0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563E608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E49" w:rsidRPr="00823DD0" w14:paraId="10941E6D" w14:textId="77777777" w:rsidTr="00440147">
        <w:tc>
          <w:tcPr>
            <w:tcW w:w="3312" w:type="dxa"/>
            <w:shd w:val="clear" w:color="auto" w:fill="auto"/>
          </w:tcPr>
          <w:p w14:paraId="657FE69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823DD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3DD0">
              <w:rPr>
                <w:rFonts w:ascii="Angsana New" w:hAnsi="Angsana New"/>
                <w:sz w:val="26"/>
                <w:szCs w:val="26"/>
                <w:cs/>
              </w:rPr>
              <w:t xml:space="preserve">/ </w:t>
            </w:r>
            <w:r w:rsidRPr="00823DD0">
              <w:rPr>
                <w:rFonts w:ascii="Angsana New" w:hAnsi="Angsana New"/>
                <w:sz w:val="26"/>
                <w:szCs w:val="26"/>
              </w:rPr>
              <w:t>31</w:t>
            </w:r>
            <w:r w:rsidRPr="00823DD0">
              <w:rPr>
                <w:rFonts w:ascii="Angsana New" w:hAnsi="Angsana New"/>
                <w:color w:val="FFFFFF"/>
                <w:sz w:val="26"/>
                <w:szCs w:val="26"/>
              </w:rPr>
              <w:t>_</w:t>
            </w:r>
            <w:r w:rsidRPr="00823DD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38" w:type="dxa"/>
            <w:shd w:val="clear" w:color="auto" w:fill="auto"/>
          </w:tcPr>
          <w:p w14:paraId="76BEF28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6BB2B6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3CB3BF7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6C51FC8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6361168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EAAB90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687FB10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9B741E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668BB8D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EFC85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5BE5B3A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62B00A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0AC452AC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441B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079C9EB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441E4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1F4B5953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AE8777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14:paraId="4A8FB08E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57506A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  <w:shd w:val="clear" w:color="auto" w:fill="auto"/>
          </w:tcPr>
          <w:p w14:paraId="758C66E4" w14:textId="336A5D06" w:rsidR="00064E49" w:rsidRPr="00823DD0" w:rsidRDefault="00E37456" w:rsidP="00E374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235,3</w:t>
            </w:r>
            <w:r w:rsidR="003F73FA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26542434" w14:textId="77777777" w:rsidR="00064E49" w:rsidRPr="00823DD0" w:rsidRDefault="00064E49" w:rsidP="00FA67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4FD9D9C" w14:textId="5BEFA18B" w:rsidR="00064E49" w:rsidRPr="00823DD0" w:rsidRDefault="00440147" w:rsidP="00FC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20" w:lineRule="exact"/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064E49" w:rsidRPr="00823DD0">
              <w:rPr>
                <w:rFonts w:ascii="Angsana New" w:hAnsi="Angsana New"/>
                <w:sz w:val="26"/>
                <w:szCs w:val="26"/>
              </w:rPr>
              <w:t>1</w:t>
            </w:r>
            <w:r w:rsidR="00FC673D">
              <w:rPr>
                <w:rFonts w:ascii="Angsana New" w:hAnsi="Angsana New"/>
                <w:sz w:val="26"/>
                <w:szCs w:val="26"/>
              </w:rPr>
              <w:t>32,931</w:t>
            </w:r>
          </w:p>
        </w:tc>
      </w:tr>
    </w:tbl>
    <w:p w14:paraId="7AEA3D2B" w14:textId="77777777" w:rsidR="00154F59" w:rsidRDefault="00154F59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27F4081" w14:textId="3DC1B3DE" w:rsidR="00154F59" w:rsidRDefault="00154F59" w:rsidP="00154F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154F59" w:rsidSect="00B50102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491E570" w14:textId="509FAF50" w:rsidR="003E289C" w:rsidRDefault="003E289C" w:rsidP="003E289C">
      <w:pPr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F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2C1BD135" w14:textId="77777777" w:rsidR="003E289C" w:rsidRPr="00F07A86" w:rsidRDefault="003E289C" w:rsidP="003E289C">
      <w:pPr>
        <w:spacing w:line="240" w:lineRule="auto"/>
        <w:ind w:left="540" w:right="65"/>
        <w:jc w:val="thaiDistribute"/>
        <w:rPr>
          <w:rFonts w:asciiTheme="majorBidi" w:hAnsiTheme="majorBidi" w:cstheme="majorBidi"/>
          <w:sz w:val="20"/>
          <w:szCs w:val="20"/>
        </w:rPr>
      </w:pPr>
    </w:p>
    <w:p w14:paraId="79A4AEA1" w14:textId="0F8BCC3F" w:rsidR="00DE03B3" w:rsidRDefault="003E289C" w:rsidP="00360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91FC0">
        <w:rPr>
          <w:rFonts w:asciiTheme="majorBidi" w:hAnsiTheme="majorBidi" w:cstheme="majorBidi"/>
          <w:spacing w:val="-10"/>
          <w:sz w:val="30"/>
          <w:szCs w:val="30"/>
          <w:cs/>
        </w:rPr>
        <w:t>รายได้จากลูกค้ารายใหญ่</w:t>
      </w:r>
      <w:r w:rsidRPr="00991FC0">
        <w:rPr>
          <w:rFonts w:asciiTheme="majorBidi" w:hAnsiTheme="majorBidi" w:cstheme="majorBidi"/>
          <w:spacing w:val="-10"/>
          <w:sz w:val="30"/>
          <w:szCs w:val="30"/>
        </w:rPr>
        <w:t> </w:t>
      </w:r>
      <w:r w:rsidR="002E4EE2" w:rsidRPr="00991FC0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991FC0">
        <w:rPr>
          <w:rFonts w:asciiTheme="majorBidi" w:hAnsiTheme="majorBidi" w:cstheme="majorBidi"/>
          <w:spacing w:val="-10"/>
          <w:sz w:val="30"/>
          <w:szCs w:val="30"/>
        </w:rPr>
        <w:t> </w:t>
      </w:r>
      <w:r w:rsidRPr="00991FC0">
        <w:rPr>
          <w:rFonts w:asciiTheme="majorBidi" w:hAnsiTheme="majorBidi" w:cstheme="majorBidi"/>
          <w:spacing w:val="-10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="007C4720">
        <w:rPr>
          <w:rFonts w:asciiTheme="majorBidi" w:hAnsiTheme="majorBidi" w:cstheme="majorBidi" w:hint="cs"/>
          <w:spacing w:val="-10"/>
          <w:sz w:val="30"/>
          <w:szCs w:val="30"/>
          <w:cs/>
        </w:rPr>
        <w:t>สามเดือนและ</w:t>
      </w:r>
      <w:r w:rsidR="004C7A93">
        <w:rPr>
          <w:rFonts w:asciiTheme="majorBidi" w:hAnsiTheme="majorBidi" w:cstheme="majorBidi" w:hint="cs"/>
          <w:spacing w:val="-10"/>
          <w:sz w:val="30"/>
          <w:szCs w:val="30"/>
          <w:cs/>
        </w:rPr>
        <w:t>เก้า</w:t>
      </w:r>
      <w:r w:rsidRPr="00991FC0">
        <w:rPr>
          <w:rFonts w:asciiTheme="majorBidi" w:hAnsiTheme="majorBidi" w:cstheme="majorBidi"/>
          <w:spacing w:val="-10"/>
          <w:sz w:val="30"/>
          <w:szCs w:val="30"/>
          <w:cs/>
        </w:rPr>
        <w:t>เดือน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>สิ้นสุดวันที่</w:t>
      </w:r>
      <w:r w:rsidRPr="0046747F">
        <w:rPr>
          <w:rFonts w:asciiTheme="majorBidi" w:hAnsiTheme="majorBidi" w:cstheme="majorBidi"/>
          <w:spacing w:val="-8"/>
          <w:sz w:val="30"/>
          <w:szCs w:val="30"/>
        </w:rPr>
        <w:t> </w:t>
      </w:r>
      <w:r w:rsidR="002E4EE2" w:rsidRPr="0046747F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991FC0" w:rsidRPr="0046747F">
        <w:rPr>
          <w:rFonts w:asciiTheme="majorBidi" w:hAnsiTheme="majorBidi" w:cstheme="majorBidi"/>
          <w:spacing w:val="-8"/>
          <w:sz w:val="30"/>
          <w:szCs w:val="30"/>
        </w:rPr>
        <w:t xml:space="preserve">0 </w:t>
      </w:r>
      <w:r w:rsidR="004C7A93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กันยายน </w:t>
      </w:r>
      <w:r w:rsidR="002E4EE2" w:rsidRPr="0046747F">
        <w:rPr>
          <w:rFonts w:asciiTheme="majorBidi" w:hAnsiTheme="majorBidi" w:cstheme="majorBidi"/>
          <w:spacing w:val="-8"/>
          <w:sz w:val="30"/>
          <w:szCs w:val="30"/>
        </w:rPr>
        <w:t>2563</w:t>
      </w:r>
      <w:r w:rsidRPr="0046747F">
        <w:rPr>
          <w:rFonts w:asciiTheme="majorBidi" w:hAnsiTheme="majorBidi" w:cstheme="majorBidi"/>
          <w:spacing w:val="-8"/>
          <w:sz w:val="30"/>
          <w:szCs w:val="30"/>
        </w:rPr>
        <w:t xml:space="preserve">  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>มีจำนวนเงินประมาณ</w:t>
      </w:r>
      <w:r w:rsidR="00313A5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B27CC2">
        <w:rPr>
          <w:rFonts w:asciiTheme="majorBidi" w:hAnsiTheme="majorBidi" w:cstheme="majorBidi"/>
          <w:spacing w:val="-8"/>
          <w:sz w:val="30"/>
          <w:szCs w:val="30"/>
        </w:rPr>
        <w:t>155.37</w:t>
      </w:r>
      <w:r w:rsidR="00F82420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Pr="0046747F">
        <w:rPr>
          <w:rFonts w:asciiTheme="majorBidi" w:hAnsiTheme="majorBidi" w:cstheme="majorBidi"/>
          <w:spacing w:val="-8"/>
          <w:sz w:val="30"/>
          <w:szCs w:val="30"/>
        </w:rPr>
        <w:t> </w:t>
      </w:r>
      <w:r w:rsidRPr="0046747F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7C472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และ </w:t>
      </w:r>
      <w:r w:rsidR="00B27CC2">
        <w:rPr>
          <w:rFonts w:asciiTheme="majorBidi" w:hAnsiTheme="majorBidi" w:cstheme="majorBidi"/>
          <w:spacing w:val="-8"/>
          <w:sz w:val="30"/>
          <w:szCs w:val="30"/>
        </w:rPr>
        <w:t>496.54</w:t>
      </w:r>
      <w:r w:rsidR="007C4720" w:rsidRPr="0046747F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7C472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>ล้านบาท</w:t>
      </w:r>
      <w:r w:rsidR="00B630A0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7C4720" w:rsidRPr="0046747F">
        <w:rPr>
          <w:rFonts w:asciiTheme="majorBidi" w:hAnsiTheme="majorBidi" w:cstheme="majorBidi" w:hint="cs"/>
          <w:spacing w:val="-8"/>
          <w:sz w:val="30"/>
          <w:szCs w:val="30"/>
          <w:cs/>
        </w:rPr>
        <w:t>ตามลำดับ</w:t>
      </w:r>
      <w:r w:rsidR="007C4720" w:rsidRPr="0046747F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 </w:t>
      </w:r>
      <w:r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="002E4EE2"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>3</w:t>
      </w:r>
      <w:r w:rsidR="00991FC0"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0 </w:t>
      </w:r>
      <w:r w:rsidR="00F07A86">
        <w:rPr>
          <w:rFonts w:asciiTheme="majorBidi" w:hAnsiTheme="majorBidi" w:cstheme="majorBidi" w:hint="cs"/>
          <w:i/>
          <w:iCs/>
          <w:spacing w:val="-8"/>
          <w:sz w:val="30"/>
          <w:szCs w:val="30"/>
          <w:cs/>
        </w:rPr>
        <w:t xml:space="preserve">กันยายน </w:t>
      </w:r>
      <w:r w:rsidR="002E4EE2"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>2562</w:t>
      </w:r>
      <w:r w:rsidRPr="0046747F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: 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ลูกค้ารายใหญ่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="002E4EE2" w:rsidRPr="00691CBF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</w:rPr>
        <w:t> 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รายตามส่วนงานภูมิศาสตร์จากประเทศในแถบยุโรป</w:t>
      </w:r>
      <w:r w:rsidR="007C4720" w:rsidRPr="00691CB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สำหรับงวดสามเดือนและ</w:t>
      </w:r>
      <w:r w:rsidR="00F07A86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เก้า</w:t>
      </w:r>
      <w:r w:rsidR="007C4720" w:rsidRPr="00691CBF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เดือน</w:t>
      </w:r>
      <w:r w:rsidRPr="00691CB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มีจำนวนเงิน</w:t>
      </w:r>
      <w:r w:rsidRPr="00991FC0">
        <w:rPr>
          <w:rFonts w:asciiTheme="majorBidi" w:hAnsiTheme="majorBidi" w:cstheme="majorBidi"/>
          <w:i/>
          <w:iCs/>
          <w:sz w:val="30"/>
          <w:szCs w:val="30"/>
          <w:cs/>
        </w:rPr>
        <w:t>ประมาณ</w:t>
      </w:r>
      <w:r w:rsidR="00E9070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27CC2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9070F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B27CC2">
        <w:rPr>
          <w:rFonts w:asciiTheme="majorBidi" w:hAnsiTheme="majorBidi" w:cstheme="majorBidi"/>
          <w:i/>
          <w:iCs/>
          <w:sz w:val="30"/>
          <w:szCs w:val="30"/>
        </w:rPr>
        <w:t>.64</w:t>
      </w:r>
      <w:r w:rsidR="00E9070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91FC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C4720">
        <w:rPr>
          <w:rFonts w:asciiTheme="majorBidi" w:hAnsiTheme="majorBidi" w:cstheme="majorBidi" w:hint="cs"/>
          <w:i/>
          <w:iCs/>
          <w:sz w:val="30"/>
          <w:szCs w:val="30"/>
          <w:cs/>
        </w:rPr>
        <w:t>แล</w:t>
      </w:r>
      <w:r w:rsidR="00A042D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B27CC2">
        <w:rPr>
          <w:rFonts w:asciiTheme="majorBidi" w:hAnsiTheme="majorBidi" w:cstheme="majorBidi"/>
          <w:i/>
          <w:iCs/>
          <w:sz w:val="30"/>
          <w:szCs w:val="30"/>
        </w:rPr>
        <w:t>316.61</w:t>
      </w:r>
      <w:r w:rsidR="007C472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C472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B630A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7C4720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991FC0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91FC0">
        <w:rPr>
          <w:rFonts w:asciiTheme="majorBidi" w:hAnsiTheme="majorBidi" w:cstheme="majorBidi"/>
          <w:sz w:val="30"/>
          <w:szCs w:val="30"/>
        </w:rPr>
        <w:t> </w:t>
      </w:r>
      <w:r w:rsidRPr="00991FC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</w:t>
      </w:r>
      <w:r w:rsidR="00211C07" w:rsidRPr="00991FC0">
        <w:rPr>
          <w:rFonts w:asciiTheme="majorBidi" w:hAnsiTheme="majorBidi" w:cstheme="majorBidi"/>
          <w:sz w:val="30"/>
          <w:szCs w:val="30"/>
          <w:cs/>
        </w:rPr>
        <w:t>ท</w:t>
      </w:r>
    </w:p>
    <w:p w14:paraId="645D0814" w14:textId="77777777" w:rsidR="00991FC0" w:rsidRPr="00F07A86" w:rsidRDefault="00991FC0" w:rsidP="003601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Theme="majorBidi" w:hAnsiTheme="majorBidi" w:cstheme="majorBidi"/>
          <w:sz w:val="20"/>
          <w:szCs w:val="20"/>
        </w:rPr>
      </w:pPr>
    </w:p>
    <w:p w14:paraId="1D0A7A43" w14:textId="77777777" w:rsidR="00F5517F" w:rsidRPr="001305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 xml:space="preserve">ภาษีเงินได้ </w:t>
      </w:r>
    </w:p>
    <w:p w14:paraId="36011EF4" w14:textId="77777777" w:rsidR="00892910" w:rsidRPr="00F07A86" w:rsidRDefault="0089291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D3C79" w14:textId="66C80947" w:rsidR="00C52B80" w:rsidRPr="00B865C5" w:rsidRDefault="00C52B8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B865C5">
        <w:rPr>
          <w:rFonts w:asciiTheme="majorBidi" w:hAnsiTheme="majorBidi" w:cstheme="majorBidi"/>
          <w:spacing w:val="-8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</w:t>
      </w:r>
      <w:r w:rsidRPr="00B865C5">
        <w:rPr>
          <w:rFonts w:asciiTheme="majorBidi" w:hAnsiTheme="majorBidi" w:cstheme="majorBidi"/>
          <w:spacing w:val="6"/>
          <w:sz w:val="30"/>
          <w:szCs w:val="30"/>
          <w:cs/>
        </w:rPr>
        <w:t>ตามบัญชี เนื่องจากกำไรสุทธิส่วนใหญ่ของบริษัทเกิดจากกิจการที่ได้รับการส่งเสริมการลงทุนซึ่ง</w:t>
      </w:r>
      <w:r w:rsidR="003C2825" w:rsidRPr="00B865C5">
        <w:rPr>
          <w:rFonts w:asciiTheme="majorBidi" w:hAnsiTheme="majorBidi" w:cstheme="majorBidi"/>
          <w:spacing w:val="6"/>
          <w:sz w:val="30"/>
          <w:szCs w:val="30"/>
          <w:cs/>
        </w:rPr>
        <w:t>ได้รับยกเว้น</w:t>
      </w:r>
      <w:r w:rsidRPr="00B865C5">
        <w:rPr>
          <w:rFonts w:asciiTheme="majorBidi" w:hAnsiTheme="majorBidi" w:cstheme="majorBidi"/>
          <w:spacing w:val="-10"/>
          <w:sz w:val="30"/>
          <w:szCs w:val="30"/>
          <w:cs/>
        </w:rPr>
        <w:t>ภาษีเงินได้</w:t>
      </w:r>
      <w:r w:rsidR="003C2825" w:rsidRPr="00B865C5">
        <w:rPr>
          <w:rFonts w:asciiTheme="majorBidi" w:hAnsiTheme="majorBidi" w:cstheme="majorBidi"/>
          <w:spacing w:val="-10"/>
          <w:sz w:val="30"/>
          <w:szCs w:val="30"/>
          <w:cs/>
        </w:rPr>
        <w:t>นิติบุคคล</w:t>
      </w:r>
    </w:p>
    <w:p w14:paraId="6AD5D2E2" w14:textId="77777777" w:rsidR="00354356" w:rsidRPr="00F07A86" w:rsidRDefault="00354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 w:eastAsia="x-none"/>
        </w:rPr>
      </w:pPr>
    </w:p>
    <w:p w14:paraId="28081BA5" w14:textId="77777777" w:rsidR="00F5517F" w:rsidRPr="00991FC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991FC0">
        <w:rPr>
          <w:rFonts w:asciiTheme="majorBidi" w:hAnsiTheme="majorBidi" w:cstheme="majorBidi"/>
          <w:sz w:val="30"/>
          <w:szCs w:val="30"/>
          <w:cs/>
          <w:lang w:val="th-TH"/>
        </w:rPr>
        <w:t>กำไรต่อหุ้น</w:t>
      </w:r>
    </w:p>
    <w:p w14:paraId="5A194003" w14:textId="66027EA4" w:rsidR="00F5517F" w:rsidRPr="00F07A86" w:rsidRDefault="00F5517F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350"/>
      </w:tblGrid>
      <w:tr w:rsidR="004C7A93" w:rsidRPr="00823DD0" w14:paraId="3B6AD0B5" w14:textId="77777777" w:rsidTr="00B35443">
        <w:trPr>
          <w:tblHeader/>
        </w:trPr>
        <w:tc>
          <w:tcPr>
            <w:tcW w:w="6480" w:type="dxa"/>
          </w:tcPr>
          <w:p w14:paraId="3581DF1E" w14:textId="77777777" w:rsidR="004C7A93" w:rsidRPr="00823DD0" w:rsidRDefault="004C7A9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GB"/>
              </w:rPr>
              <w:br w:type="page"/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shd w:val="clear" w:color="auto" w:fill="auto"/>
          </w:tcPr>
          <w:p w14:paraId="52596507" w14:textId="6DC260E2" w:rsidR="004C7A93" w:rsidRPr="00823DD0" w:rsidRDefault="004C7A93" w:rsidP="00BE705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</w:t>
            </w:r>
            <w:r w:rsidRPr="004C7A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A85AEC2" w14:textId="77777777" w:rsidR="004C7A93" w:rsidRPr="00823DD0" w:rsidRDefault="004C7A93" w:rsidP="00BE7058">
            <w:pPr>
              <w:pStyle w:val="acctmergecolhd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8E33ED" w14:textId="33C7374D" w:rsidR="004C7A93" w:rsidRPr="00823DD0" w:rsidRDefault="004C7A93" w:rsidP="00BE705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</w:t>
            </w:r>
            <w:r w:rsidRPr="004C7A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4C7A93" w:rsidRPr="00823DD0" w14:paraId="79729D8A" w14:textId="77777777" w:rsidTr="00B35443">
        <w:trPr>
          <w:tblHeader/>
        </w:trPr>
        <w:tc>
          <w:tcPr>
            <w:tcW w:w="6480" w:type="dxa"/>
          </w:tcPr>
          <w:p w14:paraId="0BD57FC8" w14:textId="77777777" w:rsidR="004C7A93" w:rsidRPr="00823DD0" w:rsidRDefault="004C7A9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893CED6" w14:textId="77777777" w:rsidR="004C7A93" w:rsidRPr="00823DD0" w:rsidRDefault="004C7A9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C7A93" w:rsidRPr="00823DD0" w14:paraId="76313226" w14:textId="77777777" w:rsidTr="00B35443">
        <w:tc>
          <w:tcPr>
            <w:tcW w:w="6480" w:type="dxa"/>
          </w:tcPr>
          <w:p w14:paraId="3D12A102" w14:textId="4B13E27D" w:rsidR="004C7A93" w:rsidRPr="00823DD0" w:rsidRDefault="004C7A93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3202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 w:rsidR="003202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="00B343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3202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EB79688" w14:textId="60E8F23D" w:rsidR="004C7A93" w:rsidRPr="00823DD0" w:rsidRDefault="00EC3DC5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352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472A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341699DA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2190DBF" w14:textId="258770DE" w:rsidR="004C7A93" w:rsidRPr="00823DD0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41,458</w:t>
            </w:r>
          </w:p>
        </w:tc>
      </w:tr>
      <w:tr w:rsidR="003202D2" w:rsidRPr="00823DD0" w14:paraId="50A2C9A2" w14:textId="77777777" w:rsidTr="00B35443">
        <w:tc>
          <w:tcPr>
            <w:tcW w:w="6480" w:type="dxa"/>
          </w:tcPr>
          <w:p w14:paraId="29A6E7AF" w14:textId="5EEDBE81" w:rsidR="003202D2" w:rsidRPr="00823DD0" w:rsidRDefault="003202D2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="00B343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312F820" w14:textId="69CCE262" w:rsidR="003202D2" w:rsidRPr="00823DD0" w:rsidRDefault="00EC3DC5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D3527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9472A">
              <w:rPr>
                <w:rFonts w:ascii="Angsana New" w:hAnsi="Angsana New"/>
                <w:b/>
                <w:bCs/>
                <w:sz w:val="30"/>
                <w:szCs w:val="30"/>
              </w:rPr>
              <w:t>564</w:t>
            </w:r>
          </w:p>
        </w:tc>
        <w:tc>
          <w:tcPr>
            <w:tcW w:w="270" w:type="dxa"/>
          </w:tcPr>
          <w:p w14:paraId="09C5850C" w14:textId="77777777" w:rsidR="003202D2" w:rsidRPr="00823DD0" w:rsidRDefault="003202D2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8DD149" w14:textId="1378C82B" w:rsidR="003202D2" w:rsidRPr="003202D2" w:rsidRDefault="003202D2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41,458</w:t>
            </w:r>
          </w:p>
        </w:tc>
      </w:tr>
      <w:tr w:rsidR="004C7A93" w:rsidRPr="00F07A86" w14:paraId="021C1A00" w14:textId="77777777" w:rsidTr="00B35443">
        <w:tc>
          <w:tcPr>
            <w:tcW w:w="6480" w:type="dxa"/>
          </w:tcPr>
          <w:p w14:paraId="585DCCDF" w14:textId="77777777" w:rsidR="004C7A93" w:rsidRPr="00F07A86" w:rsidRDefault="004C7A93" w:rsidP="004C7A93">
            <w:pPr>
              <w:pStyle w:val="BodyText"/>
              <w:spacing w:after="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896499" w14:textId="77777777" w:rsidR="004C7A93" w:rsidRPr="00F07A86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EE51667" w14:textId="77777777" w:rsidR="004C7A93" w:rsidRPr="00F07A86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</w:tcPr>
          <w:p w14:paraId="25993893" w14:textId="77777777" w:rsidR="004C7A93" w:rsidRPr="00F07A86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0C69AA" w:rsidRPr="00823DD0" w14:paraId="48FB7576" w14:textId="77777777" w:rsidTr="00362704">
        <w:tc>
          <w:tcPr>
            <w:tcW w:w="6480" w:type="dxa"/>
          </w:tcPr>
          <w:p w14:paraId="7BFF32DD" w14:textId="435B7657" w:rsidR="000C69AA" w:rsidRPr="00823DD0" w:rsidRDefault="000C69AA" w:rsidP="004C7A9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260" w:type="dxa"/>
            <w:shd w:val="clear" w:color="auto" w:fill="auto"/>
          </w:tcPr>
          <w:p w14:paraId="084F3BC1" w14:textId="447CAF79" w:rsidR="000C69AA" w:rsidRPr="00823DD0" w:rsidRDefault="00EC3DC5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62B40B24" w14:textId="77777777" w:rsidR="000C69AA" w:rsidRPr="00823DD0" w:rsidRDefault="000C69AA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C4E7A" w14:textId="71BCB66F" w:rsidR="000C69AA" w:rsidRDefault="000C69AA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</w:tr>
      <w:tr w:rsidR="000C69AA" w:rsidRPr="00823DD0" w14:paraId="2FD482DF" w14:textId="77777777" w:rsidTr="00362704">
        <w:tc>
          <w:tcPr>
            <w:tcW w:w="6480" w:type="dxa"/>
          </w:tcPr>
          <w:p w14:paraId="0CD5614F" w14:textId="3930EBCF" w:rsidR="000C69AA" w:rsidRPr="00823DD0" w:rsidRDefault="000C69AA" w:rsidP="004C7A9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02BF9B" w14:textId="2F8F45D8" w:rsidR="000C69AA" w:rsidRPr="00823DD0" w:rsidRDefault="00EC3DC5" w:rsidP="0079472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7D8816" w14:textId="77777777" w:rsidR="000C69AA" w:rsidRPr="00823DD0" w:rsidRDefault="000C69AA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DA6154" w14:textId="7D2A3AE3" w:rsidR="000C69AA" w:rsidRPr="000C69AA" w:rsidRDefault="000C69AA" w:rsidP="000C69A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7A93" w:rsidRPr="00823DD0" w14:paraId="73C00A98" w14:textId="77777777" w:rsidTr="00362704">
        <w:tc>
          <w:tcPr>
            <w:tcW w:w="6480" w:type="dxa"/>
          </w:tcPr>
          <w:p w14:paraId="0B1E2721" w14:textId="661027EC" w:rsidR="004C7A93" w:rsidRPr="000C69AA" w:rsidRDefault="004C7A93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6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0C69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C69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="000C69AA" w:rsidRPr="000C69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C69AA" w:rsidRPr="000C6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69AA" w:rsidRPr="000C69A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0C69AA" w:rsidRPr="000C69A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ECFC827" w14:textId="7E649AC8" w:rsidR="004C7A93" w:rsidRPr="00823DD0" w:rsidRDefault="00EC3DC5" w:rsidP="0079472B">
            <w:pPr>
              <w:pStyle w:val="acctfourfigures"/>
              <w:tabs>
                <w:tab w:val="clear" w:pos="765"/>
                <w:tab w:val="decimal" w:pos="104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243E3C41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9A47C5" w14:textId="548CEEEC" w:rsidR="004C7A93" w:rsidRPr="00823DD0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</w:tr>
      <w:tr w:rsidR="004C7A93" w:rsidRPr="00823DD0" w14:paraId="0BFC4C0F" w14:textId="77777777" w:rsidTr="00B35443">
        <w:tc>
          <w:tcPr>
            <w:tcW w:w="6480" w:type="dxa"/>
          </w:tcPr>
          <w:p w14:paraId="2963705B" w14:textId="77777777" w:rsidR="004C7A93" w:rsidRPr="00823DD0" w:rsidRDefault="004C7A93" w:rsidP="004C7A9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260" w:type="dxa"/>
            <w:shd w:val="clear" w:color="auto" w:fill="auto"/>
          </w:tcPr>
          <w:p w14:paraId="66DA210F" w14:textId="4E94E46C" w:rsidR="004C7A93" w:rsidRPr="00823DD0" w:rsidRDefault="00EC3DC5" w:rsidP="0079472B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3319A9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6C40BD" w14:textId="2680B74E" w:rsidR="004C7A93" w:rsidRPr="00823DD0" w:rsidRDefault="004C7A93" w:rsidP="0079472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C7A93" w:rsidRPr="00823DD0" w14:paraId="1FC33D05" w14:textId="77777777" w:rsidTr="00B35443">
        <w:tc>
          <w:tcPr>
            <w:tcW w:w="6480" w:type="dxa"/>
          </w:tcPr>
          <w:p w14:paraId="68FE942B" w14:textId="5BCD8AD2" w:rsidR="004C7A93" w:rsidRPr="00823DD0" w:rsidRDefault="004C7A93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="00D71D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D71D0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D71D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722B8" w14:textId="1F66C3A6" w:rsidR="004C7A93" w:rsidRPr="0039056E" w:rsidRDefault="00EC3DC5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056E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70" w:type="dxa"/>
          </w:tcPr>
          <w:p w14:paraId="204BB24E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041C6D" w14:textId="61375171" w:rsidR="004C7A93" w:rsidRPr="00823DD0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9056E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</w:tr>
      <w:tr w:rsidR="004C7A93" w:rsidRPr="00F07A86" w14:paraId="004FBFC2" w14:textId="77777777" w:rsidTr="00B35443">
        <w:tc>
          <w:tcPr>
            <w:tcW w:w="6480" w:type="dxa"/>
          </w:tcPr>
          <w:p w14:paraId="20089DDE" w14:textId="77777777" w:rsidR="004C7A93" w:rsidRPr="00F07A86" w:rsidRDefault="004C7A93" w:rsidP="00F07A86">
            <w:pPr>
              <w:pStyle w:val="BodyText"/>
              <w:spacing w:after="0" w:line="240" w:lineRule="auto"/>
              <w:ind w:left="162" w:hanging="162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F07A86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59D1835" w14:textId="77777777" w:rsidR="004C7A93" w:rsidRPr="00F07A86" w:rsidRDefault="004C7A93" w:rsidP="00F07A8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76B65276" w14:textId="77777777" w:rsidR="004C7A93" w:rsidRPr="00F07A86" w:rsidRDefault="004C7A93" w:rsidP="00F07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B867553" w14:textId="77777777" w:rsidR="004C7A93" w:rsidRPr="00F07A86" w:rsidRDefault="004C7A93" w:rsidP="00F07A8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4C7A93" w:rsidRPr="00823DD0" w14:paraId="6444BED6" w14:textId="77777777" w:rsidTr="00B35443">
        <w:tc>
          <w:tcPr>
            <w:tcW w:w="6480" w:type="dxa"/>
            <w:vAlign w:val="bottom"/>
          </w:tcPr>
          <w:p w14:paraId="0E7C1759" w14:textId="11B9381F" w:rsidR="004C7A93" w:rsidRPr="00823DD0" w:rsidRDefault="004C7A93" w:rsidP="004C7A93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</w:t>
            </w:r>
            <w:r w:rsidR="00D71D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 (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99868B5" w14:textId="5CCA0D20" w:rsidR="004C7A93" w:rsidRPr="00F8728C" w:rsidRDefault="00EC3DC5" w:rsidP="0079472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8728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</w:tcPr>
          <w:p w14:paraId="76F5B283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ACE37F0" w14:textId="7E8CB3B9" w:rsidR="004C7A93" w:rsidRPr="00823DD0" w:rsidRDefault="004C7A93" w:rsidP="0079472B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0.10</w:t>
            </w:r>
          </w:p>
        </w:tc>
      </w:tr>
      <w:tr w:rsidR="00D71D0D" w:rsidRPr="00823DD0" w14:paraId="5C7C39B6" w14:textId="77777777" w:rsidTr="00B35443">
        <w:tc>
          <w:tcPr>
            <w:tcW w:w="6480" w:type="dxa"/>
            <w:vAlign w:val="bottom"/>
          </w:tcPr>
          <w:p w14:paraId="1B2592B2" w14:textId="245F9305" w:rsidR="00D71D0D" w:rsidRPr="00823DD0" w:rsidRDefault="00D71D0D" w:rsidP="004C7A93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(ปรับลด) (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B798019" w14:textId="37EEE26F" w:rsidR="00D71D0D" w:rsidRPr="00823DD0" w:rsidRDefault="00EC3DC5" w:rsidP="0079472B">
            <w:pPr>
              <w:pStyle w:val="acctfourfigures"/>
              <w:tabs>
                <w:tab w:val="clear" w:pos="765"/>
              </w:tabs>
              <w:spacing w:line="240" w:lineRule="auto"/>
              <w:ind w:left="-79"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</w:tcPr>
          <w:p w14:paraId="4F33F2DB" w14:textId="77777777" w:rsidR="00D71D0D" w:rsidRPr="00823DD0" w:rsidRDefault="00D71D0D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6F8A91B" w14:textId="3B570A09" w:rsidR="00D71D0D" w:rsidRPr="00D71D0D" w:rsidRDefault="00D71D0D" w:rsidP="0079472B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0.10</w:t>
            </w:r>
          </w:p>
        </w:tc>
      </w:tr>
    </w:tbl>
    <w:p w14:paraId="3C5A10FA" w14:textId="54ED38A4" w:rsidR="00585A90" w:rsidRDefault="00585A90" w:rsidP="004C7A93">
      <w:pPr>
        <w:jc w:val="thaiDistribute"/>
        <w:rPr>
          <w:rFonts w:ascii="Angsana New" w:hAnsi="Angsana New"/>
          <w:sz w:val="16"/>
          <w:szCs w:val="16"/>
        </w:rPr>
      </w:pPr>
    </w:p>
    <w:p w14:paraId="2BA2CBE6" w14:textId="77777777" w:rsidR="00585A90" w:rsidRDefault="00585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tbl>
      <w:tblPr>
        <w:tblW w:w="935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471"/>
        <w:gridCol w:w="1348"/>
        <w:gridCol w:w="239"/>
        <w:gridCol w:w="1293"/>
      </w:tblGrid>
      <w:tr w:rsidR="004C7A93" w:rsidRPr="00823DD0" w14:paraId="51AF89BE" w14:textId="77777777" w:rsidTr="00585A90">
        <w:tc>
          <w:tcPr>
            <w:tcW w:w="6471" w:type="dxa"/>
          </w:tcPr>
          <w:p w14:paraId="664A1C9C" w14:textId="77777777" w:rsidR="004C7A93" w:rsidRPr="00823DD0" w:rsidRDefault="004C7A9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lang w:val="en-GB"/>
              </w:rPr>
              <w:lastRenderedPageBreak/>
              <w:br w:type="page"/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823DD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shd w:val="clear" w:color="auto" w:fill="auto"/>
          </w:tcPr>
          <w:p w14:paraId="44388C0D" w14:textId="20134408" w:rsidR="004C7A93" w:rsidRPr="00823DD0" w:rsidRDefault="004C7A93" w:rsidP="00BE705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</w:t>
            </w:r>
            <w:r w:rsidRPr="004C7A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9" w:type="dxa"/>
          </w:tcPr>
          <w:p w14:paraId="4861A078" w14:textId="77777777" w:rsidR="004C7A93" w:rsidRPr="00823DD0" w:rsidRDefault="004C7A93" w:rsidP="00BE7058">
            <w:pPr>
              <w:pStyle w:val="acctmergecolhd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6455FBF3" w14:textId="280180D7" w:rsidR="004C7A93" w:rsidRPr="00823DD0" w:rsidRDefault="004C7A93" w:rsidP="00BE7058">
            <w:pPr>
              <w:pStyle w:val="acctmergecolhdg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256</w:t>
            </w:r>
            <w:r w:rsidRPr="004C7A9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</w:tr>
      <w:tr w:rsidR="004C7A93" w:rsidRPr="00823DD0" w14:paraId="2E4A886C" w14:textId="77777777" w:rsidTr="00585A90">
        <w:tc>
          <w:tcPr>
            <w:tcW w:w="6471" w:type="dxa"/>
          </w:tcPr>
          <w:p w14:paraId="56443083" w14:textId="77777777" w:rsidR="004C7A93" w:rsidRPr="00823DD0" w:rsidRDefault="004C7A9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1060069" w14:textId="77777777" w:rsidR="004C7A93" w:rsidRPr="00823DD0" w:rsidRDefault="004C7A9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85A90" w:rsidRPr="00823DD0" w14:paraId="523F6625" w14:textId="77777777" w:rsidTr="00585A90">
        <w:tc>
          <w:tcPr>
            <w:tcW w:w="6471" w:type="dxa"/>
          </w:tcPr>
          <w:p w14:paraId="18FE7CCA" w14:textId="23AD8FF7" w:rsidR="00585A90" w:rsidRPr="00823DD0" w:rsidRDefault="00585A90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="002B6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6060B99" w14:textId="4539D867" w:rsidR="00585A90" w:rsidRPr="00823DD0" w:rsidRDefault="006B32BF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34266">
              <w:rPr>
                <w:rFonts w:ascii="Angsana New" w:hAnsi="Angsana New"/>
                <w:b/>
                <w:bCs/>
                <w:sz w:val="30"/>
                <w:szCs w:val="30"/>
              </w:rPr>
              <w:t>5,79</w:t>
            </w:r>
            <w:r w:rsidR="00F8728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60F7F1F4" w14:textId="77777777" w:rsidR="00585A90" w:rsidRPr="00823DD0" w:rsidRDefault="00585A90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230A03C5" w14:textId="52802CD8" w:rsidR="00585A90" w:rsidRPr="00585A90" w:rsidRDefault="00585A90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123,039</w:t>
            </w:r>
          </w:p>
        </w:tc>
      </w:tr>
      <w:tr w:rsidR="004C7A93" w:rsidRPr="00823DD0" w14:paraId="3B88913D" w14:textId="77777777" w:rsidTr="00585A90">
        <w:tc>
          <w:tcPr>
            <w:tcW w:w="6471" w:type="dxa"/>
          </w:tcPr>
          <w:p w14:paraId="7C606DA0" w14:textId="3FFFA081" w:rsidR="004C7A93" w:rsidRPr="00823DD0" w:rsidRDefault="00585A90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  <w:r w:rsidR="002B68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1A5A7D87" w14:textId="5E4C7031" w:rsidR="004C7A93" w:rsidRPr="00823DD0" w:rsidRDefault="00634266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235,79</w:t>
            </w:r>
            <w:r w:rsidR="00F8728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1C8E54D3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1B58DFA6" w14:textId="11D56678" w:rsidR="004C7A93" w:rsidRPr="00823DD0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123,039</w:t>
            </w:r>
          </w:p>
        </w:tc>
      </w:tr>
      <w:tr w:rsidR="004C7A93" w:rsidRPr="00F07A86" w14:paraId="21A5C12C" w14:textId="77777777" w:rsidTr="00585A90">
        <w:tc>
          <w:tcPr>
            <w:tcW w:w="6471" w:type="dxa"/>
          </w:tcPr>
          <w:p w14:paraId="013891E7" w14:textId="77777777" w:rsidR="004C7A93" w:rsidRPr="00F07A86" w:rsidRDefault="004C7A93" w:rsidP="004C7A93">
            <w:pPr>
              <w:pStyle w:val="BodyText"/>
              <w:spacing w:after="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7241FBFE" w14:textId="77777777" w:rsidR="004C7A93" w:rsidRPr="00F07A86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9" w:type="dxa"/>
          </w:tcPr>
          <w:p w14:paraId="686D3E80" w14:textId="77777777" w:rsidR="004C7A93" w:rsidRPr="00F07A86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3" w:type="dxa"/>
          </w:tcPr>
          <w:p w14:paraId="4203AA36" w14:textId="77777777" w:rsidR="004C7A93" w:rsidRPr="00F07A86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85A90" w:rsidRPr="00823DD0" w14:paraId="2A86B20F" w14:textId="77777777" w:rsidTr="00585A90">
        <w:tc>
          <w:tcPr>
            <w:tcW w:w="6471" w:type="dxa"/>
          </w:tcPr>
          <w:p w14:paraId="13B853D0" w14:textId="78F75A9C" w:rsidR="00585A90" w:rsidRPr="00823DD0" w:rsidRDefault="00585A90" w:rsidP="004C7A9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348" w:type="dxa"/>
            <w:shd w:val="clear" w:color="auto" w:fill="auto"/>
          </w:tcPr>
          <w:p w14:paraId="217420B7" w14:textId="0B0F205B" w:rsidR="00585A90" w:rsidRPr="00823DD0" w:rsidRDefault="006B32BF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239" w:type="dxa"/>
          </w:tcPr>
          <w:p w14:paraId="7F17D143" w14:textId="77777777" w:rsidR="00585A90" w:rsidRPr="00823DD0" w:rsidRDefault="00585A90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4FC3EDCD" w14:textId="27863460" w:rsidR="00585A90" w:rsidRPr="00585A90" w:rsidRDefault="00585A90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353,695</w:t>
            </w:r>
          </w:p>
        </w:tc>
      </w:tr>
      <w:tr w:rsidR="00585A90" w:rsidRPr="00823DD0" w14:paraId="353A8519" w14:textId="77777777" w:rsidTr="00585A90">
        <w:tc>
          <w:tcPr>
            <w:tcW w:w="6471" w:type="dxa"/>
          </w:tcPr>
          <w:p w14:paraId="562AD3B9" w14:textId="4C04E454" w:rsidR="00585A90" w:rsidRPr="00823DD0" w:rsidRDefault="00585A90" w:rsidP="004C7A9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40930E8" w14:textId="184C9C8B" w:rsidR="00585A90" w:rsidRPr="00823DD0" w:rsidRDefault="006B32BF" w:rsidP="006B32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FA5FFCF" w14:textId="77777777" w:rsidR="00585A90" w:rsidRPr="00823DD0" w:rsidRDefault="00585A90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0E5385A3" w14:textId="3D7FAE0D" w:rsidR="00585A90" w:rsidRDefault="00585A90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43,387</w:t>
            </w:r>
          </w:p>
        </w:tc>
      </w:tr>
      <w:tr w:rsidR="004C7A93" w:rsidRPr="00823DD0" w14:paraId="232CD834" w14:textId="77777777" w:rsidTr="00585A90">
        <w:tc>
          <w:tcPr>
            <w:tcW w:w="6471" w:type="dxa"/>
          </w:tcPr>
          <w:p w14:paraId="6EF06982" w14:textId="112A860C" w:rsidR="004C7A93" w:rsidRPr="00585A90" w:rsidRDefault="004C7A93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85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  <w:r w:rsidRPr="00585A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585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  <w:r w:rsidR="00585A90" w:rsidRPr="00585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585A90" w:rsidRPr="00585A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85A90" w:rsidRPr="00585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180C86BB" w14:textId="5E59061E" w:rsidR="004C7A93" w:rsidRPr="006B32BF" w:rsidRDefault="006B32BF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32BF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39" w:type="dxa"/>
          </w:tcPr>
          <w:p w14:paraId="339979FE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21E9D8BF" w14:textId="2DB622EC" w:rsidR="004C7A93" w:rsidRPr="00585A90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5A90">
              <w:rPr>
                <w:rFonts w:ascii="Angsana New" w:hAnsi="Angsana New"/>
                <w:b/>
                <w:bCs/>
                <w:sz w:val="30"/>
                <w:szCs w:val="30"/>
              </w:rPr>
              <w:t>397,082</w:t>
            </w:r>
          </w:p>
        </w:tc>
      </w:tr>
      <w:tr w:rsidR="004C7A93" w:rsidRPr="00823DD0" w14:paraId="291E94F3" w14:textId="77777777" w:rsidTr="00585A90">
        <w:tc>
          <w:tcPr>
            <w:tcW w:w="6471" w:type="dxa"/>
          </w:tcPr>
          <w:p w14:paraId="0A6EFAF1" w14:textId="77777777" w:rsidR="004C7A93" w:rsidRPr="00823DD0" w:rsidRDefault="004C7A93" w:rsidP="004C7A93">
            <w:pPr>
              <w:pStyle w:val="BodyText"/>
              <w:spacing w:after="0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1348" w:type="dxa"/>
            <w:shd w:val="clear" w:color="auto" w:fill="auto"/>
          </w:tcPr>
          <w:p w14:paraId="5E9D9DEE" w14:textId="4E1E4CB3" w:rsidR="004C7A93" w:rsidRPr="00823DD0" w:rsidRDefault="006B32BF" w:rsidP="006B32B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5FC09E02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3" w:type="dxa"/>
          </w:tcPr>
          <w:p w14:paraId="7B7A97CD" w14:textId="5C1F6F41" w:rsidR="004C7A93" w:rsidRPr="00823DD0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16,814</w:t>
            </w:r>
          </w:p>
        </w:tc>
      </w:tr>
      <w:tr w:rsidR="004C7A93" w:rsidRPr="00823DD0" w14:paraId="7E7E2992" w14:textId="77777777" w:rsidTr="00585A90">
        <w:trPr>
          <w:trHeight w:val="352"/>
        </w:trPr>
        <w:tc>
          <w:tcPr>
            <w:tcW w:w="6471" w:type="dxa"/>
          </w:tcPr>
          <w:p w14:paraId="15450353" w14:textId="2F1FDD5B" w:rsidR="004C7A93" w:rsidRPr="00823DD0" w:rsidRDefault="004C7A93" w:rsidP="004C7A93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="00585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585A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85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40DA" w14:textId="7B713E73" w:rsidR="004C7A93" w:rsidRPr="006B32BF" w:rsidRDefault="006B32BF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B32BF">
              <w:rPr>
                <w:rFonts w:ascii="Angsana New" w:hAnsi="Angsana New"/>
                <w:b/>
                <w:bCs/>
                <w:sz w:val="30"/>
                <w:szCs w:val="30"/>
              </w:rPr>
              <w:t>424,764</w:t>
            </w:r>
          </w:p>
        </w:tc>
        <w:tc>
          <w:tcPr>
            <w:tcW w:w="239" w:type="dxa"/>
          </w:tcPr>
          <w:p w14:paraId="12CD996E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7483C735" w14:textId="2AE7AD14" w:rsidR="004C7A93" w:rsidRPr="00823DD0" w:rsidRDefault="004C7A93" w:rsidP="00A17C5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413,896</w:t>
            </w:r>
          </w:p>
        </w:tc>
      </w:tr>
      <w:tr w:rsidR="004C7A93" w:rsidRPr="00F07A86" w14:paraId="3E69248C" w14:textId="77777777" w:rsidTr="00585A90">
        <w:tc>
          <w:tcPr>
            <w:tcW w:w="6471" w:type="dxa"/>
          </w:tcPr>
          <w:p w14:paraId="490DC6D7" w14:textId="77777777" w:rsidR="004C7A93" w:rsidRPr="00F07A86" w:rsidRDefault="004C7A93" w:rsidP="004C7A93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F07A86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3092093D" w14:textId="77777777" w:rsidR="004C7A93" w:rsidRPr="00F07A86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9" w:type="dxa"/>
          </w:tcPr>
          <w:p w14:paraId="6D79288C" w14:textId="77777777" w:rsidR="004C7A93" w:rsidRPr="00F07A86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5C157653" w14:textId="77777777" w:rsidR="004C7A93" w:rsidRPr="00F07A86" w:rsidRDefault="004C7A93" w:rsidP="004C7A9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85A90" w:rsidRPr="00823DD0" w14:paraId="6D39F2F5" w14:textId="77777777" w:rsidTr="00585A90">
        <w:tc>
          <w:tcPr>
            <w:tcW w:w="6471" w:type="dxa"/>
            <w:vAlign w:val="bottom"/>
          </w:tcPr>
          <w:p w14:paraId="187DEA11" w14:textId="104569DA" w:rsidR="00585A90" w:rsidRPr="00823DD0" w:rsidRDefault="00585A90" w:rsidP="004C7A93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 (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31894446" w14:textId="3E6975D9" w:rsidR="00585A90" w:rsidRPr="00823DD0" w:rsidRDefault="006B32BF" w:rsidP="003C6EB8">
            <w:pPr>
              <w:pStyle w:val="acctfourfigures"/>
              <w:tabs>
                <w:tab w:val="clear" w:pos="765"/>
              </w:tabs>
              <w:spacing w:line="240" w:lineRule="auto"/>
              <w:ind w:left="-79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="006342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7A0D10CF" w14:textId="77777777" w:rsidR="00585A90" w:rsidRPr="00823DD0" w:rsidRDefault="00585A90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624ADE2B" w14:textId="3FB191A5" w:rsidR="00585A90" w:rsidRPr="00585A90" w:rsidRDefault="00585A90" w:rsidP="003C6E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0.31</w:t>
            </w:r>
          </w:p>
        </w:tc>
      </w:tr>
      <w:tr w:rsidR="004C7A93" w:rsidRPr="00823DD0" w14:paraId="085E3D47" w14:textId="77777777" w:rsidTr="00585A90">
        <w:tc>
          <w:tcPr>
            <w:tcW w:w="6471" w:type="dxa"/>
            <w:vAlign w:val="bottom"/>
          </w:tcPr>
          <w:p w14:paraId="62ABD2E4" w14:textId="77777777" w:rsidR="004C7A93" w:rsidRPr="00823DD0" w:rsidRDefault="004C7A93" w:rsidP="004C7A93">
            <w:pPr>
              <w:pStyle w:val="BodyText"/>
              <w:spacing w:after="0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(ปรับลด) (</w:t>
            </w:r>
            <w:r w:rsidRPr="00823DD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23D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74C67255" w14:textId="5BD25187" w:rsidR="004C7A93" w:rsidRPr="00823DD0" w:rsidRDefault="006B32BF" w:rsidP="003C6EB8">
            <w:pPr>
              <w:pStyle w:val="acctfourfigures"/>
              <w:tabs>
                <w:tab w:val="clear" w:pos="765"/>
              </w:tabs>
              <w:spacing w:line="240" w:lineRule="auto"/>
              <w:ind w:left="-79" w:right="7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  <w:r w:rsidR="0063426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7C1D0A3B" w14:textId="77777777" w:rsidR="004C7A93" w:rsidRPr="00823DD0" w:rsidRDefault="004C7A93" w:rsidP="004C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double" w:sz="4" w:space="0" w:color="auto"/>
            </w:tcBorders>
          </w:tcPr>
          <w:p w14:paraId="011E743F" w14:textId="0F83E694" w:rsidR="004C7A93" w:rsidRPr="00823DD0" w:rsidRDefault="004C7A93" w:rsidP="003C6EB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0.30</w:t>
            </w:r>
          </w:p>
        </w:tc>
      </w:tr>
    </w:tbl>
    <w:p w14:paraId="2592831C" w14:textId="40B55C44" w:rsidR="00612AA9" w:rsidRDefault="00612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eastAsia="x-none"/>
        </w:rPr>
      </w:pPr>
    </w:p>
    <w:p w14:paraId="602C464F" w14:textId="1DF044F7" w:rsidR="007D2647" w:rsidRPr="00991FC0" w:rsidRDefault="009F2402" w:rsidP="00991FC0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991FC0">
        <w:rPr>
          <w:rFonts w:asciiTheme="majorBidi" w:hAnsiTheme="majorBidi" w:cstheme="majorBidi"/>
          <w:sz w:val="30"/>
          <w:szCs w:val="30"/>
          <w:cs/>
          <w:lang w:val="en-US"/>
        </w:rPr>
        <w:t>เงินปันผล</w:t>
      </w:r>
    </w:p>
    <w:p w14:paraId="1D922236" w14:textId="77777777" w:rsidR="000E34F7" w:rsidRPr="00955064" w:rsidRDefault="000E34F7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373F79" w14:textId="36268C7F" w:rsidR="009F2402" w:rsidRPr="00991FC0" w:rsidRDefault="00FA723B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1FC0">
        <w:rPr>
          <w:rFonts w:asciiTheme="majorBidi" w:hAnsiTheme="majorBidi" w:cstheme="majorBidi"/>
          <w:sz w:val="30"/>
          <w:szCs w:val="30"/>
          <w:cs/>
        </w:rPr>
        <w:t>เงินปันผล</w:t>
      </w:r>
      <w:r w:rsidR="0022712C">
        <w:rPr>
          <w:rFonts w:asciiTheme="majorBidi" w:hAnsiTheme="majorBidi" w:cstheme="majorBidi" w:hint="cs"/>
          <w:sz w:val="30"/>
          <w:szCs w:val="30"/>
          <w:cs/>
        </w:rPr>
        <w:t>ที่บริษัทจ่ายให้ผู้ถือหุ้น มี</w:t>
      </w:r>
      <w:r w:rsidRPr="00991FC0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48AADDF" w14:textId="57A74DA3" w:rsidR="00727C26" w:rsidRPr="0088130D" w:rsidRDefault="00727C26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00"/>
        <w:gridCol w:w="1872"/>
        <w:gridCol w:w="1350"/>
        <w:gridCol w:w="270"/>
        <w:gridCol w:w="1278"/>
      </w:tblGrid>
      <w:tr w:rsidR="002F5A11" w:rsidRPr="00823DD0" w:rsidDel="00D43E7A" w14:paraId="5B1176B8" w14:textId="77777777" w:rsidTr="00A17C55">
        <w:tc>
          <w:tcPr>
            <w:tcW w:w="2808" w:type="dxa"/>
            <w:shd w:val="clear" w:color="auto" w:fill="auto"/>
            <w:vAlign w:val="bottom"/>
          </w:tcPr>
          <w:p w14:paraId="3AB63917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BB90217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3922B4A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19935DF9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88D3C0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823DD0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2D3052BB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1E28B94" w14:textId="77777777" w:rsidR="002F5A11" w:rsidRPr="00823DD0" w:rsidDel="00D43E7A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2F5A11" w:rsidRPr="00823DD0" w14:paraId="326ED980" w14:textId="77777777" w:rsidTr="00A17C55">
        <w:tc>
          <w:tcPr>
            <w:tcW w:w="2808" w:type="dxa"/>
            <w:shd w:val="clear" w:color="auto" w:fill="auto"/>
          </w:tcPr>
          <w:p w14:paraId="48045566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94CFAC0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93C89A4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793604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F19FE55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533EFCA3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F5A11" w:rsidRPr="00823DD0" w14:paraId="2C6CE6F1" w14:textId="77777777" w:rsidTr="00A17C55">
        <w:tc>
          <w:tcPr>
            <w:tcW w:w="2808" w:type="dxa"/>
            <w:shd w:val="clear" w:color="auto" w:fill="auto"/>
          </w:tcPr>
          <w:p w14:paraId="619AC6A2" w14:textId="0AE36FC3" w:rsidR="002F5A11" w:rsidRPr="00E41E34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1E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41E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9C32B77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1F673C50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68198DC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D21AEB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B5F91E5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A6444" w:rsidRPr="00577954" w14:paraId="02CF0650" w14:textId="77777777" w:rsidTr="00A17C55">
        <w:tc>
          <w:tcPr>
            <w:tcW w:w="2808" w:type="dxa"/>
            <w:shd w:val="clear" w:color="auto" w:fill="auto"/>
          </w:tcPr>
          <w:p w14:paraId="3A2398E3" w14:textId="05E19424" w:rsidR="002A6444" w:rsidRPr="00823DD0" w:rsidRDefault="002A6444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2ACFE8E" w14:textId="1427DD67" w:rsidR="002A6444" w:rsidRDefault="002A6444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41AE4901" w14:textId="59DB5596" w:rsidR="002A6444" w:rsidRDefault="002A6444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563386C7" w14:textId="36EA78D3" w:rsidR="002A6444" w:rsidRDefault="002A6444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0.05</w:t>
            </w:r>
            <w:r w:rsidR="00E7369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11C661DA" w14:textId="77777777" w:rsidR="002A6444" w:rsidRPr="00BE7E05" w:rsidRDefault="002A6444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2A4AEB5" w14:textId="174FCAC6" w:rsidR="002A6444" w:rsidRDefault="002A6444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  <w:tab w:val="left" w:pos="1057"/>
              </w:tabs>
              <w:spacing w:line="240" w:lineRule="auto"/>
              <w:ind w:left="-156" w:right="-7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21.24</w:t>
            </w:r>
          </w:p>
        </w:tc>
      </w:tr>
      <w:tr w:rsidR="002F5A11" w:rsidRPr="00577954" w14:paraId="3AB7C9C3" w14:textId="77777777" w:rsidTr="00A17C55">
        <w:tc>
          <w:tcPr>
            <w:tcW w:w="2808" w:type="dxa"/>
            <w:shd w:val="clear" w:color="auto" w:fill="auto"/>
          </w:tcPr>
          <w:p w14:paraId="68E482D7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217C6366" w14:textId="2CFAAF0A" w:rsidR="002F5A11" w:rsidRPr="00823DD0" w:rsidRDefault="00921DC4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BE7E0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</w:t>
            </w:r>
            <w:r w:rsidR="00BE7E05">
              <w:rPr>
                <w:rFonts w:ascii="Angsana New" w:hAnsi="Angsana New" w:hint="cs"/>
                <w:sz w:val="30"/>
                <w:szCs w:val="30"/>
                <w:cs/>
              </w:rPr>
              <w:t xml:space="preserve">คม </w:t>
            </w:r>
            <w:r w:rsidR="00BE7E0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72" w:type="dxa"/>
            <w:shd w:val="clear" w:color="auto" w:fill="auto"/>
          </w:tcPr>
          <w:p w14:paraId="3BFE0C1C" w14:textId="2840456C" w:rsidR="002F5A11" w:rsidRPr="00BE7E05" w:rsidRDefault="00921DC4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BE7E0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BE7E05">
              <w:rPr>
                <w:rFonts w:ascii="Angsana New" w:hAnsi="Angsana New" w:hint="cs"/>
                <w:sz w:val="30"/>
                <w:szCs w:val="30"/>
                <w:cs/>
              </w:rPr>
              <w:t xml:space="preserve">ยน </w:t>
            </w:r>
            <w:r w:rsidR="00BE7E05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C234FA9" w14:textId="0C3546A1" w:rsidR="002F5A11" w:rsidRPr="00BE7E05" w:rsidRDefault="00BE7E05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</w:t>
            </w:r>
            <w:r w:rsidR="00921DC4"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  <w:shd w:val="clear" w:color="auto" w:fill="auto"/>
          </w:tcPr>
          <w:p w14:paraId="11B3D6CC" w14:textId="77777777" w:rsidR="002F5A11" w:rsidRPr="00BE7E05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3B43FFC4" w14:textId="1BA94D56" w:rsidR="002F5A11" w:rsidRPr="00BE7E05" w:rsidRDefault="00881BE3" w:rsidP="00C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47"/>
              </w:tabs>
              <w:spacing w:line="240" w:lineRule="auto"/>
              <w:ind w:left="-156" w:right="-7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71.36</w:t>
            </w:r>
          </w:p>
        </w:tc>
      </w:tr>
      <w:tr w:rsidR="00E73699" w:rsidRPr="00577954" w14:paraId="67FCBF37" w14:textId="77777777" w:rsidTr="00A17C55">
        <w:tc>
          <w:tcPr>
            <w:tcW w:w="2808" w:type="dxa"/>
            <w:shd w:val="clear" w:color="auto" w:fill="auto"/>
          </w:tcPr>
          <w:p w14:paraId="4EDA21BC" w14:textId="101C102F" w:rsidR="00E73699" w:rsidRPr="00E73699" w:rsidRDefault="00E33843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800" w:type="dxa"/>
            <w:shd w:val="clear" w:color="auto" w:fill="auto"/>
          </w:tcPr>
          <w:p w14:paraId="214CFDBE" w14:textId="77777777" w:rsidR="00E73699" w:rsidRDefault="00E7369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1AF30B3" w14:textId="77777777" w:rsidR="00E73699" w:rsidRDefault="00E7369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C123A" w14:textId="5C7F67F0" w:rsidR="00E73699" w:rsidRPr="00E73699" w:rsidRDefault="00E208A1" w:rsidP="00A17C55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0.218</w:t>
            </w:r>
          </w:p>
        </w:tc>
        <w:tc>
          <w:tcPr>
            <w:tcW w:w="270" w:type="dxa"/>
            <w:shd w:val="clear" w:color="auto" w:fill="auto"/>
          </w:tcPr>
          <w:p w14:paraId="738414AF" w14:textId="77777777" w:rsidR="00E73699" w:rsidRPr="00BE7E05" w:rsidRDefault="00E73699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1A60B5" w14:textId="3485EC52" w:rsidR="00E73699" w:rsidRPr="00E208A1" w:rsidRDefault="00E208A1" w:rsidP="00C936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770"/>
              </w:tabs>
              <w:spacing w:line="240" w:lineRule="auto"/>
              <w:ind w:left="-156" w:right="-71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8A1">
              <w:rPr>
                <w:rFonts w:ascii="Angsana New" w:hAnsi="Angsana New"/>
                <w:b/>
                <w:bCs/>
                <w:sz w:val="30"/>
                <w:szCs w:val="30"/>
              </w:rPr>
              <w:t>92.60</w:t>
            </w:r>
          </w:p>
        </w:tc>
      </w:tr>
      <w:tr w:rsidR="002F5A11" w:rsidRPr="00823DD0" w14:paraId="313D0E38" w14:textId="77777777" w:rsidTr="00A17C55">
        <w:tc>
          <w:tcPr>
            <w:tcW w:w="2808" w:type="dxa"/>
            <w:shd w:val="clear" w:color="auto" w:fill="auto"/>
          </w:tcPr>
          <w:p w14:paraId="4FFE3491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6337AC3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5FF96DBE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EF4093B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3131C42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3F300BAF" w14:textId="77777777" w:rsidR="002F5A11" w:rsidRPr="00823DD0" w:rsidRDefault="002F5A11" w:rsidP="00BE7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2F5A11" w:rsidRPr="00823DD0" w14:paraId="257BCE13" w14:textId="77777777" w:rsidTr="00A17C55">
        <w:tc>
          <w:tcPr>
            <w:tcW w:w="2808" w:type="dxa"/>
            <w:shd w:val="clear" w:color="auto" w:fill="auto"/>
          </w:tcPr>
          <w:p w14:paraId="37C40339" w14:textId="364ACBD2" w:rsidR="002F5A11" w:rsidRPr="00E41E34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41E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E41E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75BC8330" w14:textId="77777777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72" w:type="dxa"/>
            <w:shd w:val="clear" w:color="auto" w:fill="auto"/>
          </w:tcPr>
          <w:p w14:paraId="5C01AE57" w14:textId="77777777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78A1AA5" w14:textId="77777777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27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82CFA05" w14:textId="77777777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8" w:type="dxa"/>
            <w:shd w:val="clear" w:color="auto" w:fill="auto"/>
          </w:tcPr>
          <w:p w14:paraId="10804FA3" w14:textId="77777777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BE7E05" w:rsidRPr="00106046" w14:paraId="73FD09E8" w14:textId="77777777" w:rsidTr="00A17C55">
        <w:tc>
          <w:tcPr>
            <w:tcW w:w="2808" w:type="dxa"/>
            <w:shd w:val="clear" w:color="auto" w:fill="auto"/>
          </w:tcPr>
          <w:p w14:paraId="2ED8ED29" w14:textId="26316588" w:rsidR="00BE7E05" w:rsidRPr="00823DD0" w:rsidRDefault="00BE7E05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00" w:type="dxa"/>
            <w:shd w:val="clear" w:color="auto" w:fill="auto"/>
          </w:tcPr>
          <w:p w14:paraId="530F1170" w14:textId="7843E2F1" w:rsidR="00BE7E05" w:rsidRDefault="00BE7E05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041CE3D6" w14:textId="51524BE5" w:rsidR="00BE7E05" w:rsidRDefault="00BE7E05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635D3CAA" w14:textId="5C29F691" w:rsidR="00BE7E05" w:rsidRPr="00577954" w:rsidRDefault="00BE7E05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0.75</w:t>
            </w:r>
            <w:r w:rsidR="00E7369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AED413E" w14:textId="77777777" w:rsidR="00BE7E05" w:rsidRPr="00106046" w:rsidRDefault="00BE7E05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AECA830" w14:textId="725FD824" w:rsidR="00BE7E05" w:rsidRPr="00577954" w:rsidRDefault="00BE7E05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line="240" w:lineRule="auto"/>
              <w:ind w:left="49" w:right="-624" w:hanging="2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281.13</w:t>
            </w:r>
          </w:p>
        </w:tc>
      </w:tr>
      <w:tr w:rsidR="002F5A11" w:rsidRPr="00106046" w14:paraId="575497B2" w14:textId="77777777" w:rsidTr="00A17C55">
        <w:tc>
          <w:tcPr>
            <w:tcW w:w="2808" w:type="dxa"/>
            <w:shd w:val="clear" w:color="auto" w:fill="auto"/>
          </w:tcPr>
          <w:p w14:paraId="199D68AD" w14:textId="58D0D49D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23DD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46C56A0C" w14:textId="714540DF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1E8226DA" w14:textId="2F5364A4" w:rsidR="002F5A11" w:rsidRPr="00823DD0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9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2194088" w14:textId="2E2D1610" w:rsidR="002F5A11" w:rsidRPr="00106046" w:rsidRDefault="00BE7E05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F5A11" w:rsidRPr="00577954">
              <w:rPr>
                <w:rFonts w:ascii="Angsana New" w:hAnsi="Angsana New"/>
                <w:sz w:val="30"/>
                <w:szCs w:val="30"/>
              </w:rPr>
              <w:t>0.105</w:t>
            </w:r>
          </w:p>
        </w:tc>
        <w:tc>
          <w:tcPr>
            <w:tcW w:w="270" w:type="dxa"/>
            <w:shd w:val="clear" w:color="auto" w:fill="auto"/>
          </w:tcPr>
          <w:p w14:paraId="1DCD51E3" w14:textId="77777777" w:rsidR="002F5A11" w:rsidRPr="00106046" w:rsidRDefault="002F5A11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8CB38F2" w14:textId="1E0014FF" w:rsidR="002F5A11" w:rsidRPr="00A17C55" w:rsidRDefault="002F5A11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624" w:hanging="2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7954">
              <w:rPr>
                <w:rFonts w:ascii="Angsana New" w:hAnsi="Angsana New"/>
                <w:sz w:val="30"/>
                <w:szCs w:val="30"/>
              </w:rPr>
              <w:t>44.60</w:t>
            </w:r>
          </w:p>
        </w:tc>
      </w:tr>
      <w:tr w:rsidR="00E73699" w:rsidRPr="00106046" w14:paraId="470B9BDA" w14:textId="77777777" w:rsidTr="00A17C55">
        <w:tc>
          <w:tcPr>
            <w:tcW w:w="2808" w:type="dxa"/>
            <w:shd w:val="clear" w:color="auto" w:fill="auto"/>
          </w:tcPr>
          <w:p w14:paraId="574629F1" w14:textId="3DFC0ED6" w:rsidR="00E73699" w:rsidRPr="00A0094B" w:rsidRDefault="00E33843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รวม</w:t>
            </w:r>
          </w:p>
        </w:tc>
        <w:tc>
          <w:tcPr>
            <w:tcW w:w="1800" w:type="dxa"/>
            <w:shd w:val="clear" w:color="auto" w:fill="auto"/>
          </w:tcPr>
          <w:p w14:paraId="39C3E42F" w14:textId="77777777" w:rsidR="00E73699" w:rsidRDefault="00E73699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2B15AC8D" w14:textId="77777777" w:rsidR="00E73699" w:rsidRDefault="00E73699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97004" w14:textId="6C9A8575" w:rsidR="00E73699" w:rsidRPr="00E208A1" w:rsidRDefault="00E208A1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8A1">
              <w:rPr>
                <w:rFonts w:ascii="Angsana New" w:hAnsi="Angsana New"/>
                <w:b/>
                <w:bCs/>
                <w:sz w:val="30"/>
                <w:szCs w:val="30"/>
              </w:rPr>
              <w:t>0.855</w:t>
            </w:r>
          </w:p>
        </w:tc>
        <w:tc>
          <w:tcPr>
            <w:tcW w:w="270" w:type="dxa"/>
            <w:shd w:val="clear" w:color="auto" w:fill="auto"/>
          </w:tcPr>
          <w:p w14:paraId="289B3EA5" w14:textId="77777777" w:rsidR="00E73699" w:rsidRPr="00E208A1" w:rsidRDefault="00E73699" w:rsidP="002F5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BEF6B6" w14:textId="634A9025" w:rsidR="00E73699" w:rsidRPr="00E208A1" w:rsidRDefault="00E208A1" w:rsidP="00A17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0"/>
                <w:tab w:val="left" w:pos="1040"/>
              </w:tabs>
              <w:spacing w:line="240" w:lineRule="auto"/>
              <w:ind w:left="-311" w:right="-80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08A1">
              <w:rPr>
                <w:rFonts w:ascii="Angsana New" w:hAnsi="Angsana New"/>
                <w:b/>
                <w:bCs/>
                <w:sz w:val="30"/>
                <w:szCs w:val="30"/>
              </w:rPr>
              <w:t>325.73</w:t>
            </w:r>
          </w:p>
        </w:tc>
      </w:tr>
    </w:tbl>
    <w:p w14:paraId="485A4C44" w14:textId="0D0E4E9E" w:rsidR="00A93288" w:rsidRDefault="00A93288" w:rsidP="00991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B0727" w14:textId="622E21C0" w:rsidR="002F5A11" w:rsidRDefault="00A93288" w:rsidP="00A9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EDC242F" w14:textId="270B11EB" w:rsidR="00F5517F" w:rsidRPr="00130540" w:rsidRDefault="00F5517F" w:rsidP="00F5517F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130540" w:rsidRDefault="00F5517F" w:rsidP="00F5517F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216EE909" w14:textId="77777777" w:rsidR="00F05E18" w:rsidRPr="0013054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13054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036421AB" w14:textId="7ABECA64" w:rsidR="00892910" w:rsidRPr="00130540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5348D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13054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1305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9DF01BD" w14:textId="7871C52B" w:rsidR="00A93288" w:rsidRDefault="00A9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070"/>
        <w:gridCol w:w="1260"/>
        <w:gridCol w:w="182"/>
        <w:gridCol w:w="1078"/>
        <w:gridCol w:w="182"/>
        <w:gridCol w:w="808"/>
        <w:gridCol w:w="182"/>
        <w:gridCol w:w="718"/>
        <w:gridCol w:w="180"/>
        <w:gridCol w:w="810"/>
        <w:gridCol w:w="181"/>
        <w:gridCol w:w="719"/>
        <w:gridCol w:w="180"/>
        <w:gridCol w:w="798"/>
        <w:gridCol w:w="12"/>
      </w:tblGrid>
      <w:tr w:rsidR="008039F2" w:rsidRPr="00130540" w14:paraId="68772629" w14:textId="77777777" w:rsidTr="00F63062">
        <w:trPr>
          <w:cantSplit/>
          <w:trHeight w:val="191"/>
        </w:trPr>
        <w:tc>
          <w:tcPr>
            <w:tcW w:w="2070" w:type="dxa"/>
          </w:tcPr>
          <w:p w14:paraId="5C573B05" w14:textId="77777777" w:rsidR="008039F2" w:rsidRPr="00043F03" w:rsidRDefault="008039F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hideMark/>
          </w:tcPr>
          <w:p w14:paraId="6879C4B0" w14:textId="6DF7F31B" w:rsidR="008039F2" w:rsidRPr="00DC752D" w:rsidRDefault="008039F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43CD423" w14:textId="31FA4019" w:rsidR="008039F2" w:rsidRPr="00DC752D" w:rsidRDefault="008039F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A31C08" w14:textId="77777777" w:rsidR="008039F2" w:rsidRPr="00DC752D" w:rsidRDefault="008039F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75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43F03" w:rsidRPr="00130540" w14:paraId="04D2C70A" w14:textId="77777777" w:rsidTr="005917B0">
        <w:trPr>
          <w:cantSplit/>
        </w:trPr>
        <w:tc>
          <w:tcPr>
            <w:tcW w:w="2070" w:type="dxa"/>
          </w:tcPr>
          <w:p w14:paraId="3DFFE922" w14:textId="77777777" w:rsidR="00043F03" w:rsidRPr="00043F03" w:rsidRDefault="00043F03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9F88F5" w14:textId="77777777" w:rsidR="00043F03" w:rsidRPr="00043F03" w:rsidRDefault="00043F03" w:rsidP="00EF2C52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82" w:type="dxa"/>
          </w:tcPr>
          <w:p w14:paraId="5348E5F1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1AC1C9C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ราคาทุน</w:t>
            </w:r>
          </w:p>
          <w:p w14:paraId="225097A7" w14:textId="61EC4F53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ตัดจำหน่าย</w:t>
            </w: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043F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2" w:type="dxa"/>
          </w:tcPr>
          <w:p w14:paraId="67DF96C5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51F7C515" w14:textId="77777777" w:rsid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250462" w14:textId="77777777" w:rsid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8766BB0" w14:textId="29508C59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0C55DD0C" w14:textId="227B8A54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DD81F" w14:textId="15855CFC" w:rsidR="00043F03" w:rsidRPr="00043F03" w:rsidRDefault="00043F03" w:rsidP="00EF2C52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43F0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8F109" w14:textId="77777777" w:rsidR="00043F03" w:rsidRPr="00043F03" w:rsidRDefault="00043F03" w:rsidP="00EF2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B39C98" w14:textId="009C0CC7" w:rsidR="00043F03" w:rsidRPr="00043F03" w:rsidRDefault="00043F03" w:rsidP="00EF2C52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43F0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B4124" w14:textId="77777777" w:rsidR="00043F03" w:rsidRPr="00043F03" w:rsidRDefault="00043F03" w:rsidP="00EF2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4EFEAE" w14:textId="0D15F7DF" w:rsidR="00043F03" w:rsidRPr="00043F03" w:rsidRDefault="00043F03" w:rsidP="00EF2C52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43F0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8D5C1C" w14:textId="77777777" w:rsidR="00043F03" w:rsidRPr="00043F03" w:rsidRDefault="00043F03" w:rsidP="00EF2C5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13849A" w14:textId="77777777" w:rsidR="00043F03" w:rsidRPr="00043F03" w:rsidRDefault="00043F03" w:rsidP="00EF2C52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43F03" w:rsidRPr="00130540" w14:paraId="19EFD424" w14:textId="77777777" w:rsidTr="005917B0">
        <w:trPr>
          <w:gridAfter w:val="1"/>
          <w:wAfter w:w="12" w:type="dxa"/>
          <w:cantSplit/>
        </w:trPr>
        <w:tc>
          <w:tcPr>
            <w:tcW w:w="2070" w:type="dxa"/>
          </w:tcPr>
          <w:p w14:paraId="252A7BDD" w14:textId="77777777" w:rsidR="00043F03" w:rsidRPr="00043F03" w:rsidRDefault="00043F03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7278" w:type="dxa"/>
            <w:gridSpan w:val="13"/>
          </w:tcPr>
          <w:p w14:paraId="69DE8DB9" w14:textId="07A7FEE7" w:rsidR="00043F03" w:rsidRPr="00043F03" w:rsidRDefault="00043F03" w:rsidP="002D7077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43F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043F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043F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43F03" w:rsidRPr="00130540" w14:paraId="6458C359" w14:textId="77777777" w:rsidTr="005917B0">
        <w:trPr>
          <w:cantSplit/>
        </w:trPr>
        <w:tc>
          <w:tcPr>
            <w:tcW w:w="2070" w:type="dxa"/>
            <w:hideMark/>
          </w:tcPr>
          <w:p w14:paraId="20AA2C11" w14:textId="583870F8" w:rsidR="00043F03" w:rsidRPr="00043F03" w:rsidRDefault="00043F03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43F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43F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043F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3B694A7D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A8AE3EB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715D2F59" w14:textId="35EE1AE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065D945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2F42013E" w14:textId="0CA210A9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515B6DBC" w14:textId="120A4692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3B8D9459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180E603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904C61A" w14:textId="77777777" w:rsidR="00043F03" w:rsidRPr="00043F03" w:rsidRDefault="00043F03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17309217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3D612A23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39A59E1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6376EC6B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43F03" w:rsidRPr="00130540" w14:paraId="4BEC79CD" w14:textId="77777777" w:rsidTr="005917B0">
        <w:trPr>
          <w:cantSplit/>
        </w:trPr>
        <w:tc>
          <w:tcPr>
            <w:tcW w:w="2070" w:type="dxa"/>
            <w:hideMark/>
          </w:tcPr>
          <w:p w14:paraId="3C4B1E8D" w14:textId="229F7E55" w:rsidR="00043F03" w:rsidRPr="00043F03" w:rsidRDefault="00043F03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43F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60" w:type="dxa"/>
          </w:tcPr>
          <w:p w14:paraId="28DFCC4F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3C40CB9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9AFDCF0" w14:textId="0D56533D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99B2178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08" w:type="dxa"/>
          </w:tcPr>
          <w:p w14:paraId="4E52F25F" w14:textId="1E4CF68C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2CADB84F" w14:textId="123675D4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8" w:type="dxa"/>
          </w:tcPr>
          <w:p w14:paraId="1F847EBA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8FE58BF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109F738D" w14:textId="77777777" w:rsidR="00043F03" w:rsidRPr="00043F03" w:rsidRDefault="00043F03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1" w:type="dxa"/>
          </w:tcPr>
          <w:p w14:paraId="5020ABBB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14:paraId="10691807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CB7805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gridSpan w:val="2"/>
          </w:tcPr>
          <w:p w14:paraId="5AC8297D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043F03" w:rsidRPr="00130540" w14:paraId="5D8C9203" w14:textId="77777777" w:rsidTr="005917B0">
        <w:trPr>
          <w:cantSplit/>
        </w:trPr>
        <w:tc>
          <w:tcPr>
            <w:tcW w:w="2070" w:type="dxa"/>
            <w:vAlign w:val="bottom"/>
            <w:hideMark/>
          </w:tcPr>
          <w:p w14:paraId="68DB4DC7" w14:textId="4EC74431" w:rsidR="00043F03" w:rsidRPr="00043F03" w:rsidRDefault="00043F03" w:rsidP="00A77F1A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260" w:type="dxa"/>
            <w:vAlign w:val="bottom"/>
          </w:tcPr>
          <w:p w14:paraId="4043BDA2" w14:textId="30B2A687" w:rsidR="00043F03" w:rsidRPr="00043F03" w:rsidRDefault="00043F03" w:rsidP="00523C67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190,414</w:t>
            </w:r>
          </w:p>
        </w:tc>
        <w:tc>
          <w:tcPr>
            <w:tcW w:w="182" w:type="dxa"/>
          </w:tcPr>
          <w:p w14:paraId="6408954C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E4FB2B9" w14:textId="4FB3C744" w:rsidR="00043F03" w:rsidRPr="00043F03" w:rsidRDefault="005917B0" w:rsidP="008039F2">
            <w:pPr>
              <w:pStyle w:val="acctfourfigures"/>
              <w:tabs>
                <w:tab w:val="clear" w:pos="765"/>
                <w:tab w:val="decimal" w:pos="373"/>
                <w:tab w:val="decimal" w:pos="463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</w:tcPr>
          <w:p w14:paraId="34675F91" w14:textId="77777777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8" w:type="dxa"/>
          </w:tcPr>
          <w:p w14:paraId="460D2B31" w14:textId="036ED2B8" w:rsidR="00043F03" w:rsidRPr="00043F03" w:rsidRDefault="005917B0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190,414</w:t>
            </w:r>
          </w:p>
        </w:tc>
        <w:tc>
          <w:tcPr>
            <w:tcW w:w="182" w:type="dxa"/>
            <w:vAlign w:val="bottom"/>
          </w:tcPr>
          <w:p w14:paraId="01CED0BD" w14:textId="5F2914BB" w:rsidR="00043F03" w:rsidRPr="00043F03" w:rsidRDefault="00043F03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18" w:type="dxa"/>
            <w:vAlign w:val="bottom"/>
          </w:tcPr>
          <w:p w14:paraId="762A90D0" w14:textId="2D2A1BB1" w:rsidR="00043F03" w:rsidRPr="00043F03" w:rsidRDefault="00043F03" w:rsidP="00043F0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27792" w14:textId="77777777" w:rsidR="00043F03" w:rsidRPr="00043F03" w:rsidRDefault="00043F03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BB1FE1F" w14:textId="390B8FD7" w:rsidR="00043F03" w:rsidRPr="00043F03" w:rsidRDefault="00043F03" w:rsidP="00523C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190,414</w:t>
            </w:r>
          </w:p>
        </w:tc>
        <w:tc>
          <w:tcPr>
            <w:tcW w:w="181" w:type="dxa"/>
            <w:vAlign w:val="bottom"/>
          </w:tcPr>
          <w:p w14:paraId="666EBC2F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363782" w14:textId="43753030" w:rsidR="00043F03" w:rsidRPr="00043F03" w:rsidRDefault="00043F03" w:rsidP="00043F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7FC474C" w14:textId="77777777" w:rsidR="00043F03" w:rsidRPr="00043F03" w:rsidRDefault="00043F03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481CFC" w14:textId="0B99FA75" w:rsidR="00043F03" w:rsidRPr="00043F03" w:rsidRDefault="00043F03" w:rsidP="00043F0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190,414</w:t>
            </w:r>
          </w:p>
        </w:tc>
      </w:tr>
      <w:tr w:rsidR="00043F03" w:rsidRPr="00130540" w14:paraId="369AE1F2" w14:textId="77777777" w:rsidTr="00891495">
        <w:trPr>
          <w:cantSplit/>
        </w:trPr>
        <w:tc>
          <w:tcPr>
            <w:tcW w:w="2070" w:type="dxa"/>
            <w:vAlign w:val="bottom"/>
          </w:tcPr>
          <w:p w14:paraId="613B86B8" w14:textId="09C8CECC" w:rsidR="00043F03" w:rsidRPr="00043F03" w:rsidRDefault="00043F03" w:rsidP="00043F0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F0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AC19B5" w14:textId="7AEA8BDD" w:rsidR="00043F03" w:rsidRPr="00043F03" w:rsidRDefault="00D768C0" w:rsidP="008039F2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AC8F025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52C282B1" w14:textId="7DDC8FE4" w:rsidR="00043F03" w:rsidRPr="00043F03" w:rsidRDefault="005917B0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35,000</w:t>
            </w:r>
          </w:p>
        </w:tc>
        <w:tc>
          <w:tcPr>
            <w:tcW w:w="182" w:type="dxa"/>
          </w:tcPr>
          <w:p w14:paraId="6CCD38F7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D83C483" w14:textId="207ABFCB" w:rsidR="00043F03" w:rsidRPr="00043F03" w:rsidRDefault="008039F2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82" w:type="dxa"/>
            <w:vAlign w:val="bottom"/>
          </w:tcPr>
          <w:p w14:paraId="3C631EEE" w14:textId="023EC7CD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41A652B3" w14:textId="039F518D" w:rsidR="00043F03" w:rsidRPr="00043F03" w:rsidRDefault="00D768C0" w:rsidP="00043F0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BF6662" w14:textId="77777777" w:rsidR="00043F03" w:rsidRPr="00043F03" w:rsidRDefault="00043F03" w:rsidP="00043F0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DC790C5" w14:textId="4C8265D4" w:rsidR="00043F03" w:rsidRPr="00043F03" w:rsidRDefault="00D768C0" w:rsidP="00D768C0">
            <w:pPr>
              <w:pStyle w:val="acctfourfigures"/>
              <w:tabs>
                <w:tab w:val="clear" w:pos="765"/>
                <w:tab w:val="left" w:pos="459"/>
              </w:tabs>
              <w:spacing w:line="240" w:lineRule="auto"/>
              <w:ind w:left="-79" w:right="-2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C09C73B" w14:textId="77777777" w:rsidR="00043F03" w:rsidRPr="00043F03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E2D1154" w14:textId="1208454C" w:rsidR="00043F03" w:rsidRPr="00043F03" w:rsidRDefault="00D768C0" w:rsidP="00043F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FE96C4" w14:textId="77777777" w:rsidR="00043F03" w:rsidRPr="00043F03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EA891C" w14:textId="48F047D9" w:rsidR="00043F03" w:rsidRPr="00043F03" w:rsidRDefault="00D768C0" w:rsidP="00D768C0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43F03" w:rsidRPr="00130540" w14:paraId="617FB6E1" w14:textId="77777777" w:rsidTr="00891495">
        <w:trPr>
          <w:cantSplit/>
        </w:trPr>
        <w:tc>
          <w:tcPr>
            <w:tcW w:w="2070" w:type="dxa"/>
            <w:vAlign w:val="bottom"/>
          </w:tcPr>
          <w:p w14:paraId="5D31B47E" w14:textId="5C115B6E" w:rsidR="00043F03" w:rsidRPr="00043F03" w:rsidRDefault="00043F03" w:rsidP="00043F03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43F0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6283A" w14:textId="1CEE3EC3" w:rsidR="00043F03" w:rsidRPr="009416EE" w:rsidRDefault="00D768C0" w:rsidP="00043F0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416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190,414</w:t>
            </w:r>
          </w:p>
        </w:tc>
        <w:tc>
          <w:tcPr>
            <w:tcW w:w="182" w:type="dxa"/>
          </w:tcPr>
          <w:p w14:paraId="1AC77334" w14:textId="77777777" w:rsidR="00043F03" w:rsidRPr="009416EE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FD5CF" w14:textId="12F3CE33" w:rsidR="00043F03" w:rsidRPr="009416EE" w:rsidRDefault="00D768C0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35,000</w:t>
            </w:r>
          </w:p>
        </w:tc>
        <w:tc>
          <w:tcPr>
            <w:tcW w:w="182" w:type="dxa"/>
          </w:tcPr>
          <w:p w14:paraId="1B89A826" w14:textId="77777777" w:rsidR="00043F03" w:rsidRPr="009416EE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16668DE2" w14:textId="7E8F8076" w:rsidR="00043F03" w:rsidRPr="009416EE" w:rsidRDefault="008039F2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16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225,414</w:t>
            </w:r>
          </w:p>
        </w:tc>
        <w:tc>
          <w:tcPr>
            <w:tcW w:w="182" w:type="dxa"/>
            <w:vAlign w:val="bottom"/>
          </w:tcPr>
          <w:p w14:paraId="56A22CD5" w14:textId="0316A28C" w:rsidR="00043F03" w:rsidRPr="009416EE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269ED992" w14:textId="2DCF751B" w:rsidR="00043F03" w:rsidRPr="009416EE" w:rsidRDefault="00043F03" w:rsidP="00043F0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0D88FC" w14:textId="77777777" w:rsidR="00043F03" w:rsidRPr="009416EE" w:rsidRDefault="00043F03" w:rsidP="00043F0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4D084F" w14:textId="1EBC0318" w:rsidR="00043F03" w:rsidRPr="009416EE" w:rsidRDefault="00043F03" w:rsidP="00043F0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2F449398" w14:textId="77777777" w:rsidR="00043F03" w:rsidRPr="009416EE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4DF0056" w14:textId="0B823F1D" w:rsidR="00043F03" w:rsidRPr="009416EE" w:rsidRDefault="00043F03" w:rsidP="00043F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1CE671" w14:textId="77777777" w:rsidR="00043F03" w:rsidRPr="009416EE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C158FD" w14:textId="0ACC47EE" w:rsidR="00043F03" w:rsidRPr="009416EE" w:rsidRDefault="00043F03" w:rsidP="00043F0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15077" w:rsidRPr="00130540" w14:paraId="7E03EAA5" w14:textId="77777777" w:rsidTr="00891495">
        <w:trPr>
          <w:cantSplit/>
        </w:trPr>
        <w:tc>
          <w:tcPr>
            <w:tcW w:w="2070" w:type="dxa"/>
            <w:vAlign w:val="bottom"/>
          </w:tcPr>
          <w:p w14:paraId="6C8EB96A" w14:textId="77777777" w:rsidR="00215077" w:rsidRPr="00043F03" w:rsidRDefault="00215077" w:rsidP="00043F0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6C0E1F" w14:textId="77777777" w:rsidR="00215077" w:rsidRPr="00043F03" w:rsidRDefault="00215077" w:rsidP="00043F0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E6691CD" w14:textId="77777777" w:rsidR="00215077" w:rsidRPr="00043F03" w:rsidRDefault="00215077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1FF45DCF" w14:textId="77777777" w:rsidR="00215077" w:rsidRPr="00043F03" w:rsidRDefault="00215077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CBF9D18" w14:textId="77777777" w:rsidR="00215077" w:rsidRPr="00043F03" w:rsidRDefault="00215077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  <w:tcBorders>
              <w:top w:val="double" w:sz="4" w:space="0" w:color="auto"/>
            </w:tcBorders>
          </w:tcPr>
          <w:p w14:paraId="5DFAAC2F" w14:textId="77777777" w:rsidR="00215077" w:rsidRPr="00043F03" w:rsidRDefault="00215077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4AC7AB0" w14:textId="77777777" w:rsidR="00215077" w:rsidRPr="00043F03" w:rsidRDefault="00215077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7EB9632" w14:textId="77777777" w:rsidR="00215077" w:rsidRPr="00043F03" w:rsidRDefault="00215077" w:rsidP="00043F0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EDB123" w14:textId="77777777" w:rsidR="00215077" w:rsidRPr="00043F03" w:rsidRDefault="00215077" w:rsidP="00043F0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B175AB" w14:textId="77777777" w:rsidR="00215077" w:rsidRPr="00043F03" w:rsidRDefault="00215077" w:rsidP="00043F0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2FBCE75" w14:textId="77777777" w:rsidR="00215077" w:rsidRPr="00043F03" w:rsidRDefault="00215077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112C0DDD" w14:textId="77777777" w:rsidR="00215077" w:rsidRPr="00043F03" w:rsidRDefault="00215077" w:rsidP="00043F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1C82F8" w14:textId="77777777" w:rsidR="00215077" w:rsidRPr="00043F03" w:rsidRDefault="00215077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AD950F6" w14:textId="77777777" w:rsidR="00215077" w:rsidRPr="00043F03" w:rsidRDefault="00215077" w:rsidP="00043F0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43F03" w:rsidRPr="00130540" w14:paraId="187A7B21" w14:textId="77777777" w:rsidTr="00215077">
        <w:trPr>
          <w:cantSplit/>
        </w:trPr>
        <w:tc>
          <w:tcPr>
            <w:tcW w:w="2070" w:type="dxa"/>
            <w:vAlign w:val="bottom"/>
          </w:tcPr>
          <w:p w14:paraId="164BFB0A" w14:textId="5BBE47D0" w:rsidR="00043F03" w:rsidRPr="00043F03" w:rsidRDefault="00043F03" w:rsidP="00043F0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F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043F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7BEA7C08" w14:textId="448DFFF9" w:rsidR="00043F03" w:rsidRPr="00043F03" w:rsidRDefault="00043F03" w:rsidP="00043F0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130B32EE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54B8B9D3" w14:textId="709B5B51" w:rsidR="00043F03" w:rsidRPr="00043F03" w:rsidRDefault="00043F03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6C3F397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6581C94F" w14:textId="0B04808A" w:rsidR="00043F03" w:rsidRPr="00043F03" w:rsidRDefault="00043F03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DA53118" w14:textId="775DD358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75595F06" w14:textId="321E040C" w:rsidR="00043F03" w:rsidRPr="00043F03" w:rsidRDefault="00043F03" w:rsidP="00043F0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09F6C62" w14:textId="77777777" w:rsidR="00043F03" w:rsidRPr="00043F03" w:rsidRDefault="00043F03" w:rsidP="00043F0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F0DA12C" w14:textId="11F654C0" w:rsidR="00043F03" w:rsidRPr="00043F03" w:rsidRDefault="00043F03" w:rsidP="00043F0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8ED1051" w14:textId="77777777" w:rsidR="00043F03" w:rsidRPr="00043F03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997D80E" w14:textId="133922BC" w:rsidR="00043F03" w:rsidRPr="00043F03" w:rsidRDefault="00043F03" w:rsidP="00043F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868C0" w14:textId="77777777" w:rsidR="00043F03" w:rsidRPr="00043F03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E77B85" w14:textId="2588FC05" w:rsidR="00043F03" w:rsidRPr="00043F03" w:rsidRDefault="00043F03" w:rsidP="00043F0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43F03" w:rsidRPr="00130540" w14:paraId="7C7CB13A" w14:textId="77777777" w:rsidTr="005917B0">
        <w:trPr>
          <w:cantSplit/>
        </w:trPr>
        <w:tc>
          <w:tcPr>
            <w:tcW w:w="2070" w:type="dxa"/>
            <w:vAlign w:val="bottom"/>
          </w:tcPr>
          <w:p w14:paraId="263D8F5C" w14:textId="77777777" w:rsidR="00043F03" w:rsidRPr="00043F03" w:rsidRDefault="00043F03" w:rsidP="00043F0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043F0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</w:t>
            </w:r>
          </w:p>
          <w:p w14:paraId="3F6F798B" w14:textId="45BD36DF" w:rsidR="00043F03" w:rsidRPr="00043F03" w:rsidRDefault="00043F03" w:rsidP="00043F0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43F0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260" w:type="dxa"/>
            <w:vAlign w:val="bottom"/>
          </w:tcPr>
          <w:p w14:paraId="3296A762" w14:textId="0530A369" w:rsidR="00043F03" w:rsidRPr="00043F03" w:rsidRDefault="00043F03" w:rsidP="00043F0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1,643</w:t>
            </w:r>
          </w:p>
        </w:tc>
        <w:tc>
          <w:tcPr>
            <w:tcW w:w="182" w:type="dxa"/>
          </w:tcPr>
          <w:p w14:paraId="323BB1B8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58E37FE" w14:textId="77777777" w:rsidR="00043F03" w:rsidRDefault="00043F03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8B2C9" w14:textId="4C06E231" w:rsidR="00D768C0" w:rsidRPr="00043F03" w:rsidRDefault="00D768C0" w:rsidP="008039F2">
            <w:pPr>
              <w:pStyle w:val="acctfourfigures"/>
              <w:tabs>
                <w:tab w:val="decimal" w:pos="731"/>
              </w:tabs>
              <w:spacing w:line="240" w:lineRule="atLeast"/>
              <w:ind w:right="-3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498221E" w14:textId="77777777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8" w:type="dxa"/>
          </w:tcPr>
          <w:p w14:paraId="534DB7E8" w14:textId="77777777" w:rsidR="00043F03" w:rsidRDefault="00043F03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993464" w14:textId="7B5193C8" w:rsidR="00D768C0" w:rsidRPr="00043F03" w:rsidRDefault="00D768C0" w:rsidP="00D768C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1,643</w:t>
            </w:r>
          </w:p>
        </w:tc>
        <w:tc>
          <w:tcPr>
            <w:tcW w:w="182" w:type="dxa"/>
            <w:vAlign w:val="bottom"/>
          </w:tcPr>
          <w:p w14:paraId="58A024EE" w14:textId="3F14BCBB" w:rsidR="00043F03" w:rsidRPr="00043F03" w:rsidRDefault="00043F03" w:rsidP="00043F0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8" w:type="dxa"/>
            <w:vAlign w:val="bottom"/>
          </w:tcPr>
          <w:p w14:paraId="12B59F7F" w14:textId="32C7268D" w:rsidR="00043F03" w:rsidRPr="00043F03" w:rsidRDefault="00043F03" w:rsidP="00043F03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B4873A" w14:textId="77777777" w:rsidR="00043F03" w:rsidRPr="00043F03" w:rsidRDefault="00043F03" w:rsidP="00043F0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4B4AFD6" w14:textId="476E1CEE" w:rsidR="00043F03" w:rsidRPr="00043F03" w:rsidRDefault="00043F03" w:rsidP="00043F0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1,643</w:t>
            </w:r>
          </w:p>
        </w:tc>
        <w:tc>
          <w:tcPr>
            <w:tcW w:w="181" w:type="dxa"/>
            <w:vAlign w:val="bottom"/>
          </w:tcPr>
          <w:p w14:paraId="72CA7091" w14:textId="77777777" w:rsidR="00043F03" w:rsidRPr="00043F03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5B4D63FC" w14:textId="1D1ECF48" w:rsidR="00043F03" w:rsidRPr="00043F03" w:rsidRDefault="00043F03" w:rsidP="00043F0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019762" w14:textId="77777777" w:rsidR="00043F03" w:rsidRPr="00043F03" w:rsidRDefault="00043F03" w:rsidP="00043F0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196677" w14:textId="6658BBB0" w:rsidR="00043F03" w:rsidRPr="00043F03" w:rsidRDefault="00043F03" w:rsidP="00043F03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43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1,643</w:t>
            </w:r>
          </w:p>
        </w:tc>
      </w:tr>
    </w:tbl>
    <w:p w14:paraId="74CA6C35" w14:textId="77777777" w:rsidR="00EF2C52" w:rsidRPr="00043F03" w:rsidRDefault="00EF2C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82"/>
        <w:gridCol w:w="986"/>
        <w:gridCol w:w="180"/>
        <w:gridCol w:w="978"/>
        <w:gridCol w:w="181"/>
        <w:gridCol w:w="990"/>
        <w:gridCol w:w="180"/>
        <w:gridCol w:w="1082"/>
      </w:tblGrid>
      <w:tr w:rsidR="00EF2C52" w:rsidRPr="00130540" w14:paraId="7054112C" w14:textId="77777777" w:rsidTr="00030019">
        <w:trPr>
          <w:cantSplit/>
          <w:trHeight w:val="191"/>
          <w:tblHeader/>
        </w:trPr>
        <w:tc>
          <w:tcPr>
            <w:tcW w:w="3150" w:type="dxa"/>
          </w:tcPr>
          <w:p w14:paraId="14A61568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  <w:lang w:val="en-GB" w:bidi="ar-SA"/>
              </w:rPr>
            </w:pPr>
          </w:p>
        </w:tc>
        <w:tc>
          <w:tcPr>
            <w:tcW w:w="1440" w:type="dxa"/>
            <w:hideMark/>
          </w:tcPr>
          <w:p w14:paraId="428FFCD7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8E39794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AC994" w14:textId="77777777" w:rsidR="00EF2C52" w:rsidRPr="00130540" w:rsidRDefault="00EF2C52" w:rsidP="002D7077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F2C52" w:rsidRPr="00130540" w14:paraId="0233E396" w14:textId="77777777" w:rsidTr="00030019">
        <w:trPr>
          <w:cantSplit/>
          <w:tblHeader/>
        </w:trPr>
        <w:tc>
          <w:tcPr>
            <w:tcW w:w="3150" w:type="dxa"/>
          </w:tcPr>
          <w:p w14:paraId="6423C017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440" w:type="dxa"/>
          </w:tcPr>
          <w:p w14:paraId="4A8D1CFA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229D8EDE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7EB1A5" w14:textId="4856DFBC" w:rsidR="00EF2C52" w:rsidRPr="00130540" w:rsidRDefault="00EF2C52" w:rsidP="002D7077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1B5FF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5FD42C" w14:textId="2A39D7ED" w:rsidR="00EF2C52" w:rsidRPr="00130540" w:rsidRDefault="00EF2C52" w:rsidP="002D7077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B8256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A3FBB9" w14:textId="53E565A5" w:rsidR="00EF2C52" w:rsidRPr="00130540" w:rsidRDefault="00EF2C52" w:rsidP="002D7077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CEA48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B4B295" w14:textId="77777777" w:rsidR="00EF2C52" w:rsidRPr="00130540" w:rsidRDefault="00EF2C52" w:rsidP="002D7077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F2C52" w:rsidRPr="00130540" w14:paraId="5F13ADA8" w14:textId="77777777" w:rsidTr="00030019">
        <w:trPr>
          <w:cantSplit/>
          <w:tblHeader/>
        </w:trPr>
        <w:tc>
          <w:tcPr>
            <w:tcW w:w="3150" w:type="dxa"/>
          </w:tcPr>
          <w:p w14:paraId="1BAEA2DF" w14:textId="77777777" w:rsidR="00EF2C52" w:rsidRPr="00130540" w:rsidRDefault="00EF2C52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6199" w:type="dxa"/>
            <w:gridSpan w:val="9"/>
            <w:hideMark/>
          </w:tcPr>
          <w:p w14:paraId="15AB1364" w14:textId="77777777" w:rsidR="00EF2C52" w:rsidRPr="00130540" w:rsidRDefault="00EF2C52" w:rsidP="002D7077">
            <w:pPr>
              <w:pStyle w:val="acctfourfigures"/>
              <w:ind w:left="-79"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2C52" w:rsidRPr="00130540" w14:paraId="0B4A2AE5" w14:textId="77777777" w:rsidTr="00030019">
        <w:trPr>
          <w:cantSplit/>
        </w:trPr>
        <w:tc>
          <w:tcPr>
            <w:tcW w:w="3150" w:type="dxa"/>
            <w:hideMark/>
          </w:tcPr>
          <w:p w14:paraId="10F9E711" w14:textId="457C81E8" w:rsidR="00EF2C52" w:rsidRPr="00991FC0" w:rsidRDefault="003C2825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F2C5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F2C5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EF2C5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E4EE2"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5E223344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2" w:type="dxa"/>
          </w:tcPr>
          <w:p w14:paraId="6115AB77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6" w:type="dxa"/>
          </w:tcPr>
          <w:p w14:paraId="175FE66D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5517902E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78" w:type="dxa"/>
          </w:tcPr>
          <w:p w14:paraId="0403117A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1" w:type="dxa"/>
          </w:tcPr>
          <w:p w14:paraId="04C223DB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26E63452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6871E443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744EBA33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F2C52" w:rsidRPr="00130540" w14:paraId="66529641" w14:textId="77777777" w:rsidTr="00030019">
        <w:trPr>
          <w:cantSplit/>
        </w:trPr>
        <w:tc>
          <w:tcPr>
            <w:tcW w:w="3150" w:type="dxa"/>
            <w:hideMark/>
          </w:tcPr>
          <w:p w14:paraId="375C4A1D" w14:textId="77777777" w:rsidR="00EF2C52" w:rsidRPr="00130540" w:rsidRDefault="00EF2C52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</w:tcPr>
          <w:p w14:paraId="6A9419D7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2" w:type="dxa"/>
          </w:tcPr>
          <w:p w14:paraId="4EB04F1B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6" w:type="dxa"/>
          </w:tcPr>
          <w:p w14:paraId="5CD79E44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56DF8047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78" w:type="dxa"/>
          </w:tcPr>
          <w:p w14:paraId="5748FB02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1" w:type="dxa"/>
          </w:tcPr>
          <w:p w14:paraId="25D2660D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90" w:type="dxa"/>
          </w:tcPr>
          <w:p w14:paraId="13A1D0E6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80" w:type="dxa"/>
          </w:tcPr>
          <w:p w14:paraId="41D7C8AB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80" w:type="dxa"/>
          </w:tcPr>
          <w:p w14:paraId="0E3A1C0B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</w:rPr>
            </w:pPr>
          </w:p>
        </w:tc>
      </w:tr>
      <w:tr w:rsidR="00EF2C52" w:rsidRPr="00130540" w14:paraId="11A50AB6" w14:textId="77777777" w:rsidTr="00030019">
        <w:trPr>
          <w:cantSplit/>
        </w:trPr>
        <w:tc>
          <w:tcPr>
            <w:tcW w:w="3150" w:type="dxa"/>
            <w:vAlign w:val="bottom"/>
            <w:hideMark/>
          </w:tcPr>
          <w:p w14:paraId="090D5564" w14:textId="2427793A" w:rsidR="00EF2C52" w:rsidRPr="00130540" w:rsidRDefault="00030019" w:rsidP="00A77F1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440" w:type="dxa"/>
            <w:vAlign w:val="bottom"/>
            <w:hideMark/>
          </w:tcPr>
          <w:p w14:paraId="5F918C62" w14:textId="591954AE" w:rsidR="00EF2C52" w:rsidRPr="00130540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EF2C5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2" w:type="dxa"/>
            <w:vAlign w:val="bottom"/>
          </w:tcPr>
          <w:p w14:paraId="6DC36823" w14:textId="77777777" w:rsidR="00EF2C52" w:rsidRPr="00130540" w:rsidRDefault="00EF2C52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  <w:hideMark/>
          </w:tcPr>
          <w:p w14:paraId="7C7EED10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5983D0" w14:textId="77777777" w:rsidR="00EF2C52" w:rsidRPr="00130540" w:rsidRDefault="00EF2C52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</w:rPr>
            </w:pPr>
          </w:p>
        </w:tc>
        <w:tc>
          <w:tcPr>
            <w:tcW w:w="978" w:type="dxa"/>
            <w:vAlign w:val="bottom"/>
            <w:hideMark/>
          </w:tcPr>
          <w:p w14:paraId="012285ED" w14:textId="30A6808F" w:rsidR="00EF2C52" w:rsidRPr="00130540" w:rsidRDefault="002E4EE2" w:rsidP="002D707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EF2C5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  <w:tc>
          <w:tcPr>
            <w:tcW w:w="181" w:type="dxa"/>
            <w:vAlign w:val="bottom"/>
          </w:tcPr>
          <w:p w14:paraId="247893E4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  <w:hideMark/>
          </w:tcPr>
          <w:p w14:paraId="40CE4D8C" w14:textId="77777777" w:rsidR="00EF2C52" w:rsidRPr="00130540" w:rsidRDefault="00EF2C52" w:rsidP="002D7077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81D049" w14:textId="77777777" w:rsidR="00EF2C52" w:rsidRPr="00130540" w:rsidRDefault="00EF2C52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20204934" w14:textId="72EA218C" w:rsidR="00EF2C52" w:rsidRPr="00130540" w:rsidRDefault="002E4EE2" w:rsidP="002D707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  <w:r w:rsidR="00EF2C52"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626</w:t>
            </w:r>
          </w:p>
        </w:tc>
      </w:tr>
    </w:tbl>
    <w:p w14:paraId="0398B226" w14:textId="77777777" w:rsidR="00EF2C52" w:rsidRPr="0088130D" w:rsidRDefault="00EF2C52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p w14:paraId="5EB5EB2C" w14:textId="77777777" w:rsidR="00A93288" w:rsidRDefault="00A9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AB87050" w14:textId="3FA60260" w:rsidR="00C5641F" w:rsidRPr="00130540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60B9529A" w14:textId="77777777" w:rsidR="00A146C8" w:rsidRPr="0088130D" w:rsidRDefault="00A146C8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1"/>
        <w:tblW w:w="942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270"/>
        <w:gridCol w:w="4500"/>
      </w:tblGrid>
      <w:tr w:rsidR="00B066CA" w:rsidRPr="00130540" w14:paraId="22E72ABB" w14:textId="77777777" w:rsidTr="00955064">
        <w:trPr>
          <w:tblHeader/>
        </w:trPr>
        <w:tc>
          <w:tcPr>
            <w:tcW w:w="4653" w:type="dxa"/>
          </w:tcPr>
          <w:p w14:paraId="40A2B7DC" w14:textId="77777777" w:rsidR="00B066CA" w:rsidRPr="00130540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130540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3183A895" w14:textId="77777777" w:rsidR="00B066CA" w:rsidRPr="00130540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130540" w14:paraId="3E8FF4F8" w14:textId="77777777" w:rsidTr="00955064">
        <w:tc>
          <w:tcPr>
            <w:tcW w:w="4653" w:type="dxa"/>
          </w:tcPr>
          <w:p w14:paraId="195F102B" w14:textId="5BF7E79B" w:rsidR="00B066CA" w:rsidRPr="00130540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130540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538C0B07" w14:textId="77777777" w:rsidR="00B066CA" w:rsidRPr="00130540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13054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130540" w14:paraId="1F7FF552" w14:textId="77777777" w:rsidTr="00955064">
        <w:tc>
          <w:tcPr>
            <w:tcW w:w="4653" w:type="dxa"/>
          </w:tcPr>
          <w:p w14:paraId="5B5D35B0" w14:textId="2AABFEDD" w:rsidR="006D004F" w:rsidRPr="00130540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50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130540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</w:tcPr>
          <w:p w14:paraId="658E4F2A" w14:textId="27A54A57" w:rsidR="006D004F" w:rsidRPr="006D004F" w:rsidRDefault="00083052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1"/>
    </w:tbl>
    <w:p w14:paraId="77553FD4" w14:textId="77777777" w:rsidR="006D004F" w:rsidRPr="0088130D" w:rsidRDefault="006D004F" w:rsidP="00A80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87D0A13" w14:textId="5905AA65" w:rsidR="00A801CC" w:rsidRPr="00130540" w:rsidRDefault="00E45952" w:rsidP="00A9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FF870B0" w14:textId="77777777" w:rsidR="00A146C8" w:rsidRPr="0088130D" w:rsidRDefault="00A146C8" w:rsidP="00E45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907FE76" w14:textId="77777777" w:rsidR="008A7E79" w:rsidRPr="00F10B96" w:rsidRDefault="00A801CC" w:rsidP="0076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10B96">
        <w:rPr>
          <w:rFonts w:asciiTheme="majorBidi" w:hAnsiTheme="majorBidi" w:cstheme="majorBidi"/>
          <w:spacing w:val="-2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F10B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10B96">
        <w:rPr>
          <w:rFonts w:asciiTheme="majorBidi" w:hAnsiTheme="majorBidi" w:cstheme="majorBidi"/>
          <w:spacing w:val="-2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</w:t>
      </w:r>
      <w:r w:rsidRPr="00F10B96">
        <w:rPr>
          <w:rFonts w:asciiTheme="majorBidi" w:hAnsiTheme="majorBidi" w:cstheme="majorBidi"/>
          <w:spacing w:val="2"/>
          <w:sz w:val="30"/>
          <w:szCs w:val="30"/>
          <w:cs/>
        </w:rPr>
        <w:t>จากประสบการณ์ในอดีต</w:t>
      </w:r>
      <w:r w:rsidRPr="00F10B96" w:rsidDel="005B6E1D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F10B96">
        <w:rPr>
          <w:rFonts w:asciiTheme="majorBidi" w:hAnsiTheme="majorBidi" w:cstheme="majorBidi"/>
          <w:spacing w:val="2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12B9A546" w14:textId="77777777" w:rsidR="00A146C8" w:rsidRPr="00471A3D" w:rsidRDefault="00A146C8" w:rsidP="007615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270"/>
        <w:gridCol w:w="1530"/>
      </w:tblGrid>
      <w:tr w:rsidR="00172B23" w:rsidRPr="00130540" w14:paraId="38213282" w14:textId="77777777" w:rsidTr="0088130D">
        <w:trPr>
          <w:trHeight w:val="20"/>
        </w:trPr>
        <w:tc>
          <w:tcPr>
            <w:tcW w:w="5940" w:type="dxa"/>
            <w:shd w:val="clear" w:color="auto" w:fill="auto"/>
            <w:vAlign w:val="bottom"/>
          </w:tcPr>
          <w:p w14:paraId="77062EF1" w14:textId="5C0EA7CB" w:rsidR="00172B23" w:rsidRPr="00130540" w:rsidRDefault="00172B23" w:rsidP="00881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8130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91F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4343BC73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18A16D02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DFA86B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364CB74F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146C8" w:rsidRPr="00130540" w14:paraId="664E084D" w14:textId="77777777" w:rsidTr="0088130D">
        <w:trPr>
          <w:trHeight w:val="20"/>
        </w:trPr>
        <w:tc>
          <w:tcPr>
            <w:tcW w:w="5940" w:type="dxa"/>
          </w:tcPr>
          <w:p w14:paraId="6C9B72C6" w14:textId="77777777" w:rsidR="00A146C8" w:rsidRPr="00130540" w:rsidRDefault="00A146C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</w:tcPr>
          <w:p w14:paraId="228F160F" w14:textId="77777777" w:rsidR="00A146C8" w:rsidRPr="00130540" w:rsidRDefault="00A146C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4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2B23" w:rsidRPr="00130540" w14:paraId="7B29974C" w14:textId="77777777" w:rsidTr="0088130D">
        <w:trPr>
          <w:trHeight w:val="20"/>
        </w:trPr>
        <w:tc>
          <w:tcPr>
            <w:tcW w:w="5940" w:type="dxa"/>
          </w:tcPr>
          <w:p w14:paraId="5AA15D6B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B89BDD7" w14:textId="589C9392" w:rsidR="00172B23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59,263</w:t>
            </w:r>
          </w:p>
        </w:tc>
        <w:tc>
          <w:tcPr>
            <w:tcW w:w="270" w:type="dxa"/>
          </w:tcPr>
          <w:p w14:paraId="6E44D77D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0BD650" w14:textId="2CE0FDCD" w:rsidR="00172B23" w:rsidRPr="00130540" w:rsidRDefault="005373FB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B23" w:rsidRPr="00130540" w14:paraId="5B977045" w14:textId="77777777" w:rsidTr="0088130D">
        <w:trPr>
          <w:trHeight w:val="20"/>
        </w:trPr>
        <w:tc>
          <w:tcPr>
            <w:tcW w:w="5940" w:type="dxa"/>
          </w:tcPr>
          <w:p w14:paraId="059E2F75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208F3DE6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66258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378FE0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2B23" w:rsidRPr="00130540" w14:paraId="7A558E5F" w14:textId="77777777" w:rsidTr="0088130D">
        <w:trPr>
          <w:trHeight w:val="20"/>
        </w:trPr>
        <w:tc>
          <w:tcPr>
            <w:tcW w:w="5940" w:type="dxa"/>
          </w:tcPr>
          <w:p w14:paraId="5BBAF67C" w14:textId="490143E4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E8ED0B5" w14:textId="3CC75D30" w:rsidR="00172B23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41,67</w:t>
            </w:r>
            <w:r w:rsidR="00B0428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7E98B8B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59B1A88" w14:textId="4E757F82" w:rsidR="00172B23" w:rsidRPr="00130540" w:rsidRDefault="005373FB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C57" w:rsidRPr="00130540" w14:paraId="4BBE8F48" w14:textId="77777777" w:rsidTr="0088130D">
        <w:trPr>
          <w:trHeight w:val="20"/>
        </w:trPr>
        <w:tc>
          <w:tcPr>
            <w:tcW w:w="5940" w:type="dxa"/>
          </w:tcPr>
          <w:p w14:paraId="3F43D0D7" w14:textId="6259EA2E" w:rsidR="00B20C57" w:rsidRPr="00130540" w:rsidRDefault="00B20C57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D0EDC" w:rsidRPr="001305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27AFAB8A" w14:textId="32D56C31" w:rsidR="00B20C57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48209" w14:textId="77777777" w:rsidR="00B20C57" w:rsidRPr="00130540" w:rsidRDefault="00B20C57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0D4FE3" w14:textId="0CA9767F" w:rsidR="00B20C57" w:rsidRPr="00130540" w:rsidRDefault="005373FB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0C57" w:rsidRPr="00130540" w14:paraId="5DB8B3BD" w14:textId="77777777" w:rsidTr="0088130D">
        <w:trPr>
          <w:trHeight w:val="20"/>
        </w:trPr>
        <w:tc>
          <w:tcPr>
            <w:tcW w:w="5940" w:type="dxa"/>
          </w:tcPr>
          <w:p w14:paraId="688B927F" w14:textId="61CCF0EF" w:rsidR="00B20C57" w:rsidRPr="00130540" w:rsidRDefault="00B20C57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0EDC" w:rsidRPr="0013054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</w:tcPr>
          <w:p w14:paraId="4D800E11" w14:textId="40A471B0" w:rsidR="00B20C57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A88CA6" w14:textId="6BBB31D4" w:rsidR="00B20C57" w:rsidRPr="00130540" w:rsidRDefault="00B20C57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1289A6B" w14:textId="5C339890" w:rsidR="00B20C57" w:rsidRPr="00130540" w:rsidRDefault="005373FB" w:rsidP="004007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B23" w:rsidRPr="00130540" w14:paraId="379F8AAA" w14:textId="77777777" w:rsidTr="0088130D">
        <w:trPr>
          <w:trHeight w:val="20"/>
        </w:trPr>
        <w:tc>
          <w:tcPr>
            <w:tcW w:w="5940" w:type="dxa"/>
          </w:tcPr>
          <w:p w14:paraId="11D454B2" w14:textId="15AB0C56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9736A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1EDE2" w14:textId="536A6CAC" w:rsidR="00172B23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  <w:tc>
          <w:tcPr>
            <w:tcW w:w="270" w:type="dxa"/>
          </w:tcPr>
          <w:p w14:paraId="3FCFB9F0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1D06EE" w14:textId="409BE91A" w:rsidR="00172B23" w:rsidRPr="00130540" w:rsidRDefault="00D144CC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2,887</w:t>
            </w:r>
          </w:p>
        </w:tc>
      </w:tr>
      <w:tr w:rsidR="00172B23" w:rsidRPr="00130540" w14:paraId="452A50EF" w14:textId="77777777" w:rsidTr="0088130D">
        <w:trPr>
          <w:trHeight w:val="20"/>
        </w:trPr>
        <w:tc>
          <w:tcPr>
            <w:tcW w:w="5940" w:type="dxa"/>
          </w:tcPr>
          <w:p w14:paraId="7E976A0E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CC942C" w14:textId="33DC945E" w:rsidR="00172B23" w:rsidRPr="00130540" w:rsidRDefault="00EB0E18" w:rsidP="00B04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103,82</w:t>
            </w:r>
            <w:r w:rsidR="00B04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05D23D7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034D05D" w14:textId="384A5899" w:rsidR="00172B23" w:rsidRPr="00D144CC" w:rsidRDefault="00D144CC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44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2,887</w:t>
            </w:r>
          </w:p>
        </w:tc>
      </w:tr>
      <w:tr w:rsidR="00172B23" w:rsidRPr="00130540" w14:paraId="3BCC1CFC" w14:textId="77777777" w:rsidTr="0088130D">
        <w:trPr>
          <w:trHeight w:val="20"/>
        </w:trPr>
        <w:tc>
          <w:tcPr>
            <w:tcW w:w="5940" w:type="dxa"/>
          </w:tcPr>
          <w:p w14:paraId="036FAFCD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B8102E" w14:textId="67493FF8" w:rsidR="00172B23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  <w:tc>
          <w:tcPr>
            <w:tcW w:w="270" w:type="dxa"/>
          </w:tcPr>
          <w:p w14:paraId="2651A435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154385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2B23" w:rsidRPr="00130540" w14:paraId="41D098C0" w14:textId="77777777" w:rsidTr="0088130D">
        <w:trPr>
          <w:trHeight w:val="20"/>
        </w:trPr>
        <w:tc>
          <w:tcPr>
            <w:tcW w:w="5940" w:type="dxa"/>
          </w:tcPr>
          <w:p w14:paraId="2080B6F5" w14:textId="77777777" w:rsidR="00172B23" w:rsidRPr="00316DB9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6D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4F78C74" w14:textId="6D12AECF" w:rsidR="00172B23" w:rsidRPr="00130540" w:rsidRDefault="00EB0E18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100,94</w:t>
            </w:r>
            <w:r w:rsidR="00B042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7D40181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B4A70A8" w14:textId="77777777" w:rsidR="00172B23" w:rsidRPr="00130540" w:rsidRDefault="00172B23" w:rsidP="0088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40" w:lineRule="exact"/>
              <w:ind w:lef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A80CEAB" w14:textId="46DD80D5" w:rsidR="00A93288" w:rsidRDefault="00A9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 w:eastAsia="x-none"/>
        </w:rPr>
      </w:pPr>
    </w:p>
    <w:p w14:paraId="06C4CC47" w14:textId="4911DD42" w:rsidR="00471A3D" w:rsidRDefault="00A9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 w:eastAsia="x-none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 w:eastAsia="x-none"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0"/>
        <w:gridCol w:w="1530"/>
      </w:tblGrid>
      <w:tr w:rsidR="003A37B8" w:rsidRPr="00130540" w14:paraId="3A245EF5" w14:textId="77777777" w:rsidTr="003A37B8">
        <w:trPr>
          <w:trHeight w:val="20"/>
          <w:tblHeader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1485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E014B" w14:textId="77777777" w:rsidR="003A37B8" w:rsidRPr="00130540" w:rsidRDefault="003A37B8" w:rsidP="003A37B8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A37B8" w:rsidRPr="00130540" w14:paraId="07A656DA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BA623" w14:textId="5E33A5E4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E4EE2"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2E4EE2"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7014AFA" w14:textId="77777777" w:rsidR="003A37B8" w:rsidRPr="00130540" w:rsidRDefault="003A37B8" w:rsidP="00A14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146C8"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7B8" w:rsidRPr="00130540" w14:paraId="16D3669F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EB0C1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AFA17F" w14:textId="1D3A7881" w:rsidR="003A37B8" w:rsidRPr="00130540" w:rsidRDefault="002E4EE2" w:rsidP="00187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3A37B8" w:rsidRPr="00130540" w14:paraId="3AF75B2A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4A14D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7CE202" w14:textId="77777777" w:rsidR="003A37B8" w:rsidRPr="00130540" w:rsidRDefault="003A37B8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A37B8" w:rsidRPr="00130540" w14:paraId="1A55D233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E96" w14:textId="2FD659E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7AE2A7" w14:textId="01443E0A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3A37B8" w:rsidRPr="00130540" w14:paraId="2856230D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DA479" w14:textId="2AB455D3" w:rsidR="003A37B8" w:rsidRPr="00130540" w:rsidRDefault="002E4EE2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4BADC5" w14:textId="2ECCC5D6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3A37B8" w:rsidRPr="00130540" w14:paraId="2DB04BD8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B8451" w14:textId="29078D1A" w:rsidR="003A37B8" w:rsidRPr="00130540" w:rsidRDefault="002E4EE2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5FBBB2" w14:textId="4F4A4CEC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A37B8" w:rsidRPr="00130540" w14:paraId="557396AD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A6F71" w14:textId="749E506C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227F4" w14:textId="7F17D3AA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A37B8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887</w:t>
            </w:r>
          </w:p>
        </w:tc>
      </w:tr>
      <w:tr w:rsidR="003A37B8" w:rsidRPr="00130540" w14:paraId="7B5D423E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85F49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C57B4" w14:textId="09AA031B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3A37B8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</w:tr>
      <w:tr w:rsidR="003A37B8" w:rsidRPr="00130540" w14:paraId="4BC67399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4B05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1DA74" w14:textId="63795480" w:rsidR="003A37B8" w:rsidRPr="00130540" w:rsidRDefault="003A37B8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A37B8" w:rsidRPr="00130540" w14:paraId="3835F8B6" w14:textId="77777777" w:rsidTr="003A37B8">
        <w:trPr>
          <w:trHeight w:val="20"/>
        </w:trPr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9E29" w14:textId="77777777" w:rsidR="003A37B8" w:rsidRPr="00130540" w:rsidRDefault="003A37B8" w:rsidP="00562821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93BC0" w14:textId="79AE99F3" w:rsidR="003A37B8" w:rsidRPr="00130540" w:rsidRDefault="002E4EE2" w:rsidP="00562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3A37B8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742</w:t>
            </w:r>
          </w:p>
        </w:tc>
      </w:tr>
    </w:tbl>
    <w:p w14:paraId="09932E4B" w14:textId="79A21EF4" w:rsidR="003A37B8" w:rsidRPr="004E1D32" w:rsidRDefault="003A3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 w:eastAsia="x-none"/>
        </w:rPr>
      </w:pPr>
    </w:p>
    <w:p w14:paraId="5B8A6E13" w14:textId="1C7EA633" w:rsidR="00810D0A" w:rsidRDefault="00810D0A" w:rsidP="00810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โดยปกติระยะเวลาการให้สินเชื่อแก่ลูกค้าของบริษัท มีระยะเวลาตั้งแต่ </w:t>
      </w:r>
      <w:r w:rsidR="002E4EE2" w:rsidRPr="00130540">
        <w:rPr>
          <w:rFonts w:asciiTheme="majorBidi" w:hAnsiTheme="majorBidi" w:cstheme="majorBidi"/>
          <w:sz w:val="30"/>
          <w:szCs w:val="30"/>
          <w:lang w:eastAsia="x-none"/>
        </w:rPr>
        <w:t>20</w:t>
      </w:r>
      <w:r w:rsidRPr="00130540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วันถึง </w:t>
      </w:r>
      <w:r w:rsidR="002E4EE2" w:rsidRPr="00130540">
        <w:rPr>
          <w:rFonts w:asciiTheme="majorBidi" w:hAnsiTheme="majorBidi" w:cstheme="majorBidi"/>
          <w:sz w:val="30"/>
          <w:szCs w:val="30"/>
          <w:lang w:eastAsia="x-none"/>
        </w:rPr>
        <w:t>60</w:t>
      </w:r>
      <w:r w:rsidRPr="00130540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  <w:lang w:eastAsia="x-none"/>
        </w:rPr>
        <w:t>วัน</w:t>
      </w:r>
    </w:p>
    <w:p w14:paraId="41BAA182" w14:textId="77777777" w:rsidR="006D004F" w:rsidRPr="00130540" w:rsidRDefault="006D004F" w:rsidP="00810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eastAsia="x-none"/>
        </w:rPr>
      </w:pPr>
    </w:p>
    <w:p w14:paraId="6E63B45B" w14:textId="41412655" w:rsidR="008A7E79" w:rsidRPr="00130540" w:rsidRDefault="00F5517F" w:rsidP="003A37B8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20B0158" w14:textId="77777777" w:rsidR="001D4306" w:rsidRPr="00130540" w:rsidRDefault="001D4306" w:rsidP="001D4306">
      <w:pPr>
        <w:rPr>
          <w:rFonts w:asciiTheme="majorBidi" w:hAnsiTheme="majorBidi" w:cstheme="majorBidi"/>
          <w:sz w:val="28"/>
          <w:szCs w:val="28"/>
          <w:lang w:val="th-TH"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4"/>
        <w:gridCol w:w="1256"/>
      </w:tblGrid>
      <w:tr w:rsidR="004060A7" w:rsidRPr="00130540" w14:paraId="2299A2C0" w14:textId="77777777" w:rsidTr="00991FC0">
        <w:trPr>
          <w:trHeight w:val="668"/>
          <w:tblHeader/>
        </w:trPr>
        <w:tc>
          <w:tcPr>
            <w:tcW w:w="3481" w:type="pct"/>
            <w:vAlign w:val="bottom"/>
          </w:tcPr>
          <w:p w14:paraId="7B3F513A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vAlign w:val="bottom"/>
          </w:tcPr>
          <w:p w14:paraId="471C0A1F" w14:textId="4B068075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91FC0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45789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9" w:type="pct"/>
            <w:vAlign w:val="bottom"/>
          </w:tcPr>
          <w:p w14:paraId="19BD0EF9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F4136B" w14:textId="12071616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060A7" w:rsidRPr="00130540" w14:paraId="3EC372CB" w14:textId="77777777" w:rsidTr="00991FC0">
        <w:trPr>
          <w:trHeight w:val="209"/>
          <w:tblHeader/>
        </w:trPr>
        <w:tc>
          <w:tcPr>
            <w:tcW w:w="3481" w:type="pct"/>
            <w:vAlign w:val="bottom"/>
          </w:tcPr>
          <w:p w14:paraId="7B056009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184233A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60A7" w:rsidRPr="00130540" w14:paraId="573415CF" w14:textId="77777777" w:rsidTr="00991FC0">
        <w:tc>
          <w:tcPr>
            <w:tcW w:w="3481" w:type="pct"/>
          </w:tcPr>
          <w:p w14:paraId="6B179E46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6" w:type="pct"/>
          </w:tcPr>
          <w:p w14:paraId="041FDD0B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6F9AFA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35995A90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688F" w:rsidRPr="00130540" w14:paraId="1DCE68C4" w14:textId="77777777" w:rsidTr="00991FC0">
        <w:tc>
          <w:tcPr>
            <w:tcW w:w="3481" w:type="pct"/>
          </w:tcPr>
          <w:p w14:paraId="34CB26BB" w14:textId="77D7DD91" w:rsidR="00EA688F" w:rsidRPr="00130540" w:rsidRDefault="00EA688F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686" w:type="pct"/>
          </w:tcPr>
          <w:p w14:paraId="7099AAEC" w14:textId="705D1E7C" w:rsidR="00EA688F" w:rsidRPr="00130540" w:rsidRDefault="007D0E5F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49" w:type="pct"/>
          </w:tcPr>
          <w:p w14:paraId="523F1B84" w14:textId="77777777" w:rsidR="00EA688F" w:rsidRPr="00130540" w:rsidRDefault="00EA688F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5A0F737D" w14:textId="51922CAF" w:rsidR="00EA688F" w:rsidRPr="00130540" w:rsidRDefault="00EA688F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978</w:t>
            </w:r>
          </w:p>
        </w:tc>
      </w:tr>
      <w:tr w:rsidR="004060A7" w:rsidRPr="00130540" w14:paraId="1A9C4C06" w14:textId="77777777" w:rsidTr="00991FC0">
        <w:tc>
          <w:tcPr>
            <w:tcW w:w="3481" w:type="pct"/>
          </w:tcPr>
          <w:p w14:paraId="04359BB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17A28196" w14:textId="1E1902CA" w:rsidR="004060A7" w:rsidRPr="00130540" w:rsidRDefault="007D0E5F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149" w:type="pct"/>
          </w:tcPr>
          <w:p w14:paraId="5052186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787E269D" w14:textId="451671CD" w:rsidR="004060A7" w:rsidRPr="00130540" w:rsidRDefault="002E4EE2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859</w:t>
            </w:r>
          </w:p>
        </w:tc>
      </w:tr>
      <w:tr w:rsidR="004060A7" w:rsidRPr="00130540" w14:paraId="4E9338A3" w14:textId="77777777" w:rsidTr="00991FC0">
        <w:tc>
          <w:tcPr>
            <w:tcW w:w="3481" w:type="pct"/>
          </w:tcPr>
          <w:p w14:paraId="791D46BC" w14:textId="26FA3E1B" w:rsidR="004060A7" w:rsidRPr="00130540" w:rsidRDefault="00EA688F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88F">
              <w:rPr>
                <w:rFonts w:asciiTheme="majorBidi" w:hAnsiTheme="majorBidi" w:cstheme="majorBidi"/>
                <w:sz w:val="30"/>
                <w:szCs w:val="30"/>
                <w:cs/>
              </w:rPr>
              <w:t>ต่อเติมอาคารโรงงาน</w:t>
            </w:r>
          </w:p>
        </w:tc>
        <w:tc>
          <w:tcPr>
            <w:tcW w:w="686" w:type="pct"/>
          </w:tcPr>
          <w:p w14:paraId="732FA237" w14:textId="7123AEAD" w:rsidR="004060A7" w:rsidRPr="00130540" w:rsidRDefault="007D0E5F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49" w:type="pct"/>
          </w:tcPr>
          <w:p w14:paraId="056F050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F1FB5EF" w14:textId="58208D8B" w:rsidR="004060A7" w:rsidRPr="00130540" w:rsidRDefault="00EA688F" w:rsidP="0084063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60A7" w:rsidRPr="00130540" w14:paraId="2024BA4A" w14:textId="77777777" w:rsidTr="00991FC0">
        <w:tc>
          <w:tcPr>
            <w:tcW w:w="3481" w:type="pct"/>
          </w:tcPr>
          <w:p w14:paraId="00F0A28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A96E7CF" w14:textId="5147E204" w:rsidR="004060A7" w:rsidRPr="00130540" w:rsidRDefault="007D0E5F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1,617</w:t>
            </w:r>
          </w:p>
        </w:tc>
        <w:tc>
          <w:tcPr>
            <w:tcW w:w="149" w:type="pct"/>
          </w:tcPr>
          <w:p w14:paraId="7A47CBD6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F63BBB4" w14:textId="28989F4D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060A7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</w:tr>
      <w:tr w:rsidR="004060A7" w:rsidRPr="00130540" w14:paraId="22C9658C" w14:textId="77777777" w:rsidTr="00991FC0">
        <w:tc>
          <w:tcPr>
            <w:tcW w:w="3481" w:type="pct"/>
          </w:tcPr>
          <w:p w14:paraId="3C0B70D1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DF3C3CA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AAE943" w14:textId="77777777" w:rsidR="004060A7" w:rsidRPr="00130540" w:rsidRDefault="004060A7" w:rsidP="00211731">
            <w:pPr>
              <w:pStyle w:val="NoSpacing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56C370C0" w14:textId="77777777" w:rsidR="004060A7" w:rsidRPr="00130540" w:rsidRDefault="004060A7" w:rsidP="00991FC0">
            <w:pPr>
              <w:pStyle w:val="NoSpacing"/>
              <w:tabs>
                <w:tab w:val="decimal" w:pos="97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0A7" w:rsidRPr="00130540" w14:paraId="34DA1B63" w14:textId="77777777" w:rsidTr="00991FC0">
        <w:tc>
          <w:tcPr>
            <w:tcW w:w="3481" w:type="pct"/>
          </w:tcPr>
          <w:p w14:paraId="23495FA3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6" w:type="pct"/>
          </w:tcPr>
          <w:p w14:paraId="50E6B765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168CF6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22A8918" w14:textId="77777777" w:rsidR="004060A7" w:rsidRPr="00130540" w:rsidRDefault="004060A7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60A7" w:rsidRPr="00130540" w14:paraId="3CB251D2" w14:textId="77777777" w:rsidTr="00991FC0">
        <w:tc>
          <w:tcPr>
            <w:tcW w:w="3481" w:type="pct"/>
          </w:tcPr>
          <w:p w14:paraId="2E596B40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6" w:type="pct"/>
          </w:tcPr>
          <w:p w14:paraId="37744F44" w14:textId="463172AF" w:rsidR="004060A7" w:rsidRPr="00130540" w:rsidRDefault="008807A6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  <w:tc>
          <w:tcPr>
            <w:tcW w:w="149" w:type="pct"/>
          </w:tcPr>
          <w:p w14:paraId="0411B574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6ADD23" w14:textId="17620069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058</w:t>
            </w:r>
          </w:p>
        </w:tc>
      </w:tr>
      <w:tr w:rsidR="004060A7" w:rsidRPr="00130540" w14:paraId="06C5AB1E" w14:textId="77777777" w:rsidTr="00991FC0">
        <w:tc>
          <w:tcPr>
            <w:tcW w:w="3481" w:type="pct"/>
          </w:tcPr>
          <w:p w14:paraId="1FF9B16B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1E54" w14:textId="1B83CE6C" w:rsidR="004060A7" w:rsidRPr="001E42D8" w:rsidRDefault="008807A6" w:rsidP="0018730A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3,058</w:t>
            </w:r>
          </w:p>
        </w:tc>
        <w:tc>
          <w:tcPr>
            <w:tcW w:w="149" w:type="pct"/>
            <w:vAlign w:val="bottom"/>
          </w:tcPr>
          <w:p w14:paraId="3D5048CB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6A23" w14:textId="317AA35E" w:rsidR="004060A7" w:rsidRPr="00130540" w:rsidRDefault="002E4EE2" w:rsidP="00991FC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060A7"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058</w:t>
            </w:r>
          </w:p>
        </w:tc>
      </w:tr>
    </w:tbl>
    <w:p w14:paraId="5CA3DB41" w14:textId="77777777" w:rsidR="004E1D32" w:rsidRDefault="004E1D32" w:rsidP="002229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94D9319" w14:textId="77777777" w:rsidR="006D004F" w:rsidRDefault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5E1FE03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4CD3C8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B72AC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130540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7DDB0BBE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75E815E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130540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2965875D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06BF45" w14:textId="77777777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สัญญาแต่งตั้งตัวแทน</w:t>
      </w:r>
    </w:p>
    <w:p w14:paraId="18E494A8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77777777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4E1D32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535718F0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04ED87E8" w14:textId="77777777" w:rsidR="00E30864" w:rsidRDefault="00E308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F648129" w14:textId="765A654F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สัญญาการจัดหาไอน้ำ  </w:t>
      </w:r>
    </w:p>
    <w:p w14:paraId="5DBBD0CB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27837AAB" w:rsidR="00D60C5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4E1D32">
        <w:rPr>
          <w:rFonts w:asciiTheme="majorBidi" w:hAnsiTheme="majorBidi" w:cstheme="majorBidi"/>
          <w:sz w:val="30"/>
          <w:szCs w:val="30"/>
        </w:rPr>
        <w:t xml:space="preserve">5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1D32">
        <w:rPr>
          <w:rFonts w:asciiTheme="majorBidi" w:hAnsiTheme="majorBidi" w:cstheme="majorBidi"/>
          <w:sz w:val="30"/>
          <w:szCs w:val="30"/>
        </w:rPr>
        <w:t xml:space="preserve">2550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บริษัทตกลงที่จะจ่ายค่าจัดหาไอน้ำในอัตราและเป็นไปตามเงื่อนไขที่กำหนดไว้ในสัญญา สัญญาฉบับนี้       มีผลบังคับใช้ตั้งแต่วันที่ </w:t>
      </w:r>
      <w:r w:rsidRPr="004E1D32">
        <w:rPr>
          <w:rFonts w:asciiTheme="majorBidi" w:hAnsiTheme="majorBidi" w:cstheme="majorBidi"/>
          <w:sz w:val="30"/>
          <w:szCs w:val="30"/>
        </w:rPr>
        <w:t xml:space="preserve">5 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4E1D32">
        <w:rPr>
          <w:rFonts w:asciiTheme="majorBidi" w:hAnsiTheme="majorBidi" w:cstheme="majorBidi"/>
          <w:sz w:val="30"/>
          <w:szCs w:val="30"/>
        </w:rPr>
        <w:t xml:space="preserve">2550 </w:t>
      </w:r>
      <w:r w:rsidRPr="004E1D32">
        <w:rPr>
          <w:rFonts w:asciiTheme="majorBidi" w:hAnsiTheme="majorBidi" w:cstheme="majorBidi"/>
          <w:sz w:val="30"/>
          <w:szCs w:val="30"/>
          <w:cs/>
        </w:rPr>
        <w:t>และมีผลบังคับใช้เป็นเวลา</w:t>
      </w:r>
      <w:r w:rsidRPr="004E1D32">
        <w:rPr>
          <w:rFonts w:asciiTheme="majorBidi" w:hAnsiTheme="majorBidi" w:cstheme="majorBidi"/>
          <w:sz w:val="30"/>
          <w:szCs w:val="30"/>
        </w:rPr>
        <w:t xml:space="preserve"> 15 </w:t>
      </w:r>
      <w:r w:rsidRPr="004E1D32">
        <w:rPr>
          <w:rFonts w:asciiTheme="majorBidi" w:hAnsiTheme="majorBidi" w:cstheme="majorBidi"/>
          <w:sz w:val="30"/>
          <w:szCs w:val="30"/>
          <w:cs/>
        </w:rPr>
        <w:t>ปีนับจากวันที่เริ่มต้นสัญญาและสามารถ</w:t>
      </w:r>
      <w:r w:rsidRPr="004E1D32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4"/>
          <w:sz w:val="30"/>
          <w:szCs w:val="30"/>
        </w:rPr>
        <w:t xml:space="preserve">12 </w:t>
      </w:r>
      <w:r w:rsidRPr="004E1D32">
        <w:rPr>
          <w:rFonts w:asciiTheme="majorBidi" w:hAnsiTheme="majorBidi" w:cstheme="majorBidi"/>
          <w:spacing w:val="4"/>
          <w:sz w:val="30"/>
          <w:szCs w:val="30"/>
          <w:cs/>
        </w:rPr>
        <w:t>เดือน</w:t>
      </w:r>
      <w:r w:rsidRPr="004E1D3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EB46A5" w14:textId="1701D7C0" w:rsidR="00C17D45" w:rsidRDefault="00C17D45" w:rsidP="003A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2A53E" w14:textId="0914AECF" w:rsidR="00C17D45" w:rsidRPr="001C0B2C" w:rsidRDefault="00C17D45" w:rsidP="00C17D45">
      <w:pPr>
        <w:pStyle w:val="Heading8"/>
        <w:numPr>
          <w:ilvl w:val="0"/>
          <w:numId w:val="17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C0B2C">
        <w:rPr>
          <w:rFonts w:asciiTheme="majorBidi" w:hAnsiTheme="majorBidi" w:cstheme="majorBidi" w:hint="cs"/>
          <w:sz w:val="30"/>
          <w:szCs w:val="30"/>
          <w:cs/>
          <w:lang w:val="th-TH"/>
        </w:rPr>
        <w:t>เรื่องอื่น ๆ</w:t>
      </w:r>
    </w:p>
    <w:p w14:paraId="7982F87D" w14:textId="3083C394" w:rsidR="00FB49C0" w:rsidRPr="00ED0AB4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  <w:lang w:val="th-TH" w:eastAsia="x-none"/>
        </w:rPr>
      </w:pPr>
    </w:p>
    <w:p w14:paraId="49F2DB75" w14:textId="0543B845" w:rsidR="00FB49C0" w:rsidRPr="001C0B2C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1C0B2C">
        <w:rPr>
          <w:rFonts w:asciiTheme="majorBidi" w:hAnsiTheme="majorBidi" w:cstheme="majorBidi"/>
          <w:sz w:val="30"/>
          <w:szCs w:val="30"/>
        </w:rPr>
        <w:t xml:space="preserve">18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1C0B2C">
        <w:rPr>
          <w:rFonts w:asciiTheme="majorBidi" w:hAnsiTheme="majorBidi" w:cstheme="majorBidi"/>
          <w:sz w:val="30"/>
          <w:szCs w:val="30"/>
        </w:rPr>
        <w:t xml:space="preserve">2563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คณะกรรมการบริษัทมีมติอนุมัติโครงการซื้อหุ้นคืน ในวงเงินไม่เกิน </w:t>
      </w:r>
      <w:r w:rsidRPr="001C0B2C">
        <w:rPr>
          <w:rFonts w:asciiTheme="majorBidi" w:hAnsiTheme="majorBidi" w:cstheme="majorBidi"/>
          <w:sz w:val="30"/>
          <w:szCs w:val="30"/>
        </w:rPr>
        <w:t xml:space="preserve">135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และจำนวนหุ้นที่ซื้อไม่เกิน </w:t>
      </w:r>
      <w:r w:rsidRPr="001C0B2C">
        <w:rPr>
          <w:rFonts w:asciiTheme="majorBidi" w:hAnsiTheme="majorBidi" w:cstheme="majorBidi"/>
          <w:sz w:val="30"/>
          <w:szCs w:val="30"/>
        </w:rPr>
        <w:t xml:space="preserve">38.25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ล้านหุ้น และมีกำหนดระยะเวลาซื้อหุ้นคืนนับตั้งแต่วันที่ </w:t>
      </w:r>
      <w:r w:rsidRPr="001C0B2C">
        <w:rPr>
          <w:rFonts w:asciiTheme="majorBidi" w:hAnsiTheme="majorBidi" w:cstheme="majorBidi"/>
          <w:sz w:val="30"/>
          <w:szCs w:val="30"/>
        </w:rPr>
        <w:t xml:space="preserve">2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1C0B2C">
        <w:rPr>
          <w:rFonts w:asciiTheme="majorBidi" w:hAnsiTheme="majorBidi" w:cstheme="majorBidi"/>
          <w:sz w:val="30"/>
          <w:szCs w:val="30"/>
        </w:rPr>
        <w:t xml:space="preserve">2563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1C0B2C">
        <w:rPr>
          <w:rFonts w:asciiTheme="majorBidi" w:hAnsiTheme="majorBidi" w:cstheme="majorBidi"/>
          <w:sz w:val="30"/>
          <w:szCs w:val="30"/>
        </w:rPr>
        <w:t xml:space="preserve">1 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1C0B2C">
        <w:rPr>
          <w:rFonts w:asciiTheme="majorBidi" w:hAnsiTheme="majorBidi" w:cstheme="majorBidi"/>
          <w:sz w:val="30"/>
          <w:szCs w:val="30"/>
        </w:rPr>
        <w:t>2563</w:t>
      </w:r>
    </w:p>
    <w:p w14:paraId="1200EC49" w14:textId="4A7FFAAD" w:rsidR="00FB49C0" w:rsidRPr="00ED0AB4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2AC08D26" w14:textId="17F233FF" w:rsidR="00FB49C0" w:rsidRPr="00ED0AB4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9B621D">
        <w:rPr>
          <w:rFonts w:asciiTheme="majorBidi" w:hAnsiTheme="majorBidi" w:cstheme="majorBidi"/>
          <w:sz w:val="30"/>
          <w:szCs w:val="30"/>
        </w:rPr>
        <w:t xml:space="preserve">1 </w:t>
      </w:r>
      <w:r w:rsidR="009B621D">
        <w:rPr>
          <w:rFonts w:asciiTheme="majorBidi" w:hAnsiTheme="majorBidi" w:cstheme="majorBidi" w:hint="cs"/>
          <w:sz w:val="30"/>
          <w:szCs w:val="30"/>
          <w:cs/>
        </w:rPr>
        <w:t>ตุลาคม</w:t>
      </w:r>
      <w:r w:rsidRPr="001C0B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0B2C">
        <w:rPr>
          <w:rFonts w:asciiTheme="majorBidi" w:hAnsiTheme="majorBidi" w:cstheme="majorBidi"/>
          <w:sz w:val="30"/>
          <w:szCs w:val="30"/>
        </w:rPr>
        <w:t>2563</w:t>
      </w:r>
      <w:r w:rsidR="00DF6F6E" w:rsidRPr="001C0B2C">
        <w:rPr>
          <w:rFonts w:asciiTheme="majorBidi" w:hAnsiTheme="majorBidi" w:cstheme="majorBidi"/>
          <w:sz w:val="30"/>
          <w:szCs w:val="30"/>
        </w:rPr>
        <w:t xml:space="preserve"> </w:t>
      </w:r>
      <w:r w:rsidR="00DF6F6E" w:rsidRPr="001C0B2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7273A">
        <w:rPr>
          <w:rFonts w:asciiTheme="majorBidi" w:hAnsiTheme="majorBidi" w:cstheme="majorBidi" w:hint="cs"/>
          <w:sz w:val="30"/>
          <w:szCs w:val="30"/>
          <w:cs/>
        </w:rPr>
        <w:t>สิ้นสุด</w:t>
      </w:r>
      <w:r w:rsidR="00D7273A" w:rsidRPr="001C0B2C"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="00DF6F6E" w:rsidRPr="001C0B2C">
        <w:rPr>
          <w:rFonts w:asciiTheme="majorBidi" w:hAnsiTheme="majorBidi" w:cstheme="majorBidi" w:hint="cs"/>
          <w:sz w:val="30"/>
          <w:szCs w:val="30"/>
          <w:cs/>
        </w:rPr>
        <w:t>ซื้อหุ้นคืนดังกล่าว</w:t>
      </w:r>
      <w:r w:rsidR="00D7273A">
        <w:rPr>
          <w:rFonts w:asciiTheme="majorBidi" w:hAnsiTheme="majorBidi" w:cstheme="majorBidi"/>
          <w:sz w:val="30"/>
          <w:szCs w:val="30"/>
        </w:rPr>
        <w:t xml:space="preserve"> </w:t>
      </w:r>
      <w:r w:rsidR="00D7273A">
        <w:rPr>
          <w:rFonts w:asciiTheme="majorBidi" w:hAnsiTheme="majorBidi" w:cstheme="majorBidi" w:hint="cs"/>
          <w:sz w:val="30"/>
          <w:szCs w:val="30"/>
          <w:cs/>
        </w:rPr>
        <w:t>โดยมิได้ม</w:t>
      </w:r>
      <w:r w:rsidR="00DC1465">
        <w:rPr>
          <w:rFonts w:asciiTheme="majorBidi" w:hAnsiTheme="majorBidi" w:cstheme="majorBidi" w:hint="cs"/>
          <w:sz w:val="30"/>
          <w:szCs w:val="30"/>
          <w:cs/>
        </w:rPr>
        <w:t>ี</w:t>
      </w:r>
      <w:r w:rsidR="00D7273A">
        <w:rPr>
          <w:rFonts w:asciiTheme="majorBidi" w:hAnsiTheme="majorBidi" w:cstheme="majorBidi" w:hint="cs"/>
          <w:sz w:val="30"/>
          <w:szCs w:val="30"/>
          <w:cs/>
        </w:rPr>
        <w:t>การซื้อหุ้นคืนแต่อย่างใด</w:t>
      </w:r>
    </w:p>
    <w:p w14:paraId="5C3DD0CC" w14:textId="77777777" w:rsidR="00FB49C0" w:rsidRPr="009B621D" w:rsidRDefault="00FB49C0" w:rsidP="00FB4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AC891" w14:textId="77777777" w:rsidR="00A7026F" w:rsidRPr="009B621D" w:rsidRDefault="00A7026F" w:rsidP="00A70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9B621D">
        <w:rPr>
          <w:rFonts w:ascii="Angsana New" w:hAnsi="Angsana New"/>
          <w:sz w:val="30"/>
          <w:szCs w:val="30"/>
        </w:rPr>
        <w:t xml:space="preserve">23 </w:t>
      </w:r>
      <w:r w:rsidRPr="009B621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9B621D">
        <w:rPr>
          <w:rFonts w:ascii="Angsana New" w:hAnsi="Angsana New"/>
          <w:sz w:val="30"/>
          <w:szCs w:val="30"/>
        </w:rPr>
        <w:t xml:space="preserve">2563 </w:t>
      </w:r>
      <w:r w:rsidRPr="009B621D">
        <w:rPr>
          <w:rFonts w:ascii="Angsana New" w:hAnsi="Angsana New" w:hint="cs"/>
          <w:sz w:val="30"/>
          <w:szCs w:val="30"/>
          <w:cs/>
        </w:rPr>
        <w:t>คณะกรรมการบริษัทมีมติอนุมัติเรื่องต่าง ๆ ดังนี้</w:t>
      </w:r>
      <w:r w:rsidRPr="009B621D">
        <w:rPr>
          <w:rFonts w:ascii="Angsana New" w:hAnsi="Angsana New"/>
          <w:sz w:val="30"/>
          <w:szCs w:val="30"/>
        </w:rPr>
        <w:t xml:space="preserve"> </w:t>
      </w:r>
    </w:p>
    <w:p w14:paraId="21FD6B0D" w14:textId="77777777" w:rsidR="00A7026F" w:rsidRPr="009B621D" w:rsidRDefault="00A7026F" w:rsidP="00A7026F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276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 w:hint="cs"/>
          <w:sz w:val="30"/>
          <w:szCs w:val="30"/>
          <w:cs/>
        </w:rPr>
        <w:t xml:space="preserve">ให้ยกเลิกการออกและเสนอขายใบสำคัญแสดงสิทธิที่จะซื้อหุ้นสามัญให้แก่พนักงานของบริษัทสำหรับปี </w:t>
      </w:r>
      <w:r w:rsidRPr="009B621D">
        <w:rPr>
          <w:rFonts w:ascii="Angsana New" w:hAnsi="Angsana New"/>
          <w:sz w:val="30"/>
          <w:szCs w:val="30"/>
        </w:rPr>
        <w:t xml:space="preserve">2563 </w:t>
      </w:r>
      <w:r w:rsidRPr="009B621D">
        <w:rPr>
          <w:rFonts w:ascii="Angsana New" w:hAnsi="Angsana New" w:hint="cs"/>
          <w:sz w:val="30"/>
          <w:szCs w:val="30"/>
          <w:cs/>
        </w:rPr>
        <w:t xml:space="preserve">จำนวนไม่เกิน </w:t>
      </w:r>
      <w:r w:rsidRPr="009B621D">
        <w:rPr>
          <w:rFonts w:ascii="Angsana New" w:hAnsi="Angsana New"/>
          <w:sz w:val="30"/>
          <w:szCs w:val="30"/>
        </w:rPr>
        <w:t xml:space="preserve">3.5 </w:t>
      </w:r>
      <w:r w:rsidRPr="009B621D">
        <w:rPr>
          <w:rFonts w:ascii="Angsana New" w:hAnsi="Angsana New" w:hint="cs"/>
          <w:sz w:val="30"/>
          <w:szCs w:val="30"/>
          <w:cs/>
        </w:rPr>
        <w:t>ล้านหน่วย</w:t>
      </w:r>
    </w:p>
    <w:p w14:paraId="12008C65" w14:textId="77777777" w:rsidR="00A7026F" w:rsidRPr="009B621D" w:rsidRDefault="00A7026F" w:rsidP="00A7026F">
      <w:pPr>
        <w:pStyle w:val="ListParagraph"/>
        <w:numPr>
          <w:ilvl w:val="0"/>
          <w:numId w:val="45"/>
        </w:numPr>
        <w:ind w:hanging="276"/>
        <w:rPr>
          <w:sz w:val="30"/>
          <w:szCs w:val="30"/>
          <w:lang w:eastAsia="x-none"/>
        </w:rPr>
      </w:pPr>
      <w:r w:rsidRPr="009B621D">
        <w:rPr>
          <w:rFonts w:ascii="Angsana New" w:hAnsi="Angsana New" w:hint="cs"/>
          <w:sz w:val="30"/>
          <w:szCs w:val="30"/>
          <w:cs/>
        </w:rPr>
        <w:t xml:space="preserve">เปลี่ยนแปลงวาระการประชุมสามัญผู้ถือหุ้นประจำปี </w:t>
      </w:r>
      <w:r w:rsidRPr="009B621D">
        <w:rPr>
          <w:rFonts w:ascii="Angsana New" w:hAnsi="Angsana New"/>
          <w:sz w:val="30"/>
          <w:szCs w:val="30"/>
        </w:rPr>
        <w:t xml:space="preserve">2563 </w:t>
      </w:r>
      <w:r w:rsidRPr="009B621D">
        <w:rPr>
          <w:rFonts w:ascii="Angsana New" w:hAnsi="Angsana New" w:hint="cs"/>
          <w:sz w:val="30"/>
          <w:szCs w:val="30"/>
          <w:cs/>
        </w:rPr>
        <w:t>โดยยกเลิกวาระ ดังต่อไปนี้</w:t>
      </w:r>
    </w:p>
    <w:p w14:paraId="3A16BAC9" w14:textId="77777777" w:rsidR="00A7026F" w:rsidRPr="009B621D" w:rsidRDefault="00A7026F" w:rsidP="00A702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/>
          <w:sz w:val="30"/>
          <w:szCs w:val="30"/>
        </w:rPr>
        <w:t xml:space="preserve">-  </w:t>
      </w:r>
      <w:r w:rsidRPr="009B621D">
        <w:rPr>
          <w:rFonts w:ascii="Angsana New" w:hAnsi="Angsana New" w:hint="cs"/>
          <w:sz w:val="30"/>
          <w:szCs w:val="30"/>
          <w:cs/>
        </w:rPr>
        <w:t>การลดทุนจดทะเบียนของบริษัท โดยการตัดหุ้นจดทะเบียนที่ยังมิได้นำออกจำหน่าย</w:t>
      </w:r>
    </w:p>
    <w:p w14:paraId="15087E6C" w14:textId="77777777" w:rsidR="00A7026F" w:rsidRPr="00BC791D" w:rsidRDefault="00A7026F" w:rsidP="00A7026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9B621D">
        <w:rPr>
          <w:rFonts w:ascii="Angsana New" w:hAnsi="Angsana New"/>
          <w:sz w:val="30"/>
          <w:szCs w:val="30"/>
        </w:rPr>
        <w:t xml:space="preserve">-  </w:t>
      </w:r>
      <w:r w:rsidRPr="009B621D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การเพิ่มทุนจดทะเบียนของบริษัทจำนน </w:t>
      </w:r>
      <w:r w:rsidRPr="009B621D">
        <w:rPr>
          <w:rFonts w:ascii="Angsana New" w:hAnsi="Angsana New"/>
          <w:sz w:val="30"/>
          <w:szCs w:val="30"/>
        </w:rPr>
        <w:t xml:space="preserve">1.75 </w:t>
      </w:r>
      <w:r w:rsidRPr="009B621D">
        <w:rPr>
          <w:rFonts w:ascii="Angsana New" w:hAnsi="Angsana New" w:hint="cs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9B621D">
        <w:rPr>
          <w:rFonts w:ascii="Angsana New" w:hAnsi="Angsana New"/>
          <w:sz w:val="30"/>
          <w:szCs w:val="30"/>
        </w:rPr>
        <w:t xml:space="preserve">3.50 </w:t>
      </w:r>
      <w:r w:rsidRPr="009B621D">
        <w:rPr>
          <w:rFonts w:ascii="Angsana New" w:hAnsi="Angsana New" w:hint="cs"/>
          <w:sz w:val="30"/>
          <w:szCs w:val="30"/>
          <w:cs/>
        </w:rPr>
        <w:t>ล้าน</w:t>
      </w:r>
      <w:r w:rsidRPr="009B621D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9B621D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9B621D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9B621D">
        <w:rPr>
          <w:rFonts w:ascii="Angsana New" w:hAnsi="Angsana New"/>
          <w:sz w:val="30"/>
          <w:szCs w:val="30"/>
        </w:rPr>
        <w:t xml:space="preserve">0.50 </w:t>
      </w:r>
      <w:r w:rsidRPr="009B621D">
        <w:rPr>
          <w:rFonts w:ascii="Angsana New" w:hAnsi="Angsana New" w:hint="cs"/>
          <w:sz w:val="30"/>
          <w:szCs w:val="30"/>
          <w:cs/>
        </w:rPr>
        <w:t>บาท</w:t>
      </w:r>
    </w:p>
    <w:p w14:paraId="3CBE8FE2" w14:textId="77777777" w:rsidR="00C17D45" w:rsidRPr="006A2E6F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8B6E4" w14:textId="37CD12DC" w:rsidR="00FB23B4" w:rsidRP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94714" w14:textId="0F4F6629" w:rsidR="00FB23B4" w:rsidRP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B23B4">
        <w:rPr>
          <w:rFonts w:asciiTheme="majorBidi" w:hAnsiTheme="majorBidi" w:cstheme="majorBidi"/>
          <w:sz w:val="30"/>
          <w:szCs w:val="30"/>
          <w:cs/>
        </w:rPr>
        <w:tab/>
      </w:r>
      <w:r w:rsidRPr="00FB23B4">
        <w:rPr>
          <w:rFonts w:asciiTheme="majorBidi" w:hAnsiTheme="majorBidi" w:cstheme="majorBidi"/>
          <w:sz w:val="30"/>
          <w:szCs w:val="30"/>
          <w:cs/>
        </w:rPr>
        <w:tab/>
      </w:r>
    </w:p>
    <w:p w14:paraId="628C7F33" w14:textId="77777777" w:rsidR="003879DC" w:rsidRPr="00130540" w:rsidRDefault="003879D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879DC" w:rsidRPr="00130540" w:rsidSect="00B50102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2CFE" w14:textId="77777777" w:rsidR="008D1DB1" w:rsidRDefault="008D1DB1">
      <w:r>
        <w:separator/>
      </w:r>
    </w:p>
  </w:endnote>
  <w:endnote w:type="continuationSeparator" w:id="0">
    <w:p w14:paraId="2736898A" w14:textId="77777777" w:rsidR="008D1DB1" w:rsidRDefault="008D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090D0" w14:textId="20A3E294" w:rsidR="00043F03" w:rsidRPr="003921C6" w:rsidRDefault="00043F03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43F03" w:rsidRPr="002211E5" w:rsidRDefault="00043F0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BC4B49" w14:textId="4EEDB863" w:rsidR="00043F03" w:rsidRPr="009F42D8" w:rsidRDefault="00043F03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022191">
      <w:rPr>
        <w:rFonts w:ascii="Angsana New" w:hAnsi="Angsana New"/>
        <w:i/>
        <w:iCs/>
        <w:noProof/>
        <w:sz w:val="30"/>
        <w:szCs w:val="30"/>
      </w:rPr>
      <w:t>XOt3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276236" w14:textId="77777777" w:rsidR="00043F03" w:rsidRPr="003921C6" w:rsidRDefault="00043F03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43F03" w:rsidRPr="002211E5" w:rsidRDefault="00043F0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3B58F" w14:textId="50A91E37" w:rsidR="00043F03" w:rsidRPr="003921C6" w:rsidRDefault="00043F03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43F03" w:rsidRPr="002211E5" w:rsidRDefault="00043F03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B1BF1" w14:textId="77777777" w:rsidR="008D1DB1" w:rsidRDefault="008D1DB1">
      <w:r>
        <w:separator/>
      </w:r>
    </w:p>
  </w:footnote>
  <w:footnote w:type="continuationSeparator" w:id="0">
    <w:p w14:paraId="67ADF0E0" w14:textId="77777777" w:rsidR="008D1DB1" w:rsidRDefault="008D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2C3E3" w14:textId="77777777" w:rsidR="00043F03" w:rsidRDefault="00043F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C50D19" w14:textId="77777777" w:rsidR="00043F03" w:rsidRPr="007D2544" w:rsidRDefault="00043F0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43F03" w:rsidRPr="007D2544" w:rsidRDefault="00043F0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74464E" w14:textId="3BB767BC" w:rsidR="00043F03" w:rsidRPr="007D2544" w:rsidRDefault="00043F0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43F03" w:rsidRPr="00553987" w:rsidRDefault="00043F0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19E6D" w14:textId="77777777" w:rsidR="00043F03" w:rsidRDefault="00043F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AE189" w14:textId="77777777" w:rsidR="00043F03" w:rsidRPr="007D2544" w:rsidRDefault="00043F0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43F03" w:rsidRPr="007D2544" w:rsidRDefault="00043F0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1F8C04A" w14:textId="2A3173BC" w:rsidR="00043F03" w:rsidRPr="007D2544" w:rsidRDefault="00043F0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43F03" w:rsidRPr="00553987" w:rsidRDefault="00043F0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323DF" w14:textId="77777777" w:rsidR="00043F03" w:rsidRPr="007D2544" w:rsidRDefault="00043F03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43F03" w:rsidRPr="007D2544" w:rsidRDefault="00043F03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ABFD10E" w14:textId="1B789D63" w:rsidR="00043F03" w:rsidRPr="007D2544" w:rsidRDefault="00043F03" w:rsidP="00103FE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และเก้าเดือน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3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43F03" w:rsidRPr="00553987" w:rsidRDefault="00043F03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26F5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5DC0631"/>
    <w:multiLevelType w:val="hybridMultilevel"/>
    <w:tmpl w:val="F2D21CB8"/>
    <w:lvl w:ilvl="0" w:tplc="04C09DC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C1C0EB8"/>
    <w:multiLevelType w:val="hybridMultilevel"/>
    <w:tmpl w:val="34422BC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F505B1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323776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5742856"/>
    <w:multiLevelType w:val="multilevel"/>
    <w:tmpl w:val="DD8AABEC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32" w15:restartNumberingAfterBreak="0">
    <w:nsid w:val="52350FA5"/>
    <w:multiLevelType w:val="multilevel"/>
    <w:tmpl w:val="FF6C6FEA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65C1C30"/>
    <w:multiLevelType w:val="hybridMultilevel"/>
    <w:tmpl w:val="E9482380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CCC2551"/>
    <w:multiLevelType w:val="hybridMultilevel"/>
    <w:tmpl w:val="881E5EEA"/>
    <w:lvl w:ilvl="0" w:tplc="040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D5724"/>
    <w:multiLevelType w:val="hybridMultilevel"/>
    <w:tmpl w:val="BDEA596E"/>
    <w:lvl w:ilvl="0" w:tplc="0ED66F6A">
      <w:start w:val="1"/>
      <w:numFmt w:val="thaiLetters"/>
      <w:lvlText w:val="(%1)"/>
      <w:lvlJc w:val="left"/>
      <w:pPr>
        <w:ind w:left="108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71645B44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73962415"/>
    <w:multiLevelType w:val="multilevel"/>
    <w:tmpl w:val="7ABAB53A"/>
    <w:lvl w:ilvl="0">
      <w:start w:val="16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10FB9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5"/>
  </w:num>
  <w:num w:numId="14">
    <w:abstractNumId w:val="20"/>
  </w:num>
  <w:num w:numId="15">
    <w:abstractNumId w:val="25"/>
  </w:num>
  <w:num w:numId="16">
    <w:abstractNumId w:val="11"/>
  </w:num>
  <w:num w:numId="17">
    <w:abstractNumId w:val="24"/>
  </w:num>
  <w:num w:numId="18">
    <w:abstractNumId w:val="15"/>
  </w:num>
  <w:num w:numId="19">
    <w:abstractNumId w:val="17"/>
  </w:num>
  <w:num w:numId="20">
    <w:abstractNumId w:val="26"/>
  </w:num>
  <w:num w:numId="21">
    <w:abstractNumId w:val="27"/>
  </w:num>
  <w:num w:numId="22">
    <w:abstractNumId w:val="41"/>
  </w:num>
  <w:num w:numId="23">
    <w:abstractNumId w:val="32"/>
  </w:num>
  <w:num w:numId="24">
    <w:abstractNumId w:val="13"/>
  </w:num>
  <w:num w:numId="25">
    <w:abstractNumId w:val="16"/>
  </w:num>
  <w:num w:numId="26">
    <w:abstractNumId w:val="12"/>
  </w:num>
  <w:num w:numId="27">
    <w:abstractNumId w:val="28"/>
  </w:num>
  <w:num w:numId="28">
    <w:abstractNumId w:val="22"/>
  </w:num>
  <w:num w:numId="29">
    <w:abstractNumId w:val="14"/>
  </w:num>
  <w:num w:numId="30">
    <w:abstractNumId w:val="42"/>
  </w:num>
  <w:num w:numId="31">
    <w:abstractNumId w:val="39"/>
  </w:num>
  <w:num w:numId="32">
    <w:abstractNumId w:val="36"/>
  </w:num>
  <w:num w:numId="33">
    <w:abstractNumId w:val="28"/>
  </w:num>
  <w:num w:numId="34">
    <w:abstractNumId w:val="29"/>
  </w:num>
  <w:num w:numId="35">
    <w:abstractNumId w:val="34"/>
  </w:num>
  <w:num w:numId="36">
    <w:abstractNumId w:val="40"/>
  </w:num>
  <w:num w:numId="37">
    <w:abstractNumId w:val="21"/>
  </w:num>
  <w:num w:numId="38">
    <w:abstractNumId w:val="19"/>
  </w:num>
  <w:num w:numId="39">
    <w:abstractNumId w:val="10"/>
  </w:num>
  <w:num w:numId="40">
    <w:abstractNumId w:val="38"/>
  </w:num>
  <w:num w:numId="41">
    <w:abstractNumId w:val="43"/>
  </w:num>
  <w:num w:numId="42">
    <w:abstractNumId w:val="30"/>
  </w:num>
  <w:num w:numId="43">
    <w:abstractNumId w:val="33"/>
  </w:num>
  <w:num w:numId="44">
    <w:abstractNumId w:val="37"/>
  </w:num>
  <w:num w:numId="45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A30"/>
    <w:rsid w:val="00021DF4"/>
    <w:rsid w:val="00021E4C"/>
    <w:rsid w:val="00022191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DBA"/>
    <w:rsid w:val="000419B3"/>
    <w:rsid w:val="00042C9A"/>
    <w:rsid w:val="00043818"/>
    <w:rsid w:val="00043F03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03E"/>
    <w:rsid w:val="00057192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3D1C"/>
    <w:rsid w:val="000C47D4"/>
    <w:rsid w:val="000C4A2E"/>
    <w:rsid w:val="000C4AB0"/>
    <w:rsid w:val="000C4C9E"/>
    <w:rsid w:val="000C50D0"/>
    <w:rsid w:val="000C5674"/>
    <w:rsid w:val="000C5C6B"/>
    <w:rsid w:val="000C60D3"/>
    <w:rsid w:val="000C67A6"/>
    <w:rsid w:val="000C69AA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C2E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E06C9"/>
    <w:rsid w:val="000E0F6E"/>
    <w:rsid w:val="000E12AC"/>
    <w:rsid w:val="000E24B3"/>
    <w:rsid w:val="000E2B6C"/>
    <w:rsid w:val="000E328B"/>
    <w:rsid w:val="000E34F7"/>
    <w:rsid w:val="000E3938"/>
    <w:rsid w:val="000E45D7"/>
    <w:rsid w:val="000E4E79"/>
    <w:rsid w:val="000E4F11"/>
    <w:rsid w:val="000E52DB"/>
    <w:rsid w:val="000E5506"/>
    <w:rsid w:val="000E5B69"/>
    <w:rsid w:val="000E62C1"/>
    <w:rsid w:val="000E62C2"/>
    <w:rsid w:val="000E7AB1"/>
    <w:rsid w:val="000E7B71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57EF"/>
    <w:rsid w:val="0013649A"/>
    <w:rsid w:val="00136539"/>
    <w:rsid w:val="00137386"/>
    <w:rsid w:val="00140012"/>
    <w:rsid w:val="001404D4"/>
    <w:rsid w:val="0014220E"/>
    <w:rsid w:val="00142CEF"/>
    <w:rsid w:val="00143254"/>
    <w:rsid w:val="0014333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EBD"/>
    <w:rsid w:val="00154046"/>
    <w:rsid w:val="001541ED"/>
    <w:rsid w:val="00154AF0"/>
    <w:rsid w:val="00154F59"/>
    <w:rsid w:val="00155095"/>
    <w:rsid w:val="001555B8"/>
    <w:rsid w:val="00155876"/>
    <w:rsid w:val="00155B99"/>
    <w:rsid w:val="0015620F"/>
    <w:rsid w:val="00157099"/>
    <w:rsid w:val="00157470"/>
    <w:rsid w:val="00157A13"/>
    <w:rsid w:val="001607EA"/>
    <w:rsid w:val="001609FC"/>
    <w:rsid w:val="00161E96"/>
    <w:rsid w:val="00162039"/>
    <w:rsid w:val="00162B94"/>
    <w:rsid w:val="00162F88"/>
    <w:rsid w:val="001630E1"/>
    <w:rsid w:val="00164215"/>
    <w:rsid w:val="001651BB"/>
    <w:rsid w:val="00165366"/>
    <w:rsid w:val="00165545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BA0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7F5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872"/>
    <w:rsid w:val="001B1247"/>
    <w:rsid w:val="001B3309"/>
    <w:rsid w:val="001B3318"/>
    <w:rsid w:val="001B334D"/>
    <w:rsid w:val="001B3930"/>
    <w:rsid w:val="001B438F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688"/>
    <w:rsid w:val="001C0B2C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BDB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B19"/>
    <w:rsid w:val="001E5DFF"/>
    <w:rsid w:val="001E5EBE"/>
    <w:rsid w:val="001E62E1"/>
    <w:rsid w:val="001E685F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81B"/>
    <w:rsid w:val="001F39F3"/>
    <w:rsid w:val="001F3A25"/>
    <w:rsid w:val="001F543C"/>
    <w:rsid w:val="001F59C1"/>
    <w:rsid w:val="001F5C64"/>
    <w:rsid w:val="001F6357"/>
    <w:rsid w:val="001F74D5"/>
    <w:rsid w:val="00200B83"/>
    <w:rsid w:val="00200DD2"/>
    <w:rsid w:val="00201DDD"/>
    <w:rsid w:val="002027C6"/>
    <w:rsid w:val="00202C93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00E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5077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4D9"/>
    <w:rsid w:val="00224776"/>
    <w:rsid w:val="00225A34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8F7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4A08"/>
    <w:rsid w:val="00254F7F"/>
    <w:rsid w:val="0025575A"/>
    <w:rsid w:val="00255D63"/>
    <w:rsid w:val="00256050"/>
    <w:rsid w:val="0025674A"/>
    <w:rsid w:val="002572C1"/>
    <w:rsid w:val="00257447"/>
    <w:rsid w:val="002579CE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8004D"/>
    <w:rsid w:val="00280269"/>
    <w:rsid w:val="0028071D"/>
    <w:rsid w:val="00280B8E"/>
    <w:rsid w:val="00280BC8"/>
    <w:rsid w:val="00281501"/>
    <w:rsid w:val="00281583"/>
    <w:rsid w:val="00282D0C"/>
    <w:rsid w:val="00283670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F39"/>
    <w:rsid w:val="002A37C1"/>
    <w:rsid w:val="002A3D0D"/>
    <w:rsid w:val="002A3D92"/>
    <w:rsid w:val="002A3E4F"/>
    <w:rsid w:val="002A4209"/>
    <w:rsid w:val="002A4A62"/>
    <w:rsid w:val="002A4F64"/>
    <w:rsid w:val="002A644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45B"/>
    <w:rsid w:val="002B685B"/>
    <w:rsid w:val="002B6A73"/>
    <w:rsid w:val="002C09FA"/>
    <w:rsid w:val="002C1845"/>
    <w:rsid w:val="002C19BB"/>
    <w:rsid w:val="002C19E3"/>
    <w:rsid w:val="002C2B1A"/>
    <w:rsid w:val="002C347F"/>
    <w:rsid w:val="002C3D8C"/>
    <w:rsid w:val="002C4AAF"/>
    <w:rsid w:val="002C4CC9"/>
    <w:rsid w:val="002C4E75"/>
    <w:rsid w:val="002C517B"/>
    <w:rsid w:val="002C56C5"/>
    <w:rsid w:val="002C64EA"/>
    <w:rsid w:val="002C6662"/>
    <w:rsid w:val="002C7080"/>
    <w:rsid w:val="002C7D27"/>
    <w:rsid w:val="002D0EDC"/>
    <w:rsid w:val="002D291A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18E2"/>
    <w:rsid w:val="003125ED"/>
    <w:rsid w:val="00312DF6"/>
    <w:rsid w:val="00313A54"/>
    <w:rsid w:val="00314159"/>
    <w:rsid w:val="003161C6"/>
    <w:rsid w:val="003165D5"/>
    <w:rsid w:val="003168FE"/>
    <w:rsid w:val="00316A85"/>
    <w:rsid w:val="00316DB9"/>
    <w:rsid w:val="00317197"/>
    <w:rsid w:val="00317614"/>
    <w:rsid w:val="00317A75"/>
    <w:rsid w:val="00317C33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6A3C"/>
    <w:rsid w:val="00326DD8"/>
    <w:rsid w:val="00326F79"/>
    <w:rsid w:val="00327263"/>
    <w:rsid w:val="00327552"/>
    <w:rsid w:val="0032790E"/>
    <w:rsid w:val="00327D3B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2396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594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35C"/>
    <w:rsid w:val="00362704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6293"/>
    <w:rsid w:val="00376437"/>
    <w:rsid w:val="00376AC5"/>
    <w:rsid w:val="00377025"/>
    <w:rsid w:val="003779BF"/>
    <w:rsid w:val="003779C0"/>
    <w:rsid w:val="00380212"/>
    <w:rsid w:val="003814F9"/>
    <w:rsid w:val="003818CF"/>
    <w:rsid w:val="00382878"/>
    <w:rsid w:val="003829F1"/>
    <w:rsid w:val="00384930"/>
    <w:rsid w:val="00384A76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72A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A04C5"/>
    <w:rsid w:val="003A159F"/>
    <w:rsid w:val="003A1615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382"/>
    <w:rsid w:val="003B2AF4"/>
    <w:rsid w:val="003B3174"/>
    <w:rsid w:val="003B3604"/>
    <w:rsid w:val="003B3681"/>
    <w:rsid w:val="003B390B"/>
    <w:rsid w:val="003B3CD7"/>
    <w:rsid w:val="003B3F59"/>
    <w:rsid w:val="003B40A9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6EB8"/>
    <w:rsid w:val="003C74ED"/>
    <w:rsid w:val="003C7666"/>
    <w:rsid w:val="003C7880"/>
    <w:rsid w:val="003C7C16"/>
    <w:rsid w:val="003D0742"/>
    <w:rsid w:val="003D10A7"/>
    <w:rsid w:val="003D1729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4FC"/>
    <w:rsid w:val="003D68C5"/>
    <w:rsid w:val="003D72DE"/>
    <w:rsid w:val="003D7E2C"/>
    <w:rsid w:val="003E04F0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8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3FA"/>
    <w:rsid w:val="004001C1"/>
    <w:rsid w:val="0040071C"/>
    <w:rsid w:val="004007FF"/>
    <w:rsid w:val="004010AC"/>
    <w:rsid w:val="0040130D"/>
    <w:rsid w:val="00401C8C"/>
    <w:rsid w:val="004038B8"/>
    <w:rsid w:val="004039D6"/>
    <w:rsid w:val="00403F67"/>
    <w:rsid w:val="00404422"/>
    <w:rsid w:val="004044C3"/>
    <w:rsid w:val="00405744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595C"/>
    <w:rsid w:val="00416568"/>
    <w:rsid w:val="004170A0"/>
    <w:rsid w:val="00417419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7C0"/>
    <w:rsid w:val="0043754B"/>
    <w:rsid w:val="00437A5B"/>
    <w:rsid w:val="00437B27"/>
    <w:rsid w:val="00437D7D"/>
    <w:rsid w:val="00437DBF"/>
    <w:rsid w:val="00440147"/>
    <w:rsid w:val="004407A6"/>
    <w:rsid w:val="004427AB"/>
    <w:rsid w:val="00443145"/>
    <w:rsid w:val="0044480E"/>
    <w:rsid w:val="00444F83"/>
    <w:rsid w:val="004456E0"/>
    <w:rsid w:val="00445C9D"/>
    <w:rsid w:val="004461D3"/>
    <w:rsid w:val="00446401"/>
    <w:rsid w:val="00446E82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B70"/>
    <w:rsid w:val="00453E64"/>
    <w:rsid w:val="00454465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363"/>
    <w:rsid w:val="00465614"/>
    <w:rsid w:val="00465981"/>
    <w:rsid w:val="00466551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63A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87A"/>
    <w:rsid w:val="004B6FB2"/>
    <w:rsid w:val="004B75D1"/>
    <w:rsid w:val="004B7A69"/>
    <w:rsid w:val="004B7E91"/>
    <w:rsid w:val="004C0182"/>
    <w:rsid w:val="004C030F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AD4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373FB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7587"/>
    <w:rsid w:val="005676E8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630"/>
    <w:rsid w:val="005754CB"/>
    <w:rsid w:val="00575752"/>
    <w:rsid w:val="00575D95"/>
    <w:rsid w:val="00575DC5"/>
    <w:rsid w:val="005762FB"/>
    <w:rsid w:val="00576B22"/>
    <w:rsid w:val="00577954"/>
    <w:rsid w:val="00577DBC"/>
    <w:rsid w:val="005804D7"/>
    <w:rsid w:val="00580CC1"/>
    <w:rsid w:val="005816A1"/>
    <w:rsid w:val="005820EF"/>
    <w:rsid w:val="005835CB"/>
    <w:rsid w:val="00583B95"/>
    <w:rsid w:val="0058438E"/>
    <w:rsid w:val="00584D47"/>
    <w:rsid w:val="005855D7"/>
    <w:rsid w:val="00585810"/>
    <w:rsid w:val="00585A90"/>
    <w:rsid w:val="005865BA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7B0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305"/>
    <w:rsid w:val="00596426"/>
    <w:rsid w:val="005967C5"/>
    <w:rsid w:val="00597B9C"/>
    <w:rsid w:val="005A0045"/>
    <w:rsid w:val="005A0D70"/>
    <w:rsid w:val="005A13E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22BD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2C53"/>
    <w:rsid w:val="005C364D"/>
    <w:rsid w:val="005C4348"/>
    <w:rsid w:val="005C448F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46"/>
    <w:rsid w:val="005F546A"/>
    <w:rsid w:val="005F5C6C"/>
    <w:rsid w:val="005F5F19"/>
    <w:rsid w:val="005F6124"/>
    <w:rsid w:val="005F6F33"/>
    <w:rsid w:val="005F730C"/>
    <w:rsid w:val="005F78B9"/>
    <w:rsid w:val="005F791F"/>
    <w:rsid w:val="005F7ED9"/>
    <w:rsid w:val="00600CAF"/>
    <w:rsid w:val="00600CC0"/>
    <w:rsid w:val="006011E4"/>
    <w:rsid w:val="00601229"/>
    <w:rsid w:val="00601C8A"/>
    <w:rsid w:val="00602549"/>
    <w:rsid w:val="00602C5E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61C9"/>
    <w:rsid w:val="006062B7"/>
    <w:rsid w:val="006062EA"/>
    <w:rsid w:val="00606D5D"/>
    <w:rsid w:val="00607D15"/>
    <w:rsid w:val="00610FD4"/>
    <w:rsid w:val="0061114A"/>
    <w:rsid w:val="00611DFF"/>
    <w:rsid w:val="00611E0C"/>
    <w:rsid w:val="006122B8"/>
    <w:rsid w:val="00612AA9"/>
    <w:rsid w:val="00612FBD"/>
    <w:rsid w:val="006137E5"/>
    <w:rsid w:val="00613B19"/>
    <w:rsid w:val="006141BA"/>
    <w:rsid w:val="006144BF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D"/>
    <w:rsid w:val="006325E9"/>
    <w:rsid w:val="00634266"/>
    <w:rsid w:val="006347F3"/>
    <w:rsid w:val="00634AFF"/>
    <w:rsid w:val="00635ACB"/>
    <w:rsid w:val="006361A5"/>
    <w:rsid w:val="00636A7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628C"/>
    <w:rsid w:val="00656784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932"/>
    <w:rsid w:val="00673BBF"/>
    <w:rsid w:val="00673BFF"/>
    <w:rsid w:val="006742C9"/>
    <w:rsid w:val="006743AF"/>
    <w:rsid w:val="00674C6E"/>
    <w:rsid w:val="006750B3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4CD1"/>
    <w:rsid w:val="006854AA"/>
    <w:rsid w:val="006858AC"/>
    <w:rsid w:val="00685DD8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262"/>
    <w:rsid w:val="00696EA9"/>
    <w:rsid w:val="00697898"/>
    <w:rsid w:val="006A2247"/>
    <w:rsid w:val="006A23B1"/>
    <w:rsid w:val="006A275C"/>
    <w:rsid w:val="006A29B3"/>
    <w:rsid w:val="006A2E6F"/>
    <w:rsid w:val="006A3AC7"/>
    <w:rsid w:val="006A3C74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2BF"/>
    <w:rsid w:val="006B3549"/>
    <w:rsid w:val="006B36B8"/>
    <w:rsid w:val="006B401E"/>
    <w:rsid w:val="006B43DD"/>
    <w:rsid w:val="006B54BF"/>
    <w:rsid w:val="006B62A4"/>
    <w:rsid w:val="006B6536"/>
    <w:rsid w:val="006B7369"/>
    <w:rsid w:val="006B7AE0"/>
    <w:rsid w:val="006B7B27"/>
    <w:rsid w:val="006C007B"/>
    <w:rsid w:val="006C04DF"/>
    <w:rsid w:val="006C0670"/>
    <w:rsid w:val="006C0CF3"/>
    <w:rsid w:val="006C2FA1"/>
    <w:rsid w:val="006C3131"/>
    <w:rsid w:val="006C31A2"/>
    <w:rsid w:val="006C324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659"/>
    <w:rsid w:val="006F264F"/>
    <w:rsid w:val="006F2B18"/>
    <w:rsid w:val="006F340E"/>
    <w:rsid w:val="006F34F1"/>
    <w:rsid w:val="006F3D24"/>
    <w:rsid w:val="006F415D"/>
    <w:rsid w:val="006F461A"/>
    <w:rsid w:val="006F4FFA"/>
    <w:rsid w:val="006F6666"/>
    <w:rsid w:val="006F6EB9"/>
    <w:rsid w:val="006F7154"/>
    <w:rsid w:val="006F74EB"/>
    <w:rsid w:val="007003D1"/>
    <w:rsid w:val="007012D8"/>
    <w:rsid w:val="007013BA"/>
    <w:rsid w:val="00702835"/>
    <w:rsid w:val="00702BCB"/>
    <w:rsid w:val="00702C41"/>
    <w:rsid w:val="0070342C"/>
    <w:rsid w:val="00703461"/>
    <w:rsid w:val="0070399E"/>
    <w:rsid w:val="00703CB3"/>
    <w:rsid w:val="00704979"/>
    <w:rsid w:val="00705273"/>
    <w:rsid w:val="00705824"/>
    <w:rsid w:val="00705B23"/>
    <w:rsid w:val="00706A1E"/>
    <w:rsid w:val="007078A5"/>
    <w:rsid w:val="0071013D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C26"/>
    <w:rsid w:val="00727CD8"/>
    <w:rsid w:val="007309E7"/>
    <w:rsid w:val="00730BBD"/>
    <w:rsid w:val="007310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4300"/>
    <w:rsid w:val="00754517"/>
    <w:rsid w:val="00754AC2"/>
    <w:rsid w:val="00754CBD"/>
    <w:rsid w:val="00755418"/>
    <w:rsid w:val="00755BE2"/>
    <w:rsid w:val="00755C5E"/>
    <w:rsid w:val="00756F05"/>
    <w:rsid w:val="00757A8F"/>
    <w:rsid w:val="00757BBB"/>
    <w:rsid w:val="007601D3"/>
    <w:rsid w:val="007603AC"/>
    <w:rsid w:val="00760483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88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1404"/>
    <w:rsid w:val="00791849"/>
    <w:rsid w:val="00792797"/>
    <w:rsid w:val="00793AF6"/>
    <w:rsid w:val="00794159"/>
    <w:rsid w:val="0079472B"/>
    <w:rsid w:val="00794F00"/>
    <w:rsid w:val="00795281"/>
    <w:rsid w:val="00795F44"/>
    <w:rsid w:val="007962A2"/>
    <w:rsid w:val="0079731D"/>
    <w:rsid w:val="0079741C"/>
    <w:rsid w:val="0079793C"/>
    <w:rsid w:val="007979B0"/>
    <w:rsid w:val="00797F81"/>
    <w:rsid w:val="007A1A43"/>
    <w:rsid w:val="007A1D42"/>
    <w:rsid w:val="007A21AF"/>
    <w:rsid w:val="007A2814"/>
    <w:rsid w:val="007A29B5"/>
    <w:rsid w:val="007A3386"/>
    <w:rsid w:val="007A3952"/>
    <w:rsid w:val="007A3E54"/>
    <w:rsid w:val="007A3F41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E5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49F0"/>
    <w:rsid w:val="007D51CF"/>
    <w:rsid w:val="007D5C8F"/>
    <w:rsid w:val="007D6511"/>
    <w:rsid w:val="007D6DD1"/>
    <w:rsid w:val="007D7AAA"/>
    <w:rsid w:val="007E012E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39F2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5211"/>
    <w:rsid w:val="00835A24"/>
    <w:rsid w:val="00835BF5"/>
    <w:rsid w:val="00835D48"/>
    <w:rsid w:val="00835FC8"/>
    <w:rsid w:val="0084026E"/>
    <w:rsid w:val="0084063D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48D"/>
    <w:rsid w:val="00853AAD"/>
    <w:rsid w:val="00855A6A"/>
    <w:rsid w:val="00855C20"/>
    <w:rsid w:val="00856795"/>
    <w:rsid w:val="0085691A"/>
    <w:rsid w:val="00856FA5"/>
    <w:rsid w:val="008575EA"/>
    <w:rsid w:val="00857C9D"/>
    <w:rsid w:val="00857E22"/>
    <w:rsid w:val="00857FF9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7010A"/>
    <w:rsid w:val="008701B8"/>
    <w:rsid w:val="00870C38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EBF"/>
    <w:rsid w:val="0088056F"/>
    <w:rsid w:val="008807A6"/>
    <w:rsid w:val="008809C6"/>
    <w:rsid w:val="00880B6A"/>
    <w:rsid w:val="0088114A"/>
    <w:rsid w:val="0088130D"/>
    <w:rsid w:val="00881BE3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1495"/>
    <w:rsid w:val="0089265D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64CB"/>
    <w:rsid w:val="008973B1"/>
    <w:rsid w:val="00897569"/>
    <w:rsid w:val="008A04F1"/>
    <w:rsid w:val="008A12DD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544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26D"/>
    <w:rsid w:val="008B563E"/>
    <w:rsid w:val="008B56FC"/>
    <w:rsid w:val="008B6404"/>
    <w:rsid w:val="008B646E"/>
    <w:rsid w:val="008B65F6"/>
    <w:rsid w:val="008B683A"/>
    <w:rsid w:val="008B726C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2B4"/>
    <w:rsid w:val="008C758A"/>
    <w:rsid w:val="008C7A3B"/>
    <w:rsid w:val="008D0377"/>
    <w:rsid w:val="008D0914"/>
    <w:rsid w:val="008D1143"/>
    <w:rsid w:val="008D1179"/>
    <w:rsid w:val="008D1860"/>
    <w:rsid w:val="008D1CB2"/>
    <w:rsid w:val="008D1DB1"/>
    <w:rsid w:val="008D1DF9"/>
    <w:rsid w:val="008D2122"/>
    <w:rsid w:val="008D21AD"/>
    <w:rsid w:val="008D24DC"/>
    <w:rsid w:val="008D25CE"/>
    <w:rsid w:val="008D2713"/>
    <w:rsid w:val="008D40B0"/>
    <w:rsid w:val="008D4682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DC4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5AE"/>
    <w:rsid w:val="009416EE"/>
    <w:rsid w:val="00941980"/>
    <w:rsid w:val="00941ED6"/>
    <w:rsid w:val="0094202B"/>
    <w:rsid w:val="009421AA"/>
    <w:rsid w:val="0094227D"/>
    <w:rsid w:val="00942E7B"/>
    <w:rsid w:val="009433A1"/>
    <w:rsid w:val="00945462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2A9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D8F"/>
    <w:rsid w:val="00971087"/>
    <w:rsid w:val="00971E82"/>
    <w:rsid w:val="00971F87"/>
    <w:rsid w:val="009724E6"/>
    <w:rsid w:val="0097278C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696"/>
    <w:rsid w:val="0098502E"/>
    <w:rsid w:val="009851A0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612"/>
    <w:rsid w:val="009967E8"/>
    <w:rsid w:val="00996C7E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21D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37A"/>
    <w:rsid w:val="009C569A"/>
    <w:rsid w:val="009C6718"/>
    <w:rsid w:val="009C6936"/>
    <w:rsid w:val="009C72E7"/>
    <w:rsid w:val="009D02DE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94B"/>
    <w:rsid w:val="00A00B85"/>
    <w:rsid w:val="00A00E6B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3AE9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3FB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C55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2F27"/>
    <w:rsid w:val="00A3350E"/>
    <w:rsid w:val="00A3393C"/>
    <w:rsid w:val="00A3394E"/>
    <w:rsid w:val="00A33EB8"/>
    <w:rsid w:val="00A34A95"/>
    <w:rsid w:val="00A35384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357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BE6"/>
    <w:rsid w:val="00A7453A"/>
    <w:rsid w:val="00A745F1"/>
    <w:rsid w:val="00A74722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833"/>
    <w:rsid w:val="00A87AA8"/>
    <w:rsid w:val="00A87F57"/>
    <w:rsid w:val="00A9056D"/>
    <w:rsid w:val="00A907B8"/>
    <w:rsid w:val="00A90A72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288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0CE2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BA8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4286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1C9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7EB"/>
    <w:rsid w:val="00B20C57"/>
    <w:rsid w:val="00B214E8"/>
    <w:rsid w:val="00B21C16"/>
    <w:rsid w:val="00B21DBE"/>
    <w:rsid w:val="00B21E19"/>
    <w:rsid w:val="00B22341"/>
    <w:rsid w:val="00B22476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27CC2"/>
    <w:rsid w:val="00B3093F"/>
    <w:rsid w:val="00B30D57"/>
    <w:rsid w:val="00B31AB2"/>
    <w:rsid w:val="00B333B1"/>
    <w:rsid w:val="00B3374E"/>
    <w:rsid w:val="00B33810"/>
    <w:rsid w:val="00B33AC9"/>
    <w:rsid w:val="00B343D0"/>
    <w:rsid w:val="00B35192"/>
    <w:rsid w:val="00B35443"/>
    <w:rsid w:val="00B3586E"/>
    <w:rsid w:val="00B359F9"/>
    <w:rsid w:val="00B35A3C"/>
    <w:rsid w:val="00B379D7"/>
    <w:rsid w:val="00B40358"/>
    <w:rsid w:val="00B40398"/>
    <w:rsid w:val="00B409F6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50AE"/>
    <w:rsid w:val="00B456D5"/>
    <w:rsid w:val="00B459AA"/>
    <w:rsid w:val="00B45E9D"/>
    <w:rsid w:val="00B46DD6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F65"/>
    <w:rsid w:val="00B548A1"/>
    <w:rsid w:val="00B54C12"/>
    <w:rsid w:val="00B5539B"/>
    <w:rsid w:val="00B564C6"/>
    <w:rsid w:val="00B56C1A"/>
    <w:rsid w:val="00B57A40"/>
    <w:rsid w:val="00B57CB6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137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66F"/>
    <w:rsid w:val="00B95DF2"/>
    <w:rsid w:val="00B96AD7"/>
    <w:rsid w:val="00B97220"/>
    <w:rsid w:val="00B97906"/>
    <w:rsid w:val="00B97CB1"/>
    <w:rsid w:val="00BA098B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647"/>
    <w:rsid w:val="00BD2975"/>
    <w:rsid w:val="00BD2994"/>
    <w:rsid w:val="00BD38A4"/>
    <w:rsid w:val="00BD4E11"/>
    <w:rsid w:val="00BD5372"/>
    <w:rsid w:val="00BD5721"/>
    <w:rsid w:val="00BD65E3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B0E"/>
    <w:rsid w:val="00BE7C3A"/>
    <w:rsid w:val="00BE7E05"/>
    <w:rsid w:val="00BE7EFA"/>
    <w:rsid w:val="00BF0668"/>
    <w:rsid w:val="00BF06E5"/>
    <w:rsid w:val="00BF0C27"/>
    <w:rsid w:val="00BF0F78"/>
    <w:rsid w:val="00BF14BF"/>
    <w:rsid w:val="00BF2BA4"/>
    <w:rsid w:val="00BF2CC5"/>
    <w:rsid w:val="00BF3A75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77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403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491"/>
    <w:rsid w:val="00C41F7D"/>
    <w:rsid w:val="00C420C5"/>
    <w:rsid w:val="00C42491"/>
    <w:rsid w:val="00C4325C"/>
    <w:rsid w:val="00C4416C"/>
    <w:rsid w:val="00C4447F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4FB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661"/>
    <w:rsid w:val="00C93BF1"/>
    <w:rsid w:val="00C93EBB"/>
    <w:rsid w:val="00C93F12"/>
    <w:rsid w:val="00C94B93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C0202"/>
    <w:rsid w:val="00CC139D"/>
    <w:rsid w:val="00CC2750"/>
    <w:rsid w:val="00CC276E"/>
    <w:rsid w:val="00CC2C4B"/>
    <w:rsid w:val="00CC4356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EF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4E4E"/>
    <w:rsid w:val="00CE5971"/>
    <w:rsid w:val="00CE5B04"/>
    <w:rsid w:val="00CE5F05"/>
    <w:rsid w:val="00CE63C9"/>
    <w:rsid w:val="00CE6A1F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750"/>
    <w:rsid w:val="00CF6C45"/>
    <w:rsid w:val="00CF73BA"/>
    <w:rsid w:val="00CF7636"/>
    <w:rsid w:val="00CF7876"/>
    <w:rsid w:val="00CF7FAD"/>
    <w:rsid w:val="00D005FB"/>
    <w:rsid w:val="00D00B05"/>
    <w:rsid w:val="00D00D28"/>
    <w:rsid w:val="00D01DEE"/>
    <w:rsid w:val="00D02A12"/>
    <w:rsid w:val="00D032CC"/>
    <w:rsid w:val="00D03B46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DA8"/>
    <w:rsid w:val="00D07724"/>
    <w:rsid w:val="00D07EDB"/>
    <w:rsid w:val="00D114F5"/>
    <w:rsid w:val="00D1164A"/>
    <w:rsid w:val="00D1198D"/>
    <w:rsid w:val="00D12F42"/>
    <w:rsid w:val="00D13266"/>
    <w:rsid w:val="00D13781"/>
    <w:rsid w:val="00D1391C"/>
    <w:rsid w:val="00D1391D"/>
    <w:rsid w:val="00D144CC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5278"/>
    <w:rsid w:val="00D360FE"/>
    <w:rsid w:val="00D36ADC"/>
    <w:rsid w:val="00D36D12"/>
    <w:rsid w:val="00D36D18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2E3"/>
    <w:rsid w:val="00D43728"/>
    <w:rsid w:val="00D44419"/>
    <w:rsid w:val="00D44669"/>
    <w:rsid w:val="00D44A78"/>
    <w:rsid w:val="00D476D0"/>
    <w:rsid w:val="00D477AC"/>
    <w:rsid w:val="00D47AE5"/>
    <w:rsid w:val="00D47EA7"/>
    <w:rsid w:val="00D50AC6"/>
    <w:rsid w:val="00D50F19"/>
    <w:rsid w:val="00D514BC"/>
    <w:rsid w:val="00D522CD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C54"/>
    <w:rsid w:val="00D60E79"/>
    <w:rsid w:val="00D610F8"/>
    <w:rsid w:val="00D628A7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1636"/>
    <w:rsid w:val="00D71747"/>
    <w:rsid w:val="00D71D0D"/>
    <w:rsid w:val="00D7273A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5231"/>
    <w:rsid w:val="00D75BB6"/>
    <w:rsid w:val="00D75DA4"/>
    <w:rsid w:val="00D768C0"/>
    <w:rsid w:val="00D76EF3"/>
    <w:rsid w:val="00D77133"/>
    <w:rsid w:val="00D771C4"/>
    <w:rsid w:val="00D7780C"/>
    <w:rsid w:val="00D80087"/>
    <w:rsid w:val="00D802A7"/>
    <w:rsid w:val="00D808FD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A08AD"/>
    <w:rsid w:val="00DA171F"/>
    <w:rsid w:val="00DA1951"/>
    <w:rsid w:val="00DA1D43"/>
    <w:rsid w:val="00DA2012"/>
    <w:rsid w:val="00DA24A1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9A6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2B66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465"/>
    <w:rsid w:val="00DC161F"/>
    <w:rsid w:val="00DC1838"/>
    <w:rsid w:val="00DC1B94"/>
    <w:rsid w:val="00DC1BC2"/>
    <w:rsid w:val="00DC205E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EA"/>
    <w:rsid w:val="00DC6C89"/>
    <w:rsid w:val="00DC708D"/>
    <w:rsid w:val="00DC74E4"/>
    <w:rsid w:val="00DC752D"/>
    <w:rsid w:val="00DC758C"/>
    <w:rsid w:val="00DC7F57"/>
    <w:rsid w:val="00DD0416"/>
    <w:rsid w:val="00DD0418"/>
    <w:rsid w:val="00DD051D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E03B3"/>
    <w:rsid w:val="00DE06BE"/>
    <w:rsid w:val="00DE07D2"/>
    <w:rsid w:val="00DE1706"/>
    <w:rsid w:val="00DE18C4"/>
    <w:rsid w:val="00DE1B44"/>
    <w:rsid w:val="00DE1CEF"/>
    <w:rsid w:val="00DE1DAB"/>
    <w:rsid w:val="00DE2A20"/>
    <w:rsid w:val="00DE55A6"/>
    <w:rsid w:val="00DE56B5"/>
    <w:rsid w:val="00DE5801"/>
    <w:rsid w:val="00DE5864"/>
    <w:rsid w:val="00DE5B24"/>
    <w:rsid w:val="00DE687B"/>
    <w:rsid w:val="00DE7201"/>
    <w:rsid w:val="00DE73B9"/>
    <w:rsid w:val="00DE7C27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3803"/>
    <w:rsid w:val="00E1485F"/>
    <w:rsid w:val="00E14B60"/>
    <w:rsid w:val="00E14BE8"/>
    <w:rsid w:val="00E14DA4"/>
    <w:rsid w:val="00E158E5"/>
    <w:rsid w:val="00E162F5"/>
    <w:rsid w:val="00E163B8"/>
    <w:rsid w:val="00E165C1"/>
    <w:rsid w:val="00E16FE2"/>
    <w:rsid w:val="00E17CD7"/>
    <w:rsid w:val="00E17E51"/>
    <w:rsid w:val="00E20476"/>
    <w:rsid w:val="00E208A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7AC"/>
    <w:rsid w:val="00E33843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37456"/>
    <w:rsid w:val="00E40307"/>
    <w:rsid w:val="00E40ACA"/>
    <w:rsid w:val="00E41479"/>
    <w:rsid w:val="00E41E34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6DB8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F6F"/>
    <w:rsid w:val="00E573F9"/>
    <w:rsid w:val="00E57BE9"/>
    <w:rsid w:val="00E60916"/>
    <w:rsid w:val="00E60967"/>
    <w:rsid w:val="00E60ACA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AE1"/>
    <w:rsid w:val="00E672A1"/>
    <w:rsid w:val="00E7085C"/>
    <w:rsid w:val="00E70FF9"/>
    <w:rsid w:val="00E71CE0"/>
    <w:rsid w:val="00E7260F"/>
    <w:rsid w:val="00E7321B"/>
    <w:rsid w:val="00E73699"/>
    <w:rsid w:val="00E737EA"/>
    <w:rsid w:val="00E7390E"/>
    <w:rsid w:val="00E746F4"/>
    <w:rsid w:val="00E74883"/>
    <w:rsid w:val="00E74A17"/>
    <w:rsid w:val="00E7530A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70F"/>
    <w:rsid w:val="00E90C04"/>
    <w:rsid w:val="00E92940"/>
    <w:rsid w:val="00E92ECE"/>
    <w:rsid w:val="00E92F0C"/>
    <w:rsid w:val="00E932E5"/>
    <w:rsid w:val="00E9363A"/>
    <w:rsid w:val="00E9464E"/>
    <w:rsid w:val="00E95B54"/>
    <w:rsid w:val="00E96550"/>
    <w:rsid w:val="00E967FD"/>
    <w:rsid w:val="00E96E8A"/>
    <w:rsid w:val="00E970E0"/>
    <w:rsid w:val="00E97608"/>
    <w:rsid w:val="00EA0A06"/>
    <w:rsid w:val="00EA0CE4"/>
    <w:rsid w:val="00EA1274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0E18"/>
    <w:rsid w:val="00EB15D8"/>
    <w:rsid w:val="00EB1AAC"/>
    <w:rsid w:val="00EB3DDA"/>
    <w:rsid w:val="00EB3E0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4DF"/>
    <w:rsid w:val="00EC3DC5"/>
    <w:rsid w:val="00EC438F"/>
    <w:rsid w:val="00EC44E9"/>
    <w:rsid w:val="00EC5A81"/>
    <w:rsid w:val="00EC7341"/>
    <w:rsid w:val="00EC760C"/>
    <w:rsid w:val="00EC76A7"/>
    <w:rsid w:val="00EC7F33"/>
    <w:rsid w:val="00ED06B7"/>
    <w:rsid w:val="00ED08E8"/>
    <w:rsid w:val="00ED0933"/>
    <w:rsid w:val="00ED0AB4"/>
    <w:rsid w:val="00ED0AD0"/>
    <w:rsid w:val="00ED0F9B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4149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35E"/>
    <w:rsid w:val="00F16BAF"/>
    <w:rsid w:val="00F170BC"/>
    <w:rsid w:val="00F17374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006"/>
    <w:rsid w:val="00F3036D"/>
    <w:rsid w:val="00F3041B"/>
    <w:rsid w:val="00F308B1"/>
    <w:rsid w:val="00F31610"/>
    <w:rsid w:val="00F31A0B"/>
    <w:rsid w:val="00F31B05"/>
    <w:rsid w:val="00F31C26"/>
    <w:rsid w:val="00F31F80"/>
    <w:rsid w:val="00F321AA"/>
    <w:rsid w:val="00F32380"/>
    <w:rsid w:val="00F326A2"/>
    <w:rsid w:val="00F33840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0"/>
    <w:rsid w:val="00F50F02"/>
    <w:rsid w:val="00F50FD8"/>
    <w:rsid w:val="00F51A32"/>
    <w:rsid w:val="00F51E88"/>
    <w:rsid w:val="00F51EF5"/>
    <w:rsid w:val="00F521B8"/>
    <w:rsid w:val="00F524E6"/>
    <w:rsid w:val="00F532A3"/>
    <w:rsid w:val="00F548B3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91C"/>
    <w:rsid w:val="00F81581"/>
    <w:rsid w:val="00F8191A"/>
    <w:rsid w:val="00F81AF3"/>
    <w:rsid w:val="00F81E26"/>
    <w:rsid w:val="00F82420"/>
    <w:rsid w:val="00F82639"/>
    <w:rsid w:val="00F82E92"/>
    <w:rsid w:val="00F835AF"/>
    <w:rsid w:val="00F83848"/>
    <w:rsid w:val="00F84394"/>
    <w:rsid w:val="00F847C5"/>
    <w:rsid w:val="00F85178"/>
    <w:rsid w:val="00F85609"/>
    <w:rsid w:val="00F85CEF"/>
    <w:rsid w:val="00F8728C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73D"/>
    <w:rsid w:val="00FC6BC5"/>
    <w:rsid w:val="00FC70EA"/>
    <w:rsid w:val="00FC76FB"/>
    <w:rsid w:val="00FC7792"/>
    <w:rsid w:val="00FD0642"/>
    <w:rsid w:val="00FD0A0B"/>
    <w:rsid w:val="00FD0E27"/>
    <w:rsid w:val="00FD0F76"/>
    <w:rsid w:val="00FD1551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7B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lock">
    <w:name w:val="block"/>
    <w:aliases w:val="b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BC205-622B-417F-AA8A-7541EE77E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17</Pages>
  <Words>4127</Words>
  <Characters>17209</Characters>
  <Application>Microsoft Office Word</Application>
  <DocSecurity>0</DocSecurity>
  <Lines>143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2020-11-10T08:13:00Z</cp:lastPrinted>
  <dcterms:created xsi:type="dcterms:W3CDTF">2020-11-12T19:56:00Z</dcterms:created>
  <dcterms:modified xsi:type="dcterms:W3CDTF">2020-11-12T19:59:00Z</dcterms:modified>
</cp:coreProperties>
</file>