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EF775" w14:textId="77777777" w:rsidR="00B36518" w:rsidRPr="0059638E"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77E8249C" w14:textId="4CA57885" w:rsidR="00B36518" w:rsidRPr="0059638E"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59638E"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59638E"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59638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59638E">
        <w:rPr>
          <w:rFonts w:ascii="Times New Roman" w:hAnsi="Times New Roman" w:cs="Times New Roman"/>
          <w:b/>
          <w:bCs/>
          <w:sz w:val="40"/>
          <w:szCs w:val="40"/>
          <w:lang w:val="en-US"/>
        </w:rPr>
        <w:t>Kang Yong Electric Public Company Limited</w:t>
      </w:r>
    </w:p>
    <w:p w14:paraId="70DAB039" w14:textId="77777777" w:rsidR="00B36518" w:rsidRPr="0059638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B267128" w14:textId="790F5D4D" w:rsidR="00FE6BF1" w:rsidRPr="0059638E" w:rsidRDefault="00FE6BF1" w:rsidP="00FE6BF1">
      <w:pPr>
        <w:pStyle w:val="CoverTitle"/>
        <w:spacing w:line="240" w:lineRule="atLeast"/>
        <w:jc w:val="center"/>
      </w:pPr>
      <w:r w:rsidRPr="0059638E">
        <w:rPr>
          <w:spacing w:val="-3"/>
          <w:szCs w:val="36"/>
        </w:rPr>
        <w:t xml:space="preserve">Condensed </w:t>
      </w:r>
      <w:proofErr w:type="spellStart"/>
      <w:r w:rsidR="00493857"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2CCFBEDC" w14:textId="77777777" w:rsidR="00FE6BF1" w:rsidRPr="0059638E" w:rsidRDefault="00FE6BF1" w:rsidP="00FE6BF1">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 xml:space="preserve">for the three-month and six-month periods ended </w:t>
      </w:r>
    </w:p>
    <w:p w14:paraId="38D9C1A8" w14:textId="09D62FB5" w:rsidR="00FE6BF1" w:rsidRPr="0059638E" w:rsidRDefault="00FE6BF1" w:rsidP="00FE6BF1">
      <w:pPr>
        <w:pStyle w:val="BodyText"/>
        <w:tabs>
          <w:tab w:val="decimal" w:pos="9540"/>
        </w:tabs>
        <w:spacing w:after="0" w:line="240" w:lineRule="atLeast"/>
        <w:jc w:val="center"/>
        <w:rPr>
          <w:rFonts w:ascii="Times New Roman" w:hAnsi="Times New Roman" w:cs="Times New Roman"/>
          <w:sz w:val="32"/>
          <w:szCs w:val="32"/>
          <w:lang w:val="en-US"/>
        </w:rPr>
      </w:pPr>
      <w:r w:rsidRPr="0059638E">
        <w:rPr>
          <w:rFonts w:ascii="Times New Roman" w:hAnsi="Times New Roman" w:cs="Times New Roman"/>
          <w:sz w:val="36"/>
          <w:szCs w:val="36"/>
          <w:lang w:val="en-US"/>
        </w:rPr>
        <w:t>30 September 2020</w:t>
      </w:r>
    </w:p>
    <w:p w14:paraId="14E72BAA" w14:textId="77777777" w:rsidR="00FE6BF1" w:rsidRPr="0059638E" w:rsidRDefault="00FE6BF1" w:rsidP="00FE6BF1">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0382E63D" w14:textId="77777777" w:rsidR="00FE6BF1" w:rsidRPr="0059638E" w:rsidRDefault="00FE6BF1" w:rsidP="00FE6BF1">
      <w:pPr>
        <w:pStyle w:val="CoverTitle"/>
        <w:spacing w:line="240" w:lineRule="atLeast"/>
        <w:jc w:val="center"/>
        <w:rPr>
          <w:spacing w:val="-3"/>
          <w:szCs w:val="36"/>
        </w:rPr>
      </w:pPr>
      <w:r w:rsidRPr="0059638E">
        <w:rPr>
          <w:spacing w:val="-3"/>
          <w:szCs w:val="36"/>
        </w:rPr>
        <w:t>Independent auditor’s review report</w:t>
      </w:r>
    </w:p>
    <w:p w14:paraId="1460900C" w14:textId="77777777" w:rsidR="006464A4" w:rsidRPr="0059638E"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022F87CC" w14:textId="77777777" w:rsidR="00B36518" w:rsidRPr="0059638E"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pPr>
    </w:p>
    <w:p w14:paraId="4C60BA67" w14:textId="77777777" w:rsidR="00FE6BF1" w:rsidRPr="0059638E" w:rsidRDefault="00FE6BF1" w:rsidP="008E396E">
      <w:pPr>
        <w:pStyle w:val="BodyText"/>
        <w:tabs>
          <w:tab w:val="decimal" w:pos="9540"/>
        </w:tabs>
        <w:spacing w:after="0" w:line="240" w:lineRule="atLeast"/>
        <w:jc w:val="both"/>
        <w:rPr>
          <w:rFonts w:ascii="Times New Roman" w:hAnsi="Times New Roman" w:cs="Times New Roman"/>
          <w:b/>
          <w:bCs/>
          <w:sz w:val="28"/>
          <w:szCs w:val="28"/>
          <w:lang w:val="en-US"/>
        </w:rPr>
      </w:pPr>
    </w:p>
    <w:p w14:paraId="4FF59373" w14:textId="77777777" w:rsidR="00FE6BF1" w:rsidRPr="0059638E" w:rsidRDefault="00FE6BF1" w:rsidP="008E396E">
      <w:pPr>
        <w:pStyle w:val="BodyText"/>
        <w:tabs>
          <w:tab w:val="decimal" w:pos="9540"/>
        </w:tabs>
        <w:spacing w:after="0" w:line="240" w:lineRule="atLeast"/>
        <w:jc w:val="both"/>
        <w:rPr>
          <w:rFonts w:ascii="Times New Roman" w:hAnsi="Times New Roman" w:cs="Times New Roman"/>
          <w:b/>
          <w:bCs/>
          <w:sz w:val="28"/>
          <w:szCs w:val="28"/>
          <w:lang w:val="en-US"/>
        </w:rPr>
      </w:pPr>
    </w:p>
    <w:p w14:paraId="5782DE72" w14:textId="35DBE539" w:rsidR="00FE6BF1" w:rsidRPr="0059638E" w:rsidRDefault="00FE6BF1"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FE6BF1" w:rsidRPr="0059638E" w:rsidSect="0059691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35" w:gutter="0"/>
          <w:pgNumType w:start="0"/>
          <w:cols w:space="720"/>
          <w:titlePg/>
          <w:docGrid w:linePitch="299"/>
        </w:sectPr>
      </w:pPr>
    </w:p>
    <w:p w14:paraId="389C7C68" w14:textId="77777777" w:rsidR="00DF44CE" w:rsidRPr="0059638E" w:rsidRDefault="00DF44CE" w:rsidP="00DF44CE">
      <w:pPr>
        <w:rPr>
          <w:rFonts w:cs="Times New Roman"/>
          <w:b/>
          <w:bCs/>
          <w:sz w:val="28"/>
          <w:szCs w:val="28"/>
        </w:rPr>
      </w:pPr>
      <w:r w:rsidRPr="0059638E">
        <w:rPr>
          <w:rFonts w:cs="Times New Roman"/>
          <w:b/>
          <w:bCs/>
          <w:sz w:val="28"/>
          <w:szCs w:val="28"/>
        </w:rPr>
        <w:lastRenderedPageBreak/>
        <w:t>Indep</w:t>
      </w:r>
      <w:bookmarkStart w:id="0" w:name="_GoBack"/>
      <w:bookmarkEnd w:id="0"/>
      <w:r w:rsidRPr="0059638E">
        <w:rPr>
          <w:rFonts w:cs="Times New Roman"/>
          <w:b/>
          <w:bCs/>
          <w:sz w:val="28"/>
          <w:szCs w:val="28"/>
        </w:rPr>
        <w:t>endent Auditor’s Report on Review of Interim Financial Information</w:t>
      </w:r>
    </w:p>
    <w:p w14:paraId="665D82F6" w14:textId="58A335C2" w:rsidR="00DF44CE" w:rsidRPr="0059638E" w:rsidRDefault="00DF44CE" w:rsidP="00AC5122">
      <w:pPr>
        <w:jc w:val="thaiDistribute"/>
        <w:rPr>
          <w:rFonts w:cs="Times New Roman"/>
        </w:rPr>
      </w:pPr>
    </w:p>
    <w:p w14:paraId="08524A17" w14:textId="77777777" w:rsidR="00AC5122" w:rsidRPr="0059638E" w:rsidRDefault="00AC5122" w:rsidP="00AC5122">
      <w:pPr>
        <w:jc w:val="thaiDistribute"/>
        <w:rPr>
          <w:rFonts w:cs="Times New Roman"/>
        </w:rPr>
      </w:pPr>
    </w:p>
    <w:p w14:paraId="2C7607C3" w14:textId="77777777" w:rsidR="00DF44CE" w:rsidRPr="0059638E" w:rsidRDefault="00DF44CE" w:rsidP="00DF44CE">
      <w:pPr>
        <w:tabs>
          <w:tab w:val="decimal" w:pos="9540"/>
        </w:tabs>
        <w:spacing w:line="240" w:lineRule="atLeast"/>
        <w:jc w:val="both"/>
        <w:rPr>
          <w:rFonts w:cs="Times New Roman"/>
          <w:b/>
          <w:bCs/>
          <w:sz w:val="24"/>
          <w:szCs w:val="24"/>
        </w:rPr>
      </w:pPr>
      <w:r w:rsidRPr="0059638E">
        <w:rPr>
          <w:rFonts w:cs="Times New Roman"/>
          <w:b/>
          <w:bCs/>
          <w:sz w:val="24"/>
          <w:szCs w:val="24"/>
        </w:rPr>
        <w:t xml:space="preserve">To </w:t>
      </w:r>
      <w:smartTag w:uri="urn:schemas-microsoft-com:office:smarttags" w:element="PersonName">
        <w:r w:rsidRPr="0059638E">
          <w:rPr>
            <w:rFonts w:cs="Times New Roman"/>
            <w:b/>
            <w:bCs/>
            <w:sz w:val="24"/>
            <w:szCs w:val="24"/>
          </w:rPr>
          <w:t>th</w:t>
        </w:r>
      </w:smartTag>
      <w:r w:rsidRPr="0059638E">
        <w:rPr>
          <w:rFonts w:cs="Times New Roman"/>
          <w:b/>
          <w:bCs/>
          <w:sz w:val="24"/>
          <w:szCs w:val="24"/>
        </w:rPr>
        <w:t xml:space="preserve">e </w:t>
      </w:r>
      <w:r w:rsidRPr="0059638E">
        <w:rPr>
          <w:rFonts w:cs="Times New Roman"/>
          <w:b/>
          <w:bCs/>
        </w:rPr>
        <w:t xml:space="preserve">Board of Directors </w:t>
      </w:r>
      <w:r w:rsidRPr="0059638E">
        <w:rPr>
          <w:rFonts w:cs="Times New Roman"/>
          <w:b/>
          <w:bCs/>
          <w:sz w:val="24"/>
          <w:szCs w:val="24"/>
        </w:rPr>
        <w:t>of Kang Yong Electric Public Company Limited</w:t>
      </w:r>
    </w:p>
    <w:p w14:paraId="47148900" w14:textId="77777777" w:rsidR="00DF44CE" w:rsidRPr="0059638E" w:rsidRDefault="00DF44CE" w:rsidP="00AC5122">
      <w:pPr>
        <w:jc w:val="thaiDistribute"/>
        <w:rPr>
          <w:rFonts w:cs="Times New Roman"/>
        </w:rPr>
      </w:pPr>
    </w:p>
    <w:p w14:paraId="0455A6AC" w14:textId="5A5EAAFC" w:rsidR="00DF44CE" w:rsidRPr="0059638E" w:rsidRDefault="00644B50" w:rsidP="00DF44CE">
      <w:pPr>
        <w:jc w:val="thaiDistribute"/>
        <w:rPr>
          <w:rFonts w:cs="Times New Roman"/>
        </w:rPr>
      </w:pPr>
      <w:r w:rsidRPr="0059638E">
        <w:rPr>
          <w:rFonts w:cs="Times New Roman"/>
        </w:rPr>
        <w:t>I have reviewed the accompanying statement of financial position in which the equity method is applied and separate statement of financial position of Kang Yong Electric Public Company Limited as at 30 September 20</w:t>
      </w:r>
      <w:r w:rsidR="001A4959">
        <w:rPr>
          <w:rFonts w:cs="Times New Roman"/>
        </w:rPr>
        <w:t>20</w:t>
      </w:r>
      <w:r w:rsidRPr="0059638E">
        <w:rPr>
          <w:rFonts w:cs="Times New Roman"/>
        </w:rPr>
        <w:t>; the related statements of comprehensive income for the three-month and six-month periods ended</w:t>
      </w:r>
      <w:r w:rsidR="0059638E" w:rsidRPr="0059638E">
        <w:rPr>
          <w:rFonts w:cstheme="minorBidi" w:hint="cs"/>
          <w:cs/>
        </w:rPr>
        <w:t xml:space="preserve"> </w:t>
      </w:r>
      <w:r w:rsidR="0059638E" w:rsidRPr="0059638E">
        <w:rPr>
          <w:rFonts w:cstheme="minorBidi"/>
          <w:cs/>
        </w:rPr>
        <w:br/>
      </w:r>
      <w:r w:rsidRPr="0059638E">
        <w:rPr>
          <w:rFonts w:cs="Times New Roman"/>
        </w:rPr>
        <w:t>30 September 2020, the statements of changes in equity and cash flows for the six-month period ended</w:t>
      </w:r>
      <w:r w:rsidR="0059638E" w:rsidRPr="0059638E">
        <w:rPr>
          <w:rFonts w:cstheme="minorBidi"/>
          <w:cs/>
        </w:rPr>
        <w:br/>
      </w:r>
      <w:r w:rsidRPr="0059638E">
        <w:rPr>
          <w:rFonts w:cs="Times New Roman"/>
        </w:rPr>
        <w:t>30 September 2020;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DD6BBAE" w14:textId="77777777" w:rsidR="00644B50" w:rsidRPr="0059638E" w:rsidRDefault="00644B50" w:rsidP="00DF44CE">
      <w:pPr>
        <w:jc w:val="thaiDistribute"/>
        <w:rPr>
          <w:rFonts w:cs="Times New Roman"/>
        </w:rPr>
      </w:pPr>
    </w:p>
    <w:p w14:paraId="1B1F0BEB" w14:textId="77777777" w:rsidR="009736D2" w:rsidRPr="0059638E" w:rsidRDefault="009736D2" w:rsidP="009736D2">
      <w:pPr>
        <w:jc w:val="both"/>
        <w:rPr>
          <w:rFonts w:cs="Times New Roman"/>
          <w:i/>
        </w:rPr>
      </w:pPr>
      <w:r w:rsidRPr="0059638E">
        <w:rPr>
          <w:rFonts w:cs="Times New Roman"/>
          <w:i/>
        </w:rPr>
        <w:t>Scope of Review</w:t>
      </w:r>
    </w:p>
    <w:p w14:paraId="1118E8A7" w14:textId="77777777" w:rsidR="009736D2" w:rsidRPr="0059638E" w:rsidRDefault="009736D2" w:rsidP="009736D2">
      <w:pPr>
        <w:jc w:val="both"/>
        <w:rPr>
          <w:rFonts w:cs="Times New Roman"/>
        </w:rPr>
      </w:pPr>
    </w:p>
    <w:p w14:paraId="03A1FD94" w14:textId="64F759AF" w:rsidR="009736D2" w:rsidRPr="0059638E" w:rsidRDefault="009736D2" w:rsidP="009736D2">
      <w:pPr>
        <w:jc w:val="both"/>
        <w:rPr>
          <w:rFonts w:cs="Times New Roman"/>
        </w:rPr>
      </w:pPr>
      <w:r w:rsidRPr="0059638E">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Pr="0059638E">
        <w:rPr>
          <w:rFonts w:cs="Times New Roman"/>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6F3D0" w14:textId="77777777" w:rsidR="00DF44CE" w:rsidRPr="0059638E" w:rsidRDefault="00DF44CE" w:rsidP="00DF44CE">
      <w:pPr>
        <w:jc w:val="thaiDistribute"/>
        <w:rPr>
          <w:rFonts w:cs="Times New Roman"/>
        </w:rPr>
      </w:pPr>
    </w:p>
    <w:p w14:paraId="5A043745" w14:textId="77777777" w:rsidR="00DF44CE" w:rsidRPr="0059638E" w:rsidRDefault="00DF44CE" w:rsidP="00DF44CE">
      <w:pPr>
        <w:jc w:val="thaiDistribute"/>
        <w:rPr>
          <w:rFonts w:cs="Times New Roman"/>
          <w:i/>
        </w:rPr>
      </w:pPr>
      <w:r w:rsidRPr="0059638E">
        <w:rPr>
          <w:rFonts w:cs="Times New Roman"/>
          <w:i/>
        </w:rPr>
        <w:t>Conclusion</w:t>
      </w:r>
    </w:p>
    <w:p w14:paraId="6EC9418F" w14:textId="77777777" w:rsidR="00DF44CE" w:rsidRPr="0059638E" w:rsidRDefault="00DF44CE" w:rsidP="00DF44CE">
      <w:pPr>
        <w:jc w:val="thaiDistribute"/>
        <w:rPr>
          <w:rFonts w:cs="Times New Roman"/>
        </w:rPr>
      </w:pPr>
    </w:p>
    <w:p w14:paraId="39E4EF94" w14:textId="77777777" w:rsidR="00DF44CE" w:rsidRPr="0059638E" w:rsidRDefault="00DF44CE" w:rsidP="00DF44CE">
      <w:pPr>
        <w:jc w:val="both"/>
        <w:rPr>
          <w:rFonts w:cs="Times New Roman"/>
        </w:rPr>
      </w:pPr>
      <w:r w:rsidRPr="0059638E">
        <w:rPr>
          <w:rFonts w:cs="Times New Roman"/>
        </w:rPr>
        <w:t>Based on my review, nothing has come to my attention that causes me to believe that the accompanying interim financial information</w:t>
      </w:r>
      <w:r w:rsidRPr="0059638E">
        <w:rPr>
          <w:rFonts w:cs="Times New Roman"/>
          <w:cs/>
        </w:rPr>
        <w:t xml:space="preserve"> </w:t>
      </w:r>
      <w:r w:rsidRPr="0059638E">
        <w:rPr>
          <w:rFonts w:cs="Times New Roman"/>
        </w:rPr>
        <w:t xml:space="preserve">is not prepared, in all material respects, </w:t>
      </w:r>
      <w:r w:rsidRPr="0059638E">
        <w:rPr>
          <w:rFonts w:cs="Times New Roman"/>
          <w:spacing w:val="-2"/>
        </w:rPr>
        <w:t>in accordance with Thai Accounting Standard 34,</w:t>
      </w:r>
      <w:r w:rsidRPr="0059638E">
        <w:rPr>
          <w:rFonts w:cs="Times New Roman"/>
        </w:rPr>
        <w:t xml:space="preserve"> “Interim Financial Reporting”.</w:t>
      </w:r>
    </w:p>
    <w:p w14:paraId="1EC7D882" w14:textId="77777777" w:rsidR="00DF44CE" w:rsidRPr="0059638E" w:rsidRDefault="00DF44CE" w:rsidP="00DF44CE">
      <w:pPr>
        <w:tabs>
          <w:tab w:val="decimal" w:pos="9540"/>
        </w:tabs>
        <w:spacing w:line="240" w:lineRule="atLeast"/>
        <w:jc w:val="both"/>
        <w:rPr>
          <w:rFonts w:cs="Times New Roman"/>
        </w:rPr>
      </w:pPr>
    </w:p>
    <w:p w14:paraId="73C9C199" w14:textId="6875DFA3" w:rsidR="00DF44CE" w:rsidRPr="0059638E" w:rsidRDefault="00DF44CE" w:rsidP="00DF44CE">
      <w:pPr>
        <w:pStyle w:val="RNormal"/>
        <w:tabs>
          <w:tab w:val="decimal" w:pos="9540"/>
        </w:tabs>
        <w:spacing w:line="240" w:lineRule="atLeast"/>
        <w:rPr>
          <w:szCs w:val="22"/>
        </w:rPr>
      </w:pPr>
    </w:p>
    <w:p w14:paraId="2845D307" w14:textId="77777777" w:rsidR="00DF44CE" w:rsidRPr="0059638E" w:rsidRDefault="00DF44CE" w:rsidP="00DF44CE">
      <w:pPr>
        <w:pStyle w:val="RNormal"/>
        <w:tabs>
          <w:tab w:val="decimal" w:pos="9540"/>
        </w:tabs>
        <w:spacing w:line="240" w:lineRule="atLeast"/>
        <w:rPr>
          <w:szCs w:val="22"/>
        </w:rPr>
      </w:pPr>
    </w:p>
    <w:p w14:paraId="19BD75C8" w14:textId="77777777" w:rsidR="00DF44CE" w:rsidRPr="0059638E" w:rsidRDefault="00DF44CE" w:rsidP="00DF44CE">
      <w:pPr>
        <w:pStyle w:val="RNormal"/>
        <w:tabs>
          <w:tab w:val="decimal" w:pos="9540"/>
        </w:tabs>
        <w:spacing w:line="240" w:lineRule="atLeast"/>
        <w:rPr>
          <w:szCs w:val="22"/>
        </w:rPr>
      </w:pPr>
    </w:p>
    <w:p w14:paraId="64A0A96E" w14:textId="57715198" w:rsidR="00962949" w:rsidRPr="0059638E" w:rsidRDefault="00962949" w:rsidP="00923ADA">
      <w:pPr>
        <w:autoSpaceDE w:val="0"/>
        <w:autoSpaceDN w:val="0"/>
        <w:adjustRightInd w:val="0"/>
        <w:jc w:val="both"/>
        <w:rPr>
          <w:rFonts w:cs="Times New Roman"/>
        </w:rPr>
      </w:pPr>
    </w:p>
    <w:p w14:paraId="29DA5370" w14:textId="77777777" w:rsidR="00DF44CE" w:rsidRPr="0059638E" w:rsidRDefault="00DF44CE" w:rsidP="00DF44CE">
      <w:pPr>
        <w:pStyle w:val="RNormal"/>
        <w:tabs>
          <w:tab w:val="decimal" w:pos="9540"/>
        </w:tabs>
        <w:spacing w:line="240" w:lineRule="atLeast"/>
        <w:rPr>
          <w:szCs w:val="22"/>
        </w:rPr>
      </w:pPr>
      <w:r w:rsidRPr="0059638E">
        <w:rPr>
          <w:szCs w:val="22"/>
        </w:rPr>
        <w:t>(Sophit Prompol)</w:t>
      </w:r>
    </w:p>
    <w:p w14:paraId="37BFC6D4" w14:textId="77777777" w:rsidR="00DF44CE" w:rsidRPr="0059638E" w:rsidRDefault="00DF44CE" w:rsidP="00DF44CE">
      <w:pPr>
        <w:pStyle w:val="RNormal"/>
        <w:tabs>
          <w:tab w:val="decimal" w:pos="9540"/>
        </w:tabs>
        <w:spacing w:line="240" w:lineRule="atLeast"/>
        <w:rPr>
          <w:szCs w:val="22"/>
        </w:rPr>
      </w:pPr>
      <w:r w:rsidRPr="0059638E">
        <w:rPr>
          <w:szCs w:val="22"/>
        </w:rPr>
        <w:t>Certified Public Accountant</w:t>
      </w:r>
    </w:p>
    <w:p w14:paraId="533B965F" w14:textId="77777777" w:rsidR="00DF44CE" w:rsidRPr="0059638E" w:rsidRDefault="00DF44CE" w:rsidP="00DF44CE">
      <w:pPr>
        <w:pStyle w:val="RNormal"/>
        <w:tabs>
          <w:tab w:val="decimal" w:pos="9540"/>
        </w:tabs>
        <w:spacing w:line="240" w:lineRule="atLeast"/>
        <w:rPr>
          <w:szCs w:val="22"/>
        </w:rPr>
      </w:pPr>
      <w:r w:rsidRPr="0059638E">
        <w:rPr>
          <w:szCs w:val="22"/>
        </w:rPr>
        <w:t>Registration No. 10042</w:t>
      </w:r>
    </w:p>
    <w:p w14:paraId="30048ECF" w14:textId="77777777" w:rsidR="00DF44CE" w:rsidRPr="0059638E" w:rsidRDefault="00DF44CE" w:rsidP="00DF44CE">
      <w:pPr>
        <w:pStyle w:val="RNormal"/>
        <w:tabs>
          <w:tab w:val="decimal" w:pos="9540"/>
        </w:tabs>
        <w:spacing w:line="240" w:lineRule="atLeast"/>
        <w:rPr>
          <w:szCs w:val="22"/>
        </w:rPr>
      </w:pPr>
    </w:p>
    <w:p w14:paraId="39E75BF0" w14:textId="77777777" w:rsidR="00DF44CE" w:rsidRPr="0059638E" w:rsidRDefault="00DF44CE" w:rsidP="00DF44CE">
      <w:pPr>
        <w:pStyle w:val="RNormal"/>
        <w:tabs>
          <w:tab w:val="decimal" w:pos="9540"/>
        </w:tabs>
        <w:spacing w:line="240" w:lineRule="atLeast"/>
        <w:rPr>
          <w:szCs w:val="22"/>
        </w:rPr>
      </w:pPr>
      <w:r w:rsidRPr="0059638E">
        <w:rPr>
          <w:szCs w:val="22"/>
        </w:rPr>
        <w:t xml:space="preserve">KPMG </w:t>
      </w:r>
      <w:proofErr w:type="spellStart"/>
      <w:r w:rsidRPr="0059638E">
        <w:rPr>
          <w:szCs w:val="22"/>
        </w:rPr>
        <w:t>Phoomchai</w:t>
      </w:r>
      <w:proofErr w:type="spellEnd"/>
      <w:r w:rsidRPr="0059638E">
        <w:rPr>
          <w:szCs w:val="22"/>
        </w:rPr>
        <w:t xml:space="preserve"> Audit Ltd.</w:t>
      </w:r>
    </w:p>
    <w:p w14:paraId="7BBEDDA0" w14:textId="77777777" w:rsidR="00DF44CE" w:rsidRPr="0059638E" w:rsidRDefault="00DF44CE" w:rsidP="00DF44CE">
      <w:pPr>
        <w:pStyle w:val="RNormal"/>
        <w:tabs>
          <w:tab w:val="decimal" w:pos="9540"/>
        </w:tabs>
        <w:spacing w:line="240" w:lineRule="atLeast"/>
        <w:rPr>
          <w:szCs w:val="22"/>
        </w:rPr>
      </w:pPr>
      <w:r w:rsidRPr="0059638E">
        <w:rPr>
          <w:szCs w:val="22"/>
        </w:rPr>
        <w:t>Bangkok</w:t>
      </w:r>
    </w:p>
    <w:p w14:paraId="769AF271" w14:textId="152E85A3" w:rsidR="002A0DFF" w:rsidRPr="0059638E" w:rsidRDefault="00511131" w:rsidP="00962949">
      <w:pPr>
        <w:tabs>
          <w:tab w:val="left" w:pos="720"/>
        </w:tabs>
        <w:jc w:val="both"/>
        <w:rPr>
          <w:rFonts w:cs="Times New Roman"/>
        </w:rPr>
      </w:pPr>
      <w:r w:rsidRPr="0059638E">
        <w:rPr>
          <w:rFonts w:cs="Times New Roman"/>
        </w:rPr>
        <w:t>13</w:t>
      </w:r>
      <w:r w:rsidR="0087037C" w:rsidRPr="0059638E">
        <w:rPr>
          <w:rFonts w:cs="Times New Roman"/>
        </w:rPr>
        <w:t xml:space="preserve"> </w:t>
      </w:r>
      <w:r w:rsidRPr="0059638E">
        <w:rPr>
          <w:rFonts w:cs="Times New Roman"/>
        </w:rPr>
        <w:t>November</w:t>
      </w:r>
      <w:r w:rsidR="0087037C" w:rsidRPr="0059638E">
        <w:rPr>
          <w:rFonts w:cs="Times New Roman"/>
        </w:rPr>
        <w:t xml:space="preserve"> </w:t>
      </w:r>
      <w:r w:rsidR="000B1784" w:rsidRPr="0059638E">
        <w:rPr>
          <w:rFonts w:cs="Times New Roman"/>
        </w:rPr>
        <w:t>2020</w:t>
      </w:r>
    </w:p>
    <w:sectPr w:rsidR="002A0DFF" w:rsidRPr="0059638E" w:rsidSect="0059691B">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5D496" w14:textId="77777777" w:rsidR="003B46CD" w:rsidRDefault="003B46CD">
      <w:r>
        <w:separator/>
      </w:r>
    </w:p>
  </w:endnote>
  <w:endnote w:type="continuationSeparator" w:id="0">
    <w:p w14:paraId="106CBA79" w14:textId="77777777" w:rsidR="003B46CD" w:rsidRDefault="003B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27B9" w14:textId="77777777" w:rsidR="00A6794E" w:rsidRDefault="00A6794E"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A6794E" w:rsidRDefault="00A679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58212" w14:textId="77777777" w:rsidR="00A6794E" w:rsidRDefault="00A6794E">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A6794E" w:rsidRPr="00DF229E" w:rsidRDefault="00A6794E"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24F56" w14:textId="77777777" w:rsidR="00A6794E" w:rsidRPr="00DF229E" w:rsidRDefault="00A6794E"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5AB65" w14:textId="283B4571" w:rsidR="007479AF" w:rsidRDefault="007479A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DC230" w14:textId="77777777" w:rsidR="003B46CD" w:rsidRDefault="003B46CD">
      <w:r>
        <w:separator/>
      </w:r>
    </w:p>
  </w:footnote>
  <w:footnote w:type="continuationSeparator" w:id="0">
    <w:p w14:paraId="50974506" w14:textId="77777777" w:rsidR="003B46CD" w:rsidRDefault="003B4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3B2F7" w14:textId="77777777" w:rsidR="00A6794E" w:rsidRDefault="00A6794E"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A6794E" w:rsidRDefault="00A6794E"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549B4" w14:textId="77777777" w:rsidR="00A6794E" w:rsidRPr="00B4546B" w:rsidRDefault="00A6794E">
    <w:pPr>
      <w:pStyle w:val="Header"/>
      <w:rPr>
        <w:sz w:val="22"/>
        <w:szCs w:val="22"/>
        <w:lang w:val="en-US"/>
      </w:rPr>
    </w:pPr>
  </w:p>
  <w:p w14:paraId="35F96545" w14:textId="77777777" w:rsidR="00A6794E" w:rsidRPr="00B4546B" w:rsidRDefault="00A6794E">
    <w:pPr>
      <w:pStyle w:val="Header"/>
      <w:rPr>
        <w:sz w:val="22"/>
        <w:szCs w:val="22"/>
        <w:lang w:val="en-US"/>
      </w:rPr>
    </w:pPr>
  </w:p>
  <w:p w14:paraId="3BAECAAE" w14:textId="77777777" w:rsidR="00A6794E" w:rsidRPr="00B4546B" w:rsidRDefault="00A6794E">
    <w:pPr>
      <w:pStyle w:val="Header"/>
      <w:rPr>
        <w:sz w:val="22"/>
        <w:szCs w:val="22"/>
        <w:lang w:val="en-US"/>
      </w:rPr>
    </w:pPr>
  </w:p>
  <w:p w14:paraId="3BA23B0B" w14:textId="77777777" w:rsidR="00A6794E" w:rsidRPr="00B4546B" w:rsidRDefault="00A6794E">
    <w:pPr>
      <w:pStyle w:val="Header"/>
      <w:rPr>
        <w:sz w:val="22"/>
        <w:szCs w:val="22"/>
        <w:lang w:val="en-US"/>
      </w:rPr>
    </w:pPr>
  </w:p>
  <w:p w14:paraId="59BFF9EC" w14:textId="77777777" w:rsidR="00A6794E" w:rsidRPr="00B4546B" w:rsidRDefault="00A6794E">
    <w:pPr>
      <w:pStyle w:val="Header"/>
      <w:rPr>
        <w:sz w:val="22"/>
        <w:szCs w:val="22"/>
        <w:lang w:val="en-US"/>
      </w:rPr>
    </w:pPr>
  </w:p>
  <w:p w14:paraId="34E3C646" w14:textId="77777777" w:rsidR="00A6794E" w:rsidRPr="00B4546B" w:rsidRDefault="00A6794E">
    <w:pPr>
      <w:pStyle w:val="Header"/>
      <w:rPr>
        <w:sz w:val="22"/>
        <w:szCs w:val="22"/>
        <w:lang w:val="en-US"/>
      </w:rPr>
    </w:pPr>
  </w:p>
  <w:p w14:paraId="213A48B8" w14:textId="77777777" w:rsidR="00A6794E" w:rsidRPr="00B4546B" w:rsidRDefault="00A6794E">
    <w:pPr>
      <w:pStyle w:val="Header"/>
      <w:rPr>
        <w:sz w:val="22"/>
        <w:szCs w:val="22"/>
        <w:lang w:val="en-US"/>
      </w:rPr>
    </w:pPr>
  </w:p>
  <w:p w14:paraId="540473CA" w14:textId="77777777" w:rsidR="00A6794E" w:rsidRPr="00B4546B" w:rsidRDefault="00A6794E">
    <w:pPr>
      <w:pStyle w:val="Header"/>
      <w:rPr>
        <w:sz w:val="22"/>
        <w:szCs w:val="22"/>
        <w:lang w:val="en-US"/>
      </w:rPr>
    </w:pPr>
  </w:p>
  <w:p w14:paraId="49DAE805" w14:textId="77777777" w:rsidR="00A6794E" w:rsidRPr="00B4546B" w:rsidRDefault="00A6794E">
    <w:pPr>
      <w:pStyle w:val="Header"/>
      <w:rPr>
        <w:sz w:val="22"/>
        <w:szCs w:val="22"/>
        <w:lang w:val="en-US"/>
      </w:rPr>
    </w:pPr>
  </w:p>
  <w:p w14:paraId="6E03E746" w14:textId="77777777" w:rsidR="00A6794E" w:rsidRPr="00B4546B" w:rsidRDefault="00A6794E">
    <w:pPr>
      <w:pStyle w:val="Header"/>
      <w:rPr>
        <w:sz w:val="22"/>
        <w:szCs w:val="22"/>
        <w:lang w:val="en-US"/>
      </w:rPr>
    </w:pPr>
  </w:p>
  <w:p w14:paraId="26CC5201" w14:textId="77777777" w:rsidR="00A6794E" w:rsidRPr="00B4546B" w:rsidRDefault="00A6794E">
    <w:pPr>
      <w:pStyle w:val="Header"/>
      <w:rPr>
        <w:sz w:val="22"/>
        <w:szCs w:val="22"/>
        <w:lang w:val="en-US"/>
      </w:rPr>
    </w:pPr>
  </w:p>
  <w:p w14:paraId="0772C7A9" w14:textId="77777777" w:rsidR="00A6794E" w:rsidRPr="00B4546B" w:rsidRDefault="00A6794E">
    <w:pPr>
      <w:pStyle w:val="Header"/>
      <w:rPr>
        <w:sz w:val="22"/>
        <w:szCs w:val="22"/>
        <w:lang w:val="en-US"/>
      </w:rPr>
    </w:pPr>
  </w:p>
  <w:p w14:paraId="596242F5" w14:textId="77777777" w:rsidR="00A6794E" w:rsidRPr="00B4546B" w:rsidRDefault="00A6794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4C7E8" w14:textId="77777777" w:rsidR="00A6794E" w:rsidRPr="00B4546B" w:rsidRDefault="00A6794E">
    <w:pPr>
      <w:pStyle w:val="Header"/>
      <w:rPr>
        <w:sz w:val="22"/>
        <w:szCs w:val="22"/>
        <w:lang w:val="en-US"/>
      </w:rPr>
    </w:pPr>
  </w:p>
  <w:p w14:paraId="66B5C3F4" w14:textId="77777777" w:rsidR="00A6794E" w:rsidRPr="00B4546B" w:rsidRDefault="00A6794E">
    <w:pPr>
      <w:pStyle w:val="Header"/>
      <w:rPr>
        <w:sz w:val="22"/>
        <w:szCs w:val="22"/>
        <w:lang w:val="en-US"/>
      </w:rPr>
    </w:pPr>
  </w:p>
  <w:p w14:paraId="662B5C14" w14:textId="77777777" w:rsidR="00A6794E" w:rsidRPr="00B4546B" w:rsidRDefault="00A6794E">
    <w:pPr>
      <w:pStyle w:val="Header"/>
      <w:rPr>
        <w:sz w:val="22"/>
        <w:szCs w:val="22"/>
        <w:lang w:val="en-US"/>
      </w:rPr>
    </w:pPr>
  </w:p>
  <w:p w14:paraId="28784F72" w14:textId="77777777" w:rsidR="00A6794E" w:rsidRPr="00B4546B" w:rsidRDefault="00A6794E">
    <w:pPr>
      <w:pStyle w:val="Header"/>
      <w:rPr>
        <w:sz w:val="22"/>
        <w:szCs w:val="22"/>
        <w:lang w:val="en-US"/>
      </w:rPr>
    </w:pPr>
  </w:p>
  <w:p w14:paraId="2A8C9CA3" w14:textId="77777777" w:rsidR="00A6794E" w:rsidRPr="00B4546B" w:rsidRDefault="00A6794E">
    <w:pPr>
      <w:pStyle w:val="Header"/>
      <w:rPr>
        <w:sz w:val="22"/>
        <w:szCs w:val="22"/>
        <w:lang w:val="en-US"/>
      </w:rPr>
    </w:pPr>
  </w:p>
  <w:p w14:paraId="6F61D2FB" w14:textId="77777777" w:rsidR="00A6794E" w:rsidRPr="00B4546B" w:rsidRDefault="00A6794E">
    <w:pPr>
      <w:pStyle w:val="Header"/>
      <w:rPr>
        <w:sz w:val="22"/>
        <w:szCs w:val="22"/>
        <w:lang w:val="en-US"/>
      </w:rPr>
    </w:pPr>
  </w:p>
  <w:p w14:paraId="16E7E91D" w14:textId="77777777" w:rsidR="00A6794E" w:rsidRPr="00B4546B" w:rsidRDefault="00A6794E">
    <w:pPr>
      <w:pStyle w:val="Header"/>
      <w:rPr>
        <w:sz w:val="22"/>
        <w:szCs w:val="22"/>
        <w:lang w:val="en-US"/>
      </w:rPr>
    </w:pPr>
  </w:p>
  <w:p w14:paraId="59E6AFD0" w14:textId="77777777" w:rsidR="00A6794E" w:rsidRPr="00B4546B" w:rsidRDefault="00A6794E">
    <w:pPr>
      <w:pStyle w:val="Header"/>
      <w:rPr>
        <w:sz w:val="22"/>
        <w:szCs w:val="22"/>
        <w:lang w:val="en-US"/>
      </w:rPr>
    </w:pPr>
  </w:p>
  <w:p w14:paraId="01F393D6" w14:textId="77777777" w:rsidR="00A6794E" w:rsidRPr="00B4546B" w:rsidRDefault="00A6794E">
    <w:pPr>
      <w:pStyle w:val="Header"/>
      <w:rPr>
        <w:sz w:val="22"/>
        <w:szCs w:val="22"/>
        <w:lang w:val="en-US"/>
      </w:rPr>
    </w:pPr>
  </w:p>
  <w:p w14:paraId="787B20FA" w14:textId="77777777" w:rsidR="00A6794E" w:rsidRPr="00B4546B" w:rsidRDefault="00A6794E">
    <w:pPr>
      <w:pStyle w:val="Header"/>
      <w:rPr>
        <w:sz w:val="22"/>
        <w:szCs w:val="22"/>
        <w:lang w:val="en-US"/>
      </w:rPr>
    </w:pPr>
  </w:p>
  <w:p w14:paraId="26AD056B" w14:textId="77777777" w:rsidR="00A6794E" w:rsidRPr="00B4546B" w:rsidRDefault="00A6794E">
    <w:pPr>
      <w:pStyle w:val="Header"/>
      <w:rPr>
        <w:sz w:val="22"/>
        <w:szCs w:val="22"/>
        <w:lang w:val="en-US"/>
      </w:rPr>
    </w:pPr>
  </w:p>
  <w:p w14:paraId="56B5A852" w14:textId="77777777" w:rsidR="00A6794E" w:rsidRPr="00B4546B" w:rsidRDefault="00A6794E">
    <w:pPr>
      <w:pStyle w:val="Header"/>
      <w:rPr>
        <w:sz w:val="22"/>
        <w:szCs w:val="22"/>
        <w:lang w:val="en-US"/>
      </w:rPr>
    </w:pPr>
  </w:p>
  <w:p w14:paraId="12073273" w14:textId="77777777" w:rsidR="00A6794E" w:rsidRPr="00B4546B" w:rsidRDefault="00A6794E">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82D7" w14:textId="04E3D180" w:rsidR="00A6794E" w:rsidRPr="007479AF" w:rsidRDefault="00A6794E" w:rsidP="001F5E26">
    <w:pPr>
      <w:pStyle w:val="Header"/>
      <w:tabs>
        <w:tab w:val="right" w:pos="8250"/>
      </w:tabs>
      <w:spacing w:line="240" w:lineRule="auto"/>
      <w:jc w:val="left"/>
      <w:rPr>
        <w:rFonts w:cs="Times New Roman"/>
        <w:i w:val="0"/>
        <w:iCs w:val="0"/>
        <w:sz w:val="28"/>
        <w:szCs w:val="28"/>
        <w:lang w:val="en-US"/>
      </w:rPr>
    </w:pPr>
  </w:p>
  <w:p w14:paraId="32E8DFFC" w14:textId="2AE5A123" w:rsidR="007479AF" w:rsidRPr="007479AF" w:rsidRDefault="007479AF" w:rsidP="001F5E26">
    <w:pPr>
      <w:pStyle w:val="Header"/>
      <w:tabs>
        <w:tab w:val="right" w:pos="8250"/>
      </w:tabs>
      <w:spacing w:line="240" w:lineRule="auto"/>
      <w:jc w:val="left"/>
      <w:rPr>
        <w:rFonts w:cs="Times New Roman"/>
        <w:i w:val="0"/>
        <w:iCs w:val="0"/>
        <w:sz w:val="28"/>
        <w:szCs w:val="28"/>
        <w:lang w:val="en-US"/>
      </w:rPr>
    </w:pPr>
  </w:p>
  <w:p w14:paraId="46638658" w14:textId="7325B482" w:rsidR="007479AF" w:rsidRPr="007479AF" w:rsidRDefault="007479AF" w:rsidP="001F5E26">
    <w:pPr>
      <w:pStyle w:val="Header"/>
      <w:tabs>
        <w:tab w:val="right" w:pos="8250"/>
      </w:tabs>
      <w:spacing w:line="240" w:lineRule="auto"/>
      <w:jc w:val="left"/>
      <w:rPr>
        <w:rFonts w:cs="Times New Roman"/>
        <w:i w:val="0"/>
        <w:iCs w:val="0"/>
        <w:sz w:val="28"/>
        <w:szCs w:val="28"/>
        <w:lang w:val="en-US"/>
      </w:rPr>
    </w:pPr>
  </w:p>
  <w:p w14:paraId="088AD791" w14:textId="6A0306CF" w:rsidR="007479AF" w:rsidRDefault="007479AF" w:rsidP="001F5E26">
    <w:pPr>
      <w:pStyle w:val="Header"/>
      <w:tabs>
        <w:tab w:val="right" w:pos="8250"/>
      </w:tabs>
      <w:spacing w:line="240" w:lineRule="auto"/>
      <w:jc w:val="left"/>
      <w:rPr>
        <w:rFonts w:cs="Times New Roman"/>
        <w:i w:val="0"/>
        <w:iCs w:val="0"/>
        <w:sz w:val="28"/>
        <w:szCs w:val="28"/>
        <w:lang w:val="en-US"/>
      </w:rPr>
    </w:pPr>
  </w:p>
  <w:p w14:paraId="112931AE" w14:textId="7463AB10" w:rsidR="007479AF" w:rsidRDefault="007479AF" w:rsidP="001F5E26">
    <w:pPr>
      <w:pStyle w:val="Header"/>
      <w:tabs>
        <w:tab w:val="right" w:pos="8250"/>
      </w:tabs>
      <w:spacing w:line="240" w:lineRule="auto"/>
      <w:jc w:val="left"/>
      <w:rPr>
        <w:rFonts w:cs="Times New Roman"/>
        <w:i w:val="0"/>
        <w:iCs w:val="0"/>
        <w:sz w:val="28"/>
        <w:szCs w:val="28"/>
        <w:lang w:val="en-US"/>
      </w:rPr>
    </w:pPr>
  </w:p>
  <w:p w14:paraId="2EA67043" w14:textId="422D8019" w:rsidR="007479AF" w:rsidRDefault="007479AF" w:rsidP="001F5E26">
    <w:pPr>
      <w:pStyle w:val="Header"/>
      <w:tabs>
        <w:tab w:val="right" w:pos="8250"/>
      </w:tabs>
      <w:spacing w:line="240" w:lineRule="auto"/>
      <w:jc w:val="left"/>
      <w:rPr>
        <w:rFonts w:cs="Times New Roman"/>
        <w:i w:val="0"/>
        <w:iCs w:val="0"/>
        <w:sz w:val="28"/>
        <w:szCs w:val="28"/>
        <w:lang w:val="en-US"/>
      </w:rPr>
    </w:pPr>
  </w:p>
  <w:p w14:paraId="66981D0A" w14:textId="749F004A" w:rsidR="007479AF" w:rsidRDefault="007479AF" w:rsidP="001F5E26">
    <w:pPr>
      <w:pStyle w:val="Header"/>
      <w:tabs>
        <w:tab w:val="right" w:pos="8250"/>
      </w:tabs>
      <w:spacing w:line="240" w:lineRule="auto"/>
      <w:jc w:val="left"/>
      <w:rPr>
        <w:rFonts w:cs="Times New Roman"/>
        <w:i w:val="0"/>
        <w:iCs w:val="0"/>
        <w:sz w:val="28"/>
        <w:szCs w:val="28"/>
        <w:lang w:val="en-US"/>
      </w:rPr>
    </w:pPr>
  </w:p>
  <w:p w14:paraId="12DB1A29" w14:textId="77777777" w:rsidR="007479AF" w:rsidRPr="007479AF" w:rsidRDefault="007479AF" w:rsidP="001F5E26">
    <w:pPr>
      <w:pStyle w:val="Header"/>
      <w:tabs>
        <w:tab w:val="right" w:pos="8250"/>
      </w:tabs>
      <w:spacing w:line="240" w:lineRule="auto"/>
      <w:jc w:val="left"/>
      <w:rPr>
        <w:rFonts w:cs="Times New Roman"/>
        <w:i w:val="0"/>
        <w:iCs w:val="0"/>
        <w:sz w:val="28"/>
        <w:szCs w:val="28"/>
        <w:lang w:val="en-US"/>
      </w:rPr>
    </w:pPr>
  </w:p>
  <w:p w14:paraId="30088177" w14:textId="77777777" w:rsidR="007479AF" w:rsidRPr="007479AF" w:rsidRDefault="007479AF" w:rsidP="001F5E26">
    <w:pPr>
      <w:pStyle w:val="Header"/>
      <w:tabs>
        <w:tab w:val="right" w:pos="8250"/>
      </w:tabs>
      <w:spacing w:line="240" w:lineRule="auto"/>
      <w:jc w:val="left"/>
      <w:rPr>
        <w:rFonts w:cs="Times New Roman"/>
        <w:i w:val="0"/>
        <w:iCs w:val="0"/>
        <w:sz w:val="28"/>
        <w:szCs w:val="28"/>
        <w:lang w:val="en-US"/>
      </w:rPr>
    </w:pPr>
  </w:p>
  <w:p w14:paraId="5A9B541C" w14:textId="77777777" w:rsidR="00A6794E" w:rsidRPr="007479AF" w:rsidRDefault="00A6794E" w:rsidP="001F5E26">
    <w:pPr>
      <w:pStyle w:val="Header"/>
      <w:tabs>
        <w:tab w:val="right" w:pos="8250"/>
      </w:tabs>
      <w:spacing w:line="240" w:lineRule="auto"/>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500A062"/>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8342BFF"/>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B627DA"/>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22"/>
  </w:num>
  <w:num w:numId="4">
    <w:abstractNumId w:val="13"/>
  </w:num>
  <w:num w:numId="5">
    <w:abstractNumId w:val="14"/>
  </w:num>
  <w:num w:numId="6">
    <w:abstractNumId w:val="11"/>
  </w:num>
  <w:num w:numId="7">
    <w:abstractNumId w:val="21"/>
  </w:num>
  <w:num w:numId="8">
    <w:abstractNumId w:val="12"/>
  </w:num>
  <w:num w:numId="9">
    <w:abstractNumId w:val="7"/>
  </w:num>
  <w:num w:numId="10">
    <w:abstractNumId w:val="3"/>
  </w:num>
  <w:num w:numId="11">
    <w:abstractNumId w:val="2"/>
  </w:num>
  <w:num w:numId="12">
    <w:abstractNumId w:val="25"/>
  </w:num>
  <w:num w:numId="13">
    <w:abstractNumId w:val="8"/>
  </w:num>
  <w:num w:numId="14">
    <w:abstractNumId w:val="4"/>
  </w:num>
  <w:num w:numId="15">
    <w:abstractNumId w:val="10"/>
  </w:num>
  <w:num w:numId="16">
    <w:abstractNumId w:val="9"/>
  </w:num>
  <w:num w:numId="17">
    <w:abstractNumId w:val="6"/>
  </w:num>
  <w:num w:numId="18">
    <w:abstractNumId w:val="16"/>
  </w:num>
  <w:num w:numId="19">
    <w:abstractNumId w:val="19"/>
  </w:num>
  <w:num w:numId="20">
    <w:abstractNumId w:val="26"/>
  </w:num>
  <w:num w:numId="21">
    <w:abstractNumId w:val="23"/>
  </w:num>
  <w:num w:numId="22">
    <w:abstractNumId w:val="18"/>
  </w:num>
  <w:num w:numId="23">
    <w:abstractNumId w:val="0"/>
  </w:num>
  <w:num w:numId="24">
    <w:abstractNumId w:val="24"/>
  </w:num>
  <w:num w:numId="25">
    <w:abstractNumId w:val="1"/>
  </w:num>
  <w:num w:numId="26">
    <w:abstractNumId w:val="15"/>
  </w:num>
  <w:num w:numId="2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717"/>
    <w:rsid w:val="00007EFF"/>
    <w:rsid w:val="00007FED"/>
    <w:rsid w:val="00012936"/>
    <w:rsid w:val="00013075"/>
    <w:rsid w:val="00013240"/>
    <w:rsid w:val="00013A6D"/>
    <w:rsid w:val="000144DD"/>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0ED"/>
    <w:rsid w:val="00025452"/>
    <w:rsid w:val="00025826"/>
    <w:rsid w:val="000258E0"/>
    <w:rsid w:val="00025E9A"/>
    <w:rsid w:val="000262F9"/>
    <w:rsid w:val="00026805"/>
    <w:rsid w:val="00026C4C"/>
    <w:rsid w:val="00026F2D"/>
    <w:rsid w:val="00026F31"/>
    <w:rsid w:val="0002715D"/>
    <w:rsid w:val="00027B36"/>
    <w:rsid w:val="00027C8E"/>
    <w:rsid w:val="00027DB0"/>
    <w:rsid w:val="0003014C"/>
    <w:rsid w:val="000307CE"/>
    <w:rsid w:val="00030934"/>
    <w:rsid w:val="00030F39"/>
    <w:rsid w:val="00031291"/>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A90"/>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9FD"/>
    <w:rsid w:val="00061A98"/>
    <w:rsid w:val="00061B41"/>
    <w:rsid w:val="00062313"/>
    <w:rsid w:val="00062E86"/>
    <w:rsid w:val="00063EE9"/>
    <w:rsid w:val="000641E8"/>
    <w:rsid w:val="00064333"/>
    <w:rsid w:val="000643D5"/>
    <w:rsid w:val="0006444F"/>
    <w:rsid w:val="00064477"/>
    <w:rsid w:val="0006464D"/>
    <w:rsid w:val="000648ED"/>
    <w:rsid w:val="00064FFF"/>
    <w:rsid w:val="00065239"/>
    <w:rsid w:val="000652C6"/>
    <w:rsid w:val="0006546F"/>
    <w:rsid w:val="000654D0"/>
    <w:rsid w:val="000657A4"/>
    <w:rsid w:val="00065ACC"/>
    <w:rsid w:val="0006615D"/>
    <w:rsid w:val="00066385"/>
    <w:rsid w:val="00066674"/>
    <w:rsid w:val="0006715A"/>
    <w:rsid w:val="000673B5"/>
    <w:rsid w:val="00067882"/>
    <w:rsid w:val="00067FF0"/>
    <w:rsid w:val="0007037D"/>
    <w:rsid w:val="000703AB"/>
    <w:rsid w:val="000708BD"/>
    <w:rsid w:val="00070F22"/>
    <w:rsid w:val="00071243"/>
    <w:rsid w:val="000715EA"/>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1CC"/>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815"/>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882"/>
    <w:rsid w:val="000A1B0D"/>
    <w:rsid w:val="000A25F1"/>
    <w:rsid w:val="000A2650"/>
    <w:rsid w:val="000A2C1B"/>
    <w:rsid w:val="000A2C85"/>
    <w:rsid w:val="000A2E40"/>
    <w:rsid w:val="000A2F7D"/>
    <w:rsid w:val="000A3679"/>
    <w:rsid w:val="000A3986"/>
    <w:rsid w:val="000A39ED"/>
    <w:rsid w:val="000A43C3"/>
    <w:rsid w:val="000A4525"/>
    <w:rsid w:val="000A459F"/>
    <w:rsid w:val="000A4730"/>
    <w:rsid w:val="000A47D1"/>
    <w:rsid w:val="000A4C79"/>
    <w:rsid w:val="000A5E3A"/>
    <w:rsid w:val="000A6F46"/>
    <w:rsid w:val="000A6F89"/>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2CF8"/>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C9C"/>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28A2"/>
    <w:rsid w:val="000D2FB5"/>
    <w:rsid w:val="000D35C2"/>
    <w:rsid w:val="000D4122"/>
    <w:rsid w:val="000D4343"/>
    <w:rsid w:val="000D4887"/>
    <w:rsid w:val="000D5928"/>
    <w:rsid w:val="000D5955"/>
    <w:rsid w:val="000D5E3E"/>
    <w:rsid w:val="000D648B"/>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469"/>
    <w:rsid w:val="00106676"/>
    <w:rsid w:val="00106A41"/>
    <w:rsid w:val="00106BA9"/>
    <w:rsid w:val="00107902"/>
    <w:rsid w:val="00107BB2"/>
    <w:rsid w:val="00107C0E"/>
    <w:rsid w:val="00110E55"/>
    <w:rsid w:val="00111033"/>
    <w:rsid w:val="00111D27"/>
    <w:rsid w:val="00111EF4"/>
    <w:rsid w:val="00112291"/>
    <w:rsid w:val="00112412"/>
    <w:rsid w:val="00112670"/>
    <w:rsid w:val="001135B6"/>
    <w:rsid w:val="00113A2B"/>
    <w:rsid w:val="00113DF0"/>
    <w:rsid w:val="0011436E"/>
    <w:rsid w:val="00114A1B"/>
    <w:rsid w:val="0011525D"/>
    <w:rsid w:val="001162A7"/>
    <w:rsid w:val="00116908"/>
    <w:rsid w:val="001169DB"/>
    <w:rsid w:val="00116A0E"/>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26"/>
    <w:rsid w:val="00147D36"/>
    <w:rsid w:val="00147D44"/>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91A"/>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B41"/>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013"/>
    <w:rsid w:val="001825C1"/>
    <w:rsid w:val="001834B4"/>
    <w:rsid w:val="00183CF9"/>
    <w:rsid w:val="00183D3C"/>
    <w:rsid w:val="001841C5"/>
    <w:rsid w:val="001848A1"/>
    <w:rsid w:val="00184EC9"/>
    <w:rsid w:val="001856F9"/>
    <w:rsid w:val="00185AB8"/>
    <w:rsid w:val="00186167"/>
    <w:rsid w:val="001863D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9FC"/>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B19"/>
    <w:rsid w:val="001A3AC4"/>
    <w:rsid w:val="001A44EB"/>
    <w:rsid w:val="001A44EC"/>
    <w:rsid w:val="001A4959"/>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8F2"/>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844"/>
    <w:rsid w:val="001E6AA7"/>
    <w:rsid w:val="001E7121"/>
    <w:rsid w:val="001E77D1"/>
    <w:rsid w:val="001E7C6D"/>
    <w:rsid w:val="001F0327"/>
    <w:rsid w:val="001F0D34"/>
    <w:rsid w:val="001F1CB5"/>
    <w:rsid w:val="001F2120"/>
    <w:rsid w:val="001F2451"/>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13E"/>
    <w:rsid w:val="00212E33"/>
    <w:rsid w:val="002135A6"/>
    <w:rsid w:val="00213B9F"/>
    <w:rsid w:val="00213BF0"/>
    <w:rsid w:val="00213C97"/>
    <w:rsid w:val="00214843"/>
    <w:rsid w:val="00215838"/>
    <w:rsid w:val="002159D8"/>
    <w:rsid w:val="00215A77"/>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65B"/>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428"/>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6D0"/>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607"/>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4107"/>
    <w:rsid w:val="00274285"/>
    <w:rsid w:val="00274D9C"/>
    <w:rsid w:val="00274E33"/>
    <w:rsid w:val="0027547F"/>
    <w:rsid w:val="002756B8"/>
    <w:rsid w:val="0027593A"/>
    <w:rsid w:val="00276020"/>
    <w:rsid w:val="0027613A"/>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23"/>
    <w:rsid w:val="002A0EE4"/>
    <w:rsid w:val="002A0FD1"/>
    <w:rsid w:val="002A1771"/>
    <w:rsid w:val="002A222C"/>
    <w:rsid w:val="002A23BC"/>
    <w:rsid w:val="002A2685"/>
    <w:rsid w:val="002A28D9"/>
    <w:rsid w:val="002A3288"/>
    <w:rsid w:val="002A3424"/>
    <w:rsid w:val="002A3611"/>
    <w:rsid w:val="002A4119"/>
    <w:rsid w:val="002A4354"/>
    <w:rsid w:val="002A4708"/>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80A"/>
    <w:rsid w:val="002C41DC"/>
    <w:rsid w:val="002C4A8A"/>
    <w:rsid w:val="002C52F9"/>
    <w:rsid w:val="002C5812"/>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165"/>
    <w:rsid w:val="002D47B7"/>
    <w:rsid w:val="002D4D5A"/>
    <w:rsid w:val="002D54C2"/>
    <w:rsid w:val="002D6019"/>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E7CAC"/>
    <w:rsid w:val="002F06F4"/>
    <w:rsid w:val="002F0727"/>
    <w:rsid w:val="002F0D59"/>
    <w:rsid w:val="002F0D91"/>
    <w:rsid w:val="002F123B"/>
    <w:rsid w:val="002F1AAF"/>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2E93"/>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7AA"/>
    <w:rsid w:val="003147EA"/>
    <w:rsid w:val="0031482A"/>
    <w:rsid w:val="0031488A"/>
    <w:rsid w:val="00314AC9"/>
    <w:rsid w:val="003150CC"/>
    <w:rsid w:val="003162D9"/>
    <w:rsid w:val="0031639E"/>
    <w:rsid w:val="003167FE"/>
    <w:rsid w:val="00316AC7"/>
    <w:rsid w:val="003172A7"/>
    <w:rsid w:val="003175D8"/>
    <w:rsid w:val="00317785"/>
    <w:rsid w:val="00317A43"/>
    <w:rsid w:val="00317B58"/>
    <w:rsid w:val="00317F9F"/>
    <w:rsid w:val="00320068"/>
    <w:rsid w:val="00320158"/>
    <w:rsid w:val="003202CA"/>
    <w:rsid w:val="003207C3"/>
    <w:rsid w:val="0032090D"/>
    <w:rsid w:val="00320AFC"/>
    <w:rsid w:val="00321463"/>
    <w:rsid w:val="00321B72"/>
    <w:rsid w:val="00322935"/>
    <w:rsid w:val="0032365B"/>
    <w:rsid w:val="00323C0F"/>
    <w:rsid w:val="0032488F"/>
    <w:rsid w:val="003251B4"/>
    <w:rsid w:val="00326235"/>
    <w:rsid w:val="003268F3"/>
    <w:rsid w:val="0033114E"/>
    <w:rsid w:val="00331C44"/>
    <w:rsid w:val="0033263B"/>
    <w:rsid w:val="003332F5"/>
    <w:rsid w:val="003335E1"/>
    <w:rsid w:val="00333703"/>
    <w:rsid w:val="00333E1D"/>
    <w:rsid w:val="00333F0B"/>
    <w:rsid w:val="00334950"/>
    <w:rsid w:val="00334C5D"/>
    <w:rsid w:val="00334D7C"/>
    <w:rsid w:val="00335245"/>
    <w:rsid w:val="00335325"/>
    <w:rsid w:val="003357C9"/>
    <w:rsid w:val="00335819"/>
    <w:rsid w:val="00336220"/>
    <w:rsid w:val="003369F3"/>
    <w:rsid w:val="00336B6C"/>
    <w:rsid w:val="0033789C"/>
    <w:rsid w:val="003402D3"/>
    <w:rsid w:val="00340DB1"/>
    <w:rsid w:val="0034115E"/>
    <w:rsid w:val="00341585"/>
    <w:rsid w:val="00341A6C"/>
    <w:rsid w:val="00343562"/>
    <w:rsid w:val="00343600"/>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2608"/>
    <w:rsid w:val="00352E39"/>
    <w:rsid w:val="00353409"/>
    <w:rsid w:val="00353466"/>
    <w:rsid w:val="00353672"/>
    <w:rsid w:val="00353935"/>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738"/>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424"/>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38F"/>
    <w:rsid w:val="003935B6"/>
    <w:rsid w:val="003939EF"/>
    <w:rsid w:val="00393D2B"/>
    <w:rsid w:val="00394170"/>
    <w:rsid w:val="00394546"/>
    <w:rsid w:val="003949F3"/>
    <w:rsid w:val="00394FCE"/>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253"/>
    <w:rsid w:val="003A4EAE"/>
    <w:rsid w:val="003A50EE"/>
    <w:rsid w:val="003A5370"/>
    <w:rsid w:val="003A56F7"/>
    <w:rsid w:val="003A5941"/>
    <w:rsid w:val="003A5F1B"/>
    <w:rsid w:val="003A6E17"/>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46CD"/>
    <w:rsid w:val="003B50D1"/>
    <w:rsid w:val="003B59BD"/>
    <w:rsid w:val="003B5E0E"/>
    <w:rsid w:val="003B68FA"/>
    <w:rsid w:val="003B692C"/>
    <w:rsid w:val="003B6CAD"/>
    <w:rsid w:val="003B6E73"/>
    <w:rsid w:val="003C0007"/>
    <w:rsid w:val="003C032F"/>
    <w:rsid w:val="003C06E1"/>
    <w:rsid w:val="003C1100"/>
    <w:rsid w:val="003C1662"/>
    <w:rsid w:val="003C1A4C"/>
    <w:rsid w:val="003C212F"/>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38F2"/>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CC8"/>
    <w:rsid w:val="003F0136"/>
    <w:rsid w:val="003F0CCA"/>
    <w:rsid w:val="003F1229"/>
    <w:rsid w:val="003F12B3"/>
    <w:rsid w:val="003F15FF"/>
    <w:rsid w:val="003F1DDC"/>
    <w:rsid w:val="003F288A"/>
    <w:rsid w:val="003F30F2"/>
    <w:rsid w:val="003F3412"/>
    <w:rsid w:val="003F3C8F"/>
    <w:rsid w:val="003F3DE9"/>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4AD9"/>
    <w:rsid w:val="0042589D"/>
    <w:rsid w:val="00425CE0"/>
    <w:rsid w:val="00425E3A"/>
    <w:rsid w:val="004261D0"/>
    <w:rsid w:val="004263F0"/>
    <w:rsid w:val="00426911"/>
    <w:rsid w:val="004275DD"/>
    <w:rsid w:val="004300BC"/>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0B97"/>
    <w:rsid w:val="004413E0"/>
    <w:rsid w:val="00441E33"/>
    <w:rsid w:val="00441F7F"/>
    <w:rsid w:val="0044247D"/>
    <w:rsid w:val="00442770"/>
    <w:rsid w:val="00442B2E"/>
    <w:rsid w:val="0044302F"/>
    <w:rsid w:val="004432F0"/>
    <w:rsid w:val="0044385A"/>
    <w:rsid w:val="00443B22"/>
    <w:rsid w:val="00443FAF"/>
    <w:rsid w:val="0044406D"/>
    <w:rsid w:val="0044460E"/>
    <w:rsid w:val="004449C3"/>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868"/>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9A8"/>
    <w:rsid w:val="00486A20"/>
    <w:rsid w:val="00487177"/>
    <w:rsid w:val="00487332"/>
    <w:rsid w:val="0049009D"/>
    <w:rsid w:val="004905A3"/>
    <w:rsid w:val="00491594"/>
    <w:rsid w:val="0049194A"/>
    <w:rsid w:val="004934A6"/>
    <w:rsid w:val="00493857"/>
    <w:rsid w:val="00493883"/>
    <w:rsid w:val="004939CA"/>
    <w:rsid w:val="00493F2F"/>
    <w:rsid w:val="004940A2"/>
    <w:rsid w:val="00494119"/>
    <w:rsid w:val="00494289"/>
    <w:rsid w:val="00494549"/>
    <w:rsid w:val="00494A30"/>
    <w:rsid w:val="00494A37"/>
    <w:rsid w:val="00494BC9"/>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3CB8"/>
    <w:rsid w:val="004A453B"/>
    <w:rsid w:val="004A4572"/>
    <w:rsid w:val="004A4E6A"/>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17"/>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5C91"/>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131"/>
    <w:rsid w:val="00511247"/>
    <w:rsid w:val="005122A4"/>
    <w:rsid w:val="00512A68"/>
    <w:rsid w:val="00513301"/>
    <w:rsid w:val="005137ED"/>
    <w:rsid w:val="00513DDE"/>
    <w:rsid w:val="00514005"/>
    <w:rsid w:val="005140CE"/>
    <w:rsid w:val="00514157"/>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A5A"/>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47D54"/>
    <w:rsid w:val="00550A31"/>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2AD"/>
    <w:rsid w:val="00560755"/>
    <w:rsid w:val="0056077E"/>
    <w:rsid w:val="005608DD"/>
    <w:rsid w:val="00562792"/>
    <w:rsid w:val="00562AEA"/>
    <w:rsid w:val="00562B15"/>
    <w:rsid w:val="00563073"/>
    <w:rsid w:val="005639A4"/>
    <w:rsid w:val="00563E2C"/>
    <w:rsid w:val="005643F9"/>
    <w:rsid w:val="005645CF"/>
    <w:rsid w:val="0056504E"/>
    <w:rsid w:val="00565A26"/>
    <w:rsid w:val="00565B54"/>
    <w:rsid w:val="00565D1F"/>
    <w:rsid w:val="00565EF5"/>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209"/>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16F"/>
    <w:rsid w:val="00586800"/>
    <w:rsid w:val="00586967"/>
    <w:rsid w:val="00586999"/>
    <w:rsid w:val="00586AC3"/>
    <w:rsid w:val="00586FEC"/>
    <w:rsid w:val="00587A9E"/>
    <w:rsid w:val="00590514"/>
    <w:rsid w:val="005905CB"/>
    <w:rsid w:val="005910DE"/>
    <w:rsid w:val="005915DE"/>
    <w:rsid w:val="0059184D"/>
    <w:rsid w:val="00591B04"/>
    <w:rsid w:val="00592272"/>
    <w:rsid w:val="00592274"/>
    <w:rsid w:val="0059244A"/>
    <w:rsid w:val="005925E1"/>
    <w:rsid w:val="0059487B"/>
    <w:rsid w:val="00595067"/>
    <w:rsid w:val="005951C5"/>
    <w:rsid w:val="0059523C"/>
    <w:rsid w:val="00595262"/>
    <w:rsid w:val="0059638E"/>
    <w:rsid w:val="0059673F"/>
    <w:rsid w:val="0059691B"/>
    <w:rsid w:val="00596967"/>
    <w:rsid w:val="00596F00"/>
    <w:rsid w:val="00596F31"/>
    <w:rsid w:val="00597860"/>
    <w:rsid w:val="005A1256"/>
    <w:rsid w:val="005A135A"/>
    <w:rsid w:val="005A333F"/>
    <w:rsid w:val="005A3ED4"/>
    <w:rsid w:val="005A41C2"/>
    <w:rsid w:val="005A4EDE"/>
    <w:rsid w:val="005A5BD2"/>
    <w:rsid w:val="005A6147"/>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C76F2"/>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4F57"/>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5FE8"/>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205"/>
    <w:rsid w:val="006225C9"/>
    <w:rsid w:val="00622B5B"/>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5B7"/>
    <w:rsid w:val="006336ED"/>
    <w:rsid w:val="00633CBD"/>
    <w:rsid w:val="006340DD"/>
    <w:rsid w:val="006343E3"/>
    <w:rsid w:val="006350F6"/>
    <w:rsid w:val="00635350"/>
    <w:rsid w:val="00635422"/>
    <w:rsid w:val="0063544A"/>
    <w:rsid w:val="00635D62"/>
    <w:rsid w:val="00635F19"/>
    <w:rsid w:val="00636370"/>
    <w:rsid w:val="00636520"/>
    <w:rsid w:val="0063658D"/>
    <w:rsid w:val="00636D46"/>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B50"/>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33B"/>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2CB"/>
    <w:rsid w:val="0068173E"/>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1D2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96D60"/>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98"/>
    <w:rsid w:val="006A54E3"/>
    <w:rsid w:val="006A579C"/>
    <w:rsid w:val="006A60BD"/>
    <w:rsid w:val="006A653F"/>
    <w:rsid w:val="006A6932"/>
    <w:rsid w:val="006A6D6D"/>
    <w:rsid w:val="006A6FD0"/>
    <w:rsid w:val="006A739B"/>
    <w:rsid w:val="006A78FA"/>
    <w:rsid w:val="006A7AEF"/>
    <w:rsid w:val="006A7E6A"/>
    <w:rsid w:val="006B0895"/>
    <w:rsid w:val="006B0A51"/>
    <w:rsid w:val="006B1BF7"/>
    <w:rsid w:val="006B1DD8"/>
    <w:rsid w:val="006B31FF"/>
    <w:rsid w:val="006B4621"/>
    <w:rsid w:val="006B47E5"/>
    <w:rsid w:val="006B4D8B"/>
    <w:rsid w:val="006B4DE6"/>
    <w:rsid w:val="006B4E44"/>
    <w:rsid w:val="006B60C9"/>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3FF8"/>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57"/>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562C"/>
    <w:rsid w:val="00745812"/>
    <w:rsid w:val="0074634A"/>
    <w:rsid w:val="007464A8"/>
    <w:rsid w:val="007479AF"/>
    <w:rsid w:val="00747EF7"/>
    <w:rsid w:val="007502E7"/>
    <w:rsid w:val="0075085D"/>
    <w:rsid w:val="00750A41"/>
    <w:rsid w:val="00751702"/>
    <w:rsid w:val="007517BF"/>
    <w:rsid w:val="00751929"/>
    <w:rsid w:val="00751956"/>
    <w:rsid w:val="0075294F"/>
    <w:rsid w:val="00752C5E"/>
    <w:rsid w:val="00752F8A"/>
    <w:rsid w:val="007536C1"/>
    <w:rsid w:val="00753A32"/>
    <w:rsid w:val="007545D6"/>
    <w:rsid w:val="0075557B"/>
    <w:rsid w:val="007556C6"/>
    <w:rsid w:val="007558F9"/>
    <w:rsid w:val="00755A41"/>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65F3"/>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9BD"/>
    <w:rsid w:val="007A69F4"/>
    <w:rsid w:val="007A6CBD"/>
    <w:rsid w:val="007A70BC"/>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E7011"/>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392"/>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63"/>
    <w:rsid w:val="00823E29"/>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2D49"/>
    <w:rsid w:val="008334C4"/>
    <w:rsid w:val="0083394B"/>
    <w:rsid w:val="008341F5"/>
    <w:rsid w:val="00834A10"/>
    <w:rsid w:val="00835124"/>
    <w:rsid w:val="0083526E"/>
    <w:rsid w:val="008357DD"/>
    <w:rsid w:val="008367F2"/>
    <w:rsid w:val="00836964"/>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6EDC"/>
    <w:rsid w:val="0084762E"/>
    <w:rsid w:val="00847900"/>
    <w:rsid w:val="00847AE2"/>
    <w:rsid w:val="00847C5D"/>
    <w:rsid w:val="00847DB1"/>
    <w:rsid w:val="00847E3D"/>
    <w:rsid w:val="00850C28"/>
    <w:rsid w:val="00850EAC"/>
    <w:rsid w:val="00850EC7"/>
    <w:rsid w:val="00852228"/>
    <w:rsid w:val="00852440"/>
    <w:rsid w:val="00852C96"/>
    <w:rsid w:val="00852D98"/>
    <w:rsid w:val="00853018"/>
    <w:rsid w:val="008531BC"/>
    <w:rsid w:val="00853CA6"/>
    <w:rsid w:val="00853E0E"/>
    <w:rsid w:val="00854B9C"/>
    <w:rsid w:val="008550E9"/>
    <w:rsid w:val="0085513A"/>
    <w:rsid w:val="00855241"/>
    <w:rsid w:val="0085561A"/>
    <w:rsid w:val="008565CA"/>
    <w:rsid w:val="00856F26"/>
    <w:rsid w:val="008571A7"/>
    <w:rsid w:val="00857BCD"/>
    <w:rsid w:val="00857BF0"/>
    <w:rsid w:val="00857CEC"/>
    <w:rsid w:val="00860990"/>
    <w:rsid w:val="0086158A"/>
    <w:rsid w:val="00861BC5"/>
    <w:rsid w:val="00861E7B"/>
    <w:rsid w:val="00862178"/>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F85"/>
    <w:rsid w:val="008A0064"/>
    <w:rsid w:val="008A0427"/>
    <w:rsid w:val="008A04F8"/>
    <w:rsid w:val="008A0F15"/>
    <w:rsid w:val="008A12F6"/>
    <w:rsid w:val="008A23E0"/>
    <w:rsid w:val="008A36B7"/>
    <w:rsid w:val="008A400E"/>
    <w:rsid w:val="008A45E4"/>
    <w:rsid w:val="008A4CAE"/>
    <w:rsid w:val="008A4D4E"/>
    <w:rsid w:val="008A5978"/>
    <w:rsid w:val="008A5F4A"/>
    <w:rsid w:val="008A6611"/>
    <w:rsid w:val="008A698B"/>
    <w:rsid w:val="008A6D23"/>
    <w:rsid w:val="008A75A9"/>
    <w:rsid w:val="008B0298"/>
    <w:rsid w:val="008B0CED"/>
    <w:rsid w:val="008B11B1"/>
    <w:rsid w:val="008B24D0"/>
    <w:rsid w:val="008B26A7"/>
    <w:rsid w:val="008B289A"/>
    <w:rsid w:val="008B2BCD"/>
    <w:rsid w:val="008B2D8C"/>
    <w:rsid w:val="008B351E"/>
    <w:rsid w:val="008B372B"/>
    <w:rsid w:val="008B37FA"/>
    <w:rsid w:val="008B45FA"/>
    <w:rsid w:val="008B46AA"/>
    <w:rsid w:val="008B46C9"/>
    <w:rsid w:val="008B4EF4"/>
    <w:rsid w:val="008B5045"/>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59D"/>
    <w:rsid w:val="008F5937"/>
    <w:rsid w:val="008F5ACC"/>
    <w:rsid w:val="008F5DF4"/>
    <w:rsid w:val="008F5FBF"/>
    <w:rsid w:val="008F6EE2"/>
    <w:rsid w:val="008F711F"/>
    <w:rsid w:val="0090036C"/>
    <w:rsid w:val="009005B3"/>
    <w:rsid w:val="00900B4D"/>
    <w:rsid w:val="00901E28"/>
    <w:rsid w:val="00901FA5"/>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194"/>
    <w:rsid w:val="0091344E"/>
    <w:rsid w:val="009138C1"/>
    <w:rsid w:val="0091393B"/>
    <w:rsid w:val="00915237"/>
    <w:rsid w:val="00915535"/>
    <w:rsid w:val="009159C7"/>
    <w:rsid w:val="009161FE"/>
    <w:rsid w:val="0091649D"/>
    <w:rsid w:val="00916D27"/>
    <w:rsid w:val="00917357"/>
    <w:rsid w:val="00917B66"/>
    <w:rsid w:val="00917F6D"/>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25D"/>
    <w:rsid w:val="009325F2"/>
    <w:rsid w:val="00932FBC"/>
    <w:rsid w:val="0093323A"/>
    <w:rsid w:val="00933246"/>
    <w:rsid w:val="00933289"/>
    <w:rsid w:val="00934438"/>
    <w:rsid w:val="0093471D"/>
    <w:rsid w:val="00934856"/>
    <w:rsid w:val="00934B12"/>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37E"/>
    <w:rsid w:val="00943B46"/>
    <w:rsid w:val="009444E8"/>
    <w:rsid w:val="0094470D"/>
    <w:rsid w:val="00944A05"/>
    <w:rsid w:val="0094547F"/>
    <w:rsid w:val="00945CC8"/>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6F0D"/>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6791"/>
    <w:rsid w:val="009C7287"/>
    <w:rsid w:val="009C7312"/>
    <w:rsid w:val="009C769F"/>
    <w:rsid w:val="009C7E2F"/>
    <w:rsid w:val="009D0650"/>
    <w:rsid w:val="009D1213"/>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0F9C"/>
    <w:rsid w:val="00A23C17"/>
    <w:rsid w:val="00A24309"/>
    <w:rsid w:val="00A251B5"/>
    <w:rsid w:val="00A253B8"/>
    <w:rsid w:val="00A254EE"/>
    <w:rsid w:val="00A25610"/>
    <w:rsid w:val="00A25D9C"/>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1B85"/>
    <w:rsid w:val="00A52F8B"/>
    <w:rsid w:val="00A5325B"/>
    <w:rsid w:val="00A53569"/>
    <w:rsid w:val="00A53623"/>
    <w:rsid w:val="00A53624"/>
    <w:rsid w:val="00A53D2B"/>
    <w:rsid w:val="00A541AB"/>
    <w:rsid w:val="00A5425C"/>
    <w:rsid w:val="00A54316"/>
    <w:rsid w:val="00A5450B"/>
    <w:rsid w:val="00A5451E"/>
    <w:rsid w:val="00A54548"/>
    <w:rsid w:val="00A55BA9"/>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94E"/>
    <w:rsid w:val="00A67A15"/>
    <w:rsid w:val="00A67F15"/>
    <w:rsid w:val="00A70102"/>
    <w:rsid w:val="00A702E0"/>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CC6"/>
    <w:rsid w:val="00A77F19"/>
    <w:rsid w:val="00A77F1A"/>
    <w:rsid w:val="00A77FDD"/>
    <w:rsid w:val="00A804F1"/>
    <w:rsid w:val="00A80556"/>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A59"/>
    <w:rsid w:val="00A90FC3"/>
    <w:rsid w:val="00A91DED"/>
    <w:rsid w:val="00A926F6"/>
    <w:rsid w:val="00A92B7B"/>
    <w:rsid w:val="00A93418"/>
    <w:rsid w:val="00A93425"/>
    <w:rsid w:val="00A9420C"/>
    <w:rsid w:val="00A94A4A"/>
    <w:rsid w:val="00A9523F"/>
    <w:rsid w:val="00A95735"/>
    <w:rsid w:val="00A9575E"/>
    <w:rsid w:val="00A95823"/>
    <w:rsid w:val="00A9674A"/>
    <w:rsid w:val="00A97A85"/>
    <w:rsid w:val="00A97CC8"/>
    <w:rsid w:val="00A97D0C"/>
    <w:rsid w:val="00A97E03"/>
    <w:rsid w:val="00AA07C3"/>
    <w:rsid w:val="00AA0CEA"/>
    <w:rsid w:val="00AA17EA"/>
    <w:rsid w:val="00AA1B9B"/>
    <w:rsid w:val="00AA1D53"/>
    <w:rsid w:val="00AA1FB1"/>
    <w:rsid w:val="00AA2624"/>
    <w:rsid w:val="00AA26DA"/>
    <w:rsid w:val="00AA3323"/>
    <w:rsid w:val="00AA3B77"/>
    <w:rsid w:val="00AA3B7E"/>
    <w:rsid w:val="00AA4745"/>
    <w:rsid w:val="00AA4E6F"/>
    <w:rsid w:val="00AA5C95"/>
    <w:rsid w:val="00AA5EA9"/>
    <w:rsid w:val="00AA6399"/>
    <w:rsid w:val="00AA670C"/>
    <w:rsid w:val="00AA6E31"/>
    <w:rsid w:val="00AA7AEC"/>
    <w:rsid w:val="00AB02B4"/>
    <w:rsid w:val="00AB0416"/>
    <w:rsid w:val="00AB06B4"/>
    <w:rsid w:val="00AB0A51"/>
    <w:rsid w:val="00AB1130"/>
    <w:rsid w:val="00AB17F2"/>
    <w:rsid w:val="00AB1F4B"/>
    <w:rsid w:val="00AB229F"/>
    <w:rsid w:val="00AB2757"/>
    <w:rsid w:val="00AB2FC4"/>
    <w:rsid w:val="00AB31DD"/>
    <w:rsid w:val="00AB3BCD"/>
    <w:rsid w:val="00AB4742"/>
    <w:rsid w:val="00AB4AC3"/>
    <w:rsid w:val="00AB560A"/>
    <w:rsid w:val="00AB5A72"/>
    <w:rsid w:val="00AB630E"/>
    <w:rsid w:val="00AB63C7"/>
    <w:rsid w:val="00AC0F2A"/>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7"/>
    <w:rsid w:val="00AC5F95"/>
    <w:rsid w:val="00AC652B"/>
    <w:rsid w:val="00AC6CE1"/>
    <w:rsid w:val="00AC6EEE"/>
    <w:rsid w:val="00AC71A2"/>
    <w:rsid w:val="00AC779E"/>
    <w:rsid w:val="00AC7B79"/>
    <w:rsid w:val="00AD096B"/>
    <w:rsid w:val="00AD119E"/>
    <w:rsid w:val="00AD15C1"/>
    <w:rsid w:val="00AD1C02"/>
    <w:rsid w:val="00AD1E86"/>
    <w:rsid w:val="00AD2325"/>
    <w:rsid w:val="00AD28B6"/>
    <w:rsid w:val="00AD29EF"/>
    <w:rsid w:val="00AD2BE7"/>
    <w:rsid w:val="00AD2D54"/>
    <w:rsid w:val="00AD32DC"/>
    <w:rsid w:val="00AD35BB"/>
    <w:rsid w:val="00AD410A"/>
    <w:rsid w:val="00AD41DA"/>
    <w:rsid w:val="00AD457D"/>
    <w:rsid w:val="00AD4832"/>
    <w:rsid w:val="00AD558A"/>
    <w:rsid w:val="00AD6361"/>
    <w:rsid w:val="00AD689E"/>
    <w:rsid w:val="00AD6EBC"/>
    <w:rsid w:val="00AD784D"/>
    <w:rsid w:val="00AD7CE4"/>
    <w:rsid w:val="00AE0869"/>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521"/>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5211"/>
    <w:rsid w:val="00B06364"/>
    <w:rsid w:val="00B06C52"/>
    <w:rsid w:val="00B070E7"/>
    <w:rsid w:val="00B0731E"/>
    <w:rsid w:val="00B10783"/>
    <w:rsid w:val="00B10AC0"/>
    <w:rsid w:val="00B10F20"/>
    <w:rsid w:val="00B11E59"/>
    <w:rsid w:val="00B126C1"/>
    <w:rsid w:val="00B127CD"/>
    <w:rsid w:val="00B12F7A"/>
    <w:rsid w:val="00B1338C"/>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18B"/>
    <w:rsid w:val="00B637C0"/>
    <w:rsid w:val="00B63B5E"/>
    <w:rsid w:val="00B64048"/>
    <w:rsid w:val="00B649BF"/>
    <w:rsid w:val="00B655D6"/>
    <w:rsid w:val="00B65AC2"/>
    <w:rsid w:val="00B662BB"/>
    <w:rsid w:val="00B66B20"/>
    <w:rsid w:val="00B66ED8"/>
    <w:rsid w:val="00B6716C"/>
    <w:rsid w:val="00B67252"/>
    <w:rsid w:val="00B70061"/>
    <w:rsid w:val="00B708E7"/>
    <w:rsid w:val="00B70B7B"/>
    <w:rsid w:val="00B71ABE"/>
    <w:rsid w:val="00B71BC4"/>
    <w:rsid w:val="00B71C77"/>
    <w:rsid w:val="00B72013"/>
    <w:rsid w:val="00B72113"/>
    <w:rsid w:val="00B72767"/>
    <w:rsid w:val="00B736B5"/>
    <w:rsid w:val="00B7397A"/>
    <w:rsid w:val="00B73ADE"/>
    <w:rsid w:val="00B744E5"/>
    <w:rsid w:val="00B74E04"/>
    <w:rsid w:val="00B74F0F"/>
    <w:rsid w:val="00B757B2"/>
    <w:rsid w:val="00B757FF"/>
    <w:rsid w:val="00B758B6"/>
    <w:rsid w:val="00B75E69"/>
    <w:rsid w:val="00B76224"/>
    <w:rsid w:val="00B76299"/>
    <w:rsid w:val="00B7679C"/>
    <w:rsid w:val="00B7696E"/>
    <w:rsid w:val="00B76DB4"/>
    <w:rsid w:val="00B76EE2"/>
    <w:rsid w:val="00B77556"/>
    <w:rsid w:val="00B7755C"/>
    <w:rsid w:val="00B802B8"/>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D1F"/>
    <w:rsid w:val="00B96082"/>
    <w:rsid w:val="00B96F80"/>
    <w:rsid w:val="00B973C8"/>
    <w:rsid w:val="00B9751E"/>
    <w:rsid w:val="00B9792B"/>
    <w:rsid w:val="00BA0462"/>
    <w:rsid w:val="00BA0736"/>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718B"/>
    <w:rsid w:val="00BA74B4"/>
    <w:rsid w:val="00BA788E"/>
    <w:rsid w:val="00BB0361"/>
    <w:rsid w:val="00BB08BD"/>
    <w:rsid w:val="00BB0980"/>
    <w:rsid w:val="00BB0A91"/>
    <w:rsid w:val="00BB0D17"/>
    <w:rsid w:val="00BB1128"/>
    <w:rsid w:val="00BB18E4"/>
    <w:rsid w:val="00BB1C29"/>
    <w:rsid w:val="00BB1EC1"/>
    <w:rsid w:val="00BB219D"/>
    <w:rsid w:val="00BB26A5"/>
    <w:rsid w:val="00BB2754"/>
    <w:rsid w:val="00BB2982"/>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296"/>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2E6"/>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24D"/>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1F46"/>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146E"/>
    <w:rsid w:val="00C630AE"/>
    <w:rsid w:val="00C632BA"/>
    <w:rsid w:val="00C632FB"/>
    <w:rsid w:val="00C633E1"/>
    <w:rsid w:val="00C63BDA"/>
    <w:rsid w:val="00C64B45"/>
    <w:rsid w:val="00C64D4D"/>
    <w:rsid w:val="00C65480"/>
    <w:rsid w:val="00C65BE4"/>
    <w:rsid w:val="00C65DAD"/>
    <w:rsid w:val="00C663D9"/>
    <w:rsid w:val="00C674B4"/>
    <w:rsid w:val="00C67E9B"/>
    <w:rsid w:val="00C7060F"/>
    <w:rsid w:val="00C7066E"/>
    <w:rsid w:val="00C70808"/>
    <w:rsid w:val="00C715AC"/>
    <w:rsid w:val="00C715DE"/>
    <w:rsid w:val="00C717FC"/>
    <w:rsid w:val="00C726DB"/>
    <w:rsid w:val="00C72FEA"/>
    <w:rsid w:val="00C73123"/>
    <w:rsid w:val="00C7343A"/>
    <w:rsid w:val="00C739AF"/>
    <w:rsid w:val="00C74052"/>
    <w:rsid w:val="00C74C42"/>
    <w:rsid w:val="00C74F89"/>
    <w:rsid w:val="00C75988"/>
    <w:rsid w:val="00C7621A"/>
    <w:rsid w:val="00C764C8"/>
    <w:rsid w:val="00C76E73"/>
    <w:rsid w:val="00C773F4"/>
    <w:rsid w:val="00C77560"/>
    <w:rsid w:val="00C77679"/>
    <w:rsid w:val="00C77E4B"/>
    <w:rsid w:val="00C80150"/>
    <w:rsid w:val="00C80442"/>
    <w:rsid w:val="00C80CF5"/>
    <w:rsid w:val="00C8274C"/>
    <w:rsid w:val="00C82779"/>
    <w:rsid w:val="00C8308C"/>
    <w:rsid w:val="00C841C1"/>
    <w:rsid w:val="00C84783"/>
    <w:rsid w:val="00C84B14"/>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0EF"/>
    <w:rsid w:val="00CA48B8"/>
    <w:rsid w:val="00CA5568"/>
    <w:rsid w:val="00CA57AE"/>
    <w:rsid w:val="00CA582D"/>
    <w:rsid w:val="00CA5B68"/>
    <w:rsid w:val="00CA5D8B"/>
    <w:rsid w:val="00CA65FB"/>
    <w:rsid w:val="00CA730F"/>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77"/>
    <w:rsid w:val="00CD05CB"/>
    <w:rsid w:val="00CD066F"/>
    <w:rsid w:val="00CD101B"/>
    <w:rsid w:val="00CD21FC"/>
    <w:rsid w:val="00CD38BB"/>
    <w:rsid w:val="00CD3E2D"/>
    <w:rsid w:val="00CD3E90"/>
    <w:rsid w:val="00CD4144"/>
    <w:rsid w:val="00CD437E"/>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3FAD"/>
    <w:rsid w:val="00CF40C2"/>
    <w:rsid w:val="00CF41E0"/>
    <w:rsid w:val="00CF494D"/>
    <w:rsid w:val="00CF514E"/>
    <w:rsid w:val="00CF5307"/>
    <w:rsid w:val="00CF65F8"/>
    <w:rsid w:val="00CF6B98"/>
    <w:rsid w:val="00CF71AE"/>
    <w:rsid w:val="00D003A0"/>
    <w:rsid w:val="00D005F3"/>
    <w:rsid w:val="00D00A77"/>
    <w:rsid w:val="00D00CBB"/>
    <w:rsid w:val="00D01034"/>
    <w:rsid w:val="00D010C7"/>
    <w:rsid w:val="00D01623"/>
    <w:rsid w:val="00D01A5C"/>
    <w:rsid w:val="00D01F71"/>
    <w:rsid w:val="00D0248A"/>
    <w:rsid w:val="00D028DD"/>
    <w:rsid w:val="00D02CCF"/>
    <w:rsid w:val="00D0395E"/>
    <w:rsid w:val="00D04150"/>
    <w:rsid w:val="00D046D2"/>
    <w:rsid w:val="00D051D6"/>
    <w:rsid w:val="00D05300"/>
    <w:rsid w:val="00D05895"/>
    <w:rsid w:val="00D06048"/>
    <w:rsid w:val="00D061DC"/>
    <w:rsid w:val="00D070C8"/>
    <w:rsid w:val="00D0763B"/>
    <w:rsid w:val="00D102C4"/>
    <w:rsid w:val="00D10463"/>
    <w:rsid w:val="00D1262A"/>
    <w:rsid w:val="00D126F2"/>
    <w:rsid w:val="00D12709"/>
    <w:rsid w:val="00D1287D"/>
    <w:rsid w:val="00D12895"/>
    <w:rsid w:val="00D12A17"/>
    <w:rsid w:val="00D13E8B"/>
    <w:rsid w:val="00D13F43"/>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3EB"/>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FEC"/>
    <w:rsid w:val="00D459B6"/>
    <w:rsid w:val="00D4614B"/>
    <w:rsid w:val="00D461C0"/>
    <w:rsid w:val="00D470EA"/>
    <w:rsid w:val="00D471E3"/>
    <w:rsid w:val="00D47554"/>
    <w:rsid w:val="00D47713"/>
    <w:rsid w:val="00D47F4C"/>
    <w:rsid w:val="00D5003F"/>
    <w:rsid w:val="00D50C83"/>
    <w:rsid w:val="00D517CB"/>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57D78"/>
    <w:rsid w:val="00D60255"/>
    <w:rsid w:val="00D608FA"/>
    <w:rsid w:val="00D6130A"/>
    <w:rsid w:val="00D619E1"/>
    <w:rsid w:val="00D61A11"/>
    <w:rsid w:val="00D61AAF"/>
    <w:rsid w:val="00D61E34"/>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2F6"/>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254"/>
    <w:rsid w:val="00D852A3"/>
    <w:rsid w:val="00D852EE"/>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A85"/>
    <w:rsid w:val="00D96D32"/>
    <w:rsid w:val="00D96F3D"/>
    <w:rsid w:val="00D97180"/>
    <w:rsid w:val="00D975A8"/>
    <w:rsid w:val="00D9799E"/>
    <w:rsid w:val="00D97E8A"/>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4DA"/>
    <w:rsid w:val="00DA4D6D"/>
    <w:rsid w:val="00DA4D7A"/>
    <w:rsid w:val="00DA4EA9"/>
    <w:rsid w:val="00DA54F0"/>
    <w:rsid w:val="00DA569C"/>
    <w:rsid w:val="00DA57B1"/>
    <w:rsid w:val="00DA5D2E"/>
    <w:rsid w:val="00DA646D"/>
    <w:rsid w:val="00DA650D"/>
    <w:rsid w:val="00DA6696"/>
    <w:rsid w:val="00DA71EA"/>
    <w:rsid w:val="00DA7F02"/>
    <w:rsid w:val="00DB00F0"/>
    <w:rsid w:val="00DB024E"/>
    <w:rsid w:val="00DB08E7"/>
    <w:rsid w:val="00DB0DC5"/>
    <w:rsid w:val="00DB1649"/>
    <w:rsid w:val="00DB18E0"/>
    <w:rsid w:val="00DB1CC3"/>
    <w:rsid w:val="00DB1FC9"/>
    <w:rsid w:val="00DB238B"/>
    <w:rsid w:val="00DB276D"/>
    <w:rsid w:val="00DB2915"/>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16"/>
    <w:rsid w:val="00DD7082"/>
    <w:rsid w:val="00DD7420"/>
    <w:rsid w:val="00DE0173"/>
    <w:rsid w:val="00DE0213"/>
    <w:rsid w:val="00DE0278"/>
    <w:rsid w:val="00DE02AD"/>
    <w:rsid w:val="00DE1211"/>
    <w:rsid w:val="00DE14C0"/>
    <w:rsid w:val="00DE169B"/>
    <w:rsid w:val="00DE2773"/>
    <w:rsid w:val="00DE29BC"/>
    <w:rsid w:val="00DE2BD1"/>
    <w:rsid w:val="00DE335D"/>
    <w:rsid w:val="00DE37C9"/>
    <w:rsid w:val="00DE3C62"/>
    <w:rsid w:val="00DE3FB8"/>
    <w:rsid w:val="00DE42DE"/>
    <w:rsid w:val="00DE6054"/>
    <w:rsid w:val="00DE6B0F"/>
    <w:rsid w:val="00DE6E11"/>
    <w:rsid w:val="00DE7561"/>
    <w:rsid w:val="00DE7775"/>
    <w:rsid w:val="00DE7895"/>
    <w:rsid w:val="00DE7B5C"/>
    <w:rsid w:val="00DE7D84"/>
    <w:rsid w:val="00DF0659"/>
    <w:rsid w:val="00DF085C"/>
    <w:rsid w:val="00DF0BA7"/>
    <w:rsid w:val="00DF0E8A"/>
    <w:rsid w:val="00DF167F"/>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15C"/>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CDD"/>
    <w:rsid w:val="00E25AFE"/>
    <w:rsid w:val="00E26724"/>
    <w:rsid w:val="00E26934"/>
    <w:rsid w:val="00E26B62"/>
    <w:rsid w:val="00E271A4"/>
    <w:rsid w:val="00E275D0"/>
    <w:rsid w:val="00E27AFF"/>
    <w:rsid w:val="00E27B4C"/>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C7A"/>
    <w:rsid w:val="00E562C5"/>
    <w:rsid w:val="00E5638F"/>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4F"/>
    <w:rsid w:val="00E710FF"/>
    <w:rsid w:val="00E71458"/>
    <w:rsid w:val="00E7174D"/>
    <w:rsid w:val="00E72057"/>
    <w:rsid w:val="00E72656"/>
    <w:rsid w:val="00E727D8"/>
    <w:rsid w:val="00E72A0A"/>
    <w:rsid w:val="00E72A66"/>
    <w:rsid w:val="00E72B55"/>
    <w:rsid w:val="00E72CE7"/>
    <w:rsid w:val="00E74474"/>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53A"/>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48F"/>
    <w:rsid w:val="00EC2771"/>
    <w:rsid w:val="00EC2807"/>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073"/>
    <w:rsid w:val="00ED3749"/>
    <w:rsid w:val="00ED399D"/>
    <w:rsid w:val="00ED3E85"/>
    <w:rsid w:val="00ED3EC7"/>
    <w:rsid w:val="00ED3ED4"/>
    <w:rsid w:val="00ED409B"/>
    <w:rsid w:val="00ED40F0"/>
    <w:rsid w:val="00ED44FC"/>
    <w:rsid w:val="00ED457C"/>
    <w:rsid w:val="00ED4D86"/>
    <w:rsid w:val="00ED4DD4"/>
    <w:rsid w:val="00ED4E8B"/>
    <w:rsid w:val="00ED568D"/>
    <w:rsid w:val="00ED6050"/>
    <w:rsid w:val="00ED6302"/>
    <w:rsid w:val="00ED64A4"/>
    <w:rsid w:val="00ED68E5"/>
    <w:rsid w:val="00ED6E1C"/>
    <w:rsid w:val="00ED6EB0"/>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419"/>
    <w:rsid w:val="00EE7C60"/>
    <w:rsid w:val="00EF069C"/>
    <w:rsid w:val="00EF0D6C"/>
    <w:rsid w:val="00EF2364"/>
    <w:rsid w:val="00EF3603"/>
    <w:rsid w:val="00EF3EC0"/>
    <w:rsid w:val="00EF4A1D"/>
    <w:rsid w:val="00EF4B33"/>
    <w:rsid w:val="00EF5160"/>
    <w:rsid w:val="00EF516A"/>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4C5A"/>
    <w:rsid w:val="00F3529B"/>
    <w:rsid w:val="00F35355"/>
    <w:rsid w:val="00F3552D"/>
    <w:rsid w:val="00F35D4A"/>
    <w:rsid w:val="00F36055"/>
    <w:rsid w:val="00F363B0"/>
    <w:rsid w:val="00F36E96"/>
    <w:rsid w:val="00F3724A"/>
    <w:rsid w:val="00F377B8"/>
    <w:rsid w:val="00F37DCF"/>
    <w:rsid w:val="00F4058F"/>
    <w:rsid w:val="00F407C2"/>
    <w:rsid w:val="00F40A2D"/>
    <w:rsid w:val="00F420D9"/>
    <w:rsid w:val="00F4257B"/>
    <w:rsid w:val="00F42F77"/>
    <w:rsid w:val="00F4311D"/>
    <w:rsid w:val="00F44602"/>
    <w:rsid w:val="00F448A9"/>
    <w:rsid w:val="00F45285"/>
    <w:rsid w:val="00F452C4"/>
    <w:rsid w:val="00F45C3B"/>
    <w:rsid w:val="00F4656A"/>
    <w:rsid w:val="00F465EF"/>
    <w:rsid w:val="00F4684C"/>
    <w:rsid w:val="00F4691D"/>
    <w:rsid w:val="00F46941"/>
    <w:rsid w:val="00F46BA5"/>
    <w:rsid w:val="00F46BAA"/>
    <w:rsid w:val="00F50983"/>
    <w:rsid w:val="00F50D74"/>
    <w:rsid w:val="00F50F38"/>
    <w:rsid w:val="00F51ECD"/>
    <w:rsid w:val="00F523C0"/>
    <w:rsid w:val="00F53D94"/>
    <w:rsid w:val="00F5443B"/>
    <w:rsid w:val="00F5477A"/>
    <w:rsid w:val="00F54F30"/>
    <w:rsid w:val="00F559AA"/>
    <w:rsid w:val="00F55E43"/>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649"/>
    <w:rsid w:val="00F719B2"/>
    <w:rsid w:val="00F72256"/>
    <w:rsid w:val="00F7248F"/>
    <w:rsid w:val="00F72654"/>
    <w:rsid w:val="00F726B6"/>
    <w:rsid w:val="00F72E3B"/>
    <w:rsid w:val="00F73FA1"/>
    <w:rsid w:val="00F74003"/>
    <w:rsid w:val="00F7484A"/>
    <w:rsid w:val="00F74B97"/>
    <w:rsid w:val="00F74CA7"/>
    <w:rsid w:val="00F750E6"/>
    <w:rsid w:val="00F75DF9"/>
    <w:rsid w:val="00F75F39"/>
    <w:rsid w:val="00F76105"/>
    <w:rsid w:val="00F77299"/>
    <w:rsid w:val="00F7766B"/>
    <w:rsid w:val="00F80D17"/>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1CB"/>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6BF1"/>
    <w:rsid w:val="00FE6FB0"/>
    <w:rsid w:val="00FE71D8"/>
    <w:rsid w:val="00FE7BCC"/>
    <w:rsid w:val="00FE7ECB"/>
    <w:rsid w:val="00FF08F2"/>
    <w:rsid w:val="00FF10E2"/>
    <w:rsid w:val="00FF114A"/>
    <w:rsid w:val="00FF17E9"/>
    <w:rsid w:val="00FF1DF2"/>
    <w:rsid w:val="00FF21D9"/>
    <w:rsid w:val="00FF26E8"/>
    <w:rsid w:val="00FF2905"/>
    <w:rsid w:val="00FF2D3F"/>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FE6BF1"/>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E10E6-1963-4A35-9B53-BA0A8D81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2</Pages>
  <Words>319</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2020-08-04T04:40:00Z</cp:lastPrinted>
  <dcterms:created xsi:type="dcterms:W3CDTF">2020-11-11T17:04:00Z</dcterms:created>
  <dcterms:modified xsi:type="dcterms:W3CDTF">2020-11-11T17:08:00Z</dcterms:modified>
</cp:coreProperties>
</file>