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FF527" w14:textId="193062F4" w:rsidR="005C7C20" w:rsidRPr="005764E7" w:rsidRDefault="005C7C20" w:rsidP="00E62BCA">
      <w:pPr>
        <w:pStyle w:val="1"/>
        <w:spacing w:before="120" w:after="120"/>
        <w:ind w:left="284" w:hanging="284"/>
        <w:rPr>
          <w:rFonts w:ascii="Angsana New" w:hAnsi="Angsana New"/>
          <w:sz w:val="28"/>
          <w:szCs w:val="28"/>
          <w:u w:val="none"/>
          <w:lang w:val="en-GB"/>
        </w:rPr>
      </w:pPr>
      <w:r w:rsidRPr="005764E7">
        <w:rPr>
          <w:rFonts w:ascii="Angsana New" w:hAnsi="Angsana New"/>
          <w:sz w:val="28"/>
          <w:szCs w:val="28"/>
          <w:u w:val="none"/>
          <w:cs/>
          <w:lang w:val="en-GB"/>
        </w:rPr>
        <w:t>ข้อมูลทั่วไป</w:t>
      </w:r>
      <w:r w:rsidR="007F796D" w:rsidRPr="005764E7">
        <w:rPr>
          <w:rFonts w:ascii="Angsana New" w:hAnsi="Angsana New"/>
          <w:sz w:val="28"/>
          <w:szCs w:val="28"/>
          <w:u w:val="none"/>
          <w:cs/>
          <w:lang w:val="en-GB"/>
        </w:rPr>
        <w:t xml:space="preserve">  </w:t>
      </w:r>
    </w:p>
    <w:p w14:paraId="6D6CCFC7" w14:textId="1DA6376D" w:rsidR="005C7C20" w:rsidRPr="005764E7" w:rsidRDefault="002966A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  <w:lang w:val="en-GB"/>
        </w:rPr>
        <w:t>บริษัท นิวซิตี้ (กรุงเทพฯ</w:t>
      </w:r>
      <w:r w:rsidRPr="005764E7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7305F8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5764E7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764E7">
        <w:rPr>
          <w:rFonts w:ascii="Angsana New" w:hAnsi="Angsana New"/>
          <w:spacing w:val="4"/>
          <w:sz w:val="28"/>
          <w:szCs w:val="28"/>
        </w:rPr>
        <w:t>666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764E7">
        <w:rPr>
          <w:rFonts w:ascii="Angsana New" w:hAnsi="Angsana New"/>
          <w:spacing w:val="4"/>
          <w:sz w:val="28"/>
          <w:szCs w:val="28"/>
        </w:rPr>
        <w:t>3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14:paraId="026BF3BE" w14:textId="77777777" w:rsidR="000F6A55" w:rsidRPr="005764E7" w:rsidRDefault="000F6A5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5764E7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764E7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pacing w:val="4"/>
          <w:sz w:val="28"/>
          <w:szCs w:val="28"/>
        </w:rPr>
        <w:t>30</w:t>
      </w:r>
      <w:r w:rsidR="003C4A17" w:rsidRPr="005764E7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764E7">
        <w:rPr>
          <w:rFonts w:ascii="Angsana New" w:hAnsi="Angsana New"/>
          <w:spacing w:val="4"/>
          <w:sz w:val="28"/>
          <w:szCs w:val="28"/>
        </w:rPr>
        <w:t>2520</w:t>
      </w:r>
      <w:r w:rsidRPr="005764E7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0272699D" w14:textId="23048C10" w:rsidR="00832175" w:rsidRPr="005764E7" w:rsidRDefault="00071E32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5764E7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5764E7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7A4A583E" w14:textId="5F3C434B" w:rsidR="00832175" w:rsidRPr="005764E7" w:rsidRDefault="00907C82" w:rsidP="00920E9B">
      <w:pPr>
        <w:pStyle w:val="a9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1497" w:hanging="1497"/>
        <w:rPr>
          <w:rFonts w:ascii="Angsana New" w:hAnsi="Angsana New"/>
          <w:sz w:val="28"/>
          <w:szCs w:val="28"/>
          <w:lang w:val="en-GB"/>
        </w:rPr>
      </w:pPr>
      <w:r w:rsidRPr="005764E7">
        <w:rPr>
          <w:rFonts w:ascii="Angsana New" w:hAnsi="Angsana New" w:hint="cs"/>
          <w:sz w:val="28"/>
          <w:szCs w:val="28"/>
          <w:cs/>
          <w:lang w:val="en-GB"/>
        </w:rPr>
        <w:t>หลัก</w:t>
      </w:r>
      <w:r w:rsidR="0046354E" w:rsidRPr="005764E7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</w:t>
      </w:r>
      <w:r w:rsidR="009E3BF0" w:rsidRPr="005764E7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>และการนำเสนองบการเงิน</w:t>
      </w:r>
      <w:r w:rsidR="00B65DF9">
        <w:rPr>
          <w:rFonts w:ascii="Angsana New" w:hAnsi="Angsana New" w:hint="cs"/>
          <w:sz w:val="28"/>
          <w:szCs w:val="28"/>
          <w:cs/>
          <w:lang w:val="en-GB"/>
        </w:rPr>
        <w:t>รวม</w:t>
      </w:r>
    </w:p>
    <w:p w14:paraId="55B420C5" w14:textId="07651741" w:rsidR="009E3BF0" w:rsidRPr="005764E7" w:rsidRDefault="009E3BF0" w:rsidP="00920E9B">
      <w:pPr>
        <w:pStyle w:val="afd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0" w:hanging="561"/>
        <w:jc w:val="thaiDistribute"/>
        <w:rPr>
          <w:b/>
          <w:bCs/>
          <w:sz w:val="28"/>
          <w:szCs w:val="28"/>
          <w:lang w:val="en-GB"/>
        </w:rPr>
      </w:pPr>
      <w:r w:rsidRPr="005764E7">
        <w:rPr>
          <w:rFonts w:asciiTheme="majorBidi" w:hAnsiTheme="majorBidi"/>
          <w:b/>
          <w:bCs/>
          <w:sz w:val="28"/>
          <w:szCs w:val="28"/>
          <w:cs/>
        </w:rPr>
        <w:t>การ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>แพร่</w:t>
      </w:r>
      <w:r w:rsidRPr="005764E7">
        <w:rPr>
          <w:rFonts w:asciiTheme="majorBidi" w:hAnsiTheme="majorBidi"/>
          <w:b/>
          <w:bCs/>
          <w:sz w:val="28"/>
          <w:szCs w:val="28"/>
          <w:cs/>
        </w:rPr>
        <w:t>ระบาดของโรค</w:t>
      </w:r>
      <w:r w:rsidRPr="005764E7">
        <w:rPr>
          <w:rFonts w:asciiTheme="majorBidi" w:hAnsiTheme="majorBidi" w:hint="cs"/>
          <w:b/>
          <w:bCs/>
          <w:sz w:val="28"/>
          <w:szCs w:val="28"/>
          <w:cs/>
        </w:rPr>
        <w:t>ติดเชื้อไวรัสโค</w:t>
      </w:r>
      <w:proofErr w:type="spellStart"/>
      <w:r w:rsidR="007305F8">
        <w:rPr>
          <w:rFonts w:asciiTheme="majorBidi" w:hAnsiTheme="majorBidi" w:hint="cs"/>
          <w:b/>
          <w:bCs/>
          <w:sz w:val="28"/>
          <w:szCs w:val="28"/>
          <w:cs/>
        </w:rPr>
        <w:t>โร</w:t>
      </w:r>
      <w:proofErr w:type="spellEnd"/>
      <w:r w:rsidRPr="005764E7">
        <w:rPr>
          <w:rFonts w:asciiTheme="majorBidi" w:hAnsiTheme="majorBidi" w:hint="cs"/>
          <w:b/>
          <w:bCs/>
          <w:sz w:val="28"/>
          <w:szCs w:val="28"/>
          <w:cs/>
        </w:rPr>
        <w:t xml:space="preserve">นา </w:t>
      </w:r>
      <w:r w:rsidRPr="005764E7">
        <w:rPr>
          <w:rFonts w:asciiTheme="majorBidi" w:hAnsiTheme="majorBidi"/>
          <w:b/>
          <w:bCs/>
          <w:sz w:val="28"/>
          <w:szCs w:val="28"/>
        </w:rPr>
        <w:t>2019</w:t>
      </w:r>
    </w:p>
    <w:p w14:paraId="41EAD78B" w14:textId="218B5DD5" w:rsidR="009E3BF0" w:rsidRPr="005764E7" w:rsidRDefault="009E3BF0" w:rsidP="00920E9B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5764E7">
        <w:rPr>
          <w:rFonts w:ascii="Angsana New" w:hAnsi="Angsana New"/>
          <w:sz w:val="28"/>
          <w:szCs w:val="28"/>
          <w:cs/>
        </w:rPr>
        <w:t>โร</w:t>
      </w:r>
      <w:proofErr w:type="spellEnd"/>
      <w:r w:rsidRPr="005764E7">
        <w:rPr>
          <w:rFonts w:ascii="Angsana New" w:hAnsi="Angsana New"/>
          <w:sz w:val="28"/>
          <w:szCs w:val="28"/>
          <w:cs/>
        </w:rPr>
        <w:t xml:space="preserve">นา </w:t>
      </w:r>
      <w:r w:rsidRPr="005764E7">
        <w:rPr>
          <w:rFonts w:ascii="Angsana New" w:hAnsi="Angsana New"/>
          <w:sz w:val="28"/>
          <w:szCs w:val="28"/>
        </w:rPr>
        <w:t xml:space="preserve">2019 </w:t>
      </w:r>
      <w:r w:rsidRPr="005764E7">
        <w:rPr>
          <w:rFonts w:ascii="Angsana New" w:hAnsi="Angsana New"/>
          <w:sz w:val="28"/>
          <w:szCs w:val="28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</w:t>
      </w:r>
      <w:r w:rsidR="00746BCB" w:rsidRPr="005764E7">
        <w:rPr>
          <w:rFonts w:ascii="Angsana New" w:hAnsi="Angsana New"/>
          <w:sz w:val="28"/>
          <w:szCs w:val="28"/>
          <w:cs/>
        </w:rPr>
        <w:t>รดำเนินธุรกิจ ฝ่ายบริหารของ</w:t>
      </w:r>
      <w:r w:rsidRPr="005764E7">
        <w:rPr>
          <w:rFonts w:ascii="Angsana New" w:hAnsi="Angsana New"/>
          <w:sz w:val="28"/>
          <w:szCs w:val="28"/>
          <w:cs/>
        </w:rPr>
        <w:t>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12839CF" w14:textId="25A16689" w:rsidR="00BD3750" w:rsidRPr="005764E7" w:rsidRDefault="00BD3750" w:rsidP="00920E9B">
      <w:pPr>
        <w:pStyle w:val="afd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50" w:hanging="561"/>
        <w:jc w:val="thaiDistribute"/>
        <w:rPr>
          <w:b/>
          <w:bCs/>
          <w:sz w:val="28"/>
          <w:szCs w:val="28"/>
          <w:lang w:val="en-GB"/>
        </w:rPr>
      </w:pPr>
      <w:r w:rsidRPr="005764E7">
        <w:rPr>
          <w:rFonts w:hint="cs"/>
          <w:b/>
          <w:bCs/>
          <w:sz w:val="28"/>
          <w:szCs w:val="28"/>
          <w:cs/>
          <w:lang w:val="en-GB"/>
        </w:rPr>
        <w:t>เกณฑ์</w:t>
      </w:r>
      <w:r w:rsidR="001F5375" w:rsidRPr="005764E7">
        <w:rPr>
          <w:b/>
          <w:bCs/>
          <w:sz w:val="28"/>
          <w:szCs w:val="28"/>
          <w:cs/>
          <w:lang w:val="en-GB"/>
        </w:rPr>
        <w:t>ในการจัดทำงบการเงินระหว่างกาล</w:t>
      </w:r>
    </w:p>
    <w:p w14:paraId="4F3E6CC6" w14:textId="77777777" w:rsidR="001F5375" w:rsidRPr="005764E7" w:rsidRDefault="001F5375" w:rsidP="00920E9B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งบการเงินระหว่างกาลนี้จัดทำขึ้นตามมาตรฐานการบัญชีฉบั</w:t>
      </w:r>
      <w:r w:rsidR="00415E01" w:rsidRPr="005764E7">
        <w:rPr>
          <w:rFonts w:ascii="Angsana New" w:hAnsi="Angsana New"/>
          <w:sz w:val="28"/>
          <w:szCs w:val="28"/>
          <w:cs/>
        </w:rPr>
        <w:t xml:space="preserve">บที่ </w:t>
      </w:r>
      <w:r w:rsidR="00415E01" w:rsidRPr="005764E7">
        <w:rPr>
          <w:rFonts w:ascii="Angsana New" w:hAnsi="Angsana New"/>
          <w:sz w:val="28"/>
          <w:szCs w:val="28"/>
        </w:rPr>
        <w:t>34</w:t>
      </w:r>
      <w:r w:rsidRPr="005764E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28DFD913" w14:textId="77777777" w:rsidR="001F5375" w:rsidRPr="005764E7" w:rsidRDefault="001F5375" w:rsidP="00920E9B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AF669D" w:rsidRPr="005764E7">
        <w:rPr>
          <w:rFonts w:ascii="Angsana New" w:hAnsi="Angsana New"/>
          <w:sz w:val="28"/>
          <w:szCs w:val="28"/>
        </w:rPr>
        <w:t>31</w:t>
      </w:r>
      <w:r w:rsidRPr="005764E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F669D" w:rsidRPr="005764E7">
        <w:rPr>
          <w:rFonts w:ascii="Angsana New" w:hAnsi="Angsana New"/>
          <w:sz w:val="28"/>
          <w:szCs w:val="28"/>
        </w:rPr>
        <w:t>2562</w:t>
      </w:r>
    </w:p>
    <w:p w14:paraId="3EEAB7F4" w14:textId="36ECC2CE" w:rsidR="009C5412" w:rsidRPr="005764E7" w:rsidRDefault="001F5375" w:rsidP="00920E9B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line="240" w:lineRule="auto"/>
        <w:ind w:left="851"/>
        <w:jc w:val="thaiDistribute"/>
        <w:rPr>
          <w:rFonts w:ascii="Angsana New" w:hAnsi="Angsana New"/>
          <w:spacing w:val="2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        งบการเงินฉบับภาษาไทย</w:t>
      </w:r>
    </w:p>
    <w:p w14:paraId="0217C58D" w14:textId="6D3ACD35" w:rsidR="00F33E57" w:rsidRPr="005764E7" w:rsidRDefault="00F33E57" w:rsidP="00920E9B">
      <w:pPr>
        <w:pStyle w:val="afd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after="120" w:line="240" w:lineRule="auto"/>
        <w:ind w:left="851" w:hanging="505"/>
        <w:jc w:val="thaiDistribute"/>
        <w:rPr>
          <w:rFonts w:ascii="Angsana New" w:hAnsi="Angsana New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65025B82" w14:textId="77777777" w:rsidR="00F33E57" w:rsidRPr="005764E7" w:rsidRDefault="00F33E57" w:rsidP="00920E9B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05A5841F" w14:textId="3A1D5885" w:rsidR="00BB31E9" w:rsidRDefault="00F33E57" w:rsidP="00920E9B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5764E7">
        <w:rPr>
          <w:rFonts w:ascii="Angsana New" w:hAnsi="Angsana New"/>
          <w:sz w:val="28"/>
          <w:szCs w:val="28"/>
        </w:rPr>
        <w:t xml:space="preserve">31 </w:t>
      </w:r>
      <w:r w:rsidRPr="005764E7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5764E7">
        <w:rPr>
          <w:rFonts w:ascii="Angsana New" w:hAnsi="Angsana New"/>
          <w:sz w:val="28"/>
          <w:szCs w:val="28"/>
        </w:rPr>
        <w:t>2562</w:t>
      </w:r>
    </w:p>
    <w:p w14:paraId="3E347B22" w14:textId="77777777" w:rsidR="00BB31E9" w:rsidRPr="005764E7" w:rsidRDefault="00BB31E9" w:rsidP="00920E9B">
      <w:pPr>
        <w:pStyle w:val="afd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after="120" w:line="240" w:lineRule="auto"/>
        <w:ind w:left="930" w:hanging="505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9318019"/>
      <w:r w:rsidRPr="005764E7">
        <w:rPr>
          <w:rFonts w:ascii="Angsana New" w:hAnsi="Angsana New"/>
          <w:b/>
          <w:bCs/>
          <w:sz w:val="28"/>
          <w:szCs w:val="28"/>
          <w:cs/>
        </w:rPr>
        <w:lastRenderedPageBreak/>
        <w:t>สกุลเงินที่ใช้ในการดำเนินงานและนำเสนองบการเงิน</w:t>
      </w:r>
    </w:p>
    <w:p w14:paraId="2BBD1BC0" w14:textId="3F060B58" w:rsidR="00BB31E9" w:rsidRPr="005764E7" w:rsidRDefault="00BB31E9" w:rsidP="00920E9B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งบการเงินระหว่างกาลนี้จัดทำและแสดงหน่วยเงินตราเป็นบาท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  <w:bookmarkStart w:id="1" w:name="_Hlk39318080"/>
    </w:p>
    <w:bookmarkEnd w:id="0"/>
    <w:bookmarkEnd w:id="1"/>
    <w:p w14:paraId="766907D1" w14:textId="77777777" w:rsidR="002069D0" w:rsidRPr="00F01554" w:rsidRDefault="002069D0" w:rsidP="00920E9B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1497" w:hanging="1497"/>
        <w:rPr>
          <w:rFonts w:ascii="Angsana New" w:hAnsi="Angsana New"/>
          <w:b/>
          <w:bCs/>
          <w:sz w:val="28"/>
          <w:szCs w:val="28"/>
          <w:lang w:val="en-GB"/>
        </w:rPr>
      </w:pPr>
      <w:r w:rsidRPr="00F01554">
        <w:rPr>
          <w:rFonts w:ascii="Angsana New"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5E504F50" w14:textId="6983ED46" w:rsidR="00E365A7" w:rsidRPr="00F01554" w:rsidRDefault="002069D0" w:rsidP="00920E9B">
      <w:pPr>
        <w:spacing w:before="120"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01554">
        <w:rPr>
          <w:rFonts w:asciiTheme="majorBidi" w:hAnsiTheme="majorBidi" w:cstheme="majorBidi"/>
          <w:sz w:val="28"/>
          <w:szCs w:val="28"/>
        </w:rPr>
        <w:t>31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01554">
        <w:rPr>
          <w:rFonts w:asciiTheme="majorBidi" w:hAnsiTheme="majorBidi" w:cstheme="majorBidi"/>
          <w:sz w:val="28"/>
          <w:szCs w:val="28"/>
        </w:rPr>
        <w:t>2562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ยกเว้นการเปลี่ยนแปลงนโยบายการบัญชีเรื่อง</w:t>
      </w:r>
      <w:r w:rsidR="00E365A7" w:rsidRPr="00F01554">
        <w:rPr>
          <w:rFonts w:asciiTheme="majorBidi" w:hAnsiTheme="majorBidi" w:cstheme="majorBidi" w:hint="cs"/>
          <w:sz w:val="28"/>
          <w:szCs w:val="28"/>
          <w:cs/>
        </w:rPr>
        <w:t xml:space="preserve"> เครื่องมือทางการเงินและ</w:t>
      </w:r>
      <w:r w:rsidRPr="00F01554">
        <w:rPr>
          <w:rFonts w:asciiTheme="majorBidi" w:hAnsiTheme="majorBidi" w:cstheme="majorBidi"/>
          <w:sz w:val="28"/>
          <w:szCs w:val="28"/>
          <w:cs/>
        </w:rPr>
        <w:t>สัญญาเช่า เนื่องจากการนำมาตรฐานการรายงานทางการเงิน</w:t>
      </w:r>
      <w:r w:rsidR="006C7D05" w:rsidRPr="00F01554">
        <w:rPr>
          <w:rFonts w:asciiTheme="majorBidi" w:hAnsiTheme="majorBidi" w:cstheme="majorBidi" w:hint="cs"/>
          <w:sz w:val="28"/>
          <w:szCs w:val="28"/>
          <w:cs/>
        </w:rPr>
        <w:t>กลุ่มเครื่องมือทางการเงินและมาตรฐานกา</w:t>
      </w:r>
      <w:r w:rsidR="00D75D97" w:rsidRPr="00F01554">
        <w:rPr>
          <w:rFonts w:asciiTheme="majorBidi" w:hAnsiTheme="majorBidi" w:cstheme="majorBidi" w:hint="cs"/>
          <w:sz w:val="28"/>
          <w:szCs w:val="28"/>
          <w:cs/>
        </w:rPr>
        <w:t>ร</w:t>
      </w:r>
      <w:r w:rsidR="006C7D05" w:rsidRPr="00F01554">
        <w:rPr>
          <w:rFonts w:asciiTheme="majorBidi" w:hAnsiTheme="majorBidi" w:cstheme="majorBidi" w:hint="cs"/>
          <w:sz w:val="28"/>
          <w:szCs w:val="28"/>
          <w:cs/>
        </w:rPr>
        <w:t>รายงานทางเงิน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ฉบับที่ </w:t>
      </w:r>
      <w:r w:rsidRPr="00F01554">
        <w:rPr>
          <w:rFonts w:asciiTheme="majorBidi" w:hAnsiTheme="majorBidi" w:cstheme="majorBidi"/>
          <w:sz w:val="28"/>
          <w:szCs w:val="28"/>
        </w:rPr>
        <w:t>16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มาถือปฏิบัติ</w:t>
      </w:r>
      <w:r w:rsidR="00E365A7" w:rsidRPr="00F01554">
        <w:rPr>
          <w:rFonts w:asciiTheme="majorBidi" w:hAnsiTheme="majorBidi" w:cstheme="majorBidi"/>
          <w:sz w:val="28"/>
          <w:szCs w:val="28"/>
        </w:rPr>
        <w:t xml:space="preserve"> </w:t>
      </w:r>
      <w:r w:rsidR="00E365A7" w:rsidRPr="00F01554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5114FD6E" w14:textId="77777777" w:rsidR="00940F20" w:rsidRPr="00F01554" w:rsidRDefault="00940F20" w:rsidP="000F744A">
      <w:pPr>
        <w:pStyle w:val="afd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29" w:hanging="28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F01554">
        <w:rPr>
          <w:rFonts w:ascii="Angsana New" w:hAnsi="Angsana New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2D4B3F7A" w14:textId="77777777" w:rsidR="00940F20" w:rsidRPr="00F01554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F01554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การจัดประเภทรายการและวัดมูลค่า</w:t>
      </w:r>
    </w:p>
    <w:p w14:paraId="3ACEEEFB" w14:textId="708770D2" w:rsidR="00940F20" w:rsidRPr="00F01554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</w:t>
      </w:r>
      <w:r w:rsidR="000A7BEC" w:rsidRPr="00F01554">
        <w:rPr>
          <w:rFonts w:ascii="Angsana New" w:hAnsi="Angsana New"/>
          <w:sz w:val="28"/>
          <w:szCs w:val="28"/>
          <w:cs/>
        </w:rPr>
        <w:t>จะขึ้นอยู่กับโมเดลธุรกิจของ</w:t>
      </w:r>
      <w:r w:rsidRPr="00F01554">
        <w:rPr>
          <w:rFonts w:ascii="Angsana New" w:hAnsi="Angsana New"/>
          <w:sz w:val="28"/>
          <w:szCs w:val="28"/>
          <w:cs/>
        </w:rPr>
        <w:t>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FB2EDD9" w14:textId="77777777" w:rsidR="00940F20" w:rsidRPr="00F01554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7E5B6F6D" w14:textId="77777777" w:rsidR="00940F20" w:rsidRPr="00F01554" w:rsidRDefault="00940F20" w:rsidP="000F744A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14CEA163" w14:textId="77777777" w:rsidR="00940F20" w:rsidRPr="00F01554" w:rsidRDefault="00940F20" w:rsidP="005D0D13">
      <w:pPr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F01554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5611FEF2" w14:textId="05248709" w:rsidR="00940F20" w:rsidRPr="00F01554" w:rsidRDefault="006B7DEA" w:rsidP="005D0D13">
      <w:pPr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บริษัท</w:t>
      </w:r>
      <w:r w:rsidR="00940F20" w:rsidRPr="00F01554">
        <w:rPr>
          <w:rFonts w:ascii="Angsana New" w:hAnsi="Angsana New"/>
          <w:sz w:val="28"/>
          <w:szCs w:val="28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="00C308C4" w:rsidRPr="00F01554">
        <w:rPr>
          <w:rFonts w:ascii="Angsana New" w:hAnsi="Angsana New" w:hint="cs"/>
          <w:sz w:val="28"/>
          <w:szCs w:val="28"/>
          <w:cs/>
        </w:rPr>
        <w:t>บริษัท</w:t>
      </w:r>
      <w:r w:rsidR="00940F20" w:rsidRPr="00F01554">
        <w:rPr>
          <w:rFonts w:ascii="Angsana New" w:hAnsi="Angsana New"/>
          <w:sz w:val="28"/>
          <w:szCs w:val="28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080CFEB4" w14:textId="77777777" w:rsidR="006C7D05" w:rsidRPr="00846A96" w:rsidRDefault="006C7D05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51FA5A5F" w14:textId="77777777" w:rsidR="00525B29" w:rsidRPr="00846A96" w:rsidRDefault="00525B29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0C69DA1D" w14:textId="77777777" w:rsidR="00525B29" w:rsidRPr="00846A96" w:rsidRDefault="00525B29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023E3C94" w14:textId="77777777" w:rsidR="00D34457" w:rsidRPr="00846A96" w:rsidRDefault="00D34457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53E137B7" w14:textId="77777777" w:rsidR="00525B29" w:rsidRPr="00846A96" w:rsidRDefault="00525B29" w:rsidP="002069D0">
      <w:pPr>
        <w:spacing w:before="120" w:after="120" w:line="240" w:lineRule="auto"/>
        <w:ind w:left="634" w:hanging="2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green"/>
        </w:rPr>
      </w:pPr>
    </w:p>
    <w:p w14:paraId="21706AC7" w14:textId="77777777" w:rsidR="002069D0" w:rsidRPr="00F01554" w:rsidRDefault="002069D0" w:rsidP="000D421E">
      <w:pPr>
        <w:pStyle w:val="afd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29" w:hanging="28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F01554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สัญญาเช่า</w:t>
      </w:r>
    </w:p>
    <w:p w14:paraId="70BD134E" w14:textId="77777777" w:rsidR="002069D0" w:rsidRPr="00F01554" w:rsidRDefault="002069D0" w:rsidP="00525B29">
      <w:pPr>
        <w:spacing w:before="120" w:after="120" w:line="240" w:lineRule="auto"/>
        <w:ind w:left="709"/>
        <w:jc w:val="thaiDistribute"/>
        <w:rPr>
          <w:rFonts w:asciiTheme="majorBidi" w:eastAsiaTheme="minorHAnsi" w:hAnsiTheme="majorBidi"/>
          <w:b/>
          <w:bCs/>
          <w:sz w:val="28"/>
          <w:szCs w:val="28"/>
        </w:rPr>
      </w:pPr>
      <w:r w:rsidRPr="00F01554">
        <w:rPr>
          <w:rFonts w:asciiTheme="majorBidi" w:hAnsiTheme="majorBidi"/>
          <w:b/>
          <w:bCs/>
          <w:sz w:val="28"/>
          <w:szCs w:val="28"/>
          <w:cs/>
        </w:rPr>
        <w:t>สินทรัพย์สิทธิการใช้</w:t>
      </w:r>
    </w:p>
    <w:p w14:paraId="209A8E53" w14:textId="6C0AE97E" w:rsidR="002069D0" w:rsidRPr="00F01554" w:rsidRDefault="002069D0" w:rsidP="00525B29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73789AC" w14:textId="7D5EEBE4" w:rsidR="002069D0" w:rsidRPr="00F01554" w:rsidRDefault="002069D0" w:rsidP="00525B29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8A9785C" w14:textId="77777777" w:rsidR="002069D0" w:rsidRPr="00F01554" w:rsidRDefault="002069D0" w:rsidP="002F4681">
      <w:pPr>
        <w:tabs>
          <w:tab w:val="clear" w:pos="454"/>
          <w:tab w:val="left" w:pos="709"/>
        </w:tabs>
        <w:spacing w:before="120" w:after="120" w:line="420" w:lineRule="exact"/>
        <w:ind w:left="709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F01554">
        <w:rPr>
          <w:rFonts w:asciiTheme="majorBidi" w:hAnsiTheme="majorBidi"/>
          <w:b/>
          <w:bCs/>
          <w:sz w:val="28"/>
          <w:szCs w:val="28"/>
          <w:cs/>
        </w:rPr>
        <w:t>หนี้สินตามสัญญาเช่า</w:t>
      </w:r>
    </w:p>
    <w:p w14:paraId="77A32BFB" w14:textId="3380B173" w:rsidR="00174051" w:rsidRPr="00F01554" w:rsidRDefault="002069D0" w:rsidP="002F4681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</w:t>
      </w:r>
      <w:r w:rsidR="00ED3622" w:rsidRPr="00F01554">
        <w:rPr>
          <w:rFonts w:asciiTheme="majorBidi" w:hAnsiTheme="majorBidi" w:cstheme="majorBidi"/>
          <w:sz w:val="28"/>
          <w:szCs w:val="28"/>
          <w:cs/>
        </w:rPr>
        <w:t>ี้ยเงินกู้ยืมส่วนเพิ่มของ</w:t>
      </w:r>
      <w:r w:rsidRPr="00F01554">
        <w:rPr>
          <w:rFonts w:asciiTheme="majorBidi" w:hAnsiTheme="majorBidi" w:cstheme="majorBidi"/>
          <w:sz w:val="28"/>
          <w:szCs w:val="28"/>
          <w:cs/>
        </w:rPr>
        <w:t>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46D7245" w14:textId="77777777" w:rsidR="002069D0" w:rsidRPr="00F01554" w:rsidRDefault="002069D0" w:rsidP="002F4681">
      <w:pPr>
        <w:spacing w:before="120" w:after="120" w:line="420" w:lineRule="exact"/>
        <w:ind w:left="630" w:firstLine="7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01554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9A4C927" w14:textId="56AF6330" w:rsidR="00D34457" w:rsidRPr="00F01554" w:rsidRDefault="002069D0" w:rsidP="00582C1F">
      <w:pPr>
        <w:tabs>
          <w:tab w:val="clear" w:pos="454"/>
          <w:tab w:val="left" w:pos="709"/>
        </w:tabs>
        <w:spacing w:before="120" w:after="120" w:line="240" w:lineRule="auto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r w:rsidRPr="00F01554">
        <w:rPr>
          <w:rFonts w:asciiTheme="majorBidi" w:hAnsiTheme="majorBidi" w:cstheme="majorBidi"/>
          <w:sz w:val="28"/>
          <w:szCs w:val="28"/>
        </w:rPr>
        <w:t xml:space="preserve">12 </w:t>
      </w:r>
      <w:r w:rsidRPr="00F01554">
        <w:rPr>
          <w:rFonts w:asciiTheme="majorBidi" w:hAnsiTheme="majorBidi" w:cstheme="majorBidi" w:hint="cs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79A31A3A" w14:textId="77777777" w:rsidR="00EE3BF7" w:rsidRPr="00846A96" w:rsidRDefault="00EE3BF7" w:rsidP="00EE3BF7">
      <w:pPr>
        <w:pStyle w:val="afd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rPr>
          <w:rFonts w:asciiTheme="majorBidi" w:hAnsiTheme="majorBidi" w:cstheme="majorBidi"/>
          <w:b/>
          <w:bCs/>
          <w:vanish/>
          <w:spacing w:val="-2"/>
          <w:sz w:val="28"/>
          <w:szCs w:val="28"/>
          <w:highlight w:val="green"/>
          <w:cs/>
          <w:lang w:val="en-GB"/>
        </w:rPr>
      </w:pPr>
    </w:p>
    <w:p w14:paraId="7CB95800" w14:textId="77777777" w:rsidR="00EE3BF7" w:rsidRPr="00846A96" w:rsidRDefault="00EE3BF7" w:rsidP="00EE3BF7">
      <w:pPr>
        <w:pStyle w:val="afd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rPr>
          <w:rFonts w:asciiTheme="majorBidi" w:hAnsiTheme="majorBidi" w:cstheme="majorBidi"/>
          <w:b/>
          <w:bCs/>
          <w:vanish/>
          <w:spacing w:val="-2"/>
          <w:sz w:val="28"/>
          <w:szCs w:val="28"/>
          <w:highlight w:val="green"/>
          <w:cs/>
          <w:lang w:val="en-GB"/>
        </w:rPr>
      </w:pPr>
    </w:p>
    <w:p w14:paraId="228B0BC5" w14:textId="4506F16C" w:rsidR="00174051" w:rsidRPr="00F01554" w:rsidRDefault="00174051" w:rsidP="00024862">
      <w:pPr>
        <w:pStyle w:val="afd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240" w:line="240" w:lineRule="auto"/>
        <w:ind w:left="850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F0155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5F407454" w14:textId="335FC2B5" w:rsidR="006D6453" w:rsidRPr="00F01554" w:rsidRDefault="001740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0155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01554">
        <w:rPr>
          <w:rFonts w:asciiTheme="majorBidi" w:hAnsiTheme="majorBidi" w:cstheme="majorBidi"/>
          <w:sz w:val="28"/>
          <w:szCs w:val="28"/>
        </w:rPr>
        <w:t xml:space="preserve">2562) 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01554">
        <w:rPr>
          <w:rFonts w:asciiTheme="majorBidi" w:hAnsiTheme="majorBidi" w:cstheme="majorBidi"/>
          <w:sz w:val="28"/>
          <w:szCs w:val="28"/>
        </w:rPr>
        <w:t>1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F01554">
        <w:rPr>
          <w:rFonts w:asciiTheme="majorBidi" w:hAnsiTheme="majorBidi" w:cstheme="majorBidi"/>
          <w:sz w:val="28"/>
          <w:szCs w:val="28"/>
        </w:rPr>
        <w:t>2563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55265" w:rsidRPr="00F01554">
        <w:rPr>
          <w:rFonts w:asciiTheme="majorBidi" w:hAnsiTheme="majorBidi" w:cstheme="majorBidi"/>
          <w:sz w:val="28"/>
          <w:szCs w:val="28"/>
          <w:cs/>
        </w:rPr>
        <w:t>งบการเงินของบริษัท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01554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 </w:t>
      </w:r>
    </w:p>
    <w:p w14:paraId="5132DA24" w14:textId="77777777" w:rsidR="00926F51" w:rsidRPr="00F01554" w:rsidRDefault="00926F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1693682D" w14:textId="77777777" w:rsidR="00926F51" w:rsidRDefault="00926F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  <w:highlight w:val="green"/>
        </w:rPr>
      </w:pPr>
    </w:p>
    <w:p w14:paraId="396DAC6F" w14:textId="26E76827" w:rsidR="00174051" w:rsidRPr="00F01554" w:rsidRDefault="00174051" w:rsidP="00730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F01554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lastRenderedPageBreak/>
        <w:t>มาตรฐานการรายงานทางการเงิน กลุ่มเครื่องมือทางการเงิน</w:t>
      </w:r>
    </w:p>
    <w:p w14:paraId="3F7D03C7" w14:textId="77777777" w:rsidR="00174051" w:rsidRPr="00F01554" w:rsidRDefault="00174051" w:rsidP="007307E0">
      <w:pPr>
        <w:tabs>
          <w:tab w:val="clear" w:pos="454"/>
          <w:tab w:val="clear" w:pos="907"/>
          <w:tab w:val="left" w:pos="426"/>
          <w:tab w:val="left" w:pos="993"/>
        </w:tabs>
        <w:spacing w:before="120" w:line="240" w:lineRule="auto"/>
        <w:ind w:left="851"/>
        <w:rPr>
          <w:rFonts w:asciiTheme="majorBidi" w:hAnsiTheme="majorBidi" w:cstheme="majorBidi"/>
          <w:spacing w:val="-2"/>
          <w:sz w:val="28"/>
          <w:szCs w:val="28"/>
        </w:rPr>
      </w:pPr>
      <w:r w:rsidRPr="00F01554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01554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F01554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 xml:space="preserve"> ฉบับ ได้แก่</w:t>
      </w:r>
    </w:p>
    <w:tbl>
      <w:tblPr>
        <w:tblW w:w="9284" w:type="dxa"/>
        <w:tblInd w:w="392" w:type="dxa"/>
        <w:tblLook w:val="01E0" w:firstRow="1" w:lastRow="1" w:firstColumn="1" w:lastColumn="1" w:noHBand="0" w:noVBand="0"/>
      </w:tblPr>
      <w:tblGrid>
        <w:gridCol w:w="4020"/>
        <w:gridCol w:w="5264"/>
      </w:tblGrid>
      <w:tr w:rsidR="00174051" w:rsidRPr="00F01554" w14:paraId="302284E8" w14:textId="77777777" w:rsidTr="00E54967">
        <w:trPr>
          <w:trHeight w:val="300"/>
        </w:trPr>
        <w:tc>
          <w:tcPr>
            <w:tcW w:w="9284" w:type="dxa"/>
            <w:gridSpan w:val="2"/>
          </w:tcPr>
          <w:p w14:paraId="3A06C0E3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174051" w:rsidRPr="00F01554" w14:paraId="16C30E63" w14:textId="77777777" w:rsidTr="00E54967">
        <w:trPr>
          <w:trHeight w:val="300"/>
        </w:trPr>
        <w:tc>
          <w:tcPr>
            <w:tcW w:w="4020" w:type="dxa"/>
          </w:tcPr>
          <w:p w14:paraId="375173DA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7</w:t>
            </w:r>
          </w:p>
        </w:tc>
        <w:tc>
          <w:tcPr>
            <w:tcW w:w="5264" w:type="dxa"/>
          </w:tcPr>
          <w:p w14:paraId="4AD6352E" w14:textId="77777777" w:rsidR="00174051" w:rsidRPr="00F01554" w:rsidRDefault="00174051" w:rsidP="004F3897">
            <w:pPr>
              <w:tabs>
                <w:tab w:val="clear" w:pos="454"/>
                <w:tab w:val="left" w:pos="12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74051" w:rsidRPr="00F01554" w14:paraId="69DF6980" w14:textId="77777777" w:rsidTr="00E54967">
        <w:trPr>
          <w:trHeight w:val="312"/>
        </w:trPr>
        <w:tc>
          <w:tcPr>
            <w:tcW w:w="4020" w:type="dxa"/>
          </w:tcPr>
          <w:p w14:paraId="540BBC49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9</w:t>
            </w:r>
          </w:p>
        </w:tc>
        <w:tc>
          <w:tcPr>
            <w:tcW w:w="5264" w:type="dxa"/>
          </w:tcPr>
          <w:p w14:paraId="614331EE" w14:textId="77777777" w:rsidR="00174051" w:rsidRPr="00F01554" w:rsidRDefault="00174051" w:rsidP="004F3897">
            <w:pPr>
              <w:tabs>
                <w:tab w:val="clear" w:pos="454"/>
                <w:tab w:val="left" w:pos="124"/>
              </w:tabs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</w:tc>
      </w:tr>
      <w:tr w:rsidR="00174051" w:rsidRPr="00F01554" w14:paraId="217BD604" w14:textId="77777777" w:rsidTr="00E54967">
        <w:trPr>
          <w:trHeight w:val="300"/>
        </w:trPr>
        <w:tc>
          <w:tcPr>
            <w:tcW w:w="9284" w:type="dxa"/>
            <w:gridSpan w:val="2"/>
          </w:tcPr>
          <w:p w14:paraId="3ADF3EDF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มาตรฐานการบัญชี</w:t>
            </w:r>
          </w:p>
        </w:tc>
      </w:tr>
      <w:tr w:rsidR="00174051" w:rsidRPr="00F01554" w14:paraId="092B3013" w14:textId="77777777" w:rsidTr="00E54967">
        <w:trPr>
          <w:trHeight w:val="300"/>
        </w:trPr>
        <w:tc>
          <w:tcPr>
            <w:tcW w:w="4020" w:type="dxa"/>
          </w:tcPr>
          <w:p w14:paraId="26CE2B99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32 </w:t>
            </w:r>
          </w:p>
        </w:tc>
        <w:tc>
          <w:tcPr>
            <w:tcW w:w="5264" w:type="dxa"/>
          </w:tcPr>
          <w:p w14:paraId="4E6B65BF" w14:textId="77777777" w:rsidR="00174051" w:rsidRPr="00F01554" w:rsidRDefault="00174051" w:rsidP="004F3897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174051" w:rsidRPr="00F01554" w14:paraId="239FC9E3" w14:textId="77777777" w:rsidTr="00E54967">
        <w:trPr>
          <w:trHeight w:val="300"/>
        </w:trPr>
        <w:tc>
          <w:tcPr>
            <w:tcW w:w="9284" w:type="dxa"/>
            <w:gridSpan w:val="2"/>
          </w:tcPr>
          <w:p w14:paraId="58DFFAA7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174051" w:rsidRPr="00F01554" w14:paraId="09E90768" w14:textId="77777777" w:rsidTr="00E54967">
        <w:trPr>
          <w:trHeight w:val="312"/>
        </w:trPr>
        <w:tc>
          <w:tcPr>
            <w:tcW w:w="4020" w:type="dxa"/>
          </w:tcPr>
          <w:p w14:paraId="4410CE8C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</w:p>
        </w:tc>
        <w:tc>
          <w:tcPr>
            <w:tcW w:w="5264" w:type="dxa"/>
          </w:tcPr>
          <w:p w14:paraId="53D0BCD5" w14:textId="77777777" w:rsidR="00174051" w:rsidRPr="00F01554" w:rsidRDefault="00174051" w:rsidP="004F3897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74051" w:rsidRPr="00F01554" w14:paraId="3E494722" w14:textId="77777777" w:rsidTr="00E54967">
        <w:trPr>
          <w:trHeight w:val="300"/>
        </w:trPr>
        <w:tc>
          <w:tcPr>
            <w:tcW w:w="4020" w:type="dxa"/>
          </w:tcPr>
          <w:p w14:paraId="4BCDD3F5" w14:textId="77777777" w:rsidR="00174051" w:rsidRPr="00F01554" w:rsidRDefault="00174051" w:rsidP="00C7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9"/>
              </w:tabs>
              <w:ind w:left="459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ฉบับที่ </w:t>
            </w: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19</w:t>
            </w:r>
          </w:p>
        </w:tc>
        <w:tc>
          <w:tcPr>
            <w:tcW w:w="5264" w:type="dxa"/>
          </w:tcPr>
          <w:p w14:paraId="32493A2B" w14:textId="77777777" w:rsidR="00174051" w:rsidRPr="00F01554" w:rsidRDefault="00174051" w:rsidP="004F3897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F01554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139291CA" w14:textId="77777777" w:rsidR="00A37F99" w:rsidRPr="00F01554" w:rsidRDefault="00174051" w:rsidP="00C76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กลุ่มดังกล่าวข้างต้น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ลักษณะของกระแสเงินสดตามสัญญาและแผนธุรกิจของกิจการ </w:t>
      </w:r>
      <w:r w:rsidRPr="00F01554">
        <w:rPr>
          <w:rFonts w:asciiTheme="majorBidi" w:hAnsiTheme="majorBidi" w:cstheme="majorBidi"/>
          <w:sz w:val="28"/>
          <w:szCs w:val="28"/>
        </w:rPr>
        <w:t>(Business Model)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F01554">
        <w:rPr>
          <w:rFonts w:asciiTheme="majorBidi" w:hAnsiTheme="majorBidi" w:cstheme="majorBidi"/>
          <w:sz w:val="28"/>
          <w:szCs w:val="28"/>
        </w:rPr>
        <w:t xml:space="preserve"> </w:t>
      </w:r>
      <w:r w:rsidRPr="00F01554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D7B817E" w14:textId="37A7F630" w:rsidR="00A37F99" w:rsidRPr="00F01554" w:rsidRDefault="00A37F99" w:rsidP="00C76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00" w:line="18" w:lineRule="atLeast"/>
        <w:ind w:left="851"/>
        <w:jc w:val="thaiDistribute"/>
        <w:rPr>
          <w:rFonts w:ascii="Angsana New" w:hAnsi="Angsana New"/>
          <w:sz w:val="28"/>
          <w:szCs w:val="28"/>
        </w:rPr>
      </w:pPr>
      <w:r w:rsidRPr="00F01554">
        <w:rPr>
          <w:rFonts w:ascii="Angsana New" w:hAnsi="Angsana New"/>
          <w:sz w:val="28"/>
          <w:szCs w:val="28"/>
          <w:cs/>
        </w:rPr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14:paraId="56236968" w14:textId="7FE3AFC6" w:rsidR="00A37F99" w:rsidRPr="00F01554" w:rsidRDefault="00A37F99" w:rsidP="0083467C">
      <w:pPr>
        <w:pStyle w:val="afd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F01554">
        <w:rPr>
          <w:rFonts w:asciiTheme="majorBidi" w:hAnsiTheme="majorBidi"/>
          <w:sz w:val="28"/>
          <w:szCs w:val="28"/>
          <w:cs/>
        </w:rPr>
        <w:t>การจัดประเภทและวัดมูลค่ายุติธรรมของเงินลงทุนในตราสารทุนขอ</w:t>
      </w:r>
      <w:r w:rsidR="00216AA4" w:rsidRPr="00F01554">
        <w:rPr>
          <w:rFonts w:asciiTheme="majorBidi" w:hAnsiTheme="majorBidi"/>
          <w:sz w:val="28"/>
          <w:szCs w:val="28"/>
          <w:cs/>
        </w:rPr>
        <w:t>งบริษัทที่ไม่ใช่บริษัทจดทะเบียน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 </w:t>
      </w:r>
      <w:r w:rsidRPr="00F01554">
        <w:rPr>
          <w:rFonts w:asciiTheme="majorBidi" w:hAnsiTheme="majorBidi"/>
          <w:sz w:val="28"/>
          <w:szCs w:val="28"/>
          <w:cs/>
        </w:rPr>
        <w:t>บริษัท</w:t>
      </w:r>
      <w:r w:rsidRPr="00F01554">
        <w:rPr>
          <w:rFonts w:asciiTheme="majorBidi" w:hAnsiTheme="majorBidi" w:hint="cs"/>
          <w:sz w:val="28"/>
          <w:szCs w:val="28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โดยผู้บริหารของ</w:t>
      </w:r>
      <w:r w:rsidRPr="00F01554">
        <w:rPr>
          <w:rFonts w:asciiTheme="majorBidi" w:hAnsiTheme="majorBidi"/>
          <w:sz w:val="28"/>
          <w:szCs w:val="28"/>
          <w:cs/>
        </w:rPr>
        <w:t>บริษัท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ได้ประเมินและพิจารณาแล้วว่า ราคาทุนของเงินลงทุนในตราสารทุนดังกล่าวได้สะท้อนมูลค่ายุติธรรมของเงินลงทุนแล้ว ดังนั้น การวัดมูลค่ายุติธรรมของเงินลงทุนในตราสารทุนดังกล่าวจึงมีผลกระทบต่อการปรับปรุงกำไรสะสม ณ วันที่ </w:t>
      </w:r>
      <w:r w:rsidRPr="00F01554">
        <w:rPr>
          <w:rFonts w:asciiTheme="majorBidi" w:hAnsiTheme="majorBidi"/>
          <w:sz w:val="28"/>
          <w:szCs w:val="28"/>
        </w:rPr>
        <w:t xml:space="preserve">1 </w:t>
      </w:r>
      <w:r w:rsidRPr="00F01554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F01554">
        <w:rPr>
          <w:rFonts w:asciiTheme="majorBidi" w:hAnsiTheme="majorBidi"/>
          <w:sz w:val="28"/>
          <w:szCs w:val="28"/>
        </w:rPr>
        <w:t>2563</w:t>
      </w:r>
    </w:p>
    <w:p w14:paraId="278FA22F" w14:textId="3BB31529" w:rsidR="00A37F99" w:rsidRPr="00F01554" w:rsidRDefault="00A37F99" w:rsidP="00F44581">
      <w:pPr>
        <w:pStyle w:val="afd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F01554">
        <w:rPr>
          <w:rFonts w:asciiTheme="majorBidi" w:hAnsiTheme="majorBidi"/>
          <w:sz w:val="28"/>
          <w:szCs w:val="28"/>
          <w:cs/>
        </w:rPr>
        <w:t>การรับรู้รายการผลขาดทุนด้านเครดิต</w:t>
      </w:r>
      <w:r w:rsidR="00216AA4" w:rsidRPr="00F01554">
        <w:rPr>
          <w:rFonts w:asciiTheme="majorBidi" w:hAnsiTheme="majorBidi"/>
          <w:sz w:val="28"/>
          <w:szCs w:val="28"/>
          <w:cs/>
        </w:rPr>
        <w:t>ด้านเครดิต</w:t>
      </w:r>
      <w:r w:rsidRPr="00F01554">
        <w:rPr>
          <w:rFonts w:asciiTheme="majorBidi" w:hAnsiTheme="majorBidi"/>
          <w:sz w:val="28"/>
          <w:szCs w:val="28"/>
          <w:cs/>
        </w:rPr>
        <w:t xml:space="preserve"> บริษัท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</w:t>
      </w:r>
      <w:r w:rsidR="00272C9B" w:rsidRPr="00F01554">
        <w:rPr>
          <w:rFonts w:asciiTheme="majorBidi" w:hAnsiTheme="majorBidi"/>
          <w:sz w:val="28"/>
          <w:szCs w:val="28"/>
          <w:cs/>
        </w:rPr>
        <w:t>านเครดิตเกิดขึ้นก่อน</w:t>
      </w:r>
      <w:r w:rsidR="00272C9B" w:rsidRPr="00F01554">
        <w:rPr>
          <w:rFonts w:asciiTheme="majorBidi" w:hAnsiTheme="majorBidi" w:hint="cs"/>
          <w:sz w:val="28"/>
          <w:szCs w:val="28"/>
          <w:cs/>
        </w:rPr>
        <w:t xml:space="preserve"> </w:t>
      </w:r>
      <w:r w:rsidRPr="00F01554">
        <w:rPr>
          <w:rFonts w:asciiTheme="majorBidi" w:hAnsiTheme="majorBidi"/>
          <w:sz w:val="28"/>
          <w:szCs w:val="28"/>
          <w:cs/>
        </w:rPr>
        <w:t>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โดยผู้บริหารของบริษัทพิจารณาแล้วว่าการรับรู้รายการผลขาดทุนด้านเครดิตข้างต้น</w:t>
      </w:r>
      <w:r w:rsidR="003429E1">
        <w:rPr>
          <w:rFonts w:asciiTheme="majorBidi" w:hAnsiTheme="majorBidi" w:hint="cs"/>
          <w:sz w:val="28"/>
          <w:szCs w:val="28"/>
          <w:cs/>
        </w:rPr>
        <w:t>จึง</w:t>
      </w:r>
      <w:r w:rsidRPr="00F01554">
        <w:rPr>
          <w:rFonts w:asciiTheme="majorBidi" w:hAnsiTheme="majorBidi"/>
          <w:sz w:val="28"/>
          <w:szCs w:val="28"/>
          <w:cs/>
        </w:rPr>
        <w:t>ไม่มีผลกระทบอย่างเป็นสาระสำคัญ</w:t>
      </w:r>
      <w:r w:rsidR="003429E1">
        <w:rPr>
          <w:rFonts w:asciiTheme="majorBidi" w:hAnsiTheme="majorBidi" w:hint="cs"/>
          <w:sz w:val="28"/>
          <w:szCs w:val="28"/>
          <w:cs/>
        </w:rPr>
        <w:t>ต่อ</w:t>
      </w:r>
      <w:r w:rsidRPr="00F01554">
        <w:rPr>
          <w:rFonts w:asciiTheme="majorBidi" w:hAnsiTheme="majorBidi"/>
          <w:sz w:val="28"/>
          <w:szCs w:val="28"/>
          <w:cs/>
        </w:rPr>
        <w:t xml:space="preserve">การปรับปรุงกำไรสะสม ณ วันที่ </w:t>
      </w:r>
      <w:r w:rsidRPr="00F01554">
        <w:rPr>
          <w:rFonts w:asciiTheme="majorBidi" w:hAnsiTheme="majorBidi"/>
          <w:sz w:val="28"/>
          <w:szCs w:val="28"/>
        </w:rPr>
        <w:t xml:space="preserve">1 </w:t>
      </w:r>
      <w:r w:rsidRPr="00F01554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F01554">
        <w:rPr>
          <w:rFonts w:asciiTheme="majorBidi" w:hAnsiTheme="majorBidi"/>
          <w:sz w:val="28"/>
          <w:szCs w:val="28"/>
        </w:rPr>
        <w:t>2563</w:t>
      </w:r>
    </w:p>
    <w:p w14:paraId="5CC9CED2" w14:textId="13D00F69" w:rsidR="00174051" w:rsidRPr="00F01554" w:rsidRDefault="00A37F99" w:rsidP="00301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F01554">
        <w:rPr>
          <w:rFonts w:asciiTheme="majorBidi" w:hAnsiTheme="majorBidi" w:cstheme="majorBidi"/>
          <w:sz w:val="28"/>
          <w:szCs w:val="28"/>
          <w:cs/>
        </w:rPr>
        <w:t>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 ปรับปรุงกับกำไรสะสม ณ วันที่</w:t>
      </w:r>
      <w:r w:rsidRPr="00F0155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01554">
        <w:rPr>
          <w:rFonts w:asciiTheme="majorBidi" w:hAnsiTheme="majorBidi" w:cstheme="majorBidi"/>
          <w:sz w:val="28"/>
          <w:szCs w:val="28"/>
        </w:rPr>
        <w:t xml:space="preserve">1 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F01554">
        <w:rPr>
          <w:rFonts w:asciiTheme="majorBidi" w:hAnsiTheme="majorBidi" w:cstheme="majorBidi"/>
          <w:sz w:val="28"/>
          <w:szCs w:val="28"/>
        </w:rPr>
        <w:t>2563</w:t>
      </w:r>
      <w:r w:rsidRPr="00F01554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80CE27C" w14:textId="362ADC6B" w:rsidR="00174051" w:rsidRPr="00BF0551" w:rsidRDefault="00174051" w:rsidP="00301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/>
          <w:sz w:val="28"/>
          <w:szCs w:val="28"/>
          <w:cs/>
        </w:rPr>
        <w:lastRenderedPageBreak/>
        <w:t>ทั้งนี้</w:t>
      </w:r>
      <w:r w:rsidR="002F7E5E" w:rsidRPr="00BF0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A40C3" w:rsidRPr="00BF0551">
        <w:rPr>
          <w:rFonts w:asciiTheme="majorBidi" w:hAnsiTheme="majorBidi" w:cstheme="majorBidi" w:hint="cs"/>
          <w:sz w:val="28"/>
          <w:szCs w:val="28"/>
          <w:cs/>
        </w:rPr>
        <w:t xml:space="preserve">ผลกระทบสะสมของการเปลี่ยนแปลงนโยบายบัญชีแสดงอยู่ในหมายเหตุประกอบงบการเงินข้อ </w:t>
      </w:r>
      <w:r w:rsidR="005A40C3" w:rsidRPr="00BF0551">
        <w:rPr>
          <w:rFonts w:asciiTheme="majorBidi" w:hAnsiTheme="majorBidi" w:cstheme="majorBidi"/>
          <w:sz w:val="28"/>
          <w:szCs w:val="28"/>
        </w:rPr>
        <w:t>4</w:t>
      </w:r>
    </w:p>
    <w:p w14:paraId="41596213" w14:textId="77777777" w:rsidR="00174051" w:rsidRPr="00BF0551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851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  <w:r w:rsidRPr="00BF0551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Pr="00BF0551"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  <w:t xml:space="preserve">16 </w:t>
      </w:r>
      <w:r w:rsidRPr="00BF0551">
        <w:rPr>
          <w:rFonts w:asciiTheme="majorBidi" w:hAnsiTheme="majorBidi" w:cstheme="majorBidi"/>
          <w:b/>
          <w:bCs/>
          <w:spacing w:val="-2"/>
          <w:sz w:val="28"/>
          <w:szCs w:val="28"/>
          <w:cs/>
          <w:lang w:val="en-GB"/>
        </w:rPr>
        <w:t>เรื่อง สัญญาเช่า</w:t>
      </w:r>
    </w:p>
    <w:p w14:paraId="1D144121" w14:textId="77777777" w:rsidR="00174051" w:rsidRPr="00BF0551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BF0551">
        <w:rPr>
          <w:rFonts w:asciiTheme="majorBidi" w:hAnsiTheme="majorBidi" w:cstheme="majorBidi"/>
          <w:sz w:val="28"/>
          <w:szCs w:val="28"/>
        </w:rPr>
        <w:t>16</w:t>
      </w:r>
      <w:r w:rsidRPr="00BF0551">
        <w:rPr>
          <w:rFonts w:asciiTheme="majorBidi" w:hAnsiTheme="majorBidi" w:cstheme="majorBidi"/>
          <w:sz w:val="28"/>
          <w:szCs w:val="28"/>
          <w:cs/>
        </w:rPr>
        <w:t xml:space="preserve"> ใช้แทนมาตรฐานการบัญชี ฉบับที่ </w:t>
      </w:r>
      <w:r w:rsidRPr="00BF0551">
        <w:rPr>
          <w:rFonts w:asciiTheme="majorBidi" w:hAnsiTheme="majorBidi" w:cstheme="majorBidi"/>
          <w:sz w:val="28"/>
          <w:szCs w:val="28"/>
        </w:rPr>
        <w:t>17</w:t>
      </w:r>
      <w:r w:rsidRPr="00BF0551">
        <w:rPr>
          <w:rFonts w:asciiTheme="majorBidi" w:hAnsiTheme="majorBidi" w:cstheme="majorBidi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F0551">
        <w:rPr>
          <w:rFonts w:asciiTheme="majorBidi" w:hAnsiTheme="majorBidi" w:cstheme="majorBidi"/>
          <w:sz w:val="28"/>
          <w:szCs w:val="28"/>
        </w:rPr>
        <w:t xml:space="preserve">12 </w:t>
      </w:r>
      <w:r w:rsidRPr="00BF0551">
        <w:rPr>
          <w:rFonts w:asciiTheme="majorBidi" w:hAnsiTheme="majorBidi" w:cstheme="majorBidi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2464A643" w14:textId="6AC86F0B" w:rsidR="007D3201" w:rsidRPr="00BF0551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BF0551">
        <w:rPr>
          <w:rFonts w:asciiTheme="majorBidi" w:hAnsiTheme="majorBidi" w:cstheme="majorBidi"/>
          <w:sz w:val="28"/>
          <w:szCs w:val="28"/>
        </w:rPr>
        <w:t xml:space="preserve">17 </w:t>
      </w:r>
      <w:r w:rsidRPr="00BF0551">
        <w:rPr>
          <w:rFonts w:asciiTheme="majorBidi" w:hAnsiTheme="majorBidi" w:cstheme="majorBidi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F0551">
        <w:rPr>
          <w:rFonts w:asciiTheme="majorBidi" w:hAnsiTheme="majorBidi" w:cstheme="majorBidi"/>
          <w:sz w:val="28"/>
          <w:szCs w:val="28"/>
        </w:rPr>
        <w:t>17</w:t>
      </w:r>
    </w:p>
    <w:p w14:paraId="12678415" w14:textId="1D1F1F08" w:rsidR="007D3201" w:rsidRPr="00BF0551" w:rsidRDefault="00174051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2F7E5E" w:rsidRPr="00BF0551">
        <w:rPr>
          <w:rFonts w:asciiTheme="majorBidi" w:hAnsiTheme="majorBidi" w:cstheme="majorBidi" w:hint="cs"/>
          <w:sz w:val="28"/>
          <w:szCs w:val="28"/>
          <w:cs/>
        </w:rPr>
        <w:t>นำมาตรฐานตามรายงานทางการเงินฉบับนี้</w:t>
      </w:r>
      <w:r w:rsidRPr="00BF0551">
        <w:rPr>
          <w:rFonts w:asciiTheme="majorBidi" w:hAnsiTheme="majorBidi" w:cstheme="majorBidi"/>
          <w:sz w:val="28"/>
          <w:szCs w:val="28"/>
          <w:cs/>
        </w:rPr>
        <w:t>มาถือปฏิบัติโดย</w:t>
      </w:r>
      <w:r w:rsidR="002F7E5E" w:rsidRPr="00BF0551">
        <w:rPr>
          <w:rFonts w:asciiTheme="majorBidi" w:hAnsiTheme="majorBidi" w:cstheme="majorBidi" w:hint="cs"/>
          <w:sz w:val="28"/>
          <w:szCs w:val="28"/>
          <w:cs/>
        </w:rPr>
        <w:t>รับรู้ผลกระทบ</w:t>
      </w:r>
      <w:r w:rsidRPr="00BF0551">
        <w:rPr>
          <w:rFonts w:asciiTheme="majorBidi" w:hAnsiTheme="majorBidi" w:cstheme="majorBidi"/>
          <w:sz w:val="28"/>
          <w:szCs w:val="28"/>
          <w:cs/>
        </w:rPr>
        <w:t>สะสม</w:t>
      </w:r>
      <w:r w:rsidR="002F7E5E" w:rsidRPr="00BF0551">
        <w:rPr>
          <w:rFonts w:asciiTheme="majorBidi" w:hAnsiTheme="majorBidi" w:cstheme="majorBidi" w:hint="cs"/>
          <w:sz w:val="28"/>
          <w:szCs w:val="28"/>
          <w:cs/>
        </w:rPr>
        <w:t>ของการนำมาตรฐานรายงานทางการเงินฉบับ</w:t>
      </w:r>
      <w:r w:rsidR="007D3201" w:rsidRPr="00BF0551">
        <w:rPr>
          <w:rFonts w:asciiTheme="majorBidi" w:hAnsiTheme="majorBidi" w:cstheme="majorBidi" w:hint="cs"/>
          <w:sz w:val="28"/>
          <w:szCs w:val="28"/>
          <w:cs/>
        </w:rPr>
        <w:t xml:space="preserve">ที่ </w:t>
      </w:r>
      <w:r w:rsidR="007D3201" w:rsidRPr="00BF0551">
        <w:rPr>
          <w:rFonts w:asciiTheme="majorBidi" w:hAnsiTheme="majorBidi" w:cstheme="majorBidi"/>
          <w:sz w:val="28"/>
          <w:szCs w:val="28"/>
        </w:rPr>
        <w:t xml:space="preserve">16 </w:t>
      </w:r>
      <w:r w:rsidR="007D3201" w:rsidRPr="00BF0551">
        <w:rPr>
          <w:rFonts w:asciiTheme="majorBidi" w:hAnsiTheme="majorBidi" w:cstheme="majorBidi"/>
          <w:sz w:val="28"/>
          <w:szCs w:val="28"/>
          <w:cs/>
        </w:rPr>
        <w:t xml:space="preserve">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</w:t>
      </w:r>
      <w:r w:rsidR="007D3201" w:rsidRPr="00BF0551">
        <w:rPr>
          <w:rFonts w:asciiTheme="majorBidi" w:hAnsiTheme="majorBidi" w:cstheme="majorBidi"/>
          <w:sz w:val="28"/>
          <w:szCs w:val="28"/>
        </w:rPr>
        <w:t>1</w:t>
      </w:r>
      <w:r w:rsidR="007D3201" w:rsidRPr="00BF055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7D3201" w:rsidRPr="00BF0551">
        <w:rPr>
          <w:rFonts w:asciiTheme="majorBidi" w:hAnsiTheme="majorBidi" w:cstheme="majorBidi"/>
          <w:sz w:val="28"/>
          <w:szCs w:val="28"/>
        </w:rPr>
        <w:t>2563</w:t>
      </w:r>
      <w:r w:rsidR="007D3201" w:rsidRPr="00BF0551">
        <w:rPr>
          <w:rFonts w:asciiTheme="majorBidi" w:hAnsiTheme="majorBidi" w:cstheme="majorBidi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299E529E" w14:textId="6078B2AD" w:rsidR="00E733EC" w:rsidRPr="00BF0551" w:rsidRDefault="00CD1499" w:rsidP="00B45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 w:cstheme="majorBidi" w:hint="cs"/>
          <w:sz w:val="28"/>
          <w:szCs w:val="28"/>
          <w:cs/>
        </w:rPr>
        <w:t xml:space="preserve">ทั้งนี้ ผลกระทบสะสมของการเปลี่ยนแปลงนโยบายการบัญชีแสดงอยู่ในหมายเหตุประกอบงบการเงินข้อ </w:t>
      </w:r>
      <w:r w:rsidRPr="00BF0551">
        <w:rPr>
          <w:rFonts w:asciiTheme="majorBidi" w:hAnsiTheme="majorBidi" w:cstheme="majorBidi"/>
          <w:sz w:val="28"/>
          <w:szCs w:val="28"/>
        </w:rPr>
        <w:t>4</w:t>
      </w:r>
    </w:p>
    <w:p w14:paraId="0F751E94" w14:textId="77777777" w:rsidR="004E2E22" w:rsidRPr="00BF0551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F0551">
        <w:rPr>
          <w:rFonts w:asciiTheme="majorBidi" w:hAnsiTheme="majorBidi"/>
          <w:b/>
          <w:bCs/>
          <w:sz w:val="28"/>
          <w:szCs w:val="28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BF0551">
        <w:rPr>
          <w:rFonts w:asciiTheme="majorBidi" w:hAnsiTheme="majorBidi" w:hint="cs"/>
          <w:b/>
          <w:bCs/>
          <w:sz w:val="28"/>
          <w:szCs w:val="28"/>
          <w:cs/>
        </w:rPr>
        <w:t xml:space="preserve"> </w:t>
      </w:r>
      <w:r w:rsidRPr="00BF0551">
        <w:rPr>
          <w:rFonts w:asciiTheme="majorBidi" w:hAnsiTheme="majorBidi"/>
          <w:b/>
          <w:bCs/>
          <w:sz w:val="28"/>
          <w:szCs w:val="28"/>
          <w:cs/>
        </w:rPr>
        <w:t>เพื่อรองรับผลกระทบจากสถานการณ์การแพร่ระบาดของโรคติดเชื้อไวรัสโค</w:t>
      </w:r>
      <w:proofErr w:type="spellStart"/>
      <w:r w:rsidRPr="00BF0551">
        <w:rPr>
          <w:rFonts w:asciiTheme="majorBidi" w:hAnsiTheme="majorBidi"/>
          <w:b/>
          <w:bCs/>
          <w:sz w:val="28"/>
          <w:szCs w:val="28"/>
          <w:cs/>
        </w:rPr>
        <w:t>โร</w:t>
      </w:r>
      <w:proofErr w:type="spellEnd"/>
      <w:r w:rsidRPr="00BF0551">
        <w:rPr>
          <w:rFonts w:asciiTheme="majorBidi" w:hAnsiTheme="majorBidi"/>
          <w:b/>
          <w:bCs/>
          <w:sz w:val="28"/>
          <w:szCs w:val="28"/>
          <w:cs/>
        </w:rPr>
        <w:t xml:space="preserve">นา </w:t>
      </w:r>
      <w:r w:rsidRPr="00BF0551">
        <w:rPr>
          <w:rFonts w:asciiTheme="majorBidi" w:hAnsiTheme="majorBidi" w:cstheme="majorBidi"/>
          <w:b/>
          <w:bCs/>
          <w:sz w:val="28"/>
          <w:szCs w:val="28"/>
        </w:rPr>
        <w:t>2019 (COVID-19)</w:t>
      </w:r>
    </w:p>
    <w:p w14:paraId="1B22D04F" w14:textId="77777777" w:rsidR="004E2E22" w:rsidRPr="00BF0551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BF0551">
        <w:rPr>
          <w:rFonts w:asciiTheme="majorBidi" w:hAnsiTheme="majorBidi"/>
          <w:sz w:val="28"/>
          <w:szCs w:val="28"/>
          <w:cs/>
        </w:rPr>
        <w:t>โร</w:t>
      </w:r>
      <w:proofErr w:type="spellEnd"/>
      <w:r w:rsidRPr="00BF0551">
        <w:rPr>
          <w:rFonts w:asciiTheme="majorBidi" w:hAnsiTheme="majorBidi"/>
          <w:sz w:val="28"/>
          <w:szCs w:val="28"/>
          <w:cs/>
        </w:rPr>
        <w:t xml:space="preserve">นา </w:t>
      </w:r>
      <w:r w:rsidRPr="00BF0551">
        <w:rPr>
          <w:rFonts w:asciiTheme="majorBidi" w:hAnsiTheme="majorBidi" w:cstheme="majorBidi"/>
          <w:sz w:val="28"/>
          <w:szCs w:val="28"/>
        </w:rPr>
        <w:t xml:space="preserve">2019 (COVID-19) </w:t>
      </w:r>
      <w:r w:rsidRPr="00BF0551">
        <w:rPr>
          <w:rFonts w:asciiTheme="majorBidi" w:hAnsiTheme="majorBidi"/>
          <w:sz w:val="28"/>
          <w:szCs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  ในช่วงเวลาที่ยังมีความไม่แน่นอนเกี่ยวกับสถานการณ์ดังกล่าว</w:t>
      </w:r>
    </w:p>
    <w:p w14:paraId="219E378D" w14:textId="577E72E2" w:rsidR="004E2E22" w:rsidRPr="00BF0551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BF0551">
        <w:rPr>
          <w:rFonts w:asciiTheme="majorBidi" w:hAnsiTheme="majorBidi"/>
          <w:sz w:val="28"/>
          <w:szCs w:val="28"/>
          <w:cs/>
        </w:rPr>
        <w:t>นุเ</w:t>
      </w:r>
      <w:proofErr w:type="spellEnd"/>
      <w:r w:rsidRPr="00BF0551">
        <w:rPr>
          <w:rFonts w:asciiTheme="majorBidi" w:hAnsiTheme="majorBidi"/>
          <w:sz w:val="28"/>
          <w:szCs w:val="28"/>
          <w:cs/>
        </w:rPr>
        <w:t xml:space="preserve">บกษาเมื่อวันที่ </w:t>
      </w:r>
      <w:r w:rsidRPr="00BF0551">
        <w:rPr>
          <w:rFonts w:asciiTheme="majorBidi" w:hAnsiTheme="majorBidi" w:cstheme="majorBidi"/>
          <w:sz w:val="28"/>
          <w:szCs w:val="28"/>
        </w:rPr>
        <w:t>22</w:t>
      </w:r>
      <w:r w:rsidRPr="00BF0551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BF0551">
        <w:rPr>
          <w:rFonts w:asciiTheme="majorBidi" w:hAnsiTheme="majorBidi" w:cstheme="majorBidi"/>
          <w:sz w:val="28"/>
          <w:szCs w:val="28"/>
        </w:rPr>
        <w:t>2563</w:t>
      </w:r>
      <w:r w:rsidRPr="00BF0551">
        <w:rPr>
          <w:rFonts w:asciiTheme="majorBidi" w:hAnsiTheme="majorBidi"/>
          <w:sz w:val="28"/>
          <w:szCs w:val="28"/>
          <w:cs/>
        </w:rPr>
        <w:t xml:space="preserve"> และมีผลบังคับใช</w:t>
      </w:r>
      <w:r w:rsidR="002E10B0" w:rsidRPr="00BF0551">
        <w:rPr>
          <w:rFonts w:asciiTheme="majorBidi" w:hAnsiTheme="majorBidi"/>
          <w:sz w:val="28"/>
          <w:szCs w:val="28"/>
          <w:cs/>
        </w:rPr>
        <w:t>้สำหรับการจัดทำงบการเงินของ</w:t>
      </w:r>
      <w:r w:rsidRPr="00BF0551">
        <w:rPr>
          <w:rFonts w:asciiTheme="majorBidi" w:hAnsiTheme="majorBidi"/>
          <w:sz w:val="28"/>
          <w:szCs w:val="28"/>
          <w:cs/>
        </w:rPr>
        <w:t xml:space="preserve">บริษัทที่มีรอบระยะเวลารายงานสิ้นสุดภายในช่วงเวลาระหว่างวันที่ </w:t>
      </w:r>
      <w:r w:rsidRPr="00BF0551">
        <w:rPr>
          <w:rFonts w:asciiTheme="majorBidi" w:hAnsiTheme="majorBidi" w:cstheme="majorBidi"/>
          <w:sz w:val="28"/>
          <w:szCs w:val="28"/>
        </w:rPr>
        <w:t>1</w:t>
      </w:r>
      <w:r w:rsidRPr="00BF0551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BF0551">
        <w:rPr>
          <w:rFonts w:asciiTheme="majorBidi" w:hAnsiTheme="majorBidi" w:cstheme="majorBidi"/>
          <w:sz w:val="28"/>
          <w:szCs w:val="28"/>
        </w:rPr>
        <w:t>2563</w:t>
      </w:r>
      <w:r w:rsidRPr="00BF0551">
        <w:rPr>
          <w:rFonts w:asciiTheme="majorBidi" w:hAnsiTheme="majorBidi"/>
          <w:sz w:val="28"/>
          <w:szCs w:val="28"/>
          <w:cs/>
        </w:rPr>
        <w:t xml:space="preserve"> ถึงวันที่ </w:t>
      </w:r>
      <w:r w:rsidRPr="00BF0551">
        <w:rPr>
          <w:rFonts w:asciiTheme="majorBidi" w:hAnsiTheme="majorBidi" w:cstheme="majorBidi"/>
          <w:sz w:val="28"/>
          <w:szCs w:val="28"/>
        </w:rPr>
        <w:t>31</w:t>
      </w:r>
      <w:r w:rsidRPr="00BF0551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BF0551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4DC5CF53" w14:textId="77777777" w:rsidR="004E2E22" w:rsidRPr="00BF0551" w:rsidRDefault="004E2E22" w:rsidP="00B451C1">
      <w:pPr>
        <w:tabs>
          <w:tab w:val="clear" w:pos="454"/>
          <w:tab w:val="left" w:pos="709"/>
        </w:tabs>
        <w:spacing w:before="120" w:after="120" w:line="240" w:lineRule="auto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8AF7859" w14:textId="77777777" w:rsidR="004E2E22" w:rsidRPr="00BF0551" w:rsidRDefault="004E2E22" w:rsidP="00AD48DB">
      <w:pPr>
        <w:pStyle w:val="afd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BF0551">
        <w:rPr>
          <w:rFonts w:asciiTheme="majorBidi" w:hAnsiTheme="majorBidi"/>
          <w:sz w:val="28"/>
          <w:szCs w:val="28"/>
        </w:rPr>
        <w:t xml:space="preserve">Forward-looking information) </w:t>
      </w:r>
      <w:r w:rsidRPr="00BF0551">
        <w:rPr>
          <w:rFonts w:asciiTheme="majorBidi" w:hAnsiTheme="majorBidi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047F53C0" w14:textId="30104F2E" w:rsidR="004E2E22" w:rsidRPr="00BF0551" w:rsidRDefault="004E2E22" w:rsidP="00AD48DB">
      <w:pPr>
        <w:pStyle w:val="afd"/>
        <w:numPr>
          <w:ilvl w:val="0"/>
          <w:numId w:val="36"/>
        </w:numPr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 w:hanging="283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เลือกที่จะไม่นำสถานการณ์ </w:t>
      </w:r>
      <w:r w:rsidRPr="00BF0551">
        <w:rPr>
          <w:rFonts w:asciiTheme="majorBidi" w:hAnsiTheme="majorBidi"/>
          <w:sz w:val="28"/>
          <w:szCs w:val="28"/>
        </w:rPr>
        <w:t>COVID-19</w:t>
      </w:r>
      <w:r w:rsidRPr="00BF0551">
        <w:rPr>
          <w:rFonts w:asciiTheme="majorBidi" w:hAnsiTheme="majorBidi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BF0551">
        <w:rPr>
          <w:rFonts w:asciiTheme="majorBidi" w:hAnsiTheme="majorBidi"/>
          <w:sz w:val="28"/>
          <w:szCs w:val="28"/>
        </w:rPr>
        <w:t>36</w:t>
      </w:r>
      <w:r w:rsidRPr="00BF0551">
        <w:rPr>
          <w:rFonts w:asciiTheme="majorBidi" w:hAnsiTheme="majorBidi"/>
          <w:sz w:val="28"/>
          <w:szCs w:val="28"/>
          <w:cs/>
        </w:rPr>
        <w:t xml:space="preserve"> เรื่อง การด้อยค่าของสินทรัพย์</w:t>
      </w:r>
    </w:p>
    <w:p w14:paraId="7CBA6077" w14:textId="77777777" w:rsidR="00926F51" w:rsidRPr="00846A96" w:rsidRDefault="00926F51" w:rsidP="00926F51">
      <w:pPr>
        <w:pStyle w:val="afd"/>
        <w:tabs>
          <w:tab w:val="clear" w:pos="454"/>
          <w:tab w:val="clear" w:pos="680"/>
          <w:tab w:val="clear" w:pos="907"/>
        </w:tabs>
        <w:spacing w:before="120" w:after="120" w:line="240" w:lineRule="auto"/>
        <w:ind w:left="1134"/>
        <w:jc w:val="thaiDistribute"/>
        <w:rPr>
          <w:rFonts w:asciiTheme="majorBidi" w:hAnsiTheme="majorBidi"/>
          <w:sz w:val="28"/>
          <w:szCs w:val="28"/>
          <w:highlight w:val="green"/>
        </w:rPr>
      </w:pPr>
    </w:p>
    <w:p w14:paraId="5425AD83" w14:textId="1E82F965" w:rsidR="006D6453" w:rsidRPr="00237101" w:rsidRDefault="006D6453" w:rsidP="002F7E5E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23710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48442EDC" w14:textId="51669714" w:rsidR="006D6453" w:rsidRPr="00BF0551" w:rsidRDefault="002F7E5E" w:rsidP="00571E34">
      <w:pPr>
        <w:tabs>
          <w:tab w:val="clear" w:pos="680"/>
          <w:tab w:val="clear" w:pos="907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ผลกระทบของการนำมาตรฐานบัญชีใหม่มาใช้เป็นครั้งแรกที่มี</w:t>
      </w:r>
      <w:r w:rsidR="00D74437" w:rsidRPr="00BF0551">
        <w:rPr>
          <w:rFonts w:asciiTheme="majorBidi" w:hAnsiTheme="majorBidi" w:hint="cs"/>
          <w:sz w:val="28"/>
          <w:szCs w:val="28"/>
          <w:cs/>
        </w:rPr>
        <w:t>ผล</w:t>
      </w:r>
      <w:r w:rsidRPr="00BF0551">
        <w:rPr>
          <w:rFonts w:asciiTheme="majorBidi" w:hAnsiTheme="majorBidi"/>
          <w:sz w:val="28"/>
          <w:szCs w:val="28"/>
          <w:cs/>
        </w:rPr>
        <w:t xml:space="preserve">ต่องบแสดงฐานะการเงิน ณ วันที่ </w:t>
      </w:r>
      <w:r w:rsidRPr="00BF0551">
        <w:rPr>
          <w:rFonts w:asciiTheme="majorBidi" w:hAnsiTheme="majorBidi"/>
          <w:sz w:val="28"/>
          <w:szCs w:val="28"/>
        </w:rPr>
        <w:t>1</w:t>
      </w:r>
      <w:r w:rsidRPr="00BF0551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BF0551">
        <w:rPr>
          <w:rFonts w:asciiTheme="majorBidi" w:hAnsiTheme="majorBidi"/>
          <w:sz w:val="28"/>
          <w:szCs w:val="28"/>
        </w:rPr>
        <w:t>2563</w:t>
      </w:r>
      <w:r w:rsidRPr="00BF0551">
        <w:rPr>
          <w:rFonts w:asciiTheme="majorBidi" w:hAnsiTheme="majorBidi"/>
          <w:sz w:val="28"/>
          <w:szCs w:val="28"/>
          <w:cs/>
        </w:rPr>
        <w:t xml:space="preserve"> เป็นดังนี้</w:t>
      </w:r>
    </w:p>
    <w:tbl>
      <w:tblPr>
        <w:tblW w:w="963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417"/>
        <w:gridCol w:w="1701"/>
        <w:gridCol w:w="1721"/>
        <w:gridCol w:w="1530"/>
      </w:tblGrid>
      <w:tr w:rsidR="00326122" w:rsidRPr="00BF0551" w14:paraId="319F51EF" w14:textId="77777777" w:rsidTr="0043775D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62CEC4F0" w14:textId="77777777" w:rsidR="00326122" w:rsidRPr="00BF0551" w:rsidRDefault="00326122" w:rsidP="0021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  <w:vAlign w:val="bottom"/>
          </w:tcPr>
          <w:p w14:paraId="31660374" w14:textId="2650DD7E" w:rsidR="00326122" w:rsidRPr="00BF0551" w:rsidRDefault="00326122" w:rsidP="004377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26122" w:rsidRPr="00BF0551" w14:paraId="41D28FAA" w14:textId="77777777" w:rsidTr="00805A31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4816FAAA" w14:textId="77777777" w:rsidR="00326122" w:rsidRPr="00BF0551" w:rsidRDefault="00326122" w:rsidP="0021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</w:tcPr>
          <w:p w14:paraId="349B387B" w14:textId="7BC47E98" w:rsidR="00326122" w:rsidRPr="00BF0551" w:rsidRDefault="00326122" w:rsidP="00E301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งบการเงิน</w:t>
            </w: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ที่แสดงเงินลงทุนตามวิธีส่วนได้เสีย</w:t>
            </w:r>
          </w:p>
        </w:tc>
      </w:tr>
      <w:tr w:rsidR="00805A31" w:rsidRPr="00BF0551" w14:paraId="2F7E20BE" w14:textId="77777777" w:rsidTr="00E301D5">
        <w:trPr>
          <w:trHeight w:val="418"/>
          <w:tblHeader/>
        </w:trPr>
        <w:tc>
          <w:tcPr>
            <w:tcW w:w="3261" w:type="dxa"/>
            <w:shd w:val="clear" w:color="auto" w:fill="auto"/>
            <w:vAlign w:val="bottom"/>
          </w:tcPr>
          <w:p w14:paraId="5017E8BF" w14:textId="77777777" w:rsidR="00805A31" w:rsidRPr="00BF0551" w:rsidRDefault="00805A31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48CFFD" w14:textId="77777777" w:rsidR="00805A31" w:rsidRPr="00BF0551" w:rsidRDefault="00805A31" w:rsidP="0080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3422" w:type="dxa"/>
            <w:gridSpan w:val="2"/>
            <w:shd w:val="clear" w:color="auto" w:fill="auto"/>
            <w:vAlign w:val="bottom"/>
          </w:tcPr>
          <w:p w14:paraId="2E1191E0" w14:textId="1117423D" w:rsidR="00805A31" w:rsidRPr="00BF0551" w:rsidRDefault="00805A31" w:rsidP="00E301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1609AD" w14:textId="77777777" w:rsidR="00805A31" w:rsidRPr="00BF0551" w:rsidRDefault="00805A31" w:rsidP="00805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</w:tr>
      <w:tr w:rsidR="00326122" w:rsidRPr="00BF0551" w14:paraId="3086876D" w14:textId="77777777" w:rsidTr="006C7734">
        <w:trPr>
          <w:trHeight w:val="751"/>
          <w:tblHeader/>
        </w:trPr>
        <w:tc>
          <w:tcPr>
            <w:tcW w:w="3261" w:type="dxa"/>
            <w:shd w:val="clear" w:color="auto" w:fill="auto"/>
            <w:vAlign w:val="bottom"/>
          </w:tcPr>
          <w:p w14:paraId="45DE4373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CE72AF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31</w:t>
            </w:r>
          </w:p>
          <w:p w14:paraId="5D129098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ธันวาคม</w:t>
            </w:r>
            <w:r w:rsidRPr="00BF0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41FC26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7A730AFA" w14:textId="41AD04A4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ทางการเงิน</w:t>
            </w:r>
            <w:r w:rsidRPr="00BF0551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2051ED77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7BEE8197" w14:textId="020FB6D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ทางการเงินฉบับที่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791C79" w14:textId="7458562A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</w:t>
            </w:r>
            <w:r w:rsidRPr="00BF0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034606FB" w14:textId="77777777" w:rsidR="00326122" w:rsidRPr="00BF0551" w:rsidRDefault="00326122" w:rsidP="003261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มกราคม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2563</w:t>
            </w:r>
          </w:p>
        </w:tc>
      </w:tr>
      <w:tr w:rsidR="00326122" w:rsidRPr="00BF0551" w14:paraId="1A0215C4" w14:textId="77777777" w:rsidTr="006C7734">
        <w:trPr>
          <w:trHeight w:val="242"/>
        </w:trPr>
        <w:tc>
          <w:tcPr>
            <w:tcW w:w="3261" w:type="dxa"/>
            <w:shd w:val="clear" w:color="auto" w:fill="auto"/>
          </w:tcPr>
          <w:p w14:paraId="34063BF0" w14:textId="77777777" w:rsidR="00326122" w:rsidRPr="00BF0551" w:rsidRDefault="00326122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3640C6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325FDCEC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1C8E9D1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AB2047" w14:textId="07EE7346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</w:tr>
      <w:tr w:rsidR="00326122" w:rsidRPr="00BF0551" w14:paraId="133EEACF" w14:textId="77777777" w:rsidTr="006C7734">
        <w:trPr>
          <w:trHeight w:val="284"/>
        </w:trPr>
        <w:tc>
          <w:tcPr>
            <w:tcW w:w="3261" w:type="dxa"/>
          </w:tcPr>
          <w:p w14:paraId="5D09CF1A" w14:textId="77777777" w:rsidR="00326122" w:rsidRPr="00BF0551" w:rsidRDefault="00326122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5AFC8C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977A7A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7E07B695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425836" w14:textId="73BEE943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</w:tr>
      <w:tr w:rsidR="00326122" w:rsidRPr="00BF0551" w14:paraId="4A0920AD" w14:textId="77777777" w:rsidTr="006C7734">
        <w:trPr>
          <w:trHeight w:val="284"/>
        </w:trPr>
        <w:tc>
          <w:tcPr>
            <w:tcW w:w="3261" w:type="dxa"/>
          </w:tcPr>
          <w:p w14:paraId="6FC2BCD8" w14:textId="77777777" w:rsidR="00326122" w:rsidRPr="00BF0551" w:rsidRDefault="00326122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D3ACC6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97D69B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2409C1AE" w14:textId="7777777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10FEBA" w14:textId="08F46D17" w:rsidR="00326122" w:rsidRPr="00BF0551" w:rsidRDefault="00326122" w:rsidP="003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02488" w:rsidRPr="00BF0551" w14:paraId="6BABD3F2" w14:textId="77777777" w:rsidTr="006C7734">
        <w:trPr>
          <w:trHeight w:val="284"/>
        </w:trPr>
        <w:tc>
          <w:tcPr>
            <w:tcW w:w="3261" w:type="dxa"/>
          </w:tcPr>
          <w:p w14:paraId="4055ADC2" w14:textId="565E564F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14:paraId="31F7C0AC" w14:textId="7C21F85A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156,731</w:t>
            </w:r>
          </w:p>
        </w:tc>
        <w:tc>
          <w:tcPr>
            <w:tcW w:w="1701" w:type="dxa"/>
            <w:shd w:val="clear" w:color="auto" w:fill="auto"/>
          </w:tcPr>
          <w:p w14:paraId="08A74E1F" w14:textId="3E4184DD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(156,731)</w:t>
            </w:r>
          </w:p>
        </w:tc>
        <w:tc>
          <w:tcPr>
            <w:tcW w:w="1721" w:type="dxa"/>
            <w:shd w:val="clear" w:color="auto" w:fill="auto"/>
          </w:tcPr>
          <w:p w14:paraId="156CA141" w14:textId="7292E8F9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372F19D" w14:textId="1B644791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02488" w:rsidRPr="00BF0551" w14:paraId="2470DD17" w14:textId="77777777" w:rsidTr="006C7734">
        <w:trPr>
          <w:trHeight w:val="284"/>
        </w:trPr>
        <w:tc>
          <w:tcPr>
            <w:tcW w:w="3261" w:type="dxa"/>
          </w:tcPr>
          <w:p w14:paraId="365D92D2" w14:textId="2370DE0C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เงินลงทุนทั่วไป</w:t>
            </w:r>
          </w:p>
        </w:tc>
        <w:tc>
          <w:tcPr>
            <w:tcW w:w="1417" w:type="dxa"/>
            <w:shd w:val="clear" w:color="auto" w:fill="auto"/>
          </w:tcPr>
          <w:p w14:paraId="3ED65FE0" w14:textId="3C032563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12,634</w:t>
            </w:r>
          </w:p>
        </w:tc>
        <w:tc>
          <w:tcPr>
            <w:tcW w:w="1701" w:type="dxa"/>
            <w:shd w:val="clear" w:color="auto" w:fill="auto"/>
          </w:tcPr>
          <w:p w14:paraId="4128E932" w14:textId="5FBE1530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(12,634)</w:t>
            </w:r>
          </w:p>
        </w:tc>
        <w:tc>
          <w:tcPr>
            <w:tcW w:w="1721" w:type="dxa"/>
            <w:shd w:val="clear" w:color="auto" w:fill="auto"/>
          </w:tcPr>
          <w:p w14:paraId="5986EE51" w14:textId="1A3FC48E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8717A62" w14:textId="711A4031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02488" w:rsidRPr="00BF0551" w14:paraId="05C25A7E" w14:textId="77777777" w:rsidTr="006C7734">
        <w:trPr>
          <w:trHeight w:val="284"/>
        </w:trPr>
        <w:tc>
          <w:tcPr>
            <w:tcW w:w="3261" w:type="dxa"/>
          </w:tcPr>
          <w:p w14:paraId="210A8D97" w14:textId="67F2938A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2CE697F9" w14:textId="171D92B0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560F530" w14:textId="75755469" w:rsidR="00902488" w:rsidRPr="00BF0551" w:rsidRDefault="008840C7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169,366</w:t>
            </w:r>
          </w:p>
        </w:tc>
        <w:tc>
          <w:tcPr>
            <w:tcW w:w="1721" w:type="dxa"/>
            <w:shd w:val="clear" w:color="auto" w:fill="auto"/>
          </w:tcPr>
          <w:p w14:paraId="13AB0217" w14:textId="3925CFA7" w:rsidR="00902488" w:rsidRPr="00BF0551" w:rsidRDefault="008840C7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27BE30E" w14:textId="70F50C16" w:rsidR="00902488" w:rsidRPr="00BF0551" w:rsidRDefault="00331D11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169,366</w:t>
            </w:r>
          </w:p>
        </w:tc>
      </w:tr>
      <w:tr w:rsidR="00902488" w:rsidRPr="00BF0551" w14:paraId="2BC9762E" w14:textId="77777777" w:rsidTr="006C7734">
        <w:trPr>
          <w:trHeight w:val="284"/>
        </w:trPr>
        <w:tc>
          <w:tcPr>
            <w:tcW w:w="3261" w:type="dxa"/>
          </w:tcPr>
          <w:p w14:paraId="1C019C73" w14:textId="3EC440CA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 xml:space="preserve">สิทธิการเช่า </w:t>
            </w:r>
            <w:r w:rsidRPr="00BF05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04DBA4EC" w14:textId="4AD27249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3,520</w:t>
            </w:r>
          </w:p>
        </w:tc>
        <w:tc>
          <w:tcPr>
            <w:tcW w:w="1701" w:type="dxa"/>
            <w:shd w:val="clear" w:color="auto" w:fill="auto"/>
          </w:tcPr>
          <w:p w14:paraId="7952AD99" w14:textId="1A690107" w:rsidR="00902488" w:rsidRPr="00BF0551" w:rsidRDefault="000B6E81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BBD5AF5" w14:textId="2FE609F5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(3,520)</w:t>
            </w:r>
          </w:p>
        </w:tc>
        <w:tc>
          <w:tcPr>
            <w:tcW w:w="1530" w:type="dxa"/>
            <w:shd w:val="clear" w:color="auto" w:fill="auto"/>
          </w:tcPr>
          <w:p w14:paraId="73DACBCD" w14:textId="2557FE23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02488" w:rsidRPr="00BF0551" w14:paraId="5D9F46E9" w14:textId="77777777" w:rsidTr="006C7734">
        <w:trPr>
          <w:trHeight w:val="284"/>
        </w:trPr>
        <w:tc>
          <w:tcPr>
            <w:tcW w:w="3261" w:type="dxa"/>
          </w:tcPr>
          <w:p w14:paraId="5B377778" w14:textId="2955058E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4F52BB"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- </w:t>
            </w:r>
            <w:r w:rsidR="004F52BB"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79EF22A3" w14:textId="7D761576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610C491" w14:textId="096968C2" w:rsidR="00902488" w:rsidRPr="00BF0551" w:rsidRDefault="000B6E81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110C59E" w14:textId="04B29AC1" w:rsidR="00902488" w:rsidRPr="00BF0551" w:rsidRDefault="002C0714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7,516</w:t>
            </w:r>
          </w:p>
        </w:tc>
        <w:tc>
          <w:tcPr>
            <w:tcW w:w="1530" w:type="dxa"/>
            <w:shd w:val="clear" w:color="auto" w:fill="auto"/>
          </w:tcPr>
          <w:p w14:paraId="2C51EA89" w14:textId="0DB2927E" w:rsidR="00902488" w:rsidRPr="00BF0551" w:rsidRDefault="002C0714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7,516</w:t>
            </w:r>
          </w:p>
        </w:tc>
      </w:tr>
      <w:tr w:rsidR="000957E8" w:rsidRPr="00BF0551" w14:paraId="2BB2A082" w14:textId="77777777" w:rsidTr="006C7734">
        <w:trPr>
          <w:trHeight w:val="284"/>
        </w:trPr>
        <w:tc>
          <w:tcPr>
            <w:tcW w:w="3261" w:type="dxa"/>
          </w:tcPr>
          <w:p w14:paraId="3B231E4C" w14:textId="6BF463F5" w:rsidR="000957E8" w:rsidRPr="00BF0551" w:rsidRDefault="001016C6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4D4E197C" w14:textId="1D242C4A" w:rsidR="000957E8" w:rsidRPr="00BF0551" w:rsidRDefault="00CD27A2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23,249</w:t>
            </w:r>
          </w:p>
        </w:tc>
        <w:tc>
          <w:tcPr>
            <w:tcW w:w="1701" w:type="dxa"/>
            <w:shd w:val="clear" w:color="auto" w:fill="auto"/>
          </w:tcPr>
          <w:p w14:paraId="483475A6" w14:textId="17398FDB" w:rsidR="000957E8" w:rsidRPr="00BF0551" w:rsidRDefault="00CD27A2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200</w:t>
            </w:r>
          </w:p>
        </w:tc>
        <w:tc>
          <w:tcPr>
            <w:tcW w:w="1721" w:type="dxa"/>
            <w:shd w:val="clear" w:color="auto" w:fill="auto"/>
          </w:tcPr>
          <w:p w14:paraId="1F9245B6" w14:textId="67918714" w:rsidR="000957E8" w:rsidRPr="00BF0551" w:rsidRDefault="00CD27A2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98919E1" w14:textId="54F8005A" w:rsidR="000957E8" w:rsidRPr="00BF0551" w:rsidRDefault="00CD27A2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23,449</w:t>
            </w:r>
          </w:p>
        </w:tc>
      </w:tr>
      <w:tr w:rsidR="00902488" w:rsidRPr="00BF0551" w14:paraId="161BA343" w14:textId="77777777" w:rsidTr="006C7734">
        <w:trPr>
          <w:trHeight w:val="284"/>
        </w:trPr>
        <w:tc>
          <w:tcPr>
            <w:tcW w:w="3261" w:type="dxa"/>
          </w:tcPr>
          <w:p w14:paraId="42703AE0" w14:textId="77777777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BF0551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BF0551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668F823B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A840FFD" w14:textId="77777777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419140EA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27662EBC" w14:textId="6B79FAA3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02488" w:rsidRPr="00BF0551" w14:paraId="115E1079" w14:textId="77777777" w:rsidTr="006C7734">
        <w:trPr>
          <w:trHeight w:val="284"/>
        </w:trPr>
        <w:tc>
          <w:tcPr>
            <w:tcW w:w="3261" w:type="dxa"/>
          </w:tcPr>
          <w:p w14:paraId="3D530753" w14:textId="77777777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354CC7A8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D943CF7" w14:textId="77777777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12097C93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1AF3ADC5" w14:textId="7C743B0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02488" w:rsidRPr="00BF0551" w14:paraId="3E5E131F" w14:textId="77777777" w:rsidTr="006C7734">
        <w:trPr>
          <w:trHeight w:val="395"/>
        </w:trPr>
        <w:tc>
          <w:tcPr>
            <w:tcW w:w="3261" w:type="dxa"/>
          </w:tcPr>
          <w:p w14:paraId="61C2F974" w14:textId="1A8B9416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หนี้สินตามสัญญาเช่าที่ถึงกำหนด</w:t>
            </w:r>
          </w:p>
        </w:tc>
        <w:tc>
          <w:tcPr>
            <w:tcW w:w="1417" w:type="dxa"/>
            <w:shd w:val="clear" w:color="auto" w:fill="auto"/>
          </w:tcPr>
          <w:p w14:paraId="0FE8B4E1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D6FD821" w14:textId="77777777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4B300561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6C35342" w14:textId="10FCBECA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902488" w:rsidRPr="00BF0551" w14:paraId="24C94028" w14:textId="77777777" w:rsidTr="006C7734">
        <w:trPr>
          <w:trHeight w:val="395"/>
        </w:trPr>
        <w:tc>
          <w:tcPr>
            <w:tcW w:w="3261" w:type="dxa"/>
          </w:tcPr>
          <w:p w14:paraId="60AAA462" w14:textId="66375EE0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0D7126CF" w14:textId="525E9325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EA998F" w14:textId="08504598" w:rsidR="00902488" w:rsidRPr="00BF0551" w:rsidRDefault="000B6E81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9BE1019" w14:textId="55C77819" w:rsidR="00902488" w:rsidRPr="00BF0551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1,</w:t>
            </w:r>
            <w:r w:rsidR="000A0A9C"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530" w:type="dxa"/>
            <w:shd w:val="clear" w:color="auto" w:fill="auto"/>
          </w:tcPr>
          <w:p w14:paraId="6B11CBED" w14:textId="234F4562" w:rsidR="00902488" w:rsidRPr="00BF0551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1,</w:t>
            </w:r>
            <w:r w:rsidR="000A0A9C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102</w:t>
            </w:r>
          </w:p>
        </w:tc>
      </w:tr>
      <w:tr w:rsidR="00902488" w:rsidRPr="00BF0551" w14:paraId="2A4E8C76" w14:textId="77777777" w:rsidTr="006C7734">
        <w:trPr>
          <w:trHeight w:val="284"/>
        </w:trPr>
        <w:tc>
          <w:tcPr>
            <w:tcW w:w="3261" w:type="dxa"/>
          </w:tcPr>
          <w:p w14:paraId="57AEF826" w14:textId="77777777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6E72BDCB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2E7F57B" w14:textId="77777777" w:rsidR="00902488" w:rsidRPr="00BF0551" w:rsidRDefault="00902488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7C371568" w14:textId="77777777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7C13657" w14:textId="4B7C578A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930F4F" w:rsidRPr="00BF0551" w14:paraId="46D42383" w14:textId="77777777" w:rsidTr="00A7106C">
        <w:trPr>
          <w:trHeight w:val="284"/>
        </w:trPr>
        <w:tc>
          <w:tcPr>
            <w:tcW w:w="3261" w:type="dxa"/>
          </w:tcPr>
          <w:p w14:paraId="1014A16F" w14:textId="09A04C17" w:rsidR="00930F4F" w:rsidRPr="00BF0551" w:rsidRDefault="00591093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0281E6BC" w14:textId="6593BEE8" w:rsidR="00930F4F" w:rsidRPr="00BF0551" w:rsidRDefault="00591093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23,841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7D71BE" w14:textId="700FBF18" w:rsidR="00930F4F" w:rsidRPr="00BF0551" w:rsidRDefault="00591093" w:rsidP="00A7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4,658</w:t>
            </w:r>
          </w:p>
        </w:tc>
        <w:tc>
          <w:tcPr>
            <w:tcW w:w="1721" w:type="dxa"/>
            <w:shd w:val="clear" w:color="auto" w:fill="auto"/>
          </w:tcPr>
          <w:p w14:paraId="03816FC1" w14:textId="2722DC61" w:rsidR="00930F4F" w:rsidRPr="00BF0551" w:rsidRDefault="00591093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7A8EE8C" w14:textId="7F6D34D9" w:rsidR="00930F4F" w:rsidRPr="00BF0551" w:rsidRDefault="00591093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28,499</w:t>
            </w:r>
          </w:p>
        </w:tc>
      </w:tr>
      <w:tr w:rsidR="00902488" w:rsidRPr="00BF0551" w14:paraId="2F4DEEF1" w14:textId="77777777" w:rsidTr="00A7106C">
        <w:trPr>
          <w:trHeight w:val="284"/>
        </w:trPr>
        <w:tc>
          <w:tcPr>
            <w:tcW w:w="3261" w:type="dxa"/>
          </w:tcPr>
          <w:p w14:paraId="226F5114" w14:textId="6C94B8AC" w:rsidR="00902488" w:rsidRPr="00BF0551" w:rsidRDefault="00902488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23862750" w14:textId="08B008FB" w:rsidR="00902488" w:rsidRPr="00BF0551" w:rsidRDefault="00902488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9EE0A2" w14:textId="2000B4E8" w:rsidR="00902488" w:rsidRPr="00BF0551" w:rsidRDefault="00A7106C" w:rsidP="00A7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0EEEF93F" w14:textId="1D9AD6AF" w:rsidR="00902488" w:rsidRPr="00BF0551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2,</w:t>
            </w:r>
            <w:r w:rsidR="000A0A9C"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894</w:t>
            </w:r>
          </w:p>
        </w:tc>
        <w:tc>
          <w:tcPr>
            <w:tcW w:w="1530" w:type="dxa"/>
            <w:shd w:val="clear" w:color="auto" w:fill="auto"/>
          </w:tcPr>
          <w:p w14:paraId="261C8603" w14:textId="7111FB8C" w:rsidR="00902488" w:rsidRPr="00BF0551" w:rsidRDefault="00403850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2,</w:t>
            </w:r>
            <w:r w:rsidR="000A0A9C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894</w:t>
            </w:r>
          </w:p>
        </w:tc>
      </w:tr>
      <w:tr w:rsidR="00A1397F" w:rsidRPr="00BF0551" w14:paraId="3A3D0DF7" w14:textId="77777777" w:rsidTr="006C7734">
        <w:trPr>
          <w:trHeight w:val="284"/>
        </w:trPr>
        <w:tc>
          <w:tcPr>
            <w:tcW w:w="3261" w:type="dxa"/>
          </w:tcPr>
          <w:p w14:paraId="744F39A7" w14:textId="2AF24B7C" w:rsidR="00A1397F" w:rsidRPr="00BF0551" w:rsidRDefault="009E6E53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1E63B594" w14:textId="77777777" w:rsidR="00A1397F" w:rsidRPr="00BF0551" w:rsidRDefault="00A1397F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239B69E" w14:textId="77777777" w:rsidR="00A1397F" w:rsidRPr="00BF0551" w:rsidRDefault="00A1397F" w:rsidP="000B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2B1FD305" w14:textId="77777777" w:rsidR="00A1397F" w:rsidRPr="00BF0551" w:rsidRDefault="00A1397F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EEF37CF" w14:textId="77777777" w:rsidR="00A1397F" w:rsidRPr="00BF0551" w:rsidRDefault="00A1397F" w:rsidP="00902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A1397F" w:rsidRPr="00846A96" w14:paraId="1B92D5AA" w14:textId="77777777" w:rsidTr="001E234C">
        <w:trPr>
          <w:trHeight w:val="284"/>
        </w:trPr>
        <w:tc>
          <w:tcPr>
            <w:tcW w:w="3261" w:type="dxa"/>
          </w:tcPr>
          <w:p w14:paraId="3B4A9E43" w14:textId="42B1479E" w:rsidR="00A1397F" w:rsidRPr="00BF0551" w:rsidRDefault="009E6E53" w:rsidP="00345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กำไรสะสม - ยังไม่จัดสรร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641F0" w14:textId="226DBE9F" w:rsidR="00A1397F" w:rsidRPr="00BF0551" w:rsidRDefault="007A7938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189,175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C669B" w14:textId="30248E64" w:rsidR="00A1397F" w:rsidRPr="00BF0551" w:rsidRDefault="001E234C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17,</w:t>
            </w:r>
            <w:r w:rsidR="0084546F" w:rsidRPr="00BF0551">
              <w:rPr>
                <w:rFonts w:asciiTheme="majorBidi" w:eastAsiaTheme="minorHAnsi" w:hAnsiTheme="majorBidi" w:cstheme="majorBidi"/>
                <w:sz w:val="28"/>
                <w:szCs w:val="28"/>
              </w:rPr>
              <w:t>631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1394104" w14:textId="57DA8248" w:rsidR="00A1397F" w:rsidRPr="00BF0551" w:rsidRDefault="00FE0AE6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802832" w14:textId="27097E8C" w:rsidR="00A1397F" w:rsidRPr="00BF0551" w:rsidRDefault="007A7938" w:rsidP="001E2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20</w:t>
            </w:r>
            <w:r w:rsidR="0084546F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6,806</w:t>
            </w:r>
          </w:p>
        </w:tc>
      </w:tr>
    </w:tbl>
    <w:p w14:paraId="46A635AF" w14:textId="15139D62" w:rsidR="00B54C3D" w:rsidRDefault="00B54C3D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p w14:paraId="2C897EA9" w14:textId="31CCECDE" w:rsidR="00926F51" w:rsidRDefault="00926F51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p w14:paraId="1DA7C177" w14:textId="47B5AA47" w:rsidR="00926F51" w:rsidRDefault="00926F51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p w14:paraId="1F523A8A" w14:textId="309C8452" w:rsidR="00926F51" w:rsidRDefault="00926F51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p w14:paraId="7F8CFC80" w14:textId="77777777" w:rsidR="00926F51" w:rsidRPr="00846A96" w:rsidRDefault="00926F51" w:rsidP="00DF0283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12"/>
          <w:szCs w:val="12"/>
          <w:highlight w:val="green"/>
        </w:rPr>
      </w:pPr>
    </w:p>
    <w:tbl>
      <w:tblPr>
        <w:tblW w:w="963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61"/>
        <w:gridCol w:w="1417"/>
        <w:gridCol w:w="1701"/>
        <w:gridCol w:w="1721"/>
        <w:gridCol w:w="1530"/>
      </w:tblGrid>
      <w:tr w:rsidR="00B54C3D" w:rsidRPr="00BF0551" w14:paraId="18CAD2C8" w14:textId="77777777" w:rsidTr="004E2E22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2323115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  <w:vAlign w:val="bottom"/>
          </w:tcPr>
          <w:p w14:paraId="135E03F7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</w:t>
            </w: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54C3D" w:rsidRPr="00BF0551" w14:paraId="7E1AC700" w14:textId="77777777" w:rsidTr="004E2E22">
        <w:trPr>
          <w:trHeight w:val="230"/>
          <w:tblHeader/>
        </w:trPr>
        <w:tc>
          <w:tcPr>
            <w:tcW w:w="3261" w:type="dxa"/>
            <w:shd w:val="clear" w:color="auto" w:fill="auto"/>
            <w:vAlign w:val="bottom"/>
          </w:tcPr>
          <w:p w14:paraId="3804F10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6369" w:type="dxa"/>
            <w:gridSpan w:val="4"/>
          </w:tcPr>
          <w:p w14:paraId="309FD0D2" w14:textId="4F99C358" w:rsidR="00B54C3D" w:rsidRPr="00BF0551" w:rsidRDefault="00B54C3D" w:rsidP="0046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งบการเงิน</w:t>
            </w:r>
            <w:r w:rsidR="00466C2D"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B54C3D" w:rsidRPr="00BF0551" w14:paraId="0D22ED6D" w14:textId="77777777" w:rsidTr="004E2E22">
        <w:trPr>
          <w:trHeight w:val="418"/>
          <w:tblHeader/>
        </w:trPr>
        <w:tc>
          <w:tcPr>
            <w:tcW w:w="3261" w:type="dxa"/>
            <w:shd w:val="clear" w:color="auto" w:fill="auto"/>
            <w:vAlign w:val="bottom"/>
          </w:tcPr>
          <w:p w14:paraId="64514C79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EFB95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3422" w:type="dxa"/>
            <w:gridSpan w:val="2"/>
            <w:shd w:val="clear" w:color="auto" w:fill="auto"/>
            <w:vAlign w:val="bottom"/>
          </w:tcPr>
          <w:p w14:paraId="10A704D9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71A70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</w:tr>
      <w:tr w:rsidR="00B54C3D" w:rsidRPr="00BF0551" w14:paraId="4345EBA3" w14:textId="77777777" w:rsidTr="004E2E22">
        <w:trPr>
          <w:trHeight w:val="751"/>
          <w:tblHeader/>
        </w:trPr>
        <w:tc>
          <w:tcPr>
            <w:tcW w:w="3261" w:type="dxa"/>
            <w:shd w:val="clear" w:color="auto" w:fill="auto"/>
            <w:vAlign w:val="bottom"/>
          </w:tcPr>
          <w:p w14:paraId="0FFB358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-49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34262F3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31</w:t>
            </w:r>
          </w:p>
          <w:p w14:paraId="14DAE05E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ธันวาคม</w:t>
            </w:r>
            <w:r w:rsidRPr="00BF0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E32B1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064B8127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ทางการเงิน</w:t>
            </w:r>
            <w:r w:rsidRPr="00BF0551">
              <w:rPr>
                <w:rFonts w:asciiTheme="majorBidi" w:eastAsiaTheme="minorHAnsi" w:hAnsiTheme="majorBidi" w:cstheme="majorBidi" w:hint="cs"/>
                <w:b/>
                <w:sz w:val="28"/>
                <w:szCs w:val="28"/>
                <w:cs/>
                <w:lang w:val="en-GB"/>
              </w:rPr>
              <w:t>กลุ่มเครื่องมือทางการเงิน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9A66846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>มาตรฐานการายงาน</w:t>
            </w:r>
          </w:p>
          <w:p w14:paraId="1FFAF443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ทางการเงินฉบับที่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7975F8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Theme="minorHAnsi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1</w:t>
            </w:r>
            <w:r w:rsidRPr="00BF0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GB"/>
              </w:rPr>
              <w:t xml:space="preserve"> </w:t>
            </w:r>
          </w:p>
          <w:p w14:paraId="43AF9DCF" w14:textId="77777777" w:rsidR="00B54C3D" w:rsidRPr="00BF0551" w:rsidRDefault="00B54C3D" w:rsidP="004E2E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b/>
                <w:sz w:val="28"/>
                <w:szCs w:val="28"/>
                <w:cs/>
                <w:lang w:val="en-GB"/>
              </w:rPr>
              <w:t xml:space="preserve">มกราคม </w:t>
            </w:r>
            <w:r w:rsidRPr="00BF0551">
              <w:rPr>
                <w:rFonts w:asciiTheme="majorBidi" w:eastAsiaTheme="minorHAnsi" w:hAnsiTheme="majorBidi" w:cstheme="majorBidi" w:hint="cs"/>
                <w:bCs/>
                <w:sz w:val="28"/>
                <w:szCs w:val="28"/>
              </w:rPr>
              <w:t>2563</w:t>
            </w:r>
          </w:p>
        </w:tc>
      </w:tr>
      <w:tr w:rsidR="00B54C3D" w:rsidRPr="00BF0551" w14:paraId="269128D7" w14:textId="77777777" w:rsidTr="004E2E22">
        <w:trPr>
          <w:trHeight w:val="242"/>
        </w:trPr>
        <w:tc>
          <w:tcPr>
            <w:tcW w:w="3261" w:type="dxa"/>
            <w:shd w:val="clear" w:color="auto" w:fill="auto"/>
          </w:tcPr>
          <w:p w14:paraId="6C6D9318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/>
              <w:jc w:val="thaiDistribute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งบแสดงฐานะการเงิน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0F97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</w:tcPr>
          <w:p w14:paraId="1A5F9D9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12E067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DBA13A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  <w:rtl/>
                <w:lang w:val="en-GB" w:bidi="ar-SA"/>
              </w:rPr>
            </w:pPr>
          </w:p>
        </w:tc>
      </w:tr>
      <w:tr w:rsidR="00B54C3D" w:rsidRPr="00BF0551" w14:paraId="492E7657" w14:textId="77777777" w:rsidTr="004E2E22">
        <w:trPr>
          <w:trHeight w:val="284"/>
        </w:trPr>
        <w:tc>
          <w:tcPr>
            <w:tcW w:w="3261" w:type="dxa"/>
          </w:tcPr>
          <w:p w14:paraId="29D88FE8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57BE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3FA888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6031523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2C7FC4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="Arial Unicode MS" w:hAnsiTheme="majorBidi" w:cstheme="majorBidi"/>
                <w:bCs/>
                <w:sz w:val="28"/>
                <w:szCs w:val="28"/>
                <w:lang w:val="en-GB"/>
              </w:rPr>
            </w:pPr>
          </w:p>
        </w:tc>
      </w:tr>
      <w:tr w:rsidR="00B54C3D" w:rsidRPr="00BF0551" w14:paraId="534D6B89" w14:textId="77777777" w:rsidTr="004E2E22">
        <w:trPr>
          <w:trHeight w:val="284"/>
        </w:trPr>
        <w:tc>
          <w:tcPr>
            <w:tcW w:w="3261" w:type="dxa"/>
          </w:tcPr>
          <w:p w14:paraId="167ED64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EF202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B096FC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2B9D2B3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8EFB59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B54C3D" w:rsidRPr="00BF0551" w14:paraId="01F0ED08" w14:textId="77777777" w:rsidTr="004E2E22">
        <w:trPr>
          <w:trHeight w:val="284"/>
        </w:trPr>
        <w:tc>
          <w:tcPr>
            <w:tcW w:w="3261" w:type="dxa"/>
          </w:tcPr>
          <w:p w14:paraId="5C23375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  <w:shd w:val="clear" w:color="auto" w:fill="auto"/>
          </w:tcPr>
          <w:p w14:paraId="4E0E026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156,731</w:t>
            </w:r>
          </w:p>
        </w:tc>
        <w:tc>
          <w:tcPr>
            <w:tcW w:w="1701" w:type="dxa"/>
            <w:shd w:val="clear" w:color="auto" w:fill="auto"/>
          </w:tcPr>
          <w:p w14:paraId="0A7E28E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(156,731)</w:t>
            </w:r>
          </w:p>
        </w:tc>
        <w:tc>
          <w:tcPr>
            <w:tcW w:w="1721" w:type="dxa"/>
            <w:shd w:val="clear" w:color="auto" w:fill="auto"/>
          </w:tcPr>
          <w:p w14:paraId="24F4858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3B2804D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4C3D" w:rsidRPr="00BF0551" w14:paraId="47FEC8CE" w14:textId="77777777" w:rsidTr="004E2E22">
        <w:trPr>
          <w:trHeight w:val="284"/>
        </w:trPr>
        <w:tc>
          <w:tcPr>
            <w:tcW w:w="3261" w:type="dxa"/>
          </w:tcPr>
          <w:p w14:paraId="12C20455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เงินลงทุนทั่วไป</w:t>
            </w:r>
          </w:p>
        </w:tc>
        <w:tc>
          <w:tcPr>
            <w:tcW w:w="1417" w:type="dxa"/>
            <w:shd w:val="clear" w:color="auto" w:fill="auto"/>
          </w:tcPr>
          <w:p w14:paraId="382CDBB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12,634</w:t>
            </w:r>
          </w:p>
        </w:tc>
        <w:tc>
          <w:tcPr>
            <w:tcW w:w="1701" w:type="dxa"/>
            <w:shd w:val="clear" w:color="auto" w:fill="auto"/>
          </w:tcPr>
          <w:p w14:paraId="2BF6CE9C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(12,634)</w:t>
            </w:r>
          </w:p>
        </w:tc>
        <w:tc>
          <w:tcPr>
            <w:tcW w:w="1721" w:type="dxa"/>
            <w:shd w:val="clear" w:color="auto" w:fill="auto"/>
          </w:tcPr>
          <w:p w14:paraId="3660EE3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F9EBE7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4C3D" w:rsidRPr="00BF0551" w14:paraId="0B5F6F48" w14:textId="77777777" w:rsidTr="004E2E22">
        <w:trPr>
          <w:trHeight w:val="284"/>
        </w:trPr>
        <w:tc>
          <w:tcPr>
            <w:tcW w:w="3261" w:type="dxa"/>
          </w:tcPr>
          <w:p w14:paraId="146A694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8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1562FA5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26EBF21" w14:textId="204408E9" w:rsidR="00B54C3D" w:rsidRPr="00BF0551" w:rsidRDefault="009425D0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169,366</w:t>
            </w:r>
          </w:p>
        </w:tc>
        <w:tc>
          <w:tcPr>
            <w:tcW w:w="1721" w:type="dxa"/>
            <w:shd w:val="clear" w:color="auto" w:fill="auto"/>
          </w:tcPr>
          <w:p w14:paraId="1DA74E4D" w14:textId="14498341" w:rsidR="00B54C3D" w:rsidRPr="00BF0551" w:rsidRDefault="009425D0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673967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169,366</w:t>
            </w:r>
          </w:p>
        </w:tc>
      </w:tr>
      <w:tr w:rsidR="00B54C3D" w:rsidRPr="00BF0551" w14:paraId="5ADEC7C3" w14:textId="77777777" w:rsidTr="004E2E22">
        <w:trPr>
          <w:trHeight w:val="284"/>
        </w:trPr>
        <w:tc>
          <w:tcPr>
            <w:tcW w:w="3261" w:type="dxa"/>
          </w:tcPr>
          <w:p w14:paraId="673CC4C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 xml:space="preserve">สิทธิการเช่า </w:t>
            </w:r>
            <w:r w:rsidRPr="00BF055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21567CF6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3,520</w:t>
            </w:r>
          </w:p>
        </w:tc>
        <w:tc>
          <w:tcPr>
            <w:tcW w:w="1701" w:type="dxa"/>
            <w:shd w:val="clear" w:color="auto" w:fill="auto"/>
          </w:tcPr>
          <w:p w14:paraId="0E049B59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61C85EB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(3,520)</w:t>
            </w:r>
          </w:p>
        </w:tc>
        <w:tc>
          <w:tcPr>
            <w:tcW w:w="1530" w:type="dxa"/>
            <w:shd w:val="clear" w:color="auto" w:fill="auto"/>
          </w:tcPr>
          <w:p w14:paraId="5EE6E4A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4C3D" w:rsidRPr="00BF0551" w14:paraId="6D9B30A2" w14:textId="77777777" w:rsidTr="004E2E22">
        <w:trPr>
          <w:trHeight w:val="284"/>
        </w:trPr>
        <w:tc>
          <w:tcPr>
            <w:tcW w:w="3261" w:type="dxa"/>
          </w:tcPr>
          <w:p w14:paraId="2FA26FAA" w14:textId="7D7FF5DD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E20C63"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="00E20C63"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-</w:t>
            </w:r>
            <w:r w:rsidR="00E20C63"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="00E20C63" w:rsidRPr="00BF0551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17" w:type="dxa"/>
            <w:shd w:val="clear" w:color="auto" w:fill="auto"/>
          </w:tcPr>
          <w:p w14:paraId="05A28ED9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4ED640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137E30A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7,516</w:t>
            </w:r>
          </w:p>
        </w:tc>
        <w:tc>
          <w:tcPr>
            <w:tcW w:w="1530" w:type="dxa"/>
            <w:shd w:val="clear" w:color="auto" w:fill="auto"/>
          </w:tcPr>
          <w:p w14:paraId="6B1DB44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7,516</w:t>
            </w:r>
          </w:p>
        </w:tc>
      </w:tr>
      <w:tr w:rsidR="000932E0" w:rsidRPr="00BF0551" w14:paraId="433F91FE" w14:textId="77777777" w:rsidTr="004E2E22">
        <w:trPr>
          <w:trHeight w:val="284"/>
        </w:trPr>
        <w:tc>
          <w:tcPr>
            <w:tcW w:w="3261" w:type="dxa"/>
          </w:tcPr>
          <w:p w14:paraId="198DA8B3" w14:textId="4915F484" w:rsidR="000932E0" w:rsidRPr="00BF0551" w:rsidRDefault="000932E0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6A8D9FF6" w14:textId="16AC1A73" w:rsidR="000932E0" w:rsidRPr="00BF0551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24,472</w:t>
            </w:r>
          </w:p>
        </w:tc>
        <w:tc>
          <w:tcPr>
            <w:tcW w:w="1701" w:type="dxa"/>
            <w:shd w:val="clear" w:color="auto" w:fill="auto"/>
          </w:tcPr>
          <w:p w14:paraId="563E7E67" w14:textId="637F59D5" w:rsidR="000932E0" w:rsidRPr="00BF0551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59" w:lineRule="auto"/>
              <w:ind w:right="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200</w:t>
            </w:r>
          </w:p>
        </w:tc>
        <w:tc>
          <w:tcPr>
            <w:tcW w:w="1721" w:type="dxa"/>
            <w:shd w:val="clear" w:color="auto" w:fill="auto"/>
          </w:tcPr>
          <w:p w14:paraId="36840DAF" w14:textId="27A63917" w:rsidR="000932E0" w:rsidRPr="00BF0551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30DCB5E" w14:textId="2EE8F2BC" w:rsidR="000932E0" w:rsidRPr="00BF0551" w:rsidRDefault="00D4330C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142" w:right="7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24,672</w:t>
            </w:r>
          </w:p>
        </w:tc>
      </w:tr>
      <w:tr w:rsidR="00B54C3D" w:rsidRPr="00BF0551" w14:paraId="47F3351B" w14:textId="77777777" w:rsidTr="004E2E22">
        <w:trPr>
          <w:trHeight w:val="284"/>
        </w:trPr>
        <w:tc>
          <w:tcPr>
            <w:tcW w:w="3261" w:type="dxa"/>
          </w:tcPr>
          <w:p w14:paraId="75A5B34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BF0551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BF0551">
              <w:rPr>
                <w:rFonts w:asciiTheme="majorBidi" w:eastAsia="Arial Unicode MS" w:hAnsiTheme="majorBidi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70DCAC4C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CCACE4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6B585E9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3830ECA5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BF0551" w14:paraId="0D751BCB" w14:textId="77777777" w:rsidTr="004E2E22">
        <w:trPr>
          <w:trHeight w:val="284"/>
        </w:trPr>
        <w:tc>
          <w:tcPr>
            <w:tcW w:w="3261" w:type="dxa"/>
          </w:tcPr>
          <w:p w14:paraId="58492B5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417" w:type="dxa"/>
            <w:shd w:val="clear" w:color="auto" w:fill="auto"/>
          </w:tcPr>
          <w:p w14:paraId="0A1197D5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5FFA825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2866699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BEEA67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-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BF0551" w14:paraId="43DA613D" w14:textId="77777777" w:rsidTr="004E2E22">
        <w:trPr>
          <w:trHeight w:val="395"/>
        </w:trPr>
        <w:tc>
          <w:tcPr>
            <w:tcW w:w="3261" w:type="dxa"/>
          </w:tcPr>
          <w:p w14:paraId="60B7F84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หนี้สินตามสัญญาเช่าที่ถึงกำหนด</w:t>
            </w:r>
          </w:p>
        </w:tc>
        <w:tc>
          <w:tcPr>
            <w:tcW w:w="1417" w:type="dxa"/>
            <w:shd w:val="clear" w:color="auto" w:fill="auto"/>
          </w:tcPr>
          <w:p w14:paraId="0CBC010D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238119FB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2ACE65E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4B2775A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BF0551" w14:paraId="1776FD2E" w14:textId="77777777" w:rsidTr="004E2E22">
        <w:trPr>
          <w:trHeight w:val="395"/>
        </w:trPr>
        <w:tc>
          <w:tcPr>
            <w:tcW w:w="3261" w:type="dxa"/>
          </w:tcPr>
          <w:p w14:paraId="2BD13083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601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ชำระภายในหนึ่งปี</w:t>
            </w:r>
          </w:p>
        </w:tc>
        <w:tc>
          <w:tcPr>
            <w:tcW w:w="1417" w:type="dxa"/>
            <w:shd w:val="clear" w:color="auto" w:fill="auto"/>
          </w:tcPr>
          <w:p w14:paraId="133ED2C8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C28F72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7A9F8636" w14:textId="08A948DE" w:rsidR="00B54C3D" w:rsidRPr="00BF0551" w:rsidRDefault="00843046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1,102</w:t>
            </w:r>
          </w:p>
        </w:tc>
        <w:tc>
          <w:tcPr>
            <w:tcW w:w="1530" w:type="dxa"/>
            <w:shd w:val="clear" w:color="auto" w:fill="auto"/>
          </w:tcPr>
          <w:p w14:paraId="54ECB20A" w14:textId="615D1209" w:rsidR="00B54C3D" w:rsidRPr="00BF0551" w:rsidRDefault="00843046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1,102</w:t>
            </w:r>
          </w:p>
        </w:tc>
      </w:tr>
      <w:tr w:rsidR="00B54C3D" w:rsidRPr="00BF0551" w14:paraId="0052A218" w14:textId="77777777" w:rsidTr="004E2E22">
        <w:trPr>
          <w:trHeight w:val="284"/>
        </w:trPr>
        <w:tc>
          <w:tcPr>
            <w:tcW w:w="3261" w:type="dxa"/>
          </w:tcPr>
          <w:p w14:paraId="4ADB957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14:paraId="6502DD0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9E783E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01BD287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0C713E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6946FA" w:rsidRPr="00BF0551" w14:paraId="365AB95F" w14:textId="77777777" w:rsidTr="004E2E22">
        <w:trPr>
          <w:trHeight w:val="284"/>
        </w:trPr>
        <w:tc>
          <w:tcPr>
            <w:tcW w:w="3261" w:type="dxa"/>
          </w:tcPr>
          <w:p w14:paraId="2D728B7C" w14:textId="33B5B7EA" w:rsidR="006946FA" w:rsidRPr="00BF0551" w:rsidRDefault="006946FA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/>
                <w:sz w:val="28"/>
                <w:szCs w:val="28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1E5DEB1E" w14:textId="1E343B81" w:rsidR="006946FA" w:rsidRPr="00BF0551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23,841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1193ED" w14:textId="54DB8ECA" w:rsidR="006946FA" w:rsidRPr="00BF0551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4,658</w:t>
            </w:r>
          </w:p>
        </w:tc>
        <w:tc>
          <w:tcPr>
            <w:tcW w:w="1721" w:type="dxa"/>
            <w:shd w:val="clear" w:color="auto" w:fill="auto"/>
          </w:tcPr>
          <w:p w14:paraId="01649D27" w14:textId="0601CDCD" w:rsidR="006946FA" w:rsidRPr="00BF0551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BEDA189" w14:textId="0E40F2F7" w:rsidR="006946FA" w:rsidRPr="00BF0551" w:rsidRDefault="00731BAB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28,499</w:t>
            </w:r>
          </w:p>
        </w:tc>
      </w:tr>
      <w:tr w:rsidR="00B54C3D" w:rsidRPr="00BF0551" w14:paraId="5FCC913C" w14:textId="77777777" w:rsidTr="004E2E22">
        <w:trPr>
          <w:trHeight w:val="284"/>
        </w:trPr>
        <w:tc>
          <w:tcPr>
            <w:tcW w:w="3261" w:type="dxa"/>
          </w:tcPr>
          <w:p w14:paraId="7D2126CA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7BDA1CCD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FD1A4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1D6A7372" w14:textId="623FF87C" w:rsidR="00B54C3D" w:rsidRPr="00BF0551" w:rsidRDefault="00157017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2,894</w:t>
            </w:r>
          </w:p>
        </w:tc>
        <w:tc>
          <w:tcPr>
            <w:tcW w:w="1530" w:type="dxa"/>
            <w:shd w:val="clear" w:color="auto" w:fill="auto"/>
          </w:tcPr>
          <w:p w14:paraId="17DBA16D" w14:textId="4B2CA754" w:rsidR="00B54C3D" w:rsidRPr="00BF0551" w:rsidRDefault="00157017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2,894</w:t>
            </w:r>
          </w:p>
        </w:tc>
      </w:tr>
      <w:tr w:rsidR="00B54C3D" w:rsidRPr="00BF0551" w14:paraId="22AE671E" w14:textId="77777777" w:rsidTr="004E2E22">
        <w:trPr>
          <w:trHeight w:val="284"/>
        </w:trPr>
        <w:tc>
          <w:tcPr>
            <w:tcW w:w="3261" w:type="dxa"/>
          </w:tcPr>
          <w:p w14:paraId="45ECA54E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14:paraId="228E7A8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EFE602F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1" w:type="dxa"/>
            <w:shd w:val="clear" w:color="auto" w:fill="auto"/>
          </w:tcPr>
          <w:p w14:paraId="0FBCC331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798F9A7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4C3D" w:rsidRPr="00BF0551" w14:paraId="34E9663D" w14:textId="77777777" w:rsidTr="004E2E22">
        <w:trPr>
          <w:trHeight w:val="284"/>
        </w:trPr>
        <w:tc>
          <w:tcPr>
            <w:tcW w:w="3261" w:type="dxa"/>
          </w:tcPr>
          <w:p w14:paraId="17B6AF82" w14:textId="77777777" w:rsidR="00B54C3D" w:rsidRPr="00BF0551" w:rsidRDefault="00B54C3D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306"/>
              </w:tabs>
              <w:spacing w:line="259" w:lineRule="auto"/>
              <w:ind w:left="318" w:right="-111"/>
              <w:rPr>
                <w:rFonts w:asciiTheme="majorBidi" w:eastAsiaTheme="minorHAnsi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Theme="minorHAnsi" w:hAnsiTheme="majorBidi" w:cstheme="majorBidi" w:hint="cs"/>
                <w:sz w:val="28"/>
                <w:szCs w:val="28"/>
                <w:cs/>
                <w:lang w:val="en-GB"/>
              </w:rPr>
              <w:t>กำไรสะสม - ยังไม่จัดสรร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77DE40" w14:textId="75077D8A" w:rsidR="00B54C3D" w:rsidRPr="00BF0551" w:rsidRDefault="00313279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57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205,780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9616CA" w14:textId="7DF6270A" w:rsidR="00B54C3D" w:rsidRPr="00BF0551" w:rsidRDefault="00313279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2"/>
              </w:tabs>
              <w:spacing w:line="259" w:lineRule="auto"/>
              <w:ind w:right="72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17,</w:t>
            </w:r>
            <w:r w:rsidR="00526645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631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4BF51F8B" w14:textId="1F4C1E58" w:rsidR="00B54C3D" w:rsidRPr="00BF0551" w:rsidRDefault="00313279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C8015F" w14:textId="0D64CB9D" w:rsidR="00B54C3D" w:rsidRPr="00BF0551" w:rsidRDefault="00526645" w:rsidP="004E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right="45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223,4</w:t>
            </w:r>
            <w:r w:rsidR="00313279" w:rsidRPr="00BF0551">
              <w:rPr>
                <w:rFonts w:asciiTheme="majorBidi" w:eastAsiaTheme="minorHAnsi" w:hAnsiTheme="majorBidi" w:cstheme="majorBidi"/>
                <w:sz w:val="28"/>
                <w:szCs w:val="28"/>
                <w:lang w:val="en-GB"/>
              </w:rPr>
              <w:t>11</w:t>
            </w:r>
          </w:p>
        </w:tc>
      </w:tr>
    </w:tbl>
    <w:p w14:paraId="7C9B3ADC" w14:textId="77777777" w:rsidR="00926F51" w:rsidRDefault="00926F51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  <w:highlight w:val="green"/>
        </w:rPr>
      </w:pPr>
    </w:p>
    <w:p w14:paraId="0435D4B7" w14:textId="77777777" w:rsidR="00926F51" w:rsidRDefault="00926F51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  <w:highlight w:val="green"/>
        </w:rPr>
      </w:pPr>
    </w:p>
    <w:p w14:paraId="27A742D6" w14:textId="77777777" w:rsidR="00926F51" w:rsidRDefault="00926F51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  <w:highlight w:val="green"/>
        </w:rPr>
      </w:pPr>
    </w:p>
    <w:p w14:paraId="61113ED2" w14:textId="77777777" w:rsidR="00AA2B8E" w:rsidRDefault="00AA2B8E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5CBB561C" w14:textId="0EFB7DAE" w:rsidR="00A551D0" w:rsidRPr="00BF0551" w:rsidRDefault="00A551D0" w:rsidP="004E1684">
      <w:pPr>
        <w:tabs>
          <w:tab w:val="clear" w:pos="680"/>
          <w:tab w:val="clear" w:pos="907"/>
        </w:tabs>
        <w:spacing w:before="240" w:after="120"/>
        <w:ind w:left="425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 w:rsidRPr="00BF0551">
        <w:rPr>
          <w:rFonts w:asciiTheme="majorBidi" w:hAnsiTheme="majorBidi"/>
          <w:b/>
          <w:bCs/>
          <w:sz w:val="28"/>
          <w:szCs w:val="28"/>
        </w:rPr>
        <w:lastRenderedPageBreak/>
        <w:t xml:space="preserve">4.1 </w:t>
      </w:r>
      <w:r w:rsidRPr="00BF0551">
        <w:rPr>
          <w:rFonts w:asciiTheme="majorBidi" w:hAnsiTheme="majorBidi" w:hint="cs"/>
          <w:b/>
          <w:bCs/>
          <w:sz w:val="28"/>
          <w:szCs w:val="28"/>
          <w:cs/>
        </w:rPr>
        <w:t>สัญญาเช่า</w:t>
      </w:r>
    </w:p>
    <w:p w14:paraId="4C4D9319" w14:textId="4A27E8C7" w:rsidR="00217749" w:rsidRPr="00BF0551" w:rsidRDefault="00217749" w:rsidP="00C5318A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BF0551">
        <w:rPr>
          <w:rFonts w:asciiTheme="majorBidi" w:hAnsiTheme="majorBidi"/>
          <w:sz w:val="28"/>
          <w:szCs w:val="28"/>
        </w:rPr>
        <w:t xml:space="preserve">16 </w:t>
      </w:r>
      <w:r w:rsidR="00A551D0" w:rsidRPr="00BF0551">
        <w:rPr>
          <w:rFonts w:asciiTheme="majorBidi" w:hAnsiTheme="majorBidi"/>
          <w:sz w:val="28"/>
          <w:szCs w:val="28"/>
          <w:cs/>
        </w:rPr>
        <w:t xml:space="preserve">มาใช้เป็นครั้งแรก </w:t>
      </w:r>
      <w:r w:rsidRPr="00BF0551">
        <w:rPr>
          <w:rFonts w:asciiTheme="majorBidi" w:hAnsiTheme="majorBidi"/>
          <w:sz w:val="28"/>
          <w:szCs w:val="28"/>
          <w:cs/>
        </w:rPr>
        <w:t xml:space="preserve">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BF0551">
        <w:rPr>
          <w:rFonts w:asciiTheme="majorBidi" w:hAnsiTheme="majorBidi"/>
          <w:sz w:val="28"/>
          <w:szCs w:val="28"/>
        </w:rPr>
        <w:t xml:space="preserve">17 </w:t>
      </w:r>
      <w:r w:rsidRPr="00BF0551">
        <w:rPr>
          <w:rFonts w:asciiTheme="majorBidi" w:hAnsiTheme="majorBidi"/>
          <w:sz w:val="28"/>
          <w:szCs w:val="28"/>
          <w:cs/>
        </w:rPr>
        <w:t>เรื่อง สัญญาเช่า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</w:t>
      </w:r>
      <w:r w:rsidR="00E65FBC" w:rsidRPr="00BF0551">
        <w:rPr>
          <w:rFonts w:asciiTheme="majorBidi" w:hAnsiTheme="majorBidi"/>
          <w:sz w:val="28"/>
          <w:szCs w:val="28"/>
          <w:cs/>
        </w:rPr>
        <w:t>เบี้ยเงินกู้ยืมส่วนเพิ่มของ</w:t>
      </w:r>
      <w:r w:rsidRPr="00BF0551">
        <w:rPr>
          <w:rFonts w:asciiTheme="majorBidi" w:hAnsiTheme="majorBidi"/>
          <w:sz w:val="28"/>
          <w:szCs w:val="28"/>
          <w:cs/>
        </w:rPr>
        <w:t xml:space="preserve">บริษัท อัตราดอกเบี้ยเงินกู้ยืมส่วนเพิ่มดังกล่าวของบริษัทที่นำมาคำนวณหนี้สินตามสัญญาเช่า ณ วันที่ </w:t>
      </w:r>
      <w:r w:rsidRPr="00BF0551">
        <w:rPr>
          <w:rFonts w:asciiTheme="majorBidi" w:hAnsiTheme="majorBidi"/>
          <w:sz w:val="28"/>
          <w:szCs w:val="28"/>
        </w:rPr>
        <w:t xml:space="preserve">1 </w:t>
      </w:r>
      <w:r w:rsidRPr="00BF0551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BF0551">
        <w:rPr>
          <w:rFonts w:asciiTheme="majorBidi" w:hAnsiTheme="majorBidi"/>
          <w:sz w:val="28"/>
          <w:szCs w:val="28"/>
        </w:rPr>
        <w:t xml:space="preserve">2563 </w:t>
      </w:r>
      <w:r w:rsidRPr="00BF0551">
        <w:rPr>
          <w:rFonts w:asciiTheme="majorBidi" w:hAnsiTheme="majorBidi"/>
          <w:sz w:val="28"/>
          <w:szCs w:val="28"/>
          <w:cs/>
        </w:rPr>
        <w:t xml:space="preserve">อยู่ระหว่างร้อยละ </w:t>
      </w:r>
      <w:r w:rsidR="00B90135" w:rsidRPr="00BF0551">
        <w:rPr>
          <w:rFonts w:asciiTheme="majorBidi" w:hAnsiTheme="majorBidi"/>
          <w:sz w:val="28"/>
          <w:szCs w:val="28"/>
        </w:rPr>
        <w:t>3.88</w:t>
      </w:r>
      <w:r w:rsidRPr="00BF0551">
        <w:rPr>
          <w:rFonts w:asciiTheme="majorBidi" w:hAnsiTheme="majorBidi"/>
          <w:sz w:val="28"/>
          <w:szCs w:val="28"/>
        </w:rPr>
        <w:t xml:space="preserve"> </w:t>
      </w:r>
      <w:r w:rsidR="00B90135" w:rsidRPr="00BF0551">
        <w:rPr>
          <w:rFonts w:asciiTheme="majorBidi" w:hAnsiTheme="majorBidi"/>
          <w:sz w:val="28"/>
          <w:szCs w:val="28"/>
        </w:rPr>
        <w:t>-</w:t>
      </w:r>
      <w:r w:rsidRPr="00BF0551">
        <w:rPr>
          <w:rFonts w:asciiTheme="majorBidi" w:hAnsiTheme="majorBidi"/>
          <w:sz w:val="28"/>
          <w:szCs w:val="28"/>
          <w:cs/>
        </w:rPr>
        <w:t xml:space="preserve"> </w:t>
      </w:r>
      <w:r w:rsidR="003D3B4B" w:rsidRPr="00BF0551">
        <w:rPr>
          <w:rFonts w:asciiTheme="majorBidi" w:hAnsiTheme="majorBidi"/>
          <w:sz w:val="28"/>
          <w:szCs w:val="28"/>
        </w:rPr>
        <w:t>4.48</w:t>
      </w:r>
    </w:p>
    <w:p w14:paraId="5710FC79" w14:textId="07B0C03F" w:rsidR="00217749" w:rsidRPr="00BF0551" w:rsidRDefault="00217749" w:rsidP="00A551D0">
      <w:pPr>
        <w:tabs>
          <w:tab w:val="clear" w:pos="454"/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สำหรับสัญญาเช่าที่เคยจัดประเภทเป็นสัญญาเช่าการเงินตามมาตรฐานการบัญชี ฉบับที่ </w:t>
      </w:r>
      <w:r w:rsidRPr="00BF0551">
        <w:rPr>
          <w:rFonts w:asciiTheme="majorBidi" w:hAnsiTheme="majorBidi"/>
          <w:sz w:val="28"/>
          <w:szCs w:val="28"/>
        </w:rPr>
        <w:t>17</w:t>
      </w:r>
      <w:r w:rsidR="00DF0283" w:rsidRPr="00BF0551">
        <w:rPr>
          <w:rFonts w:asciiTheme="majorBidi" w:hAnsiTheme="majorBidi"/>
          <w:sz w:val="28"/>
          <w:szCs w:val="28"/>
        </w:rPr>
        <w:t xml:space="preserve"> </w:t>
      </w:r>
      <w:r w:rsidRPr="00BF0551">
        <w:rPr>
          <w:rFonts w:asciiTheme="majorBidi" w:hAnsiTheme="majorBidi"/>
          <w:sz w:val="28"/>
          <w:szCs w:val="28"/>
          <w:cs/>
        </w:rPr>
        <w:t xml:space="preserve">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BF0551">
        <w:rPr>
          <w:rFonts w:asciiTheme="majorBidi" w:hAnsiTheme="majorBidi"/>
          <w:sz w:val="28"/>
          <w:szCs w:val="28"/>
        </w:rPr>
        <w:t xml:space="preserve">16 </w:t>
      </w:r>
      <w:r w:rsidRPr="00BF0551">
        <w:rPr>
          <w:rFonts w:asciiTheme="majorBidi" w:hAnsiTheme="majorBidi"/>
          <w:sz w:val="28"/>
          <w:szCs w:val="28"/>
          <w:cs/>
        </w:rPr>
        <w:t xml:space="preserve">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p w14:paraId="3A427A20" w14:textId="77777777" w:rsidR="00A551D0" w:rsidRPr="00BF0551" w:rsidRDefault="00A551D0" w:rsidP="00A551D0">
      <w:pPr>
        <w:tabs>
          <w:tab w:val="clear" w:pos="680"/>
          <w:tab w:val="clear" w:pos="907"/>
        </w:tabs>
        <w:spacing w:before="120" w:after="12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2353ECD4" w14:textId="1A6DEB2E" w:rsidR="00A551D0" w:rsidRDefault="00A551D0" w:rsidP="00A551D0">
      <w:pPr>
        <w:tabs>
          <w:tab w:val="clear" w:pos="680"/>
          <w:tab w:val="clear" w:pos="907"/>
        </w:tabs>
        <w:spacing w:before="120" w:after="120" w:line="240" w:lineRule="auto"/>
        <w:ind w:left="720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</w:t>
      </w:r>
      <w:r w:rsidR="00C5318A" w:rsidRPr="00BF0551">
        <w:rPr>
          <w:rFonts w:asciiTheme="majorBidi" w:hAnsiTheme="majorBidi"/>
          <w:sz w:val="28"/>
          <w:szCs w:val="28"/>
          <w:cs/>
        </w:rPr>
        <w:t xml:space="preserve">อัตรานั้นไม่สามารถกำหนดไว้ </w:t>
      </w:r>
      <w:r w:rsidRPr="00BF0551">
        <w:rPr>
          <w:rFonts w:asciiTheme="majorBidi" w:hAnsiTheme="majorBidi"/>
          <w:sz w:val="28"/>
          <w:szCs w:val="28"/>
          <w:cs/>
        </w:rPr>
        <w:t>บริษัทจะใช้อัตราดอกเบี้ยเงินกู้ยืมส่วนเพิ่มของบริษัท</w:t>
      </w:r>
    </w:p>
    <w:p w14:paraId="65B13444" w14:textId="62F3410E" w:rsidR="00A551D0" w:rsidRDefault="00A551D0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  <w:r w:rsidRPr="00BF0551">
        <w:rPr>
          <w:rFonts w:asciiTheme="majorBidi" w:hAnsiTheme="majorBidi"/>
          <w:sz w:val="28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BF0551">
        <w:rPr>
          <w:rFonts w:asciiTheme="majorBidi" w:hAnsiTheme="majorBidi"/>
          <w:sz w:val="28"/>
          <w:szCs w:val="28"/>
        </w:rPr>
        <w:t xml:space="preserve">low-value assets) </w:t>
      </w:r>
      <w:r w:rsidRPr="00BF0551">
        <w:rPr>
          <w:rFonts w:asciiTheme="majorBidi" w:hAnsiTheme="majorBidi"/>
          <w:sz w:val="28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29139AB7" w14:textId="70233625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11E11737" w14:textId="03445082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6ED12F31" w14:textId="6A0C4BD5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74C623D6" w14:textId="7059B370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3C45C2B4" w14:textId="5B4B4656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71D62E00" w14:textId="40AFB142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2F30032D" w14:textId="5FF692CA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116A2721" w14:textId="306BC500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31716AB1" w14:textId="6716CC09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p w14:paraId="709E56E6" w14:textId="0578A966" w:rsidR="00BF0551" w:rsidRDefault="00BF0551" w:rsidP="00A551D0">
      <w:pPr>
        <w:tabs>
          <w:tab w:val="clear" w:pos="680"/>
          <w:tab w:val="clear" w:pos="907"/>
        </w:tabs>
        <w:spacing w:before="120" w:after="120"/>
        <w:ind w:left="72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8919" w:type="dxa"/>
        <w:tblInd w:w="82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234"/>
        <w:gridCol w:w="3685"/>
      </w:tblGrid>
      <w:tr w:rsidR="00A551D0" w:rsidRPr="00BF0551" w14:paraId="659AC173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EF7D5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E68C21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พันบาท</w:t>
            </w:r>
          </w:p>
        </w:tc>
      </w:tr>
      <w:tr w:rsidR="00A551D0" w:rsidRPr="00BF0551" w14:paraId="50FF4829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C5574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674CEE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งบการเงินที่แสดงเงินลงทุนตามวิธีส่วนได้เสีย/</w:t>
            </w:r>
          </w:p>
        </w:tc>
      </w:tr>
      <w:tr w:rsidR="00A551D0" w:rsidRPr="00BF0551" w14:paraId="40B91B04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8036E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C7B00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551D0" w:rsidRPr="00BF0551" w14:paraId="3A3F60B5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E48D0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ภาระผูกพันตามสัญญาเช่าดำเนินงานที่เปิดเผย </w:t>
            </w:r>
          </w:p>
          <w:p w14:paraId="0E4C1DAC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ณ วันที่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1AF540" w14:textId="31B28242" w:rsidR="00A551D0" w:rsidRPr="00BF0551" w:rsidRDefault="00A16FB5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15,258</w:t>
            </w:r>
          </w:p>
        </w:tc>
      </w:tr>
      <w:tr w:rsidR="00A551D0" w:rsidRPr="00BF0551" w14:paraId="2A58BF02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CC08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9254D" w14:textId="788F249B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(618)</w:t>
            </w:r>
          </w:p>
        </w:tc>
      </w:tr>
      <w:tr w:rsidR="00A551D0" w:rsidRPr="00BF0551" w14:paraId="69A4EC21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486DF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สัญญาเช่าซึ่งสินทรัพย์อ้างอิงมีมูลค่าต่ำ</w:t>
            </w:r>
          </w:p>
          <w:p w14:paraId="27D6D601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ที่รับรู้เป็นค่าใช้จ่ายตามวิธีเส้นตรง</w:t>
            </w:r>
          </w:p>
        </w:tc>
        <w:tc>
          <w:tcPr>
            <w:tcW w:w="3685" w:type="dxa"/>
            <w:tcBorders>
              <w:top w:val="nil"/>
            </w:tcBorders>
            <w:shd w:val="clear" w:color="auto" w:fill="auto"/>
            <w:vAlign w:val="bottom"/>
          </w:tcPr>
          <w:p w14:paraId="77DCB8A8" w14:textId="267C3A48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234007" w:rsidRPr="00BF0551" w14:paraId="65B1457F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E079C" w14:textId="5CC409D4" w:rsidR="00234007" w:rsidRPr="00BF0551" w:rsidRDefault="00234007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บวก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54C6B241" w14:textId="63529F71" w:rsidR="00234007" w:rsidRPr="00BF0551" w:rsidRDefault="00ED08EF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51D0" w:rsidRPr="00BF0551" w14:paraId="7ED864B1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D23AD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สิ</w:t>
            </w: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auto"/>
            <w:vAlign w:val="bottom"/>
          </w:tcPr>
          <w:p w14:paraId="0FCE77D8" w14:textId="06D4AC42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51D0" w:rsidRPr="00BF0551" w14:paraId="257BFC7A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</w:tcPr>
          <w:p w14:paraId="4E9BE897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</w:tabs>
              <w:spacing w:line="240" w:lineRule="auto"/>
              <w:ind w:left="-105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สัญญาพิจารณาเป็นสัญญาบริการ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04C" w14:textId="27E11A1F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(10,297)</w:t>
            </w:r>
          </w:p>
        </w:tc>
      </w:tr>
      <w:tr w:rsidR="00A551D0" w:rsidRPr="00BF0551" w14:paraId="0E83F437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</w:tcPr>
          <w:p w14:paraId="20919822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6"/>
                <w:tab w:val="left" w:pos="321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(หัก)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ab/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861297" w14:textId="01B3EF4E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(347)</w:t>
            </w:r>
          </w:p>
        </w:tc>
      </w:tr>
      <w:tr w:rsidR="00A551D0" w:rsidRPr="00BF0551" w14:paraId="05098CB7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C8EC9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>หนี้สินตามสัญญาเช่าเพิ่มขึ้นจากการนำมาตรฐาน</w:t>
            </w:r>
          </w:p>
          <w:p w14:paraId="693EA6AF" w14:textId="2AE1B1D3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 xml:space="preserve">   </w:t>
            </w: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การรายงานทางการเงินฉบับที่ </w:t>
            </w: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  <w:t>16</w:t>
            </w:r>
            <w:r w:rsidRPr="00BF0551"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9A09E4" w:rsidRPr="00BF0551">
              <w:rPr>
                <w:rFonts w:ascii="Angsana New" w:eastAsia="Calibri" w:hAnsi="Angsana New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8D768C" w14:textId="6EF04738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3,996</w:t>
            </w:r>
          </w:p>
        </w:tc>
      </w:tr>
      <w:tr w:rsidR="00A551D0" w:rsidRPr="00BF0551" w14:paraId="285FBA4C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7F044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794BD9" w14:textId="12E91EEB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A551D0" w:rsidRPr="00BF0551" w14:paraId="43DD5D7E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AAFC0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 ณ วันที่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55728" w14:textId="1453D33F" w:rsidR="00A551D0" w:rsidRPr="00BF0551" w:rsidRDefault="00727101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3,996</w:t>
            </w:r>
          </w:p>
        </w:tc>
      </w:tr>
      <w:tr w:rsidR="00D84A3A" w:rsidRPr="00BF0551" w14:paraId="3B28F66D" w14:textId="77777777" w:rsidTr="00D84A3A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C6ADC" w14:textId="77777777" w:rsidR="00D84A3A" w:rsidRPr="00BF0551" w:rsidRDefault="00D84A3A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2C50EA" w14:textId="77777777" w:rsidR="00D84A3A" w:rsidRPr="00BF0551" w:rsidRDefault="00D84A3A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551D0" w:rsidRPr="00BF0551" w14:paraId="7AE32F4A" w14:textId="77777777" w:rsidTr="00D84A3A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51083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ประกอบด้วย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73759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A551D0" w:rsidRPr="00BF0551" w14:paraId="11038E8F" w14:textId="77777777" w:rsidTr="00D84A3A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A218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36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5AE7B" w14:textId="6DE274AB" w:rsidR="00A551D0" w:rsidRPr="00BF0551" w:rsidRDefault="0028723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1,</w:t>
            </w:r>
            <w:r w:rsidR="00444AE0"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102</w:t>
            </w:r>
          </w:p>
        </w:tc>
      </w:tr>
      <w:tr w:rsidR="00A551D0" w:rsidRPr="00BF0551" w14:paraId="38546F9C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0D0AD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D256AF" w14:textId="50A598F2" w:rsidR="00A551D0" w:rsidRPr="00BF0551" w:rsidRDefault="0028723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2,</w:t>
            </w:r>
            <w:r w:rsidR="00444AE0"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894</w:t>
            </w:r>
          </w:p>
        </w:tc>
      </w:tr>
      <w:tr w:rsidR="00A551D0" w:rsidRPr="00846A96" w14:paraId="6F7AB82A" w14:textId="77777777" w:rsidTr="00144971">
        <w:tc>
          <w:tcPr>
            <w:tcW w:w="52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A8D37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82CC8" w14:textId="5A74BDBA" w:rsidR="00A551D0" w:rsidRPr="00BF0551" w:rsidRDefault="00DF54BE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</w:rPr>
              <w:t>3,996</w:t>
            </w:r>
          </w:p>
        </w:tc>
      </w:tr>
    </w:tbl>
    <w:p w14:paraId="51F81659" w14:textId="77777777" w:rsidR="00A551D0" w:rsidRPr="00BF0551" w:rsidRDefault="00A551D0" w:rsidP="00A55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59" w:lineRule="auto"/>
        <w:ind w:left="567" w:firstLine="153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BF0551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สินทรัพย์สิทธิการใช้แบ่งตามประเภทสินทรัพย์</w:t>
      </w:r>
      <w:r w:rsidRPr="00BF0551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BF0551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ได้ดังนี้</w:t>
      </w:r>
    </w:p>
    <w:tbl>
      <w:tblPr>
        <w:tblW w:w="8919" w:type="dxa"/>
        <w:tblInd w:w="828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843"/>
        <w:gridCol w:w="236"/>
        <w:gridCol w:w="1890"/>
      </w:tblGrid>
      <w:tr w:rsidR="00A551D0" w:rsidRPr="00BF0551" w14:paraId="4CD1496C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357E2E2C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969" w:type="dxa"/>
            <w:gridSpan w:val="3"/>
            <w:tcBorders>
              <w:top w:val="nil"/>
              <w:bottom w:val="single" w:sz="4" w:space="0" w:color="auto"/>
            </w:tcBorders>
          </w:tcPr>
          <w:p w14:paraId="44BE1FA8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A551D0" w:rsidRPr="00BF0551" w14:paraId="1AFD03BE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13FA8276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nil"/>
            </w:tcBorders>
          </w:tcPr>
          <w:p w14:paraId="0C6BB4A0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งบการเงินที่แสดงเงินลงทุนตามวิธีส่วนได้เสีย/</w:t>
            </w:r>
          </w:p>
        </w:tc>
      </w:tr>
      <w:tr w:rsidR="00A551D0" w:rsidRPr="00BF0551" w14:paraId="6AA6EE18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77854A8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969" w:type="dxa"/>
            <w:gridSpan w:val="3"/>
            <w:tcBorders>
              <w:top w:val="nil"/>
              <w:bottom w:val="single" w:sz="4" w:space="0" w:color="auto"/>
            </w:tcBorders>
          </w:tcPr>
          <w:p w14:paraId="4F898B04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A551D0" w:rsidRPr="00BF0551" w14:paraId="1774B5AE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2109002A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57FEE1" w14:textId="7BB9AC90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ณ วันที่</w:t>
            </w:r>
            <w:r w:rsidRPr="00BF0551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7DA03B5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CD2E43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1</w:t>
            </w:r>
          </w:p>
        </w:tc>
      </w:tr>
      <w:tr w:rsidR="00A551D0" w:rsidRPr="00BF0551" w14:paraId="79666440" w14:textId="77777777" w:rsidTr="00530DA0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shd w:val="clear" w:color="auto" w:fill="auto"/>
          </w:tcPr>
          <w:p w14:paraId="736A98EB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95EDD" w14:textId="4EC9A973" w:rsidR="00A551D0" w:rsidRPr="00BF0551" w:rsidRDefault="001F293C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กันยา</w:t>
            </w:r>
            <w:r w:rsidR="00BF0551"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val="en-GB" w:eastAsia="th-TH"/>
              </w:rPr>
              <w:t>ยน</w:t>
            </w:r>
            <w:r w:rsidR="00A551D0" w:rsidRPr="00BF0551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A551D0" w:rsidRP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3928EA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370AC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BF055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A551D0" w:rsidRPr="00BF0551" w14:paraId="49BCCAF5" w14:textId="77777777" w:rsidTr="00D7337B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6820EF6C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32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8DEBF5" w14:textId="59DEA44D" w:rsidR="00A551D0" w:rsidRPr="00D7337B" w:rsidRDefault="00D7337B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D7337B">
              <w:rPr>
                <w:rFonts w:asciiTheme="majorBidi" w:eastAsia="Arial Unicode MS" w:hAnsiTheme="majorBidi" w:cstheme="majorBidi"/>
                <w:sz w:val="28"/>
                <w:szCs w:val="28"/>
              </w:rPr>
              <w:t>5,</w:t>
            </w:r>
            <w:r w:rsidR="00DE2E1F">
              <w:rPr>
                <w:rFonts w:asciiTheme="majorBidi" w:eastAsia="Arial Unicode MS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A1FB29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2D0F9D" w14:textId="62FCE249" w:rsidR="00A551D0" w:rsidRPr="00BF0551" w:rsidRDefault="00A8610A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6,430</w:t>
            </w:r>
          </w:p>
        </w:tc>
      </w:tr>
      <w:tr w:rsidR="00A551D0" w:rsidRPr="00BF0551" w14:paraId="077B8184" w14:textId="77777777" w:rsidTr="00D7337B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6AC2F96F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E80EC2" w14:textId="02610C37" w:rsidR="00A551D0" w:rsidRPr="00D7337B" w:rsidRDefault="00DE2E1F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629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8B16D8" w14:textId="77777777" w:rsidR="00A551D0" w:rsidRPr="00BF0551" w:rsidRDefault="00A551D0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F84BAA" w14:textId="1A81F3A6" w:rsidR="00A551D0" w:rsidRPr="00BF0551" w:rsidRDefault="00A8610A" w:rsidP="001449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1,086</w:t>
            </w:r>
          </w:p>
        </w:tc>
      </w:tr>
      <w:tr w:rsidR="00A551D0" w:rsidRPr="00846A96" w14:paraId="0C5571FC" w14:textId="77777777" w:rsidTr="00D7337B">
        <w:trPr>
          <w:trHeight w:hRule="exact" w:val="389"/>
        </w:trPr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282466BE" w14:textId="77777777" w:rsidR="00A551D0" w:rsidRPr="00BF0551" w:rsidRDefault="00A551D0" w:rsidP="001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  <w:r w:rsidRPr="00BF0551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64CEF" w14:textId="2A4C4614" w:rsidR="00A551D0" w:rsidRPr="00D7337B" w:rsidRDefault="00D7337B" w:rsidP="00144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D7337B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6,</w:t>
            </w:r>
            <w:r w:rsidR="00DE2E1F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096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42325C" w14:textId="77777777" w:rsidR="00A551D0" w:rsidRPr="00BF0551" w:rsidRDefault="00A551D0" w:rsidP="00144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2BC7B" w14:textId="066CD4B7" w:rsidR="00A551D0" w:rsidRPr="00BF0551" w:rsidRDefault="00A8610A" w:rsidP="001449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7,516</w:t>
            </w:r>
          </w:p>
        </w:tc>
      </w:tr>
    </w:tbl>
    <w:p w14:paraId="0194349B" w14:textId="77777777" w:rsidR="00926F51" w:rsidRDefault="00926F51" w:rsidP="00217749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28"/>
          <w:szCs w:val="28"/>
          <w:highlight w:val="green"/>
        </w:rPr>
      </w:pPr>
    </w:p>
    <w:p w14:paraId="6C8648C9" w14:textId="186041A6" w:rsidR="006D6453" w:rsidRPr="00BF0551" w:rsidRDefault="00E479C3" w:rsidP="00217749">
      <w:pPr>
        <w:tabs>
          <w:tab w:val="clear" w:pos="680"/>
          <w:tab w:val="clear" w:pos="907"/>
        </w:tabs>
        <w:spacing w:before="120" w:after="120"/>
        <w:ind w:left="426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BF0551">
        <w:rPr>
          <w:rFonts w:asciiTheme="majorBidi" w:hAnsiTheme="majorBidi"/>
          <w:b/>
          <w:bCs/>
          <w:sz w:val="28"/>
          <w:szCs w:val="28"/>
        </w:rPr>
        <w:lastRenderedPageBreak/>
        <w:t>4.</w:t>
      </w:r>
      <w:r w:rsidR="00A551D0" w:rsidRPr="00BF0551">
        <w:rPr>
          <w:rFonts w:asciiTheme="majorBidi" w:hAnsiTheme="majorBidi"/>
          <w:b/>
          <w:bCs/>
          <w:sz w:val="28"/>
          <w:szCs w:val="28"/>
        </w:rPr>
        <w:t>2</w:t>
      </w:r>
      <w:r w:rsidRPr="00BF0551">
        <w:rPr>
          <w:rFonts w:asciiTheme="majorBidi" w:hAnsiTheme="majorBidi"/>
          <w:b/>
          <w:bCs/>
          <w:sz w:val="28"/>
          <w:szCs w:val="28"/>
        </w:rPr>
        <w:t xml:space="preserve"> </w:t>
      </w:r>
      <w:r w:rsidRPr="00BF0551">
        <w:rPr>
          <w:rFonts w:asciiTheme="majorBidi" w:hAnsiTheme="majorBidi" w:hint="cs"/>
          <w:b/>
          <w:bCs/>
          <w:sz w:val="28"/>
          <w:szCs w:val="28"/>
          <w:cs/>
        </w:rPr>
        <w:t>เครื่องมือทางการเงิน</w:t>
      </w:r>
    </w:p>
    <w:p w14:paraId="17F65A34" w14:textId="19CC68A4" w:rsidR="00E479C3" w:rsidRPr="00BF0551" w:rsidRDefault="0025081A" w:rsidP="00AB1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AB1C1D">
        <w:rPr>
          <w:rFonts w:ascii="Angsana New" w:hAnsi="Angsana New"/>
          <w:sz w:val="28"/>
          <w:szCs w:val="28"/>
          <w:cs/>
        </w:rPr>
        <w:t>ณ วันที่</w:t>
      </w:r>
      <w:r w:rsidRPr="00AB1C1D">
        <w:rPr>
          <w:rFonts w:ascii="Angsana New" w:hAnsi="Angsana New" w:hint="cs"/>
          <w:sz w:val="28"/>
          <w:szCs w:val="28"/>
          <w:cs/>
        </w:rPr>
        <w:t xml:space="preserve"> </w:t>
      </w:r>
      <w:r w:rsidRPr="00AB1C1D">
        <w:rPr>
          <w:rFonts w:ascii="Angsana New" w:hAnsi="Angsana New"/>
          <w:sz w:val="28"/>
          <w:szCs w:val="28"/>
        </w:rPr>
        <w:t>1</w:t>
      </w:r>
      <w:r w:rsidR="0001156B">
        <w:rPr>
          <w:rFonts w:ascii="Angsana New" w:hAnsi="Angsana New" w:hint="cs"/>
          <w:sz w:val="28"/>
          <w:szCs w:val="28"/>
          <w:cs/>
        </w:rPr>
        <w:t xml:space="preserve"> </w:t>
      </w:r>
      <w:r w:rsidRPr="00AB1C1D">
        <w:rPr>
          <w:rFonts w:ascii="Angsana New" w:hAnsi="Angsana New"/>
          <w:sz w:val="28"/>
          <w:szCs w:val="28"/>
          <w:cs/>
        </w:rPr>
        <w:t>มกราคม</w:t>
      </w:r>
      <w:r w:rsidR="0001156B">
        <w:rPr>
          <w:rFonts w:ascii="Angsana New" w:hAnsi="Angsana New" w:hint="cs"/>
          <w:sz w:val="28"/>
          <w:szCs w:val="28"/>
          <w:cs/>
        </w:rPr>
        <w:t xml:space="preserve"> </w:t>
      </w:r>
      <w:r w:rsidR="008A0974" w:rsidRPr="00AB1C1D">
        <w:rPr>
          <w:rFonts w:ascii="Angsana New" w:hAnsi="Angsana New"/>
          <w:sz w:val="28"/>
          <w:szCs w:val="28"/>
        </w:rPr>
        <w:t>2563</w:t>
      </w:r>
      <w:r w:rsidRPr="00AB1C1D">
        <w:rPr>
          <w:rFonts w:ascii="Angsana New" w:hAnsi="Angsana New"/>
          <w:sz w:val="28"/>
          <w:szCs w:val="28"/>
        </w:rPr>
        <w:t xml:space="preserve"> </w:t>
      </w:r>
      <w:r w:rsidR="00E479C3" w:rsidRPr="00AB1C1D">
        <w:rPr>
          <w:rFonts w:ascii="Angsana New" w:hAnsi="Angsana New"/>
          <w:sz w:val="28"/>
          <w:szCs w:val="28"/>
          <w:cs/>
        </w:rPr>
        <w:t>การจัดประเภทรายการและวัดมูลค่า และมูลค่าของสินทรัพย์ทางการเงินตามที่กำหนดใน</w:t>
      </w:r>
      <w:r w:rsidR="00E479C3" w:rsidRPr="00BF0551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E479C3" w:rsidRPr="00BF0551">
        <w:rPr>
          <w:rFonts w:ascii="Angsana New" w:hAnsi="Angsana New"/>
          <w:sz w:val="28"/>
          <w:szCs w:val="28"/>
        </w:rPr>
        <w:t xml:space="preserve">9 </w:t>
      </w:r>
      <w:r w:rsidR="00E479C3" w:rsidRPr="00BF0551">
        <w:rPr>
          <w:rFonts w:ascii="Angsana New" w:hAnsi="Angsana New"/>
          <w:sz w:val="28"/>
          <w:szCs w:val="28"/>
          <w:cs/>
        </w:rPr>
        <w:t>และมูลค่าตามหลักการบัญชีเดิมนั้น</w:t>
      </w:r>
      <w:r w:rsidR="00E479C3" w:rsidRPr="00BF0551">
        <w:rPr>
          <w:rFonts w:ascii="Angsana New" w:hAnsi="Angsana New"/>
          <w:sz w:val="28"/>
          <w:szCs w:val="28"/>
        </w:rPr>
        <w:t xml:space="preserve"> </w:t>
      </w:r>
      <w:r w:rsidR="00E479C3" w:rsidRPr="00BF0551">
        <w:rPr>
          <w:rFonts w:ascii="Angsana New" w:hAnsi="Angsana New"/>
          <w:sz w:val="28"/>
          <w:szCs w:val="28"/>
          <w:cs/>
        </w:rPr>
        <w:t>แสดงได้ดังนี้</w:t>
      </w:r>
    </w:p>
    <w:tbl>
      <w:tblPr>
        <w:tblStyle w:val="TableGrid21"/>
        <w:tblW w:w="963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1440"/>
        <w:gridCol w:w="1350"/>
        <w:gridCol w:w="1260"/>
        <w:gridCol w:w="1260"/>
      </w:tblGrid>
      <w:tr w:rsidR="00E479C3" w:rsidRPr="00BF0551" w14:paraId="3706B191" w14:textId="77777777" w:rsidTr="00CC172C">
        <w:trPr>
          <w:tblHeader/>
        </w:trPr>
        <w:tc>
          <w:tcPr>
            <w:tcW w:w="2970" w:type="dxa"/>
          </w:tcPr>
          <w:p w14:paraId="21D53032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5"/>
          </w:tcPr>
          <w:p w14:paraId="0AA6AB4F" w14:textId="1AF3C831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50"/>
              </w:tabs>
              <w:spacing w:line="380" w:lineRule="exact"/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479C3" w:rsidRPr="00BF0551" w14:paraId="1754AA79" w14:textId="77777777" w:rsidTr="00CD3EAA">
        <w:trPr>
          <w:tblHeader/>
        </w:trPr>
        <w:tc>
          <w:tcPr>
            <w:tcW w:w="2970" w:type="dxa"/>
          </w:tcPr>
          <w:p w14:paraId="741B955B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5"/>
            <w:vAlign w:val="bottom"/>
          </w:tcPr>
          <w:p w14:paraId="613DB4F9" w14:textId="48ED8F62" w:rsidR="00E479C3" w:rsidRPr="00BF0551" w:rsidRDefault="00E479C3" w:rsidP="00CD3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  <w:lang w:val="en-GB"/>
              </w:rPr>
              <w:t>งบการเงิน</w:t>
            </w:r>
            <w:r w:rsidRPr="00BF0551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  <w:lang w:val="en-GB"/>
              </w:rPr>
              <w:t>ที่แสดงเงินลงทุนตามวิธีส่วนได้เสีย/งบการเงินเฉพาะกิจการ</w:t>
            </w:r>
          </w:p>
        </w:tc>
      </w:tr>
      <w:tr w:rsidR="00E479C3" w:rsidRPr="00BF0551" w14:paraId="68FDC62F" w14:textId="77777777" w:rsidTr="00CC172C">
        <w:trPr>
          <w:tblHeader/>
        </w:trPr>
        <w:tc>
          <w:tcPr>
            <w:tcW w:w="2970" w:type="dxa"/>
          </w:tcPr>
          <w:p w14:paraId="261C9AA8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3265E970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5310" w:type="dxa"/>
            <w:gridSpan w:val="4"/>
          </w:tcPr>
          <w:p w14:paraId="0AB92F54" w14:textId="623BF952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การจัดประเภทและวัดมูลค่าตามมาตรฐานการรายงาน</w:t>
            </w:r>
          </w:p>
          <w:p w14:paraId="7D59617C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BF055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479C3" w:rsidRPr="00BF0551" w14:paraId="6F3E3C8C" w14:textId="77777777" w:rsidTr="00CC172C">
        <w:trPr>
          <w:tblHeader/>
        </w:trPr>
        <w:tc>
          <w:tcPr>
            <w:tcW w:w="2970" w:type="dxa"/>
          </w:tcPr>
          <w:p w14:paraId="6AA8E7E4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bottom"/>
          </w:tcPr>
          <w:p w14:paraId="6CD50877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EB8F4D" w14:textId="7AF185CE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  <w:r w:rsidRPr="00BF0551">
              <w:rPr>
                <w:rFonts w:ascii="Angsana New" w:hAnsi="Angsana New" w:hint="cs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350" w:type="dxa"/>
            <w:vAlign w:val="bottom"/>
          </w:tcPr>
          <w:p w14:paraId="43B2B9FC" w14:textId="626BF038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3A95E305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233314EE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79B6A754" w14:textId="77777777" w:rsidR="00E479C3" w:rsidRPr="00BF0551" w:rsidRDefault="00E479C3" w:rsidP="00E479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479C3" w:rsidRPr="00BF0551" w14:paraId="4DBA85BD" w14:textId="77777777" w:rsidTr="00C97DFB">
        <w:tc>
          <w:tcPr>
            <w:tcW w:w="2970" w:type="dxa"/>
            <w:vAlign w:val="bottom"/>
          </w:tcPr>
          <w:p w14:paraId="41A5AA97" w14:textId="77777777" w:rsidR="00E479C3" w:rsidRPr="00BF0551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BF055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F0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F055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B8E33B5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AA9674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6259DA" w14:textId="24E55996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DFBC0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4FE2C0" w14:textId="77777777" w:rsidR="00E479C3" w:rsidRPr="00BF0551" w:rsidRDefault="00E479C3" w:rsidP="00E4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9C3" w:rsidRPr="00BF0551" w14:paraId="7817B363" w14:textId="77777777" w:rsidTr="00C97DFB">
        <w:trPr>
          <w:trHeight w:val="403"/>
        </w:trPr>
        <w:tc>
          <w:tcPr>
            <w:tcW w:w="2970" w:type="dxa"/>
            <w:vAlign w:val="bottom"/>
          </w:tcPr>
          <w:p w14:paraId="07A98107" w14:textId="77777777" w:rsidR="00E479C3" w:rsidRPr="00BF0551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CC79A1A" w14:textId="34A16716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440" w:type="dxa"/>
            <w:vAlign w:val="bottom"/>
          </w:tcPr>
          <w:p w14:paraId="01F2052B" w14:textId="79B5562A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06F7F88" w14:textId="645A9424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7C6511" w14:textId="260111E9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260" w:type="dxa"/>
            <w:vAlign w:val="bottom"/>
          </w:tcPr>
          <w:p w14:paraId="2F3DFCCB" w14:textId="60D580A6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E479C3" w:rsidRPr="00BF0551" w14:paraId="61EA4C40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7D4AB39A" w14:textId="35A06348" w:rsidR="00E479C3" w:rsidRPr="00BF0551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BF055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F055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35D9238A" w14:textId="5522A444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  <w:tc>
          <w:tcPr>
            <w:tcW w:w="1440" w:type="dxa"/>
            <w:vAlign w:val="bottom"/>
          </w:tcPr>
          <w:p w14:paraId="3B40F2EC" w14:textId="2D04A882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354411" w14:textId="40D15F47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811F56" w14:textId="62CBAA78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  <w:tc>
          <w:tcPr>
            <w:tcW w:w="1260" w:type="dxa"/>
            <w:vAlign w:val="bottom"/>
          </w:tcPr>
          <w:p w14:paraId="089BF3F2" w14:textId="19AB923F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152,088</w:t>
            </w:r>
          </w:p>
        </w:tc>
      </w:tr>
      <w:tr w:rsidR="003977E4" w:rsidRPr="00BF0551" w14:paraId="7883FA0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3BC3E1C3" w14:textId="33D228F0" w:rsidR="003977E4" w:rsidRPr="00BF0551" w:rsidRDefault="003977E4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="006A4D10" w:rsidRPr="00BF0551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F0551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14:paraId="64B8D2E5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7F78DB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4C1EFC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4D7095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E4BF1A" w14:textId="77777777" w:rsidR="003977E4" w:rsidRPr="00BF0551" w:rsidRDefault="003977E4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79C3" w:rsidRPr="00BF0551" w14:paraId="20EFDD12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747C1C12" w14:textId="59D16536" w:rsidR="00E479C3" w:rsidRPr="00BF0551" w:rsidRDefault="00425AF3" w:rsidP="0042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E479C3" w:rsidRPr="00BF055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584DE329" w14:textId="21B88847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156,731</w:t>
            </w:r>
          </w:p>
        </w:tc>
        <w:tc>
          <w:tcPr>
            <w:tcW w:w="1440" w:type="dxa"/>
            <w:vAlign w:val="bottom"/>
          </w:tcPr>
          <w:p w14:paraId="27DDF414" w14:textId="3F50DDFD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156,731</w:t>
            </w:r>
          </w:p>
        </w:tc>
        <w:tc>
          <w:tcPr>
            <w:tcW w:w="1350" w:type="dxa"/>
            <w:vAlign w:val="bottom"/>
          </w:tcPr>
          <w:p w14:paraId="3F108937" w14:textId="53B14238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6CDD57" w14:textId="77777777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74550F" w14:textId="6EEE2651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156,731</w:t>
            </w:r>
          </w:p>
        </w:tc>
      </w:tr>
      <w:tr w:rsidR="00E479C3" w:rsidRPr="00BF0551" w14:paraId="5D73DD3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2D00ACFE" w14:textId="4C059A2C" w:rsidR="00E479C3" w:rsidRPr="00BF0551" w:rsidRDefault="00425AF3" w:rsidP="0042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CC172C" w:rsidRPr="00BF0551">
              <w:rPr>
                <w:rFonts w:ascii="Angsana New" w:hAnsi="Angsana New" w:hint="cs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50" w:type="dxa"/>
            <w:vAlign w:val="bottom"/>
          </w:tcPr>
          <w:p w14:paraId="0DF9619F" w14:textId="7122518A" w:rsidR="00E479C3" w:rsidRPr="00BF0551" w:rsidRDefault="00CC172C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12,634</w:t>
            </w:r>
          </w:p>
        </w:tc>
        <w:tc>
          <w:tcPr>
            <w:tcW w:w="1440" w:type="dxa"/>
            <w:vAlign w:val="bottom"/>
          </w:tcPr>
          <w:p w14:paraId="7FED0C6D" w14:textId="24300121" w:rsidR="00E479C3" w:rsidRPr="00BF0551" w:rsidRDefault="00B41AFF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34,923</w:t>
            </w:r>
          </w:p>
        </w:tc>
        <w:tc>
          <w:tcPr>
            <w:tcW w:w="1350" w:type="dxa"/>
            <w:vAlign w:val="bottom"/>
          </w:tcPr>
          <w:p w14:paraId="3322BFF8" w14:textId="08E979A9" w:rsidR="00E479C3" w:rsidRPr="00BF0551" w:rsidRDefault="00E479C3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2B5134" w14:textId="76E2C785" w:rsidR="00E479C3" w:rsidRPr="00BF0551" w:rsidRDefault="00B41AFF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3D71600" w14:textId="443C168D" w:rsidR="00E479C3" w:rsidRPr="00BF0551" w:rsidRDefault="00B41AFF" w:rsidP="00EB5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34,923</w:t>
            </w:r>
          </w:p>
        </w:tc>
      </w:tr>
      <w:tr w:rsidR="00E479C3" w:rsidRPr="00BF0551" w14:paraId="3F30CE3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bottom"/>
          </w:tcPr>
          <w:p w14:paraId="3AFA9D3F" w14:textId="77777777" w:rsidR="00E479C3" w:rsidRPr="00BF0551" w:rsidRDefault="00E479C3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vAlign w:val="bottom"/>
          </w:tcPr>
          <w:p w14:paraId="3B6F5FDE" w14:textId="72C563EC" w:rsidR="00E479C3" w:rsidRPr="00BF0551" w:rsidRDefault="00CA626B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  <w:tc>
          <w:tcPr>
            <w:tcW w:w="1440" w:type="dxa"/>
            <w:vAlign w:val="bottom"/>
          </w:tcPr>
          <w:p w14:paraId="64A4FF31" w14:textId="5D51D08E" w:rsidR="00E479C3" w:rsidRPr="00BF0551" w:rsidRDefault="00CA626B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BD90EE" w14:textId="643B0880" w:rsidR="00E479C3" w:rsidRPr="00BF0551" w:rsidRDefault="00CA626B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6DC6AA" w14:textId="1E0D414A" w:rsidR="00E479C3" w:rsidRPr="00BF0551" w:rsidRDefault="0002340D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  <w:tc>
          <w:tcPr>
            <w:tcW w:w="1260" w:type="dxa"/>
            <w:vAlign w:val="bottom"/>
          </w:tcPr>
          <w:p w14:paraId="2F6B372F" w14:textId="033E9742" w:rsidR="00E479C3" w:rsidRPr="00BF0551" w:rsidRDefault="0002340D" w:rsidP="00E6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3,125</w:t>
            </w:r>
          </w:p>
        </w:tc>
      </w:tr>
      <w:tr w:rsidR="00CA626B" w:rsidRPr="00BF0551" w14:paraId="64AFADDB" w14:textId="77777777" w:rsidTr="00C97DFB">
        <w:trPr>
          <w:trHeight w:val="403"/>
        </w:trPr>
        <w:tc>
          <w:tcPr>
            <w:tcW w:w="2970" w:type="dxa"/>
            <w:shd w:val="clear" w:color="auto" w:fill="auto"/>
            <w:vAlign w:val="center"/>
          </w:tcPr>
          <w:p w14:paraId="4E648433" w14:textId="77777777" w:rsidR="00CA626B" w:rsidRPr="00BF0551" w:rsidRDefault="00CA626B" w:rsidP="00C97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05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01307F68" w14:textId="199752D7" w:rsidR="00CA626B" w:rsidRPr="00BF0551" w:rsidRDefault="00CA626B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325,123</w:t>
            </w:r>
          </w:p>
        </w:tc>
        <w:tc>
          <w:tcPr>
            <w:tcW w:w="1440" w:type="dxa"/>
            <w:vAlign w:val="bottom"/>
          </w:tcPr>
          <w:p w14:paraId="0D028A88" w14:textId="13C81F44" w:rsidR="00CA626B" w:rsidRPr="00BF0551" w:rsidRDefault="00CA626B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</w:t>
            </w:r>
            <w:r w:rsidR="00B41AFF" w:rsidRPr="00BF0551">
              <w:rPr>
                <w:rFonts w:ascii="Angsana New" w:hAnsi="Angsana New"/>
                <w:sz w:val="28"/>
                <w:szCs w:val="28"/>
              </w:rPr>
              <w:t>91,654</w:t>
            </w:r>
          </w:p>
        </w:tc>
        <w:tc>
          <w:tcPr>
            <w:tcW w:w="1350" w:type="dxa"/>
            <w:vAlign w:val="bottom"/>
          </w:tcPr>
          <w:p w14:paraId="3C947B51" w14:textId="31667799" w:rsidR="00CA626B" w:rsidRPr="00BF0551" w:rsidRDefault="00B25527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4BB7A8" w14:textId="7B99BCBC" w:rsidR="00CA626B" w:rsidRPr="00BF0551" w:rsidRDefault="0002340D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1</w:t>
            </w:r>
            <w:r w:rsidR="00B41AFF" w:rsidRPr="00BF0551">
              <w:rPr>
                <w:rFonts w:ascii="Angsana New" w:hAnsi="Angsana New"/>
                <w:sz w:val="28"/>
                <w:szCs w:val="28"/>
              </w:rPr>
              <w:t>55,758</w:t>
            </w:r>
          </w:p>
        </w:tc>
        <w:tc>
          <w:tcPr>
            <w:tcW w:w="1260" w:type="dxa"/>
            <w:vAlign w:val="bottom"/>
          </w:tcPr>
          <w:p w14:paraId="1ED1762F" w14:textId="7C82E500" w:rsidR="00CA626B" w:rsidRPr="00BF0551" w:rsidRDefault="0002340D" w:rsidP="00E607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F0551">
              <w:rPr>
                <w:rFonts w:ascii="Angsana New" w:hAnsi="Angsana New"/>
                <w:sz w:val="28"/>
                <w:szCs w:val="28"/>
              </w:rPr>
              <w:t>3</w:t>
            </w:r>
            <w:r w:rsidR="00B41AFF" w:rsidRPr="00BF0551">
              <w:rPr>
                <w:rFonts w:ascii="Angsana New" w:hAnsi="Angsana New"/>
                <w:sz w:val="28"/>
                <w:szCs w:val="28"/>
              </w:rPr>
              <w:t>47,412</w:t>
            </w:r>
          </w:p>
        </w:tc>
      </w:tr>
    </w:tbl>
    <w:p w14:paraId="5196D73C" w14:textId="14F276C2" w:rsidR="00E479C3" w:rsidRPr="00846A96" w:rsidRDefault="006C6A08" w:rsidP="00315950">
      <w:pPr>
        <w:tabs>
          <w:tab w:val="clear" w:pos="680"/>
          <w:tab w:val="clear" w:pos="907"/>
        </w:tabs>
        <w:spacing w:before="120" w:after="120"/>
        <w:ind w:left="426" w:firstLine="29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F0551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BF0551">
        <w:rPr>
          <w:rFonts w:asciiTheme="majorBidi" w:hAnsiTheme="majorBidi"/>
          <w:sz w:val="28"/>
          <w:szCs w:val="28"/>
        </w:rPr>
        <w:t>1</w:t>
      </w:r>
      <w:r w:rsidRPr="00BF0551">
        <w:rPr>
          <w:rFonts w:asciiTheme="majorBidi" w:hAnsiTheme="majorBidi"/>
          <w:sz w:val="28"/>
          <w:szCs w:val="28"/>
          <w:cs/>
        </w:rPr>
        <w:t xml:space="preserve"> มกราคม </w:t>
      </w:r>
      <w:r w:rsidRPr="00BF0551">
        <w:rPr>
          <w:rFonts w:asciiTheme="majorBidi" w:hAnsiTheme="majorBidi"/>
          <w:sz w:val="28"/>
          <w:szCs w:val="28"/>
        </w:rPr>
        <w:t>2563</w:t>
      </w:r>
      <w:r w:rsidRPr="00BF0551">
        <w:rPr>
          <w:rFonts w:asciiTheme="majorBidi" w:hAnsiTheme="majorBidi"/>
          <w:sz w:val="28"/>
          <w:szCs w:val="28"/>
          <w:cs/>
        </w:rPr>
        <w:t xml:space="preserve"> บริษัทไม่ได้กำหนดให้หนี้สินทางการเงินใดวัดมูลค่าด้วยมูลค่ายุติธรรมผ่านกำไรหรือขาดทุน</w:t>
      </w:r>
      <w:r w:rsidRPr="00846A96">
        <w:rPr>
          <w:rFonts w:asciiTheme="majorBidi" w:hAnsiTheme="majorBidi"/>
          <w:sz w:val="28"/>
          <w:szCs w:val="28"/>
          <w:cs/>
        </w:rPr>
        <w:t xml:space="preserve"> </w:t>
      </w:r>
    </w:p>
    <w:p w14:paraId="37BB850B" w14:textId="77777777" w:rsidR="0002340D" w:rsidRPr="00846A96" w:rsidRDefault="0002340D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3C18B238" w14:textId="77777777" w:rsidR="00AE17DA" w:rsidRPr="00846A96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1A79E543" w14:textId="77777777" w:rsidR="00AE17DA" w:rsidRPr="00846A96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515D09CA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794D6B0A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2A10449D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4D24F6C1" w14:textId="77777777" w:rsidR="00AE17DA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</w:rPr>
      </w:pPr>
    </w:p>
    <w:p w14:paraId="1E1B1B0A" w14:textId="77777777" w:rsidR="00AE17DA" w:rsidRPr="005764E7" w:rsidRDefault="00AE17DA" w:rsidP="00733668">
      <w:pPr>
        <w:tabs>
          <w:tab w:val="clear" w:pos="680"/>
          <w:tab w:val="clear" w:pos="907"/>
        </w:tabs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</w:p>
    <w:p w14:paraId="37ADA154" w14:textId="09637A4D" w:rsidR="00AF1930" w:rsidRPr="005764E7" w:rsidRDefault="00F2053F" w:rsidP="00A34A96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14:paraId="1B12F5C0" w14:textId="18C3AF11" w:rsidR="00F2053F" w:rsidRPr="005764E7" w:rsidRDefault="00AF1930" w:rsidP="00BA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="001B3D51">
        <w:rPr>
          <w:rFonts w:ascii="Angsana New" w:hAnsi="Angsana New"/>
          <w:color w:val="FFFFFF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หมายถึง</w:t>
      </w:r>
      <w:r w:rsidR="001B3D51">
        <w:rPr>
          <w:rFonts w:ascii="Angsana New" w:hAnsi="Angsana New"/>
          <w:color w:val="FFFFFF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="001B3D51">
        <w:rPr>
          <w:rFonts w:ascii="Angsana New" w:hAnsi="Angsana New"/>
          <w:color w:val="FFFFFF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="001B3D51">
        <w:rPr>
          <w:rFonts w:ascii="Angsana New" w:hAnsi="Angsana New"/>
          <w:color w:val="FFFFFF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21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283"/>
        <w:gridCol w:w="4394"/>
      </w:tblGrid>
      <w:tr w:rsidR="00F2053F" w:rsidRPr="005764E7" w14:paraId="1F85EC52" w14:textId="77777777" w:rsidTr="00BE5E01">
        <w:trPr>
          <w:trHeight w:hRule="exact" w:val="432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14:paraId="416A7F3F" w14:textId="77777777" w:rsidR="00F2053F" w:rsidRPr="005764E7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14:paraId="2DA06C14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14:paraId="7E5F0D15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5764E7" w14:paraId="22D06BF5" w14:textId="77777777" w:rsidTr="00BE5E01">
        <w:trPr>
          <w:trHeight w:hRule="exact" w:val="432"/>
        </w:trPr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6FC7CBD8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14:paraId="5EE4174D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6F5ECC4C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764E7" w14:paraId="7C130721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30CA62A8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5764E7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</w:t>
            </w:r>
            <w:r w:rsidR="00EC00BC" w:rsidRPr="005764E7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83" w:type="dxa"/>
            <w:vAlign w:val="bottom"/>
          </w:tcPr>
          <w:p w14:paraId="5F3799E6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731808B5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5764E7" w14:paraId="2A8E9504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0105751A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14:paraId="496A2084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076E3908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5764E7" w14:paraId="510EE03E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72258FAE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</w:t>
            </w:r>
            <w:proofErr w:type="spellStart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ซ์อโ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กร</w:t>
            </w:r>
            <w:proofErr w:type="spellStart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เทค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260607B0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5061BFFB" w14:textId="77777777" w:rsidR="00F2053F" w:rsidRPr="005764E7" w:rsidRDefault="00F2053F" w:rsidP="00EC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41128B4C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42BD7F1E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14:paraId="7AC27E82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127C2E8D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632F2AA8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7F76C5A9" w14:textId="6C60F22D" w:rsidR="00F2053F" w:rsidRPr="00FD29BD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3" w:type="dxa"/>
            <w:vAlign w:val="bottom"/>
          </w:tcPr>
          <w:p w14:paraId="0A89E98C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67D14ACB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5A667183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676A7A09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ิ้ง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  <w:r w:rsidR="00FC6222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bottom"/>
          </w:tcPr>
          <w:p w14:paraId="7AD88C4C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608B486D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C6222" w:rsidRPr="005764E7" w14:paraId="43B4858C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271D885B" w14:textId="77777777" w:rsidR="00FC6222" w:rsidRPr="005764E7" w:rsidRDefault="00FC6222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-   บริษัท 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อเมริกัน ฟู</w:t>
            </w:r>
            <w:proofErr w:type="spellStart"/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้ด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(บริษัทย่อย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3304D5C3" w14:textId="77777777" w:rsidR="00FC6222" w:rsidRPr="005764E7" w:rsidRDefault="00FC6222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5B897759" w14:textId="77777777" w:rsidR="00FC6222" w:rsidRPr="005764E7" w:rsidRDefault="00FC6222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5764E7" w14:paraId="36698361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7F741B21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3" w:type="dxa"/>
            <w:vAlign w:val="bottom"/>
          </w:tcPr>
          <w:p w14:paraId="2441C7F0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0A9FFAE9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1B5D86D7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08E1E5B3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14:paraId="5D35C61D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72FE2850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5764E7" w14:paraId="4E03E1B4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6E0AB0A8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</w:t>
            </w:r>
            <w:proofErr w:type="spellStart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ดัสท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283" w:type="dxa"/>
            <w:vAlign w:val="bottom"/>
          </w:tcPr>
          <w:p w14:paraId="2B2812F8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3B6C8A56" w14:textId="77777777" w:rsidR="00F2053F" w:rsidRPr="005764E7" w:rsidRDefault="00F2053F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20590E" w:rsidRPr="005764E7" w14:paraId="2D5C53C2" w14:textId="77777777" w:rsidTr="00BE5E01">
        <w:trPr>
          <w:trHeight w:hRule="exact" w:val="432"/>
        </w:trPr>
        <w:tc>
          <w:tcPr>
            <w:tcW w:w="4536" w:type="dxa"/>
            <w:vAlign w:val="bottom"/>
          </w:tcPr>
          <w:p w14:paraId="05F695C7" w14:textId="77777777" w:rsidR="0020590E" w:rsidRPr="005764E7" w:rsidRDefault="0020590E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</w:t>
            </w:r>
            <w:r w:rsidR="004255C9"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อร์ </w:t>
            </w:r>
            <w:proofErr w:type="spellStart"/>
            <w:r w:rsidR="004255C9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ดิสทริ</w:t>
            </w:r>
            <w:proofErr w:type="spellEnd"/>
            <w:r w:rsidR="004255C9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บิว</w:t>
            </w:r>
            <w:proofErr w:type="spellStart"/>
            <w:r w:rsidR="004255C9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ชั่น</w:t>
            </w:r>
            <w:proofErr w:type="spellEnd"/>
            <w:r w:rsidR="004255C9"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แอนด์ </w:t>
            </w:r>
            <w:proofErr w:type="spellStart"/>
            <w:r w:rsidR="004255C9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โล</w:t>
            </w:r>
            <w:proofErr w:type="spellEnd"/>
            <w:r w:rsidR="004255C9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จิสติ</w:t>
            </w:r>
            <w:proofErr w:type="spellStart"/>
            <w:r w:rsidR="004255C9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ส์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5FDCAF89" w14:textId="77777777" w:rsidR="0020590E" w:rsidRPr="005764E7" w:rsidRDefault="0020590E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3046F61C" w14:textId="77777777" w:rsidR="0020590E" w:rsidRPr="005764E7" w:rsidRDefault="0020590E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="004255C9" w:rsidRPr="005764E7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F2053F" w:rsidRPr="005764E7" w14:paraId="30B4338E" w14:textId="77777777" w:rsidTr="00BE5E01">
        <w:tc>
          <w:tcPr>
            <w:tcW w:w="4536" w:type="dxa"/>
          </w:tcPr>
          <w:p w14:paraId="4A060D2C" w14:textId="77777777" w:rsidR="00F2053F" w:rsidRPr="005764E7" w:rsidRDefault="00F2053F" w:rsidP="00BE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14:paraId="653426B3" w14:textId="77777777" w:rsidR="00F2053F" w:rsidRPr="005764E7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vAlign w:val="bottom"/>
          </w:tcPr>
          <w:p w14:paraId="1CBD9971" w14:textId="77777777" w:rsidR="00F2053F" w:rsidRPr="005764E7" w:rsidRDefault="00F2053F" w:rsidP="0016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C2AAE93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C77E4AA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E8C2E7D" w14:textId="77777777"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5C007FC" w14:textId="77777777" w:rsidR="00935ECF" w:rsidRPr="005764E7" w:rsidRDefault="00935ECF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2E05E5B" w14:textId="77777777" w:rsidR="00D37605" w:rsidRPr="005764E7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490A718" w14:textId="5E378914"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392B14A" w14:textId="77777777" w:rsidR="00FD29BD" w:rsidRPr="005764E7" w:rsidRDefault="00FD29BD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C671BFC" w14:textId="77777777" w:rsidR="006E1D17" w:rsidRPr="005764E7" w:rsidRDefault="00EA4DE6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19"/>
        <w:gridCol w:w="284"/>
        <w:gridCol w:w="4110"/>
      </w:tblGrid>
      <w:tr w:rsidR="00EA4DE6" w:rsidRPr="005764E7" w14:paraId="53964EB2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96B57" w14:textId="77777777" w:rsidR="00EA4DE6" w:rsidRPr="005764E7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A57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2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764E7" w14:paraId="13ED299B" w14:textId="77777777" w:rsidTr="00CC797C">
        <w:trPr>
          <w:trHeight w:hRule="exact" w:val="432"/>
        </w:trPr>
        <w:tc>
          <w:tcPr>
            <w:tcW w:w="4819" w:type="dxa"/>
            <w:tcBorders>
              <w:left w:val="nil"/>
              <w:bottom w:val="nil"/>
              <w:right w:val="nil"/>
            </w:tcBorders>
            <w:vAlign w:val="bottom"/>
          </w:tcPr>
          <w:p w14:paraId="4855D95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208057F8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left w:val="nil"/>
              <w:bottom w:val="nil"/>
              <w:right w:val="nil"/>
            </w:tcBorders>
            <w:vAlign w:val="bottom"/>
          </w:tcPr>
          <w:p w14:paraId="76BB8BC0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78D549F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E5A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5764E7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9A1A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AE24" w14:textId="76553FB5" w:rsidR="00EA4DE6" w:rsidRPr="005764E7" w:rsidRDefault="00EA4DE6" w:rsidP="0024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5764E7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</w:t>
            </w:r>
            <w:r w:rsidR="00243842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A4DE6" w:rsidRPr="005764E7" w14:paraId="06F0B785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44C9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9183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14CC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7EF3B15A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21E3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0A1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27D4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6111FDC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C985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EF07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8EBF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5764E7" w14:paraId="0869272C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191C" w14:textId="77777777" w:rsidR="009A6D19" w:rsidRPr="005764E7" w:rsidRDefault="009A6D19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0703" w14:textId="77777777" w:rsidR="009A6D19" w:rsidRPr="005764E7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CEA3" w14:textId="77777777" w:rsidR="009A6D19" w:rsidRPr="005764E7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40673BF1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824C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8A1C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083E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141DA958" w14:textId="77777777" w:rsidTr="00CC797C">
        <w:trPr>
          <w:trHeight w:hRule="exact" w:val="432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6B7C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5336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E5F5" w14:textId="7D64D455" w:rsidR="00EA4DE6" w:rsidRPr="005764E7" w:rsidRDefault="00930CB3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0CB3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0F6576E" w14:textId="0D834A1A" w:rsidR="00694EC9" w:rsidRPr="005764E7" w:rsidRDefault="004302A6" w:rsidP="0014471B">
      <w:pPr>
        <w:pStyle w:val="3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5764E7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5764E7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5764E7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5764E7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613099" w:rsidRPr="005764E7">
        <w:rPr>
          <w:rFonts w:ascii="Angsana New" w:hAnsi="Angsana New"/>
          <w:sz w:val="28"/>
          <w:szCs w:val="28"/>
        </w:rPr>
        <w:t>3</w:t>
      </w:r>
      <w:r w:rsidR="00B1052E">
        <w:rPr>
          <w:rFonts w:ascii="Angsana New" w:hAnsi="Angsana New"/>
          <w:sz w:val="28"/>
          <w:szCs w:val="28"/>
        </w:rPr>
        <w:t>0</w:t>
      </w:r>
      <w:r w:rsidR="00B23BB2" w:rsidRPr="005764E7">
        <w:rPr>
          <w:rFonts w:ascii="Angsana New" w:hAnsi="Angsana New"/>
          <w:sz w:val="28"/>
          <w:szCs w:val="28"/>
          <w:cs/>
        </w:rPr>
        <w:t xml:space="preserve"> </w:t>
      </w:r>
      <w:r w:rsidR="006C4976">
        <w:rPr>
          <w:rFonts w:ascii="Angsana New" w:hAnsi="Angsana New" w:hint="cs"/>
          <w:sz w:val="28"/>
          <w:szCs w:val="28"/>
          <w:cs/>
        </w:rPr>
        <w:t>กันยา</w:t>
      </w:r>
      <w:r w:rsidR="00B1052E">
        <w:rPr>
          <w:rFonts w:ascii="Angsana New" w:hAnsi="Angsana New" w:hint="cs"/>
          <w:sz w:val="28"/>
          <w:szCs w:val="28"/>
          <w:cs/>
        </w:rPr>
        <w:t>ยน</w:t>
      </w:r>
      <w:r w:rsidR="00D174F3" w:rsidRPr="005764E7">
        <w:rPr>
          <w:rFonts w:ascii="Angsana New" w:hAnsi="Angsana New"/>
          <w:sz w:val="28"/>
          <w:szCs w:val="28"/>
          <w:cs/>
        </w:rPr>
        <w:t xml:space="preserve"> </w:t>
      </w:r>
      <w:r w:rsidR="00D264A9" w:rsidRPr="005764E7">
        <w:rPr>
          <w:rFonts w:ascii="Angsana New" w:hAnsi="Angsana New"/>
          <w:sz w:val="28"/>
          <w:szCs w:val="28"/>
        </w:rPr>
        <w:t>256</w:t>
      </w:r>
      <w:r w:rsidR="00C6186A" w:rsidRPr="005764E7">
        <w:rPr>
          <w:rFonts w:ascii="Angsana New" w:hAnsi="Angsana New"/>
          <w:sz w:val="28"/>
          <w:szCs w:val="28"/>
        </w:rPr>
        <w:t>3</w:t>
      </w:r>
      <w:r w:rsidR="00B5724F" w:rsidRPr="005764E7">
        <w:rPr>
          <w:rFonts w:ascii="Angsana New" w:hAnsi="Angsana New"/>
          <w:sz w:val="28"/>
          <w:szCs w:val="28"/>
        </w:rPr>
        <w:t xml:space="preserve"> </w:t>
      </w:r>
      <w:r w:rsidR="009B2931" w:rsidRPr="005764E7">
        <w:rPr>
          <w:rFonts w:ascii="Angsana New" w:hAnsi="Angsana New"/>
          <w:sz w:val="28"/>
          <w:szCs w:val="28"/>
        </w:rPr>
        <w:t xml:space="preserve">              </w:t>
      </w:r>
      <w:r w:rsidR="00B5724F" w:rsidRPr="005764E7">
        <w:rPr>
          <w:rFonts w:ascii="Angsana New" w:hAnsi="Angsana New" w:hint="cs"/>
          <w:sz w:val="28"/>
          <w:szCs w:val="28"/>
          <w:cs/>
        </w:rPr>
        <w:t>และ</w:t>
      </w:r>
      <w:r w:rsidR="00144971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="00B5724F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49699A" w:rsidRPr="005764E7">
        <w:rPr>
          <w:rFonts w:ascii="Angsana New" w:hAnsi="Angsana New"/>
          <w:sz w:val="28"/>
          <w:szCs w:val="28"/>
        </w:rPr>
        <w:t xml:space="preserve">31 </w:t>
      </w:r>
      <w:r w:rsidR="0049699A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6186A" w:rsidRPr="005764E7">
        <w:rPr>
          <w:rFonts w:ascii="Angsana New" w:hAnsi="Angsana New"/>
          <w:sz w:val="28"/>
          <w:szCs w:val="28"/>
        </w:rPr>
        <w:t>2562</w:t>
      </w:r>
      <w:r w:rsidR="009D0E8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284"/>
        <w:gridCol w:w="1928"/>
        <w:gridCol w:w="284"/>
        <w:gridCol w:w="1928"/>
      </w:tblGrid>
      <w:tr w:rsidR="005C39A8" w:rsidRPr="005764E7" w14:paraId="75739390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5764E7" w:rsidRDefault="005C39A8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2BFA" w:rsidRPr="005764E7" w14:paraId="4C8C2B4D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1E2BFA" w:rsidRPr="005764E7" w:rsidRDefault="001E2BFA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1E2BFA" w:rsidRPr="005764E7" w:rsidRDefault="001E2BFA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1E2BFA" w:rsidRPr="005764E7" w:rsidRDefault="001E2BFA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1E2BFA" w:rsidRPr="005764E7" w:rsidRDefault="001E2BFA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1E2BFA" w:rsidRPr="005764E7" w:rsidRDefault="001E2BFA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11969" w:rsidRPr="005764E7" w14:paraId="1C087272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A95E74" w:rsidRPr="005764E7" w:rsidRDefault="00A95E74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4A5BFCDA" w:rsidR="00F11969" w:rsidRPr="005764E7" w:rsidRDefault="00B5724F" w:rsidP="001C09E5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B1052E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F293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F6012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3099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F11969" w:rsidRPr="005764E7" w:rsidRDefault="00F11969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77777777" w:rsidR="00F11969" w:rsidRPr="005764E7" w:rsidRDefault="00613099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="00F11969" w:rsidRPr="005764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F6012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11969" w:rsidRPr="005764E7" w14:paraId="07447B3A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14:paraId="0B1B506A" w14:textId="77777777" w:rsidR="00F11969" w:rsidRPr="005764E7" w:rsidRDefault="00F1196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</w:t>
            </w:r>
            <w:r w:rsidR="008302BC"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E8B38C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CED0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C9F3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E0E3A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969" w:rsidRPr="005764E7" w14:paraId="0D8A7F40" w14:textId="77777777" w:rsidTr="00CC797C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145C" w14:textId="77777777" w:rsidR="00F11969" w:rsidRPr="005764E7" w:rsidRDefault="00F11969" w:rsidP="00B5724F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71F620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C015D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4186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8B5E" w14:textId="77777777" w:rsidR="00F11969" w:rsidRPr="005764E7" w:rsidRDefault="00F11969" w:rsidP="00783152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128D5079" w14:textId="77777777" w:rsidTr="00603D3D"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7585" w14:textId="77777777" w:rsidR="00EE7C49" w:rsidRPr="005764E7" w:rsidRDefault="00EE7C49" w:rsidP="00EE7C49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E93CCA" w14:textId="77777777" w:rsidR="00EE7C49" w:rsidRPr="005764E7" w:rsidRDefault="00EE7C49" w:rsidP="00EE7C49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E0A8A" w14:textId="05547051" w:rsidR="00EE7C49" w:rsidRPr="005764E7" w:rsidRDefault="00EE611B" w:rsidP="00654D3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4553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AB37ED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</w:t>
            </w:r>
          </w:p>
        </w:tc>
      </w:tr>
      <w:tr w:rsidR="00EE7C49" w:rsidRPr="005764E7" w14:paraId="746AE63A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4EF7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3D3AB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1160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69F0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02C4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48393147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4420AB0E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7C49" w:rsidRPr="005764E7" w14:paraId="7B4C52EF" w14:textId="77777777" w:rsidTr="00603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5764E7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13658721" w:rsidR="00EE7C49" w:rsidRPr="005764E7" w:rsidRDefault="00EE611B" w:rsidP="00B1052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EE7C49" w:rsidRPr="005764E7" w14:paraId="0846B6C4" w14:textId="77777777" w:rsidTr="00CC79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E7C49" w:rsidRPr="005764E7" w14:paraId="1B42D0F1" w14:textId="77777777" w:rsidTr="00603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38FDBD34" w:rsidR="00EE7C49" w:rsidRPr="005764E7" w:rsidRDefault="00EE611B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</w:tr>
      <w:tr w:rsidR="00EE7C49" w:rsidRPr="005764E7" w14:paraId="295A4500" w14:textId="77777777" w:rsidTr="00603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EE7C49" w:rsidRPr="005764E7" w:rsidRDefault="00EE7C49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795040EA" w:rsidR="00EE7C49" w:rsidRPr="005764E7" w:rsidRDefault="00EE611B" w:rsidP="00693D2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EE7C49" w:rsidRPr="005764E7" w:rsidRDefault="00EE7C49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77777777" w:rsidR="00EE7C49" w:rsidRPr="005764E7" w:rsidRDefault="00C6186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</w:tbl>
    <w:p w14:paraId="0715E18D" w14:textId="77777777" w:rsidR="005D2E39" w:rsidRPr="005764E7" w:rsidRDefault="005D2E39">
      <w:pPr>
        <w:rPr>
          <w:sz w:val="28"/>
          <w:szCs w:val="28"/>
        </w:rPr>
      </w:pPr>
    </w:p>
    <w:p w14:paraId="6D7A9BD0" w14:textId="77777777" w:rsidR="00CC3048" w:rsidRPr="005764E7" w:rsidRDefault="00CC3048">
      <w:pPr>
        <w:rPr>
          <w:sz w:val="28"/>
          <w:szCs w:val="28"/>
        </w:rPr>
      </w:pPr>
    </w:p>
    <w:p w14:paraId="13B8603E" w14:textId="77777777" w:rsidR="00CC3048" w:rsidRPr="005764E7" w:rsidRDefault="00CC3048">
      <w:pPr>
        <w:rPr>
          <w:sz w:val="28"/>
          <w:szCs w:val="28"/>
        </w:rPr>
      </w:pPr>
    </w:p>
    <w:p w14:paraId="2350F0BC" w14:textId="77777777" w:rsidR="00CC3048" w:rsidRPr="005764E7" w:rsidRDefault="00CC3048">
      <w:pPr>
        <w:rPr>
          <w:sz w:val="28"/>
          <w:szCs w:val="28"/>
        </w:rPr>
      </w:pPr>
    </w:p>
    <w:p w14:paraId="73301756" w14:textId="77777777" w:rsidR="00CC3048" w:rsidRPr="005764E7" w:rsidRDefault="00CC3048">
      <w:pPr>
        <w:rPr>
          <w:sz w:val="28"/>
          <w:szCs w:val="28"/>
        </w:rPr>
      </w:pPr>
    </w:p>
    <w:p w14:paraId="66B7E45D" w14:textId="77777777" w:rsidR="00FC7703" w:rsidRPr="005764E7" w:rsidRDefault="00FC7703">
      <w:pPr>
        <w:rPr>
          <w:sz w:val="28"/>
          <w:szCs w:val="28"/>
        </w:rPr>
      </w:pPr>
    </w:p>
    <w:tbl>
      <w:tblPr>
        <w:tblW w:w="9915" w:type="dxa"/>
        <w:tblInd w:w="-142" w:type="dxa"/>
        <w:tblLook w:val="0000" w:firstRow="0" w:lastRow="0" w:firstColumn="0" w:lastColumn="0" w:noHBand="0" w:noVBand="0"/>
      </w:tblPr>
      <w:tblGrid>
        <w:gridCol w:w="5489"/>
        <w:gridCol w:w="284"/>
        <w:gridCol w:w="1929"/>
        <w:gridCol w:w="284"/>
        <w:gridCol w:w="1929"/>
      </w:tblGrid>
      <w:tr w:rsidR="00CC3048" w:rsidRPr="005764E7" w14:paraId="0804198E" w14:textId="77777777" w:rsidTr="005255F8">
        <w:trPr>
          <w:trHeight w:hRule="exact" w:val="432"/>
        </w:trPr>
        <w:tc>
          <w:tcPr>
            <w:tcW w:w="5489" w:type="dxa"/>
            <w:vAlign w:val="bottom"/>
          </w:tcPr>
          <w:p w14:paraId="37C0BED1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8653B81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8AD10" w14:textId="77777777" w:rsidR="00CC3048" w:rsidRPr="005764E7" w:rsidRDefault="00CC3048" w:rsidP="00CC304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CC3048" w:rsidRPr="005764E7" w14:paraId="70000247" w14:textId="77777777" w:rsidTr="005255F8">
        <w:trPr>
          <w:trHeight w:hRule="exact" w:val="432"/>
        </w:trPr>
        <w:tc>
          <w:tcPr>
            <w:tcW w:w="5489" w:type="dxa"/>
            <w:vAlign w:val="bottom"/>
          </w:tcPr>
          <w:p w14:paraId="20550ECA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A2529AE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CF14B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181B878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8E90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C3048" w:rsidRPr="005764E7" w14:paraId="5D13136E" w14:textId="77777777" w:rsidTr="005255F8">
        <w:trPr>
          <w:trHeight w:hRule="exact" w:val="432"/>
        </w:trPr>
        <w:tc>
          <w:tcPr>
            <w:tcW w:w="5489" w:type="dxa"/>
            <w:vAlign w:val="bottom"/>
          </w:tcPr>
          <w:p w14:paraId="4B644113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021434D" w14:textId="77777777" w:rsidR="00CC3048" w:rsidRPr="005764E7" w:rsidRDefault="00CC3048" w:rsidP="00CC3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FD329" w14:textId="5BCE7622" w:rsidR="00CC3048" w:rsidRPr="005764E7" w:rsidRDefault="00B1052E" w:rsidP="0028298A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52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F293C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B1052E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Pr="00B1052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1AF4C535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E38BA" w14:textId="77777777" w:rsidR="00CC3048" w:rsidRPr="005764E7" w:rsidRDefault="00CC3048" w:rsidP="00CC304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6186A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81B3E" w:rsidRPr="005764E7" w14:paraId="73924FAB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5753" w14:textId="77777777" w:rsidR="00981B3E" w:rsidRPr="005764E7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6BE85D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E1021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57D7B62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left w:val="nil"/>
              <w:bottom w:val="nil"/>
              <w:right w:val="nil"/>
            </w:tcBorders>
            <w:vAlign w:val="bottom"/>
          </w:tcPr>
          <w:p w14:paraId="29F33DB0" w14:textId="77777777" w:rsidR="00981B3E" w:rsidRPr="005764E7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5764E7" w14:paraId="37B8CDAA" w14:textId="77777777" w:rsidTr="005255F8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3EF1" w14:textId="77777777" w:rsidR="00981B3E" w:rsidRPr="005764E7" w:rsidRDefault="00981B3E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068C13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9DA6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4E6F6" w14:textId="77777777" w:rsidR="00981B3E" w:rsidRPr="005764E7" w:rsidRDefault="00981B3E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364B" w14:textId="77777777" w:rsidR="00981B3E" w:rsidRPr="005764E7" w:rsidRDefault="00981B3E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86A" w:rsidRPr="005764E7" w14:paraId="47690CF6" w14:textId="77777777" w:rsidTr="00597869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6B452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308528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1216E" w14:textId="37DE624B" w:rsidR="00C6186A" w:rsidRPr="005764E7" w:rsidRDefault="00EC63C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40E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2530F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C6186A" w:rsidRPr="005764E7" w14:paraId="1F88AF90" w14:textId="77777777" w:rsidTr="00597869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212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BB51DE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0B227" w14:textId="696DA3AC" w:rsidR="00C6186A" w:rsidRPr="005764E7" w:rsidRDefault="00EC63C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F496D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0AA7A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C6186A" w:rsidRPr="005764E7" w14:paraId="2BF8B3D2" w14:textId="77777777" w:rsidTr="00597869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3E55A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สหพัฒนาอินเตอร์โฮลด</w:t>
            </w:r>
            <w:proofErr w:type="spellStart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ิ้ง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4296D2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0CA0F" w14:textId="41CA1B4C" w:rsidR="00C6186A" w:rsidRPr="005764E7" w:rsidRDefault="00EC63C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</w:t>
            </w:r>
            <w:r w:rsidR="00F1137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7E23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7D2A5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C6186A" w:rsidRPr="005764E7" w14:paraId="0A232A7D" w14:textId="77777777" w:rsidTr="00597869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5BBF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27B422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5F09" w14:textId="0F396236" w:rsidR="00C6186A" w:rsidRPr="005764E7" w:rsidRDefault="00EC63C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</w:t>
            </w:r>
            <w:r w:rsidR="00F1137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9837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3571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C6186A" w:rsidRPr="005764E7" w14:paraId="576FBF22" w14:textId="77777777" w:rsidTr="00597869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A93F" w14:textId="25047C69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9623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669354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ED542" w14:textId="4670CCBC" w:rsidR="00C6186A" w:rsidRPr="005764E7" w:rsidRDefault="00EC63CF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137,465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2A5B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DB5AF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115,019</w:t>
            </w:r>
          </w:p>
        </w:tc>
      </w:tr>
      <w:tr w:rsidR="00C6186A" w:rsidRPr="005764E7" w14:paraId="5DAE0AEF" w14:textId="77777777" w:rsidTr="00597869">
        <w:trPr>
          <w:trHeight w:hRule="exact" w:val="432"/>
        </w:trPr>
        <w:tc>
          <w:tcPr>
            <w:tcW w:w="5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5CE8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6D1D27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043829" w14:textId="76FFE8B3" w:rsidR="00C6186A" w:rsidRPr="005764E7" w:rsidRDefault="00C07E0A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158,60</w:t>
            </w:r>
            <w:r w:rsidR="00F1137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5250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1A399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136,163</w:t>
            </w:r>
          </w:p>
        </w:tc>
      </w:tr>
    </w:tbl>
    <w:p w14:paraId="78E6514E" w14:textId="77777777" w:rsidR="00AE202B" w:rsidRPr="005764E7" w:rsidRDefault="00AE202B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49"/>
      </w:tblGrid>
      <w:tr w:rsidR="00981B3E" w:rsidRPr="005764E7" w14:paraId="3765A6CC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36CA1F6A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84" w:type="dxa"/>
          </w:tcPr>
          <w:p w14:paraId="0323E593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132AF77F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65745D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392E1197" w14:textId="77777777" w:rsidR="00981B3E" w:rsidRPr="005764E7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81B3E" w:rsidRPr="005764E7" w14:paraId="5F8206EC" w14:textId="77777777" w:rsidTr="00167539">
        <w:trPr>
          <w:trHeight w:hRule="exact" w:val="432"/>
        </w:trPr>
        <w:tc>
          <w:tcPr>
            <w:tcW w:w="5494" w:type="dxa"/>
            <w:vAlign w:val="bottom"/>
          </w:tcPr>
          <w:p w14:paraId="51BCAAE3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4DF4AAF1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3E4ECFA5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80BC96" w14:textId="77777777" w:rsidR="00981B3E" w:rsidRPr="005764E7" w:rsidRDefault="00981B3E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15CFC9EB" w14:textId="77777777" w:rsidR="00981B3E" w:rsidRPr="005764E7" w:rsidRDefault="00981B3E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6186A" w:rsidRPr="005764E7" w14:paraId="2F17F403" w14:textId="77777777" w:rsidTr="00FF1D07">
        <w:trPr>
          <w:trHeight w:hRule="exact" w:val="432"/>
        </w:trPr>
        <w:tc>
          <w:tcPr>
            <w:tcW w:w="5494" w:type="dxa"/>
            <w:vAlign w:val="bottom"/>
          </w:tcPr>
          <w:p w14:paraId="1A5081AD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</w:t>
            </w:r>
            <w:proofErr w:type="spellStart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ซ์อโ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กร</w:t>
            </w:r>
            <w:proofErr w:type="spellStart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เทค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1D8B7994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0AC3F14B" w14:textId="4BF84E6B" w:rsidR="00C6186A" w:rsidRPr="005764E7" w:rsidRDefault="006E44B3" w:rsidP="00350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vAlign w:val="bottom"/>
          </w:tcPr>
          <w:p w14:paraId="1A0C8B83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6E50DC15" w14:textId="77777777" w:rsidR="00C6186A" w:rsidRPr="005764E7" w:rsidRDefault="00C6186A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C6186A" w:rsidRPr="005764E7" w14:paraId="41765B7B" w14:textId="77777777" w:rsidTr="00FF1D07">
        <w:trPr>
          <w:trHeight w:hRule="exact" w:val="432"/>
        </w:trPr>
        <w:tc>
          <w:tcPr>
            <w:tcW w:w="5494" w:type="dxa"/>
            <w:vAlign w:val="bottom"/>
          </w:tcPr>
          <w:p w14:paraId="44F8DD99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</w:t>
            </w:r>
            <w:proofErr w:type="spellStart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้ด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1A5A0D80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4B5F4" w14:textId="0FE542AE" w:rsidR="00C6186A" w:rsidRPr="005764E7" w:rsidRDefault="006E44B3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36" w:type="dxa"/>
            <w:vAlign w:val="bottom"/>
          </w:tcPr>
          <w:p w14:paraId="14850BF0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vAlign w:val="bottom"/>
          </w:tcPr>
          <w:p w14:paraId="4F27B5CD" w14:textId="77777777" w:rsidR="00C6186A" w:rsidRPr="005764E7" w:rsidRDefault="00C6186A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C6186A" w:rsidRPr="005764E7" w14:paraId="2B109C4D" w14:textId="77777777" w:rsidTr="00FF1D07">
        <w:trPr>
          <w:trHeight w:hRule="exact" w:val="432"/>
        </w:trPr>
        <w:tc>
          <w:tcPr>
            <w:tcW w:w="5494" w:type="dxa"/>
            <w:vAlign w:val="bottom"/>
          </w:tcPr>
          <w:p w14:paraId="74A047A3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3E91CC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1826A" w14:textId="693BBE96" w:rsidR="00C6186A" w:rsidRPr="005764E7" w:rsidRDefault="006E44B3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vAlign w:val="bottom"/>
          </w:tcPr>
          <w:p w14:paraId="11F4F5FA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D26A6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3008FD" w:rsidRPr="005764E7" w14:paraId="0AD97377" w14:textId="77777777" w:rsidTr="00FF1D07">
        <w:trPr>
          <w:trHeight w:hRule="exact" w:val="432"/>
        </w:trPr>
        <w:tc>
          <w:tcPr>
            <w:tcW w:w="5494" w:type="dxa"/>
            <w:vAlign w:val="bottom"/>
          </w:tcPr>
          <w:p w14:paraId="0B40D424" w14:textId="7675A745" w:rsidR="003008FD" w:rsidRPr="005764E7" w:rsidRDefault="003008FD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  <w:r w:rsidR="009C16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</w:tcPr>
          <w:p w14:paraId="5117149C" w14:textId="77777777" w:rsidR="003008FD" w:rsidRPr="005764E7" w:rsidRDefault="003008FD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7D7E92F7" w14:textId="340B753B" w:rsidR="003008FD" w:rsidRPr="005764E7" w:rsidRDefault="006E44B3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7BD8F5F4" w14:textId="77777777" w:rsidR="003008FD" w:rsidRPr="005764E7" w:rsidRDefault="003008FD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4D6084F4" w14:textId="2A043690" w:rsidR="003008FD" w:rsidRPr="005764E7" w:rsidRDefault="00791CB2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C6186A" w:rsidRPr="005764E7" w14:paraId="5B155905" w14:textId="77777777" w:rsidTr="00FF1D07">
        <w:trPr>
          <w:trHeight w:hRule="exact" w:val="432"/>
        </w:trPr>
        <w:tc>
          <w:tcPr>
            <w:tcW w:w="5494" w:type="dxa"/>
            <w:vAlign w:val="bottom"/>
          </w:tcPr>
          <w:p w14:paraId="37490253" w14:textId="1A9EE8B9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9C16A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84" w:type="dxa"/>
          </w:tcPr>
          <w:p w14:paraId="06EB0784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C12DF" w14:textId="369D3220" w:rsidR="00C6186A" w:rsidRPr="005764E7" w:rsidRDefault="006E44B3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236" w:type="dxa"/>
            <w:vAlign w:val="bottom"/>
          </w:tcPr>
          <w:p w14:paraId="75BCA629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F7917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</w:tr>
      <w:tr w:rsidR="00C6186A" w:rsidRPr="005764E7" w14:paraId="709FB73E" w14:textId="77777777" w:rsidTr="00FF1D07">
        <w:trPr>
          <w:trHeight w:hRule="exact" w:val="432"/>
        </w:trPr>
        <w:tc>
          <w:tcPr>
            <w:tcW w:w="5494" w:type="dxa"/>
            <w:vAlign w:val="bottom"/>
          </w:tcPr>
          <w:p w14:paraId="5D0503B5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46C305D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88320E" w14:textId="4798B95C" w:rsidR="00C6186A" w:rsidRPr="005764E7" w:rsidRDefault="006E44B3" w:rsidP="00EE7C4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5,574</w:t>
            </w:r>
          </w:p>
        </w:tc>
        <w:tc>
          <w:tcPr>
            <w:tcW w:w="236" w:type="dxa"/>
            <w:vAlign w:val="bottom"/>
          </w:tcPr>
          <w:p w14:paraId="34F52DDC" w14:textId="77777777" w:rsidR="00C6186A" w:rsidRPr="005764E7" w:rsidRDefault="00C6186A" w:rsidP="00EE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D248B" w14:textId="77777777" w:rsidR="00C6186A" w:rsidRPr="005764E7" w:rsidRDefault="00C6186A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</w:tr>
    </w:tbl>
    <w:p w14:paraId="3A45C20E" w14:textId="77777777" w:rsidR="00EF3BEB" w:rsidRPr="005764E7" w:rsidRDefault="00EF3BEB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49"/>
      </w:tblGrid>
      <w:tr w:rsidR="00464A30" w:rsidRPr="005764E7" w14:paraId="00C035A9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213268BB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25E89903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vAlign w:val="bottom"/>
          </w:tcPr>
          <w:p w14:paraId="6742E214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E7F8E1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5D437A85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64A30" w:rsidRPr="005764E7" w14:paraId="35F97DDD" w14:textId="77777777" w:rsidTr="00EF6947">
        <w:trPr>
          <w:trHeight w:hRule="exact" w:val="432"/>
        </w:trPr>
        <w:tc>
          <w:tcPr>
            <w:tcW w:w="5494" w:type="dxa"/>
            <w:vAlign w:val="bottom"/>
          </w:tcPr>
          <w:p w14:paraId="68D732BD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2C26C28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17BC0443" w14:textId="77777777" w:rsidR="00464A30" w:rsidRPr="00EF694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FC4DFE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vAlign w:val="bottom"/>
          </w:tcPr>
          <w:p w14:paraId="4448BFF9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DCD" w:rsidRPr="005764E7" w14:paraId="21C8F4DA" w14:textId="77777777" w:rsidTr="00EF6947">
        <w:trPr>
          <w:trHeight w:hRule="exact" w:val="432"/>
        </w:trPr>
        <w:tc>
          <w:tcPr>
            <w:tcW w:w="5494" w:type="dxa"/>
            <w:vAlign w:val="bottom"/>
          </w:tcPr>
          <w:p w14:paraId="3F5E48EC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5764E7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284" w:type="dxa"/>
          </w:tcPr>
          <w:p w14:paraId="1F206412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D451" w14:textId="0424D062" w:rsidR="00722DCD" w:rsidRPr="00EF6947" w:rsidRDefault="00EF6947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F694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53,686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CEFBC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5BDA4" w14:textId="77777777" w:rsidR="00722DCD" w:rsidRPr="005764E7" w:rsidRDefault="00C6186A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77,788</w:t>
            </w:r>
          </w:p>
        </w:tc>
      </w:tr>
      <w:tr w:rsidR="00722DCD" w:rsidRPr="005764E7" w14:paraId="5FF3E37F" w14:textId="77777777" w:rsidTr="00EF6947">
        <w:trPr>
          <w:trHeight w:hRule="exact" w:val="432"/>
        </w:trPr>
        <w:tc>
          <w:tcPr>
            <w:tcW w:w="5494" w:type="dxa"/>
            <w:vAlign w:val="bottom"/>
          </w:tcPr>
          <w:p w14:paraId="3566127B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7DFD6DF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2E8DA" w14:textId="135AEDC3" w:rsidR="00722DCD" w:rsidRPr="00EF6947" w:rsidRDefault="00EF6947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F6947">
              <w:rPr>
                <w:rFonts w:ascii="Angsana New" w:hAnsi="Angsana New"/>
                <w:sz w:val="28"/>
                <w:szCs w:val="28"/>
                <w:lang w:val="en-US"/>
              </w:rPr>
              <w:t>53,686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EBC3BF" w14:textId="77777777" w:rsidR="00722DCD" w:rsidRPr="005764E7" w:rsidRDefault="00722DCD" w:rsidP="00722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133FB" w14:textId="77777777" w:rsidR="00722DCD" w:rsidRPr="005764E7" w:rsidRDefault="00C6186A" w:rsidP="00722DC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77,788</w:t>
            </w:r>
          </w:p>
        </w:tc>
      </w:tr>
    </w:tbl>
    <w:p w14:paraId="2A6B6BA2" w14:textId="77777777" w:rsidR="00EF3BEB" w:rsidRPr="005764E7" w:rsidRDefault="00EF3BEB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94"/>
        <w:gridCol w:w="284"/>
        <w:gridCol w:w="1926"/>
        <w:gridCol w:w="236"/>
        <w:gridCol w:w="1949"/>
      </w:tblGrid>
      <w:tr w:rsidR="00464A30" w:rsidRPr="005764E7" w14:paraId="2689C991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760D0049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</w:tcPr>
          <w:p w14:paraId="6BD0F9F0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vAlign w:val="center"/>
          </w:tcPr>
          <w:p w14:paraId="4B114B1F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717BC37E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</w:tcPr>
          <w:p w14:paraId="3407B3CF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4A30" w:rsidRPr="005764E7" w14:paraId="429A4479" w14:textId="77777777" w:rsidTr="009172B6">
        <w:trPr>
          <w:trHeight w:hRule="exact" w:val="432"/>
        </w:trPr>
        <w:tc>
          <w:tcPr>
            <w:tcW w:w="5494" w:type="dxa"/>
            <w:vAlign w:val="bottom"/>
          </w:tcPr>
          <w:p w14:paraId="0F069074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09E05E47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7F8D7CBE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F772A4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3CF5F3E4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64A30" w:rsidRPr="005764E7" w14:paraId="766E4D44" w14:textId="77777777" w:rsidTr="00CE39B9">
        <w:trPr>
          <w:trHeight w:hRule="exact" w:val="432"/>
        </w:trPr>
        <w:tc>
          <w:tcPr>
            <w:tcW w:w="5494" w:type="dxa"/>
            <w:vAlign w:val="bottom"/>
          </w:tcPr>
          <w:p w14:paraId="3341BD36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</w:t>
            </w:r>
            <w:proofErr w:type="spellStart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ดัสท</w:t>
            </w:r>
            <w:proofErr w:type="spellEnd"/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284" w:type="dxa"/>
          </w:tcPr>
          <w:p w14:paraId="7C047FA1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13A79" w14:textId="0EA3789C" w:rsidR="00464A30" w:rsidRPr="005764E7" w:rsidRDefault="00536525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D1EE1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67F4C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464A30" w:rsidRPr="005764E7" w14:paraId="0B5373B0" w14:textId="77777777" w:rsidTr="00CE39B9">
        <w:trPr>
          <w:trHeight w:hRule="exact" w:val="432"/>
        </w:trPr>
        <w:tc>
          <w:tcPr>
            <w:tcW w:w="5494" w:type="dxa"/>
            <w:vAlign w:val="bottom"/>
          </w:tcPr>
          <w:p w14:paraId="00970E90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E164A4F" w14:textId="77777777" w:rsidR="00464A30" w:rsidRPr="005764E7" w:rsidRDefault="00464A30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D81AD" w14:textId="3056AC86" w:rsidR="00464A30" w:rsidRPr="005764E7" w:rsidRDefault="00536525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4D25F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73830" w14:textId="77777777" w:rsidR="00464A30" w:rsidRPr="005764E7" w:rsidRDefault="00464A30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</w:tbl>
    <w:p w14:paraId="1B89F04B" w14:textId="5DB1E014" w:rsidR="0048682A" w:rsidRPr="004C7298" w:rsidRDefault="000E38F9" w:rsidP="007E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4C7298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4C7298">
        <w:rPr>
          <w:rFonts w:ascii="Angsana New" w:hAnsi="Angsana New"/>
          <w:sz w:val="28"/>
          <w:szCs w:val="28"/>
          <w:cs/>
        </w:rPr>
        <w:t>สำหรับ</w:t>
      </w:r>
      <w:r w:rsidR="00544323" w:rsidRPr="004C7298">
        <w:rPr>
          <w:rFonts w:ascii="Angsana New" w:hAnsi="Angsana New" w:hint="cs"/>
          <w:sz w:val="28"/>
          <w:szCs w:val="28"/>
          <w:cs/>
        </w:rPr>
        <w:t>งวด</w:t>
      </w:r>
      <w:r w:rsidR="00144971" w:rsidRPr="004C7298">
        <w:rPr>
          <w:rFonts w:ascii="Angsana New" w:hAnsi="Angsana New" w:hint="cs"/>
          <w:sz w:val="28"/>
          <w:szCs w:val="28"/>
          <w:cs/>
        </w:rPr>
        <w:t>สามเดือน</w:t>
      </w:r>
      <w:r w:rsidR="00B1052E" w:rsidRPr="004C7298">
        <w:rPr>
          <w:rFonts w:ascii="Angsana New" w:hAnsi="Angsana New" w:hint="cs"/>
          <w:sz w:val="28"/>
          <w:szCs w:val="28"/>
          <w:cs/>
        </w:rPr>
        <w:t>และ</w:t>
      </w:r>
      <w:r w:rsidR="006C4976">
        <w:rPr>
          <w:rFonts w:ascii="Angsana New" w:hAnsi="Angsana New" w:hint="cs"/>
          <w:sz w:val="28"/>
          <w:szCs w:val="28"/>
          <w:cs/>
        </w:rPr>
        <w:t>เก้า</w:t>
      </w:r>
      <w:r w:rsidR="00B1052E" w:rsidRPr="004C7298">
        <w:rPr>
          <w:rFonts w:ascii="Angsana New" w:hAnsi="Angsana New" w:hint="cs"/>
          <w:sz w:val="28"/>
          <w:szCs w:val="28"/>
          <w:cs/>
        </w:rPr>
        <w:t>เดือน</w:t>
      </w:r>
      <w:r w:rsidR="00D51A19" w:rsidRPr="004C7298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4C7298">
        <w:rPr>
          <w:rFonts w:ascii="Angsana New" w:hAnsi="Angsana New"/>
          <w:sz w:val="28"/>
          <w:szCs w:val="28"/>
          <w:cs/>
        </w:rPr>
        <w:t xml:space="preserve"> </w:t>
      </w:r>
      <w:r w:rsidR="000C50AC" w:rsidRPr="004C7298">
        <w:rPr>
          <w:rFonts w:ascii="Angsana New" w:hAnsi="Angsana New"/>
          <w:sz w:val="28"/>
          <w:szCs w:val="28"/>
        </w:rPr>
        <w:t>3</w:t>
      </w:r>
      <w:r w:rsidR="00B1052E" w:rsidRPr="004C7298">
        <w:rPr>
          <w:rFonts w:ascii="Angsana New" w:hAnsi="Angsana New"/>
          <w:sz w:val="28"/>
          <w:szCs w:val="28"/>
        </w:rPr>
        <w:t>0</w:t>
      </w:r>
      <w:r w:rsidR="008302BC" w:rsidRPr="004C7298">
        <w:rPr>
          <w:rFonts w:ascii="Angsana New" w:hAnsi="Angsana New"/>
          <w:sz w:val="28"/>
          <w:szCs w:val="28"/>
        </w:rPr>
        <w:t xml:space="preserve"> </w:t>
      </w:r>
      <w:r w:rsidR="001F293C">
        <w:rPr>
          <w:rFonts w:ascii="Angsana New" w:hAnsi="Angsana New" w:hint="cs"/>
          <w:sz w:val="28"/>
          <w:szCs w:val="28"/>
          <w:cs/>
        </w:rPr>
        <w:t>กันยา</w:t>
      </w:r>
      <w:r w:rsidR="00B1052E" w:rsidRPr="004C7298">
        <w:rPr>
          <w:rFonts w:ascii="Angsana New" w:hAnsi="Angsana New" w:hint="cs"/>
          <w:sz w:val="28"/>
          <w:szCs w:val="28"/>
          <w:cs/>
        </w:rPr>
        <w:t>ยน</w:t>
      </w:r>
      <w:r w:rsidR="008302BC" w:rsidRPr="004C7298">
        <w:rPr>
          <w:rFonts w:ascii="Angsana New" w:hAnsi="Angsana New"/>
          <w:sz w:val="28"/>
          <w:szCs w:val="28"/>
          <w:cs/>
        </w:rPr>
        <w:t xml:space="preserve"> </w:t>
      </w:r>
      <w:r w:rsidR="00722DCD" w:rsidRPr="004C7298">
        <w:rPr>
          <w:rFonts w:ascii="Angsana New" w:hAnsi="Angsana New"/>
          <w:sz w:val="28"/>
          <w:szCs w:val="28"/>
        </w:rPr>
        <w:t>256</w:t>
      </w:r>
      <w:r w:rsidR="00C6186A" w:rsidRPr="004C7298">
        <w:rPr>
          <w:rFonts w:ascii="Angsana New" w:hAnsi="Angsana New"/>
          <w:sz w:val="28"/>
          <w:szCs w:val="28"/>
        </w:rPr>
        <w:t>3</w:t>
      </w:r>
      <w:r w:rsidR="00144971" w:rsidRPr="004C7298">
        <w:rPr>
          <w:rFonts w:ascii="Angsana New" w:hAnsi="Angsana New" w:hint="cs"/>
          <w:sz w:val="28"/>
          <w:szCs w:val="28"/>
          <w:cs/>
        </w:rPr>
        <w:t xml:space="preserve"> </w:t>
      </w:r>
      <w:r w:rsidR="00D51A19" w:rsidRPr="004C7298">
        <w:rPr>
          <w:rFonts w:ascii="Angsana New" w:hAnsi="Angsana New"/>
          <w:sz w:val="28"/>
          <w:szCs w:val="28"/>
          <w:cs/>
        </w:rPr>
        <w:t xml:space="preserve">และ </w:t>
      </w:r>
      <w:r w:rsidR="00613099" w:rsidRPr="004C7298">
        <w:rPr>
          <w:rFonts w:ascii="Angsana New" w:hAnsi="Angsana New"/>
          <w:sz w:val="28"/>
          <w:szCs w:val="28"/>
        </w:rPr>
        <w:t>256</w:t>
      </w:r>
      <w:r w:rsidR="00C6186A" w:rsidRPr="004C7298">
        <w:rPr>
          <w:rFonts w:ascii="Angsana New" w:hAnsi="Angsana New"/>
          <w:sz w:val="28"/>
          <w:szCs w:val="28"/>
        </w:rPr>
        <w:t>2</w:t>
      </w:r>
      <w:r w:rsidR="00E0083B" w:rsidRPr="004C7298">
        <w:rPr>
          <w:rFonts w:ascii="Angsana New" w:hAnsi="Angsana New"/>
          <w:sz w:val="28"/>
          <w:szCs w:val="28"/>
          <w:cs/>
        </w:rPr>
        <w:t xml:space="preserve"> </w:t>
      </w:r>
      <w:r w:rsidR="009C3690" w:rsidRPr="004C729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08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94"/>
        <w:gridCol w:w="1188"/>
        <w:gridCol w:w="236"/>
        <w:gridCol w:w="1134"/>
        <w:gridCol w:w="283"/>
        <w:gridCol w:w="1134"/>
        <w:gridCol w:w="283"/>
        <w:gridCol w:w="1134"/>
      </w:tblGrid>
      <w:tr w:rsidR="00BA3463" w:rsidRPr="004C7298" w14:paraId="2CE02554" w14:textId="2B599E26" w:rsidTr="008920C6">
        <w:trPr>
          <w:trHeight w:hRule="exact" w:val="432"/>
        </w:trPr>
        <w:tc>
          <w:tcPr>
            <w:tcW w:w="4694" w:type="dxa"/>
          </w:tcPr>
          <w:p w14:paraId="15D4406B" w14:textId="77777777" w:rsidR="00BA3463" w:rsidRPr="004C7298" w:rsidRDefault="00BA3463" w:rsidP="00793C3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2" w:type="dxa"/>
            <w:gridSpan w:val="7"/>
            <w:tcBorders>
              <w:bottom w:val="single" w:sz="4" w:space="0" w:color="auto"/>
            </w:tcBorders>
            <w:vAlign w:val="bottom"/>
          </w:tcPr>
          <w:p w14:paraId="3F585758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  <w:p w14:paraId="3B1BAB2D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82BFE1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07EF1C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6CCCE1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14DDA4" w14:textId="1DFCA710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768D0" w:rsidRPr="004C7298" w14:paraId="5C1D88AA" w14:textId="43879B25" w:rsidTr="00213A8E">
        <w:trPr>
          <w:trHeight w:hRule="exact" w:val="432"/>
        </w:trPr>
        <w:tc>
          <w:tcPr>
            <w:tcW w:w="4694" w:type="dxa"/>
          </w:tcPr>
          <w:p w14:paraId="65825447" w14:textId="77777777" w:rsidR="00BA3463" w:rsidRPr="004C7298" w:rsidRDefault="00BA3463" w:rsidP="00793C3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  <w:vAlign w:val="bottom"/>
          </w:tcPr>
          <w:p w14:paraId="06D2B2AF" w14:textId="7A349AEF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4B331F88" w14:textId="019C1504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457A79E" w14:textId="168AB3C5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1F293C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C729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D768D0" w:rsidRPr="004C7298" w14:paraId="3A348FFB" w14:textId="71C635AE" w:rsidTr="002E165E">
        <w:trPr>
          <w:trHeight w:hRule="exact" w:val="432"/>
        </w:trPr>
        <w:tc>
          <w:tcPr>
            <w:tcW w:w="4694" w:type="dxa"/>
          </w:tcPr>
          <w:p w14:paraId="2E04E3FB" w14:textId="77777777" w:rsidR="00BA3463" w:rsidRPr="004C7298" w:rsidRDefault="00BA3463" w:rsidP="00793C3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F2680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1C4B17A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958E7" w14:textId="77777777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4C15FDDA" w14:textId="1ADC7536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E6D46" w14:textId="267909ED" w:rsidR="00BA3463" w:rsidRPr="004C7298" w:rsidRDefault="002E165E" w:rsidP="002E165E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35DC94" w14:textId="7325327A" w:rsidR="00BA3463" w:rsidRPr="004C7298" w:rsidRDefault="00BA3463" w:rsidP="000F18C6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659E2" w14:textId="121CD919" w:rsidR="00BA3463" w:rsidRPr="004C7298" w:rsidRDefault="00BA3463" w:rsidP="002E165E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A3463" w:rsidRPr="004C7298" w14:paraId="2D0690E3" w14:textId="7AB30EBC" w:rsidTr="000E70D0">
        <w:trPr>
          <w:trHeight w:hRule="exact" w:val="432"/>
        </w:trPr>
        <w:tc>
          <w:tcPr>
            <w:tcW w:w="4694" w:type="dxa"/>
            <w:vAlign w:val="center"/>
          </w:tcPr>
          <w:p w14:paraId="0D84568B" w14:textId="77777777" w:rsidR="00BA3463" w:rsidRPr="004C7298" w:rsidRDefault="00BA3463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E08AE03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E0888FF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7C8BA9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2B49D4C7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F1BD8DF" w14:textId="27F2DE60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6DF606F3" w14:textId="3B0AF9BF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249481E" w14:textId="7D2ACC8C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68D0" w:rsidRPr="004C7298" w14:paraId="4C066178" w14:textId="106090A0" w:rsidTr="00CB36DE">
        <w:trPr>
          <w:trHeight w:hRule="exact" w:val="432"/>
        </w:trPr>
        <w:tc>
          <w:tcPr>
            <w:tcW w:w="4694" w:type="dxa"/>
            <w:vAlign w:val="bottom"/>
          </w:tcPr>
          <w:p w14:paraId="6FF11AAC" w14:textId="77777777" w:rsidR="00BA3463" w:rsidRPr="004C7298" w:rsidRDefault="00BA3463" w:rsidP="000E70D0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F831EC2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3FFDFF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0013DB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CDF309" w14:textId="77777777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2A3FA1" w14:textId="285C5FA5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F1BBEF8" w14:textId="08BD9C85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39908EA" w14:textId="55692E22" w:rsidR="00BA3463" w:rsidRPr="004C7298" w:rsidRDefault="00BA3463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20C6" w:rsidRPr="004C7298" w14:paraId="527FCF29" w14:textId="00F7DB18" w:rsidTr="00CB36DE">
        <w:trPr>
          <w:trHeight w:hRule="exact" w:val="432"/>
        </w:trPr>
        <w:tc>
          <w:tcPr>
            <w:tcW w:w="4694" w:type="dxa"/>
            <w:shd w:val="clear" w:color="auto" w:fill="auto"/>
            <w:vAlign w:val="bottom"/>
          </w:tcPr>
          <w:p w14:paraId="2BD6192E" w14:textId="77777777" w:rsidR="008920C6" w:rsidRPr="004C7298" w:rsidRDefault="008920C6" w:rsidP="000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4C7298">
              <w:rPr>
                <w:rFonts w:ascii="Angsana New" w:hAnsi="Angsana New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332F" w14:textId="4BDCCE63" w:rsidR="008920C6" w:rsidRPr="004C7298" w:rsidRDefault="00E03CC7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138203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FBBAE" w14:textId="67FD0654" w:rsidR="008920C6" w:rsidRPr="00213A8E" w:rsidRDefault="00E24C0F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548F79" w14:textId="77777777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F8B66" w14:textId="206ABC6C" w:rsidR="008920C6" w:rsidRPr="004C7298" w:rsidRDefault="00CB36DE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283" w:type="dxa"/>
            <w:vAlign w:val="bottom"/>
          </w:tcPr>
          <w:p w14:paraId="644773FC" w14:textId="796DF8D2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F9CD247" w14:textId="46C66BD1" w:rsidR="008920C6" w:rsidRPr="004C7298" w:rsidRDefault="0001329E" w:rsidP="000E70D0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</w:t>
            </w:r>
          </w:p>
        </w:tc>
      </w:tr>
      <w:tr w:rsidR="008920C6" w:rsidRPr="00846A96" w14:paraId="19E9FAF3" w14:textId="7E3BCE39" w:rsidTr="00CB36DE">
        <w:trPr>
          <w:trHeight w:hRule="exact" w:val="452"/>
        </w:trPr>
        <w:tc>
          <w:tcPr>
            <w:tcW w:w="4694" w:type="dxa"/>
            <w:vAlign w:val="bottom"/>
          </w:tcPr>
          <w:p w14:paraId="0C3B46A4" w14:textId="77777777" w:rsidR="008920C6" w:rsidRPr="004C7298" w:rsidRDefault="008920C6" w:rsidP="000E70D0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7CCFB" w14:textId="562C6711" w:rsidR="008920C6" w:rsidRPr="004C7298" w:rsidRDefault="00E03CC7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384F7CD8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54521" w14:textId="6A6CBA05" w:rsidR="008920C6" w:rsidRPr="004C7298" w:rsidRDefault="00E24C0F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6400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E5D2A6" w14:textId="77777777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7BCF3" w14:textId="39CB4BA2" w:rsidR="008920C6" w:rsidRPr="004C7298" w:rsidRDefault="00CB36DE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231</w:t>
            </w:r>
          </w:p>
        </w:tc>
        <w:tc>
          <w:tcPr>
            <w:tcW w:w="283" w:type="dxa"/>
            <w:vAlign w:val="bottom"/>
          </w:tcPr>
          <w:p w14:paraId="3602C3D9" w14:textId="6A5C5362" w:rsidR="008920C6" w:rsidRPr="004C7298" w:rsidRDefault="008920C6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763639B" w14:textId="21DD71D1" w:rsidR="008920C6" w:rsidRPr="004C7298" w:rsidRDefault="0001329E" w:rsidP="000E70D0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219</w:t>
            </w:r>
          </w:p>
        </w:tc>
      </w:tr>
    </w:tbl>
    <w:p w14:paraId="404D0EB3" w14:textId="77777777" w:rsidR="005E4961" w:rsidRPr="00846A96" w:rsidRDefault="005E4961">
      <w:pPr>
        <w:rPr>
          <w:sz w:val="28"/>
          <w:szCs w:val="28"/>
          <w:highlight w:val="green"/>
        </w:rPr>
      </w:pPr>
    </w:p>
    <w:tbl>
      <w:tblPr>
        <w:tblW w:w="1007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94"/>
        <w:gridCol w:w="1134"/>
        <w:gridCol w:w="283"/>
        <w:gridCol w:w="1134"/>
        <w:gridCol w:w="283"/>
        <w:gridCol w:w="1134"/>
        <w:gridCol w:w="283"/>
        <w:gridCol w:w="1134"/>
      </w:tblGrid>
      <w:tr w:rsidR="00D768D0" w:rsidRPr="004C7298" w14:paraId="61E241E2" w14:textId="0E39FEA6" w:rsidTr="00D768D0">
        <w:trPr>
          <w:trHeight w:val="431"/>
        </w:trPr>
        <w:tc>
          <w:tcPr>
            <w:tcW w:w="4694" w:type="dxa"/>
            <w:vAlign w:val="bottom"/>
          </w:tcPr>
          <w:p w14:paraId="6739BB5F" w14:textId="2F4F46BE" w:rsidR="00D768D0" w:rsidRPr="004C7298" w:rsidRDefault="00D768D0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  <w:r w:rsidR="00BE21AA" w:rsidRPr="004C7298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CD61D41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6958BAB4" w14:textId="77777777" w:rsidR="00D768D0" w:rsidRPr="004C7298" w:rsidRDefault="00D768D0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6" w:firstLine="14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D2D161D" w14:textId="74E75299" w:rsidR="00D768D0" w:rsidRPr="004C7298" w:rsidRDefault="00D768D0" w:rsidP="000C50A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6" w:firstLine="14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35B625A9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27CF970B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17283BD0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61EAD416" w14:textId="77777777" w:rsidR="00D768D0" w:rsidRPr="004C7298" w:rsidRDefault="00D768D0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4C7298" w14:paraId="43EBD3B6" w14:textId="08D72929" w:rsidTr="005B59EE">
        <w:trPr>
          <w:trHeight w:val="431"/>
        </w:trPr>
        <w:tc>
          <w:tcPr>
            <w:tcW w:w="4694" w:type="dxa"/>
            <w:vAlign w:val="bottom"/>
          </w:tcPr>
          <w:p w14:paraId="4006607B" w14:textId="5D660EB6" w:rsidR="008920C6" w:rsidRPr="004C7298" w:rsidRDefault="008920C6" w:rsidP="008920C6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  <w:r w:rsidRPr="004C729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B01F4E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3316B7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ADDE42" w14:textId="34618872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346B88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0E2D48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6710DF4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152C337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4C7298" w14:paraId="463F580B" w14:textId="1F17ED19" w:rsidTr="005B59EE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4925BB91" w14:textId="04918348" w:rsidR="008920C6" w:rsidRPr="004C7298" w:rsidRDefault="008920C6" w:rsidP="000E70D0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4C7298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4C729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  <w:r w:rsidRPr="004C729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98A55" w14:textId="50FE157B" w:rsidR="008920C6" w:rsidRPr="004C7298" w:rsidRDefault="005B59E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51,256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DF8223" w14:textId="56F8C731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CC4DB" w14:textId="0AD1A843" w:rsidR="008920C6" w:rsidRPr="004C7298" w:rsidRDefault="0001329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</w:t>
            </w:r>
            <w:r w:rsidR="008920C6" w:rsidRPr="004C72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F8E791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86FA1" w14:textId="713096BB" w:rsidR="008920C6" w:rsidRPr="004C7298" w:rsidRDefault="005B59E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139,401</w:t>
            </w:r>
          </w:p>
        </w:tc>
        <w:tc>
          <w:tcPr>
            <w:tcW w:w="283" w:type="dxa"/>
            <w:vAlign w:val="bottom"/>
          </w:tcPr>
          <w:p w14:paraId="6F8EB947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3EFA2EF" w14:textId="22CCC788" w:rsidR="008920C6" w:rsidRPr="004C7298" w:rsidRDefault="0001329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217</w:t>
            </w:r>
            <w:r w:rsidR="0023710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695</w:t>
            </w:r>
          </w:p>
        </w:tc>
      </w:tr>
      <w:tr w:rsidR="008920C6" w:rsidRPr="004C7298" w14:paraId="64DDB159" w14:textId="4B4A9645" w:rsidTr="005B59EE">
        <w:trPr>
          <w:trHeight w:val="431"/>
        </w:trPr>
        <w:tc>
          <w:tcPr>
            <w:tcW w:w="4694" w:type="dxa"/>
            <w:shd w:val="clear" w:color="auto" w:fill="auto"/>
            <w:vAlign w:val="center"/>
          </w:tcPr>
          <w:p w14:paraId="07216ED9" w14:textId="0F59ACB6" w:rsidR="008920C6" w:rsidRPr="004C7298" w:rsidRDefault="008920C6" w:rsidP="000E70D0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4C729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62DEF" w14:textId="3E8AE2EE" w:rsidR="008920C6" w:rsidRPr="004C7298" w:rsidRDefault="005B59E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51,256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6F128" w14:textId="20FE8DBA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CFF05" w14:textId="38191DB0" w:rsidR="008920C6" w:rsidRPr="004C7298" w:rsidRDefault="0001329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="008920C6" w:rsidRPr="004C72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102A72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94A21" w14:textId="348AE973" w:rsidR="008920C6" w:rsidRPr="004C7298" w:rsidRDefault="005B59E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139,401</w:t>
            </w:r>
          </w:p>
        </w:tc>
        <w:tc>
          <w:tcPr>
            <w:tcW w:w="283" w:type="dxa"/>
            <w:vAlign w:val="bottom"/>
          </w:tcPr>
          <w:p w14:paraId="6E526667" w14:textId="77777777" w:rsidR="008920C6" w:rsidRPr="004C7298" w:rsidRDefault="008920C6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773C131" w14:textId="09B29A3C" w:rsidR="008920C6" w:rsidRPr="004C7298" w:rsidRDefault="0001329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217</w:t>
            </w:r>
            <w:r w:rsidR="00BD7632" w:rsidRPr="004C72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695</w:t>
            </w:r>
          </w:p>
        </w:tc>
      </w:tr>
    </w:tbl>
    <w:p w14:paraId="72897973" w14:textId="77777777" w:rsidR="00B82A94" w:rsidRDefault="00B82A94"/>
    <w:tbl>
      <w:tblPr>
        <w:tblW w:w="1007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94"/>
        <w:gridCol w:w="1134"/>
        <w:gridCol w:w="283"/>
        <w:gridCol w:w="1134"/>
        <w:gridCol w:w="283"/>
        <w:gridCol w:w="1134"/>
        <w:gridCol w:w="283"/>
        <w:gridCol w:w="1134"/>
      </w:tblGrid>
      <w:tr w:rsidR="00B82A94" w:rsidRPr="004C7298" w14:paraId="28E84AC7" w14:textId="77777777" w:rsidTr="00213A8E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2EB90314" w14:textId="57B25AAC" w:rsidR="00B82A94" w:rsidRPr="00B82A94" w:rsidRDefault="00B82A94" w:rsidP="008920C6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2A9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7EE03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D32911A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F56C23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D423E74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162A369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023C0A0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76A1668E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2A94" w:rsidRPr="004C7298" w14:paraId="6B5749F3" w14:textId="77777777" w:rsidTr="00213A8E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329F31C6" w14:textId="64F9742A" w:rsidR="00B82A94" w:rsidRPr="00B82A94" w:rsidRDefault="00B82A94" w:rsidP="008920C6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455744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31997B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D9CBFD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A738D9D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E0C9EAC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52FEFC5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7B0E36BF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2A94" w:rsidRPr="004C7298" w14:paraId="77B94111" w14:textId="77777777" w:rsidTr="00213A8E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149CBFEC" w14:textId="0C2C3896" w:rsidR="00B82A94" w:rsidRPr="00417727" w:rsidRDefault="00B82A94" w:rsidP="008920C6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17727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8DB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D84546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E64E7F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45E1D3A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99411AA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0766732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961CB19" w14:textId="77777777" w:rsidR="00B82A94" w:rsidRPr="004C7298" w:rsidRDefault="00B82A94" w:rsidP="008920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2A94" w:rsidRPr="004C7298" w14:paraId="7455DF21" w14:textId="77777777" w:rsidTr="003F24A5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7E8C18B0" w14:textId="04CBBB65" w:rsidR="00B82A94" w:rsidRPr="00B82A94" w:rsidRDefault="00B82A94" w:rsidP="00B82A94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9C245A" w14:textId="55DF72C5" w:rsidR="00B82A94" w:rsidRPr="000A1C04" w:rsidRDefault="00C71E48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2B79D3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ED4110" w14:textId="47D995B8" w:rsidR="00B82A94" w:rsidRPr="00E24C0F" w:rsidRDefault="00E24C0F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24C0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2E5B923" w14:textId="77777777" w:rsidR="00B82A94" w:rsidRPr="00E24C0F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FC41A4" w14:textId="04E02BF2" w:rsidR="00B82A94" w:rsidRPr="00566F07" w:rsidRDefault="003F24A5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  <w:vAlign w:val="bottom"/>
          </w:tcPr>
          <w:p w14:paraId="356F06D2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6582BF" w14:textId="78EC54FD" w:rsidR="00B82A94" w:rsidRPr="004C7298" w:rsidRDefault="0001329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B82A9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</w:tr>
      <w:tr w:rsidR="00B82A94" w:rsidRPr="004C7298" w14:paraId="6A8227E6" w14:textId="77777777" w:rsidTr="003F24A5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6E8FE172" w14:textId="31D1DDBB" w:rsidR="00B82A94" w:rsidRPr="00B82A94" w:rsidRDefault="00B82A94" w:rsidP="00B82A94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C8D16B" w14:textId="7842DF35" w:rsidR="00B82A94" w:rsidRPr="000A1C04" w:rsidRDefault="00C71E48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16CB37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7ED28D" w14:textId="36918B05" w:rsidR="00B82A94" w:rsidRPr="004C7298" w:rsidRDefault="00E24C0F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18602F56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04ADFD" w14:textId="27028981" w:rsidR="00B82A94" w:rsidRPr="00566F07" w:rsidRDefault="003F24A5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vAlign w:val="bottom"/>
          </w:tcPr>
          <w:p w14:paraId="7793A224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C03A1C" w14:textId="71E7E370" w:rsidR="00B82A94" w:rsidRPr="0001329E" w:rsidRDefault="0001329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1329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B82A94" w:rsidRPr="004C7298" w14:paraId="42D5CF44" w14:textId="77777777" w:rsidTr="003F24A5">
        <w:trPr>
          <w:trHeight w:val="431"/>
        </w:trPr>
        <w:tc>
          <w:tcPr>
            <w:tcW w:w="4694" w:type="dxa"/>
            <w:shd w:val="clear" w:color="auto" w:fill="auto"/>
            <w:vAlign w:val="bottom"/>
          </w:tcPr>
          <w:p w14:paraId="69CCBC3F" w14:textId="0390C4BF" w:rsidR="00B82A94" w:rsidRPr="00B82A94" w:rsidRDefault="00B82A94" w:rsidP="00B82A94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E9BE5" w14:textId="3879E6D2" w:rsidR="00B82A94" w:rsidRPr="000A1C04" w:rsidRDefault="00C71E48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8F8652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0C172" w14:textId="7625F5FD" w:rsidR="00B82A94" w:rsidRPr="004C7298" w:rsidRDefault="00E24C0F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AA9FB18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2A8E7" w14:textId="2761E23F" w:rsidR="00B82A94" w:rsidRPr="00566F07" w:rsidRDefault="003F24A5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83" w:type="dxa"/>
            <w:vAlign w:val="bottom"/>
          </w:tcPr>
          <w:p w14:paraId="34E66FF3" w14:textId="77777777" w:rsidR="00B82A94" w:rsidRPr="004C7298" w:rsidRDefault="00B82A94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18271" w14:textId="25C88397" w:rsidR="00B82A94" w:rsidRPr="0001329E" w:rsidRDefault="0001329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1329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</w:tr>
      <w:tr w:rsidR="00213A8E" w:rsidRPr="004C7298" w14:paraId="5D6EAB84" w14:textId="77777777" w:rsidTr="003F24A5">
        <w:trPr>
          <w:trHeight w:val="249"/>
        </w:trPr>
        <w:tc>
          <w:tcPr>
            <w:tcW w:w="4694" w:type="dxa"/>
            <w:shd w:val="clear" w:color="auto" w:fill="auto"/>
            <w:vAlign w:val="bottom"/>
          </w:tcPr>
          <w:p w14:paraId="364E6B51" w14:textId="0A70CFCD" w:rsidR="00213A8E" w:rsidRPr="00B82A94" w:rsidRDefault="00213A8E" w:rsidP="000E70D0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7C868" w14:textId="3798D5CA" w:rsidR="00213A8E" w:rsidRPr="004C7298" w:rsidRDefault="00C71E48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5030A6" w14:textId="77777777" w:rsidR="00213A8E" w:rsidRPr="004C7298" w:rsidRDefault="00213A8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71551" w14:textId="20F1BE2A" w:rsidR="00213A8E" w:rsidRPr="004C7298" w:rsidRDefault="00E24C0F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2BA98312" w14:textId="77777777" w:rsidR="00213A8E" w:rsidRPr="004C7298" w:rsidRDefault="00213A8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160E53" w14:textId="71315031" w:rsidR="00213A8E" w:rsidRPr="004C7298" w:rsidRDefault="003F24A5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2,118</w:t>
            </w:r>
          </w:p>
        </w:tc>
        <w:tc>
          <w:tcPr>
            <w:tcW w:w="283" w:type="dxa"/>
            <w:vAlign w:val="bottom"/>
          </w:tcPr>
          <w:p w14:paraId="66305640" w14:textId="77777777" w:rsidR="00213A8E" w:rsidRPr="004C7298" w:rsidRDefault="00213A8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9B5C1" w14:textId="3562B0F1" w:rsidR="00213A8E" w:rsidRPr="004C7298" w:rsidRDefault="0001329E" w:rsidP="000E70D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13A8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</w:tr>
    </w:tbl>
    <w:p w14:paraId="4D4066B6" w14:textId="70E8A473" w:rsidR="00B82A94" w:rsidRDefault="00B82A94"/>
    <w:p w14:paraId="27F9B1CA" w14:textId="31264D0E" w:rsidR="00B82A94" w:rsidRDefault="00B82A94"/>
    <w:p w14:paraId="2566CE2E" w14:textId="7400881C" w:rsidR="00B82A94" w:rsidRDefault="00B82A94"/>
    <w:p w14:paraId="53728C5D" w14:textId="6C7F9EBA" w:rsidR="00B82A94" w:rsidRDefault="00B82A94"/>
    <w:p w14:paraId="76F948B1" w14:textId="5466A9B5" w:rsidR="00B82A94" w:rsidRDefault="00B82A94"/>
    <w:p w14:paraId="018964E4" w14:textId="5029FFFA" w:rsidR="00B82A94" w:rsidRDefault="00B82A94"/>
    <w:p w14:paraId="764DE7D1" w14:textId="77777777" w:rsidR="00213A8E" w:rsidRDefault="00213A8E"/>
    <w:p w14:paraId="3008C909" w14:textId="5C15311A" w:rsidR="00B82A94" w:rsidRDefault="00B82A94"/>
    <w:p w14:paraId="340997F0" w14:textId="6F169A1E" w:rsidR="00B82A94" w:rsidRDefault="00B82A94"/>
    <w:p w14:paraId="5123591F" w14:textId="541EED93" w:rsidR="00B82A94" w:rsidRDefault="00B82A94"/>
    <w:p w14:paraId="418D0F26" w14:textId="5B8AEA1D" w:rsidR="00B82A94" w:rsidRDefault="00B82A94"/>
    <w:p w14:paraId="7B44350C" w14:textId="02B3F763" w:rsidR="00B82A94" w:rsidRDefault="00B82A94"/>
    <w:p w14:paraId="4D264557" w14:textId="503EF32C" w:rsidR="00B82A94" w:rsidRDefault="00B82A94"/>
    <w:p w14:paraId="1A03C44A" w14:textId="77777777" w:rsidR="00B82A94" w:rsidRDefault="00B82A94"/>
    <w:tbl>
      <w:tblPr>
        <w:tblW w:w="1007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93"/>
        <w:gridCol w:w="1134"/>
        <w:gridCol w:w="283"/>
        <w:gridCol w:w="1134"/>
        <w:gridCol w:w="283"/>
        <w:gridCol w:w="1134"/>
        <w:gridCol w:w="283"/>
        <w:gridCol w:w="1135"/>
      </w:tblGrid>
      <w:tr w:rsidR="00B82A94" w:rsidRPr="004C7298" w14:paraId="24FC3B8F" w14:textId="77777777" w:rsidTr="00202FE5">
        <w:trPr>
          <w:trHeight w:hRule="exact" w:val="432"/>
        </w:trPr>
        <w:tc>
          <w:tcPr>
            <w:tcW w:w="4693" w:type="dxa"/>
          </w:tcPr>
          <w:p w14:paraId="4964DE18" w14:textId="77777777" w:rsidR="00B82A94" w:rsidRPr="004C7298" w:rsidRDefault="00B82A94" w:rsidP="006F7BF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3DA926CB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  <w:p w14:paraId="1D421F0D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ADFF61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2AF4EC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02BC8E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085D9D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82A94" w:rsidRPr="004C7298" w14:paraId="4C5B5131" w14:textId="77777777" w:rsidTr="00213A8E">
        <w:trPr>
          <w:trHeight w:hRule="exact" w:val="432"/>
        </w:trPr>
        <w:tc>
          <w:tcPr>
            <w:tcW w:w="4693" w:type="dxa"/>
          </w:tcPr>
          <w:p w14:paraId="7B85A986" w14:textId="77777777" w:rsidR="00B82A94" w:rsidRPr="004C7298" w:rsidRDefault="00B82A94" w:rsidP="006F7BF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51C56BF2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1DCAFCE8" w14:textId="77777777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F550988" w14:textId="71556A46" w:rsidR="00B82A94" w:rsidRPr="004C7298" w:rsidRDefault="00B82A94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7298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E24C0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C729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CA68B6" w:rsidRPr="004C7298" w14:paraId="0CB4C0F5" w14:textId="77777777" w:rsidTr="00627F2B">
        <w:trPr>
          <w:trHeight w:hRule="exact" w:val="432"/>
        </w:trPr>
        <w:tc>
          <w:tcPr>
            <w:tcW w:w="4693" w:type="dxa"/>
          </w:tcPr>
          <w:p w14:paraId="664693C6" w14:textId="77777777" w:rsidR="00CA68B6" w:rsidRPr="004C7298" w:rsidRDefault="00CA68B6" w:rsidP="006F7BFC">
            <w:pPr>
              <w:pStyle w:val="3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FFE01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0E0357E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10768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4F35D215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95D66" w14:textId="7148D734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6E10EFDD" w14:textId="77777777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EDB03" w14:textId="29F3D529" w:rsidR="00CA68B6" w:rsidRPr="004C7298" w:rsidRDefault="00CA68B6" w:rsidP="006F7BFC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729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82A94" w:rsidRPr="004C7298" w14:paraId="77C4A023" w14:textId="77777777" w:rsidTr="00213A8E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23EB5B08" w14:textId="07C34BC9" w:rsidR="00B82A94" w:rsidRPr="00B82A94" w:rsidRDefault="00B82A94" w:rsidP="00202FE5">
            <w:pPr>
              <w:tabs>
                <w:tab w:val="left" w:pos="162"/>
              </w:tabs>
              <w:ind w:right="-36" w:firstLine="57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2A9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100160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116D94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A5BF54" w14:textId="77777777" w:rsidR="00B82A94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8A9B6F5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1DCACC0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9DBE9C3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64A3B787" w14:textId="77777777" w:rsidR="00B82A94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2A94" w:rsidRPr="004C7298" w14:paraId="4D4E2D2D" w14:textId="77777777" w:rsidTr="00FD7A9D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04D01752" w14:textId="22625ED7" w:rsidR="00B82A94" w:rsidRPr="002524D0" w:rsidRDefault="00202FE5" w:rsidP="00B82A94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B4A54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FF526E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0A1E9A" w14:textId="77777777" w:rsidR="00B82A94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444CF36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CE3F95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969FF70" w14:textId="77777777" w:rsidR="00B82A94" w:rsidRPr="004C7298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2792A08" w14:textId="77777777" w:rsidR="00B82A94" w:rsidRDefault="00B82A94" w:rsidP="00B82A9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2FE5" w:rsidRPr="004C7298" w14:paraId="0214BECE" w14:textId="77777777" w:rsidTr="00A005B9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10D4CD98" w14:textId="461EE71B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658E2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>ัท นิวพลัสนิตติ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DFF9C3" w14:textId="2E9CD24B" w:rsidR="00202FE5" w:rsidRPr="000343C5" w:rsidRDefault="00B05954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7D9ADD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AACEC6" w14:textId="251FE7D7" w:rsidR="00202FE5" w:rsidRDefault="003322F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15CB6E81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5B115F" w14:textId="360807EB" w:rsidR="00202FE5" w:rsidRPr="000343C5" w:rsidRDefault="00FD7A9D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</w:t>
            </w:r>
          </w:p>
        </w:tc>
        <w:tc>
          <w:tcPr>
            <w:tcW w:w="283" w:type="dxa"/>
            <w:vAlign w:val="bottom"/>
          </w:tcPr>
          <w:p w14:paraId="18B6406E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2D28A6A" w14:textId="54BA5DE0" w:rsidR="00202FE5" w:rsidRPr="00AE6258" w:rsidRDefault="00AE625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E62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592</w:t>
            </w:r>
          </w:p>
        </w:tc>
      </w:tr>
      <w:tr w:rsidR="00202FE5" w:rsidRPr="004C7298" w14:paraId="27FDCC9C" w14:textId="77777777" w:rsidTr="00A005B9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0E66EEFD" w14:textId="3E842EBA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EB1FFA" w14:textId="77777777" w:rsidR="00202FE5" w:rsidRPr="000343C5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3678E9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C95A3D" w14:textId="77777777" w:rsidR="00202FE5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B979699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794D83" w14:textId="77777777" w:rsidR="00202FE5" w:rsidRPr="000343C5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59F83F1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39576DD" w14:textId="77777777" w:rsidR="00202FE5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2FE5" w:rsidRPr="004C7298" w14:paraId="4CDB9ED4" w14:textId="77777777" w:rsidTr="00A005B9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372C2BB2" w14:textId="70017E18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51EE9" w14:textId="513C4463" w:rsidR="00202FE5" w:rsidRPr="000343C5" w:rsidRDefault="00B05954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CFA2EA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A9D5C8" w14:textId="324CBF89" w:rsidR="00202FE5" w:rsidRDefault="003322F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57B2D47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4CB8B" w14:textId="6D248E92" w:rsidR="00202FE5" w:rsidRPr="000343C5" w:rsidRDefault="00FD7A9D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83" w:type="dxa"/>
            <w:vAlign w:val="bottom"/>
          </w:tcPr>
          <w:p w14:paraId="6E8169A9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5BF7440" w14:textId="7BA719A9" w:rsidR="00202FE5" w:rsidRDefault="00AE625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202F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</w:tr>
      <w:tr w:rsidR="00202FE5" w:rsidRPr="004C7298" w14:paraId="39EB5EE4" w14:textId="77777777" w:rsidTr="00A005B9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6334A122" w14:textId="044F4779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2524D0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168E22" w14:textId="10186C33" w:rsidR="00202FE5" w:rsidRPr="000343C5" w:rsidRDefault="00B05954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57A70F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B0DC44" w14:textId="0FBC2B34" w:rsidR="00202FE5" w:rsidRDefault="003322F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9FEF33E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C689DB" w14:textId="2E7E6CD4" w:rsidR="00202FE5" w:rsidRPr="000343C5" w:rsidRDefault="00FD7A9D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  <w:tc>
          <w:tcPr>
            <w:tcW w:w="283" w:type="dxa"/>
            <w:vAlign w:val="bottom"/>
          </w:tcPr>
          <w:p w14:paraId="7FA38BD1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037DB78" w14:textId="60790C8C" w:rsidR="00202FE5" w:rsidRPr="00AE6258" w:rsidRDefault="00AE625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E62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211</w:t>
            </w:r>
          </w:p>
        </w:tc>
      </w:tr>
      <w:tr w:rsidR="00202FE5" w:rsidRPr="004C7298" w14:paraId="0F75F850" w14:textId="77777777" w:rsidTr="00A005B9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37A9AFE2" w14:textId="70759E08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CD4074" w14:textId="13FB9907" w:rsidR="00202FE5" w:rsidRPr="000343C5" w:rsidRDefault="00B05954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2E6353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A56868" w14:textId="5B35A8DB" w:rsidR="00202FE5" w:rsidRDefault="003322F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EA31E00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C28CAA" w14:textId="4321C92C" w:rsidR="00202FE5" w:rsidRPr="000343C5" w:rsidRDefault="00FD7A9D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  <w:tc>
          <w:tcPr>
            <w:tcW w:w="283" w:type="dxa"/>
            <w:vAlign w:val="bottom"/>
          </w:tcPr>
          <w:p w14:paraId="1C9B251C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6EB645D" w14:textId="5B2123A1" w:rsidR="00202FE5" w:rsidRPr="00AE6258" w:rsidRDefault="00AE625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E625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</w:tr>
      <w:tr w:rsidR="00202FE5" w:rsidRPr="004C7298" w14:paraId="266C6FD4" w14:textId="77777777" w:rsidTr="00A005B9">
        <w:trPr>
          <w:trHeight w:val="431"/>
        </w:trPr>
        <w:tc>
          <w:tcPr>
            <w:tcW w:w="4693" w:type="dxa"/>
            <w:shd w:val="clear" w:color="auto" w:fill="auto"/>
            <w:vAlign w:val="bottom"/>
          </w:tcPr>
          <w:p w14:paraId="5F622AB7" w14:textId="0EA53AAE" w:rsidR="00202FE5" w:rsidRPr="002524D0" w:rsidRDefault="00202FE5" w:rsidP="00202FE5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D9761" w14:textId="362A535F" w:rsidR="00202FE5" w:rsidRPr="004C7298" w:rsidRDefault="00B05954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754978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04348" w14:textId="58D00D17" w:rsidR="00202FE5" w:rsidRDefault="003322F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771EDF5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2B0D0" w14:textId="022F73C1" w:rsidR="00202FE5" w:rsidRPr="004C7298" w:rsidRDefault="00FD7A9D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2,414</w:t>
            </w:r>
          </w:p>
        </w:tc>
        <w:tc>
          <w:tcPr>
            <w:tcW w:w="283" w:type="dxa"/>
            <w:vAlign w:val="bottom"/>
          </w:tcPr>
          <w:p w14:paraId="7005E91C" w14:textId="77777777" w:rsidR="00202FE5" w:rsidRPr="004C7298" w:rsidRDefault="00202FE5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CCD74D" w14:textId="487300FD" w:rsidR="00202FE5" w:rsidRDefault="00AE6258" w:rsidP="00A00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02FE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</w:tr>
    </w:tbl>
    <w:p w14:paraId="27E9899C" w14:textId="77777777" w:rsidR="009E2131" w:rsidRPr="004C7298" w:rsidRDefault="009E2131">
      <w:pPr>
        <w:rPr>
          <w:sz w:val="28"/>
          <w:szCs w:val="28"/>
        </w:rPr>
      </w:pPr>
    </w:p>
    <w:tbl>
      <w:tblPr>
        <w:tblW w:w="10079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4"/>
        <w:gridCol w:w="1134"/>
        <w:gridCol w:w="283"/>
        <w:gridCol w:w="1134"/>
        <w:gridCol w:w="283"/>
        <w:gridCol w:w="1134"/>
        <w:gridCol w:w="283"/>
        <w:gridCol w:w="1134"/>
      </w:tblGrid>
      <w:tr w:rsidR="008920C6" w:rsidRPr="00202FE5" w14:paraId="2EA49B2F" w14:textId="3BC745D9" w:rsidTr="008920C6">
        <w:trPr>
          <w:trHeight w:val="431"/>
        </w:trPr>
        <w:tc>
          <w:tcPr>
            <w:tcW w:w="4694" w:type="dxa"/>
            <w:vAlign w:val="bottom"/>
          </w:tcPr>
          <w:p w14:paraId="4550FD30" w14:textId="77777777" w:rsidR="008920C6" w:rsidRPr="00202FE5" w:rsidRDefault="008920C6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2FE5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(ค่านายหน้า, ค่าเช่า และอื่น ๆ)</w:t>
            </w:r>
          </w:p>
        </w:tc>
        <w:tc>
          <w:tcPr>
            <w:tcW w:w="1134" w:type="dxa"/>
          </w:tcPr>
          <w:p w14:paraId="4F0DFA45" w14:textId="77777777" w:rsidR="008920C6" w:rsidRPr="00202FE5" w:rsidRDefault="008920C6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BD69D3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470F1E" w14:textId="48695A63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F1BDADF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AA88934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745F070D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66CF6E8C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202FE5" w14:paraId="626E94C2" w14:textId="3ED0CD19" w:rsidTr="00480299">
        <w:trPr>
          <w:trHeight w:val="431"/>
        </w:trPr>
        <w:tc>
          <w:tcPr>
            <w:tcW w:w="4694" w:type="dxa"/>
            <w:vAlign w:val="bottom"/>
          </w:tcPr>
          <w:p w14:paraId="7BE22752" w14:textId="77777777" w:rsidR="008920C6" w:rsidRPr="00202FE5" w:rsidRDefault="008920C6" w:rsidP="009E213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2E0B7F68" w14:textId="77777777" w:rsidR="008920C6" w:rsidRPr="00202FE5" w:rsidRDefault="008920C6" w:rsidP="009E2131">
            <w:pPr>
              <w:spacing w:line="216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5A611B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23941F" w14:textId="07975311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F62CDA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235487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</w:tcPr>
          <w:p w14:paraId="68855114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6B59028F" w14:textId="77777777" w:rsidR="008920C6" w:rsidRPr="00202FE5" w:rsidRDefault="008920C6" w:rsidP="009E21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202FE5" w14:paraId="38CC4DD2" w14:textId="50C416EB" w:rsidTr="00F51DB7">
        <w:trPr>
          <w:trHeight w:val="431"/>
        </w:trPr>
        <w:tc>
          <w:tcPr>
            <w:tcW w:w="4694" w:type="dxa"/>
            <w:vAlign w:val="bottom"/>
          </w:tcPr>
          <w:p w14:paraId="474DCEE3" w14:textId="77777777" w:rsidR="008920C6" w:rsidRPr="00202FE5" w:rsidRDefault="008920C6" w:rsidP="008920C6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</w:t>
            </w:r>
            <w:proofErr w:type="spellStart"/>
            <w:r w:rsidRPr="00202FE5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202FE5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 และบริษัทย่อย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77BED8" w14:textId="286C969C" w:rsidR="008920C6" w:rsidRPr="0033719D" w:rsidRDefault="00CC538D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D43DA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06B056" w14:textId="32B680CB" w:rsidR="008920C6" w:rsidRPr="00202FE5" w:rsidRDefault="008920C6" w:rsidP="00F51DB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A78CDE" w14:textId="2B2DAD49" w:rsidR="008920C6" w:rsidRPr="00202FE5" w:rsidRDefault="005C4DB0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D3C7E9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A91660" w14:textId="6C697895" w:rsidR="008920C6" w:rsidRPr="00202FE5" w:rsidRDefault="00CC538D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199</w:t>
            </w:r>
          </w:p>
        </w:tc>
        <w:tc>
          <w:tcPr>
            <w:tcW w:w="283" w:type="dxa"/>
            <w:vAlign w:val="bottom"/>
          </w:tcPr>
          <w:p w14:paraId="3B731294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B00FAA" w14:textId="76921279" w:rsidR="008920C6" w:rsidRPr="00202FE5" w:rsidRDefault="00AE6258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397</w:t>
            </w:r>
          </w:p>
        </w:tc>
      </w:tr>
      <w:tr w:rsidR="008920C6" w:rsidRPr="00202FE5" w14:paraId="154ACB36" w14:textId="36559B84" w:rsidTr="00F51DB7">
        <w:trPr>
          <w:trHeight w:val="431"/>
        </w:trPr>
        <w:tc>
          <w:tcPr>
            <w:tcW w:w="4694" w:type="dxa"/>
            <w:vAlign w:val="bottom"/>
          </w:tcPr>
          <w:p w14:paraId="10D24F54" w14:textId="77777777" w:rsidR="008920C6" w:rsidRPr="00202FE5" w:rsidRDefault="008920C6" w:rsidP="008920C6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FDF632" w14:textId="77777777" w:rsidR="008920C6" w:rsidRPr="0033719D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39FB6A" w14:textId="639EED2E" w:rsidR="008920C6" w:rsidRPr="00202FE5" w:rsidRDefault="008920C6" w:rsidP="00F51DB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6F10AA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DF06AD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0FE82C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37F28B58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3BD79F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920C6" w:rsidRPr="00202FE5" w14:paraId="6DCD0EE3" w14:textId="4BCB98DF" w:rsidTr="00F51DB7">
        <w:trPr>
          <w:trHeight w:val="431"/>
        </w:trPr>
        <w:tc>
          <w:tcPr>
            <w:tcW w:w="4694" w:type="dxa"/>
            <w:vAlign w:val="bottom"/>
          </w:tcPr>
          <w:p w14:paraId="71628765" w14:textId="77777777" w:rsidR="008920C6" w:rsidRPr="00202FE5" w:rsidRDefault="008920C6" w:rsidP="008920C6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7A431" w14:textId="6464C806" w:rsidR="008920C6" w:rsidRPr="0033719D" w:rsidRDefault="00CC538D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F1110B" w14:textId="66DEF346" w:rsidR="008920C6" w:rsidRPr="00202FE5" w:rsidRDefault="008920C6" w:rsidP="00F51DB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A27CDCE" w14:textId="32A178B1" w:rsidR="008920C6" w:rsidRPr="00202FE5" w:rsidRDefault="005C4DB0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0F2697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4481EA9" w14:textId="2543CF09" w:rsidR="008920C6" w:rsidRPr="00202FE5" w:rsidRDefault="00CC538D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107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0569AED7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CB47FFF" w14:textId="02585803" w:rsidR="008920C6" w:rsidRPr="00202FE5" w:rsidRDefault="00AE6258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100</w:t>
            </w:r>
          </w:p>
        </w:tc>
      </w:tr>
      <w:tr w:rsidR="008920C6" w:rsidRPr="00846A96" w14:paraId="6185DA63" w14:textId="139F4370" w:rsidTr="00F51DB7">
        <w:trPr>
          <w:trHeight w:val="431"/>
        </w:trPr>
        <w:tc>
          <w:tcPr>
            <w:tcW w:w="4694" w:type="dxa"/>
            <w:tcBorders>
              <w:bottom w:val="nil"/>
            </w:tcBorders>
            <w:vAlign w:val="bottom"/>
          </w:tcPr>
          <w:p w14:paraId="6EC0FDF8" w14:textId="77777777" w:rsidR="008920C6" w:rsidRPr="00202FE5" w:rsidRDefault="008920C6" w:rsidP="008920C6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2FE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9D92F" w14:textId="28F3D620" w:rsidR="008920C6" w:rsidRPr="00B621AC" w:rsidRDefault="00CC538D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D43DA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CDBF552" w14:textId="33B8CC7E" w:rsidR="008920C6" w:rsidRPr="00202FE5" w:rsidRDefault="008920C6" w:rsidP="00F51DB7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F5017" w14:textId="0D916A2B" w:rsidR="008920C6" w:rsidRPr="00202FE5" w:rsidRDefault="005C4DB0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215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C903B39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3CF4BD" w14:textId="356A5D1E" w:rsidR="008920C6" w:rsidRPr="00202FE5" w:rsidRDefault="00CC538D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AE33887" w14:textId="77777777" w:rsidR="008920C6" w:rsidRPr="00202FE5" w:rsidRDefault="008920C6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AE572" w14:textId="4BCFDE71" w:rsidR="008920C6" w:rsidRPr="00202FE5" w:rsidRDefault="00AE6258" w:rsidP="00F51DB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497</w:t>
            </w:r>
          </w:p>
        </w:tc>
      </w:tr>
    </w:tbl>
    <w:p w14:paraId="6717FF2C" w14:textId="77777777" w:rsidR="00D02896" w:rsidRPr="00846A96" w:rsidRDefault="00D02896">
      <w:pPr>
        <w:rPr>
          <w:sz w:val="28"/>
          <w:szCs w:val="28"/>
          <w:highlight w:val="green"/>
          <w:cs/>
        </w:rPr>
      </w:pPr>
    </w:p>
    <w:tbl>
      <w:tblPr>
        <w:tblW w:w="10079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4"/>
        <w:gridCol w:w="1134"/>
        <w:gridCol w:w="283"/>
        <w:gridCol w:w="1134"/>
        <w:gridCol w:w="283"/>
        <w:gridCol w:w="1134"/>
        <w:gridCol w:w="283"/>
        <w:gridCol w:w="1134"/>
      </w:tblGrid>
      <w:tr w:rsidR="00202FE5" w:rsidRPr="00644900" w14:paraId="146BB210" w14:textId="541EE4C9" w:rsidTr="0009718A">
        <w:trPr>
          <w:trHeight w:val="425"/>
        </w:trPr>
        <w:tc>
          <w:tcPr>
            <w:tcW w:w="4694" w:type="dxa"/>
            <w:vAlign w:val="bottom"/>
          </w:tcPr>
          <w:p w14:paraId="1EA53AD0" w14:textId="77777777" w:rsidR="00202FE5" w:rsidRPr="00644900" w:rsidRDefault="00202FE5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ค่าใช้จ่ายในการขายและบริหาร (ค่าเช่า, </w:t>
            </w:r>
          </w:p>
        </w:tc>
        <w:tc>
          <w:tcPr>
            <w:tcW w:w="1134" w:type="dxa"/>
            <w:vAlign w:val="bottom"/>
          </w:tcPr>
          <w:p w14:paraId="43CE12C2" w14:textId="77777777" w:rsidR="00202FE5" w:rsidRPr="00644900" w:rsidRDefault="00202FE5" w:rsidP="0009718A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95BFF4A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2641B" w14:textId="1B44CC3D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B75285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CE5BC09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1D55DB7D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03BE237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2FE5" w:rsidRPr="00644900" w14:paraId="4353D909" w14:textId="546220BC" w:rsidTr="0009718A">
        <w:trPr>
          <w:trHeight w:val="425"/>
        </w:trPr>
        <w:tc>
          <w:tcPr>
            <w:tcW w:w="4694" w:type="dxa"/>
            <w:vAlign w:val="bottom"/>
          </w:tcPr>
          <w:p w14:paraId="029ACEFB" w14:textId="77777777" w:rsidR="00202FE5" w:rsidRPr="00644900" w:rsidRDefault="00202FE5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44900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64490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644900">
              <w:rPr>
                <w:rFonts w:ascii="Angsana New" w:hAnsi="Angsana New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1134" w:type="dxa"/>
            <w:vAlign w:val="bottom"/>
          </w:tcPr>
          <w:p w14:paraId="08032B62" w14:textId="77777777" w:rsidR="00202FE5" w:rsidRPr="00644900" w:rsidRDefault="00202FE5" w:rsidP="0009718A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34880D1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A40AEB" w14:textId="195D81C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C43D2AC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0F5DE0A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078B9F6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38EB472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2FE5" w:rsidRPr="00644900" w14:paraId="3E523842" w14:textId="24AD65B0" w:rsidTr="003B2EA7">
        <w:trPr>
          <w:trHeight w:val="425"/>
        </w:trPr>
        <w:tc>
          <w:tcPr>
            <w:tcW w:w="4694" w:type="dxa"/>
            <w:vAlign w:val="bottom"/>
          </w:tcPr>
          <w:p w14:paraId="02B9F8FA" w14:textId="77777777" w:rsidR="00202FE5" w:rsidRPr="00644900" w:rsidRDefault="00202FE5" w:rsidP="009E21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กิจการ</w:t>
            </w: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9145F8" w14:textId="77777777" w:rsidR="00202FE5" w:rsidRPr="00644900" w:rsidRDefault="00202FE5" w:rsidP="0009718A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DC68B4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3608F2" w14:textId="7F829D60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021232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80B952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A62825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22D679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02FE5" w:rsidRPr="00644900" w14:paraId="51CD8D85" w14:textId="728AA902" w:rsidTr="003B2EA7">
        <w:trPr>
          <w:trHeight w:val="425"/>
        </w:trPr>
        <w:tc>
          <w:tcPr>
            <w:tcW w:w="4694" w:type="dxa"/>
            <w:vAlign w:val="bottom"/>
          </w:tcPr>
          <w:p w14:paraId="73452207" w14:textId="77777777" w:rsidR="00202FE5" w:rsidRPr="00644900" w:rsidRDefault="00202FE5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374F85" w14:textId="6D048B76" w:rsidR="00202FE5" w:rsidRPr="00644900" w:rsidRDefault="00677FBE" w:rsidP="0009718A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414F3D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F26739" w14:textId="071080A4" w:rsidR="00202FE5" w:rsidRPr="00644900" w:rsidRDefault="005C4DB0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6EE19A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D1C05D" w14:textId="40253E9B" w:rsidR="00202FE5" w:rsidRPr="00644900" w:rsidRDefault="00DF71A7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1,33</w:t>
            </w:r>
            <w:r w:rsidR="00D43DA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EC24DA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82B5C0" w14:textId="6A23FC16" w:rsidR="00202FE5" w:rsidRPr="00644900" w:rsidRDefault="00AE6258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1,382</w:t>
            </w:r>
          </w:p>
        </w:tc>
      </w:tr>
      <w:tr w:rsidR="00202FE5" w:rsidRPr="00644900" w14:paraId="737D8331" w14:textId="4D8362B0" w:rsidTr="003B2EA7">
        <w:trPr>
          <w:trHeight w:val="425"/>
        </w:trPr>
        <w:tc>
          <w:tcPr>
            <w:tcW w:w="4694" w:type="dxa"/>
            <w:vAlign w:val="bottom"/>
          </w:tcPr>
          <w:p w14:paraId="2C79B746" w14:textId="77777777" w:rsidR="00202FE5" w:rsidRPr="00644900" w:rsidRDefault="00202FE5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 w:right="-36" w:firstLine="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</w:t>
            </w:r>
            <w:proofErr w:type="spellStart"/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ดัสท</w:t>
            </w:r>
            <w:proofErr w:type="spellEnd"/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รี่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78D351" w14:textId="62670F33" w:rsidR="00202FE5" w:rsidRPr="00644900" w:rsidRDefault="00677FBE" w:rsidP="0009718A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975BD4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A4FB0EE" w14:textId="7273040F" w:rsidR="00202FE5" w:rsidRPr="00644900" w:rsidRDefault="003322F8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E436085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9DAA1CA" w14:textId="683B3F4B" w:rsidR="00202FE5" w:rsidRPr="00644900" w:rsidRDefault="00DF71A7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758593C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46DCEE8" w14:textId="3D24C64A" w:rsidR="00202FE5" w:rsidRPr="00644900" w:rsidRDefault="00AE6258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720</w:t>
            </w:r>
          </w:p>
        </w:tc>
      </w:tr>
      <w:tr w:rsidR="00202FE5" w:rsidRPr="00644900" w14:paraId="47A8B07A" w14:textId="43A7735F" w:rsidTr="003B2EA7">
        <w:trPr>
          <w:trHeight w:val="425"/>
        </w:trPr>
        <w:tc>
          <w:tcPr>
            <w:tcW w:w="4694" w:type="dxa"/>
            <w:vAlign w:val="bottom"/>
          </w:tcPr>
          <w:p w14:paraId="0387B046" w14:textId="77A2F62D" w:rsidR="00202FE5" w:rsidRPr="00644900" w:rsidRDefault="00644900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 w:right="-36" w:firstLine="7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>ิ้ง</w:t>
            </w:r>
            <w:proofErr w:type="spellEnd"/>
            <w:r w:rsidRPr="0064490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7821AB1" w14:textId="26BEEF92" w:rsidR="00202FE5" w:rsidRPr="00644900" w:rsidRDefault="00677FBE" w:rsidP="0009718A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DB49510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546A0B0" w14:textId="3AF9F15D" w:rsidR="00202FE5" w:rsidRPr="00644900" w:rsidRDefault="005C4DB0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18F561B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2E71F4E" w14:textId="43F811C3" w:rsidR="00202FE5" w:rsidRPr="00644900" w:rsidRDefault="00DF71A7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2A456D2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A01DC3B" w14:textId="276545BB" w:rsidR="00202FE5" w:rsidRPr="00644900" w:rsidRDefault="00AE6258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832</w:t>
            </w:r>
          </w:p>
        </w:tc>
      </w:tr>
      <w:tr w:rsidR="00202FE5" w:rsidRPr="00644900" w14:paraId="028FE63A" w14:textId="74DA2B50" w:rsidTr="003B2EA7">
        <w:trPr>
          <w:trHeight w:val="425"/>
        </w:trPr>
        <w:tc>
          <w:tcPr>
            <w:tcW w:w="4694" w:type="dxa"/>
            <w:tcBorders>
              <w:bottom w:val="nil"/>
            </w:tcBorders>
            <w:vAlign w:val="bottom"/>
          </w:tcPr>
          <w:p w14:paraId="311EF393" w14:textId="77777777" w:rsidR="00202FE5" w:rsidRPr="00644900" w:rsidRDefault="00202FE5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บริษัท ไทเกอร์ </w:t>
            </w:r>
            <w:proofErr w:type="spellStart"/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>ดิสทริ</w:t>
            </w:r>
            <w:proofErr w:type="spellEnd"/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>บิว</w:t>
            </w:r>
            <w:proofErr w:type="spellStart"/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>ชั่น</w:t>
            </w:r>
            <w:proofErr w:type="spellEnd"/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แอนด์ </w:t>
            </w:r>
            <w:proofErr w:type="spellStart"/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>โล</w:t>
            </w:r>
            <w:proofErr w:type="spellEnd"/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>จิสติ</w:t>
            </w:r>
            <w:proofErr w:type="spellStart"/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>คส์</w:t>
            </w:r>
            <w:proofErr w:type="spellEnd"/>
            <w:r w:rsidRPr="00644900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32326" w14:textId="05F977EE" w:rsidR="00202FE5" w:rsidRPr="00644900" w:rsidRDefault="00677FBE" w:rsidP="0009718A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3CC2F1F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82CFD" w14:textId="2F61CB04" w:rsidR="00202FE5" w:rsidRPr="00644900" w:rsidRDefault="005C4DB0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AFD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22706" w14:textId="1ECE46CD" w:rsidR="00202FE5" w:rsidRPr="00644900" w:rsidRDefault="00DF71A7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2,736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28831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C9CA3" w14:textId="1346066B" w:rsidR="00202FE5" w:rsidRPr="00644900" w:rsidRDefault="00AE6258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1,748</w:t>
            </w:r>
          </w:p>
        </w:tc>
      </w:tr>
      <w:tr w:rsidR="0009718A" w:rsidRPr="00644900" w14:paraId="06AEB9FB" w14:textId="77777777" w:rsidTr="003B2EA7">
        <w:trPr>
          <w:trHeight w:val="425"/>
        </w:trPr>
        <w:tc>
          <w:tcPr>
            <w:tcW w:w="4694" w:type="dxa"/>
            <w:tcBorders>
              <w:bottom w:val="nil"/>
            </w:tcBorders>
            <w:vAlign w:val="bottom"/>
          </w:tcPr>
          <w:p w14:paraId="7FB7A5E7" w14:textId="0CEB0CCF" w:rsidR="0009718A" w:rsidRPr="00477148" w:rsidRDefault="00477148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7148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3649D95" w14:textId="4E7A884D" w:rsidR="0009718A" w:rsidRPr="00677FBE" w:rsidRDefault="00677FBE" w:rsidP="0009718A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77FBE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E30FA" w14:textId="77777777" w:rsidR="0009718A" w:rsidRPr="00677FBE" w:rsidRDefault="0009718A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9A41E" w14:textId="6F6190FD" w:rsidR="0009718A" w:rsidRPr="00677FBE" w:rsidRDefault="00375942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77F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9B658" w14:textId="77777777" w:rsidR="0009718A" w:rsidRPr="00677FBE" w:rsidRDefault="0009718A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A4FE38" w14:textId="6A7EDB98" w:rsidR="0009718A" w:rsidRPr="00677FBE" w:rsidRDefault="00DF71A7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B9A9A5" w14:textId="77777777" w:rsidR="0009718A" w:rsidRPr="00677FBE" w:rsidRDefault="0009718A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E1028" w14:textId="0D043758" w:rsidR="0009718A" w:rsidRPr="00677FBE" w:rsidRDefault="00375942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77F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202FE5" w:rsidRPr="00644900" w14:paraId="0E0B79DD" w14:textId="0ED20DBB" w:rsidTr="003B2EA7">
        <w:trPr>
          <w:trHeight w:val="425"/>
        </w:trPr>
        <w:tc>
          <w:tcPr>
            <w:tcW w:w="4694" w:type="dxa"/>
            <w:tcBorders>
              <w:bottom w:val="nil"/>
            </w:tcBorders>
            <w:vAlign w:val="bottom"/>
          </w:tcPr>
          <w:p w14:paraId="657FF8C3" w14:textId="77777777" w:rsidR="00202FE5" w:rsidRPr="00644900" w:rsidRDefault="00202FE5" w:rsidP="00202F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74BCC" w14:textId="6FB02D42" w:rsidR="00202FE5" w:rsidRPr="002F44F7" w:rsidRDefault="00DF71A7" w:rsidP="0009718A">
            <w:pPr>
              <w:tabs>
                <w:tab w:val="clear" w:pos="680"/>
                <w:tab w:val="clear" w:pos="907"/>
                <w:tab w:val="left" w:pos="918"/>
              </w:tabs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21D9F2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3C4B9" w14:textId="059C0FC4" w:rsidR="00202FE5" w:rsidRPr="00644900" w:rsidRDefault="005C4DB0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1,636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BED189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95701" w14:textId="283AFBA7" w:rsidR="00202FE5" w:rsidRPr="00644900" w:rsidRDefault="00DF71A7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5,09</w:t>
            </w:r>
            <w:r w:rsidR="00D43DA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AA647" w14:textId="77777777" w:rsidR="00202FE5" w:rsidRPr="00644900" w:rsidRDefault="00202FE5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583CB" w14:textId="04E9A6F6" w:rsidR="00202FE5" w:rsidRPr="00644900" w:rsidRDefault="00AE6258" w:rsidP="000971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202FE5" w:rsidRPr="006449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682</w:t>
            </w:r>
          </w:p>
        </w:tc>
      </w:tr>
    </w:tbl>
    <w:p w14:paraId="694EC51C" w14:textId="77777777" w:rsidR="00194421" w:rsidRPr="00644900" w:rsidRDefault="00194421">
      <w:pPr>
        <w:rPr>
          <w:sz w:val="28"/>
          <w:szCs w:val="28"/>
        </w:rPr>
      </w:pPr>
    </w:p>
    <w:p w14:paraId="08D07387" w14:textId="77777777" w:rsidR="00213A8E" w:rsidRDefault="00213A8E">
      <w:pPr>
        <w:rPr>
          <w:sz w:val="28"/>
          <w:szCs w:val="28"/>
          <w:highlight w:val="green"/>
        </w:rPr>
      </w:pPr>
    </w:p>
    <w:tbl>
      <w:tblPr>
        <w:tblW w:w="10079" w:type="dxa"/>
        <w:tblInd w:w="-14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3"/>
        <w:gridCol w:w="1134"/>
        <w:gridCol w:w="236"/>
        <w:gridCol w:w="1181"/>
        <w:gridCol w:w="284"/>
        <w:gridCol w:w="1134"/>
        <w:gridCol w:w="283"/>
        <w:gridCol w:w="1134"/>
      </w:tblGrid>
      <w:tr w:rsidR="00644900" w:rsidRPr="00644900" w14:paraId="52569781" w14:textId="1B8B1C2C" w:rsidTr="00644900">
        <w:trPr>
          <w:trHeight w:val="369"/>
        </w:trPr>
        <w:tc>
          <w:tcPr>
            <w:tcW w:w="4693" w:type="dxa"/>
            <w:vAlign w:val="bottom"/>
          </w:tcPr>
          <w:p w14:paraId="09895DE5" w14:textId="1C53FB70" w:rsidR="00644900" w:rsidRPr="00644900" w:rsidRDefault="00644900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2C483E6" w14:textId="66A9207B" w:rsidR="00644900" w:rsidRPr="00644900" w:rsidRDefault="00644900" w:rsidP="00194421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4900" w:rsidRPr="00644900" w14:paraId="1D823A5B" w14:textId="77777777" w:rsidTr="00644900">
        <w:trPr>
          <w:trHeight w:val="369"/>
        </w:trPr>
        <w:tc>
          <w:tcPr>
            <w:tcW w:w="4693" w:type="dxa"/>
            <w:vAlign w:val="bottom"/>
          </w:tcPr>
          <w:p w14:paraId="05E6A287" w14:textId="0302C534" w:rsidR="00644900" w:rsidRPr="00644900" w:rsidRDefault="00644900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316DD34B" w14:textId="088CBE98" w:rsidR="00644900" w:rsidRPr="00644900" w:rsidRDefault="00644900" w:rsidP="00194421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bottom w:val="nil"/>
            </w:tcBorders>
          </w:tcPr>
          <w:p w14:paraId="390F2A20" w14:textId="315BFFB7" w:rsidR="00644900" w:rsidRPr="00644900" w:rsidRDefault="00644900" w:rsidP="00194421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7BF5BDE0" w14:textId="1E23A689" w:rsidR="00644900" w:rsidRPr="00644900" w:rsidRDefault="00644900" w:rsidP="00194421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F87A3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4490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644900" w:rsidRPr="00644900" w14:paraId="554D1F26" w14:textId="0804E613" w:rsidTr="009B452D">
        <w:trPr>
          <w:trHeight w:val="369"/>
        </w:trPr>
        <w:tc>
          <w:tcPr>
            <w:tcW w:w="4693" w:type="dxa"/>
            <w:vAlign w:val="bottom"/>
          </w:tcPr>
          <w:p w14:paraId="5EFF238D" w14:textId="69ABE87C" w:rsidR="00644900" w:rsidRPr="00644900" w:rsidRDefault="00644900" w:rsidP="00194421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3C371" w14:textId="5FA1D2EE" w:rsidR="00644900" w:rsidRPr="00644900" w:rsidRDefault="00644900" w:rsidP="00644900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59A26BB" w14:textId="77777777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DC37C" w14:textId="6C1A69A0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51F12238" w14:textId="77777777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AA4B3" w14:textId="2808D7C1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EA0D2FE" w14:textId="77777777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B205F" w14:textId="6DA37531" w:rsidR="00644900" w:rsidRPr="00644900" w:rsidRDefault="00644900" w:rsidP="00644900">
            <w:pPr>
              <w:pStyle w:val="35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490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44900" w:rsidRPr="00644900" w14:paraId="05F1D84B" w14:textId="4315C290" w:rsidTr="009B452D">
        <w:trPr>
          <w:trHeight w:val="369"/>
        </w:trPr>
        <w:tc>
          <w:tcPr>
            <w:tcW w:w="4693" w:type="dxa"/>
            <w:vAlign w:val="bottom"/>
          </w:tcPr>
          <w:p w14:paraId="0AB0D085" w14:textId="2108CCF7" w:rsidR="00644900" w:rsidRPr="00644900" w:rsidRDefault="00644900" w:rsidP="00194421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4490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3C3E61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7F9D930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6E31F4B0" w14:textId="25CCAC4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0D8501E5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A66EB4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002C35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4D5F74A" w14:textId="77777777" w:rsidR="00644900" w:rsidRPr="00644900" w:rsidRDefault="00644900" w:rsidP="0019442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44900" w:rsidRPr="00644900" w14:paraId="66E17E0D" w14:textId="0F7C97B8" w:rsidTr="00681A01">
        <w:trPr>
          <w:trHeight w:val="283"/>
        </w:trPr>
        <w:tc>
          <w:tcPr>
            <w:tcW w:w="4693" w:type="dxa"/>
            <w:tcBorders>
              <w:bottom w:val="nil"/>
            </w:tcBorders>
            <w:vAlign w:val="bottom"/>
          </w:tcPr>
          <w:p w14:paraId="2A03741D" w14:textId="71A34E89" w:rsidR="00644900" w:rsidRPr="00644900" w:rsidRDefault="00644900" w:rsidP="00644900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18A3F38" w14:textId="49CD69BB" w:rsidR="00644900" w:rsidRPr="00644900" w:rsidRDefault="00681A01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B2B0C6A" w14:textId="77777777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0FA83A83" w14:textId="2123C8C4" w:rsidR="00644900" w:rsidRPr="00476710" w:rsidRDefault="0047671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</w:t>
            </w:r>
            <w:r w:rsidR="00C4358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3D96E09" w14:textId="77777777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75F1CD3" w14:textId="5783AD78" w:rsidR="00644900" w:rsidRPr="00644900" w:rsidRDefault="00681A01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7,627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A3932" w14:textId="77777777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9D52C69" w14:textId="5C964BE6" w:rsidR="00644900" w:rsidRPr="00476710" w:rsidRDefault="00C4358A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  <w:r w:rsidR="004767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492</w:t>
            </w:r>
          </w:p>
        </w:tc>
      </w:tr>
      <w:tr w:rsidR="00644900" w:rsidRPr="00644900" w14:paraId="466374C7" w14:textId="42158552" w:rsidTr="00681A01">
        <w:trPr>
          <w:trHeight w:val="369"/>
        </w:trPr>
        <w:tc>
          <w:tcPr>
            <w:tcW w:w="4693" w:type="dxa"/>
            <w:tcBorders>
              <w:bottom w:val="nil"/>
            </w:tcBorders>
            <w:vAlign w:val="bottom"/>
          </w:tcPr>
          <w:p w14:paraId="73ADA9C9" w14:textId="25BA2828" w:rsidR="00644900" w:rsidRPr="00644900" w:rsidRDefault="00644900" w:rsidP="00644900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4490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787E4" w14:textId="685E188D" w:rsidR="00644900" w:rsidRPr="00644900" w:rsidRDefault="00681A01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60D032E" w14:textId="77777777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52A0C" w14:textId="617F2400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4490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="00C4358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3E2AB745" w14:textId="77777777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5B2A7" w14:textId="71A2B912" w:rsidR="00644900" w:rsidRPr="00644900" w:rsidRDefault="00681A01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0104774" w14:textId="77777777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87813" w14:textId="4A9E4F95" w:rsidR="00644900" w:rsidRPr="00644900" w:rsidRDefault="00C4358A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266</w:t>
            </w:r>
          </w:p>
        </w:tc>
      </w:tr>
      <w:tr w:rsidR="00644900" w:rsidRPr="005764E7" w14:paraId="0F6F9219" w14:textId="30135036" w:rsidTr="00681A01">
        <w:trPr>
          <w:trHeight w:val="369"/>
        </w:trPr>
        <w:tc>
          <w:tcPr>
            <w:tcW w:w="4693" w:type="dxa"/>
            <w:tcBorders>
              <w:bottom w:val="nil"/>
            </w:tcBorders>
            <w:vAlign w:val="bottom"/>
          </w:tcPr>
          <w:p w14:paraId="7083D466" w14:textId="34867819" w:rsidR="00644900" w:rsidRPr="00644900" w:rsidRDefault="00644900" w:rsidP="00644900">
            <w:pPr>
              <w:tabs>
                <w:tab w:val="clear" w:pos="227"/>
                <w:tab w:val="clear" w:pos="454"/>
                <w:tab w:val="clear" w:pos="680"/>
              </w:tabs>
              <w:ind w:left="56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49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852A8" w14:textId="7CE0CF75" w:rsidR="00644900" w:rsidRPr="00251C6B" w:rsidRDefault="00681A01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2,905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926C5ED" w14:textId="77777777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7A569" w14:textId="4A9BB86E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4900">
              <w:rPr>
                <w:rFonts w:ascii="Angsana New" w:hAnsi="Angsana New"/>
                <w:sz w:val="28"/>
                <w:szCs w:val="28"/>
                <w:lang w:val="en-US"/>
              </w:rPr>
              <w:t>3,8</w:t>
            </w:r>
            <w:r w:rsidR="00C4358A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36197B1" w14:textId="77777777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54688" w14:textId="0AA2D7A3" w:rsidR="00644900" w:rsidRPr="00644900" w:rsidRDefault="00681A01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7,881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C87FE" w14:textId="77777777" w:rsidR="00644900" w:rsidRPr="00644900" w:rsidRDefault="00644900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F90340" w14:textId="2E378071" w:rsidR="00644900" w:rsidRPr="00644900" w:rsidRDefault="00C4358A" w:rsidP="00681A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644900" w:rsidRPr="0064490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758</w:t>
            </w:r>
          </w:p>
        </w:tc>
      </w:tr>
    </w:tbl>
    <w:p w14:paraId="46446F85" w14:textId="77777777" w:rsidR="007B3030" w:rsidRPr="005764E7" w:rsidRDefault="0012600E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ลูกหนี้การค้า</w:t>
      </w:r>
      <w:r w:rsidR="004753AE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 w:rsidRPr="005764E7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4536"/>
        <w:gridCol w:w="1105"/>
        <w:gridCol w:w="236"/>
        <w:gridCol w:w="1757"/>
        <w:gridCol w:w="284"/>
        <w:gridCol w:w="1863"/>
      </w:tblGrid>
      <w:tr w:rsidR="006E53F1" w:rsidRPr="005764E7" w14:paraId="78ECCFAB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4A772220" w14:textId="77777777" w:rsidR="006E53F1" w:rsidRPr="005764E7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5764F32D" w14:textId="77777777" w:rsidR="006E53F1" w:rsidRPr="005764E7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D1DF1C" w14:textId="77777777" w:rsidR="006E53F1" w:rsidRPr="005764E7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04" w:type="dxa"/>
            <w:gridSpan w:val="3"/>
            <w:tcBorders>
              <w:bottom w:val="single" w:sz="4" w:space="0" w:color="auto"/>
            </w:tcBorders>
            <w:vAlign w:val="bottom"/>
          </w:tcPr>
          <w:p w14:paraId="4C69263D" w14:textId="77777777" w:rsidR="006E53F1" w:rsidRPr="005764E7" w:rsidRDefault="006E53F1" w:rsidP="009B452D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1014A" w:rsidRPr="005764E7" w14:paraId="3D43EFB3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2FE7C756" w14:textId="77777777" w:rsidR="0081014A" w:rsidRPr="005764E7" w:rsidRDefault="0081014A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69D6FD97" w14:textId="77777777" w:rsidR="0081014A" w:rsidRPr="005764E7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CB7167" w14:textId="77777777" w:rsidR="0081014A" w:rsidRPr="005764E7" w:rsidRDefault="0081014A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4" w:type="dxa"/>
            <w:gridSpan w:val="3"/>
            <w:tcBorders>
              <w:top w:val="single" w:sz="4" w:space="0" w:color="auto"/>
            </w:tcBorders>
            <w:vAlign w:val="bottom"/>
          </w:tcPr>
          <w:p w14:paraId="52CA7DAB" w14:textId="77777777" w:rsidR="0081014A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433883" w:rsidRPr="005764E7" w14:paraId="2B47729B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724F730D" w14:textId="77777777" w:rsidR="00433883" w:rsidRPr="005764E7" w:rsidRDefault="00433883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6CFDAF6F" w14:textId="77777777" w:rsidR="00433883" w:rsidRPr="005764E7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401CF3" w14:textId="77777777" w:rsidR="00433883" w:rsidRPr="005764E7" w:rsidRDefault="00433883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4" w:type="dxa"/>
            <w:gridSpan w:val="3"/>
            <w:vAlign w:val="bottom"/>
          </w:tcPr>
          <w:p w14:paraId="45A37835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14A" w:rsidRPr="005764E7" w14:paraId="60995D3D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6F04669E" w14:textId="77777777" w:rsidR="0081014A" w:rsidRPr="005764E7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16E1B216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B79C50A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98902AD" w14:textId="77777777" w:rsidR="0081014A" w:rsidRPr="005764E7" w:rsidRDefault="0081014A" w:rsidP="0081014A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8386C01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14:paraId="0794554F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81014A" w:rsidRPr="005764E7" w14:paraId="67560EC4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center"/>
          </w:tcPr>
          <w:p w14:paraId="769AC712" w14:textId="77777777" w:rsidR="0081014A" w:rsidRPr="005764E7" w:rsidRDefault="0081014A" w:rsidP="0081014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bottom"/>
          </w:tcPr>
          <w:p w14:paraId="2AD3FC8B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218C35D7" w14:textId="77777777" w:rsidR="0081014A" w:rsidRPr="005764E7" w:rsidRDefault="0081014A" w:rsidP="0081014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1AFA4EAD" w14:textId="484AEDEA" w:rsidR="0081014A" w:rsidRPr="005764E7" w:rsidRDefault="0081014A" w:rsidP="00CD0AB0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0543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BC65D0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453AF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0FA906F6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14:paraId="627CC31D" w14:textId="77777777" w:rsidR="0081014A" w:rsidRPr="005764E7" w:rsidRDefault="0081014A" w:rsidP="0081014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453AF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1014A" w:rsidRPr="005764E7" w14:paraId="13ED0C1E" w14:textId="77777777" w:rsidTr="009B452D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6B81703C" w14:textId="77777777" w:rsidR="0081014A" w:rsidRPr="005764E7" w:rsidRDefault="0081014A" w:rsidP="009B452D">
            <w:pPr>
              <w:tabs>
                <w:tab w:val="clear" w:pos="227"/>
                <w:tab w:val="left" w:pos="314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FBB9160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9C4F926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70883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12E5E09" w14:textId="77777777" w:rsidR="0081014A" w:rsidRPr="005764E7" w:rsidRDefault="0081014A" w:rsidP="0081014A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2ADA4DF2" w14:textId="77777777" w:rsidR="0081014A" w:rsidRPr="005764E7" w:rsidRDefault="0081014A" w:rsidP="0081014A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3AF" w:rsidRPr="005764E7" w14:paraId="3B7FF8EB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07F68E27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05" w:type="dxa"/>
            <w:shd w:val="clear" w:color="auto" w:fill="auto"/>
            <w:vAlign w:val="center"/>
          </w:tcPr>
          <w:p w14:paraId="18B82AF0" w14:textId="40EE054B" w:rsidR="004453AF" w:rsidRPr="005764E7" w:rsidRDefault="002B1984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C53F893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6C7412DD" w14:textId="19CAB06C" w:rsidR="004453AF" w:rsidRPr="005764E7" w:rsidRDefault="00707FD3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3C04A50B" w14:textId="77777777" w:rsidR="004453AF" w:rsidRPr="005764E7" w:rsidRDefault="004453AF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193C5B1C" w14:textId="77777777" w:rsidR="004453AF" w:rsidRPr="005764E7" w:rsidRDefault="004453AF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4453AF" w:rsidRPr="005764E7" w14:paraId="576BF9CA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377D2E9B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5" w:type="dxa"/>
          </w:tcPr>
          <w:p w14:paraId="5871C4FA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9E8E67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9C842" w14:textId="0FDECF1E" w:rsidR="004453AF" w:rsidRPr="005764E7" w:rsidRDefault="00707FD3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115,906</w:t>
            </w:r>
          </w:p>
        </w:tc>
        <w:tc>
          <w:tcPr>
            <w:tcW w:w="284" w:type="dxa"/>
            <w:vAlign w:val="bottom"/>
          </w:tcPr>
          <w:p w14:paraId="78144059" w14:textId="77777777" w:rsidR="004453AF" w:rsidRPr="005764E7" w:rsidRDefault="004453AF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14:paraId="3BF59543" w14:textId="77777777" w:rsidR="004453AF" w:rsidRPr="005764E7" w:rsidRDefault="004453AF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139,948</w:t>
            </w:r>
          </w:p>
        </w:tc>
      </w:tr>
      <w:tr w:rsidR="004453AF" w:rsidRPr="005764E7" w14:paraId="7D881C4C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645A9B0A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5" w:type="dxa"/>
          </w:tcPr>
          <w:p w14:paraId="02FAB49D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FA6AD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A2B2C" w14:textId="71BC67FE" w:rsidR="004453AF" w:rsidRPr="005764E7" w:rsidRDefault="00707FD3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115,913</w:t>
            </w:r>
          </w:p>
        </w:tc>
        <w:tc>
          <w:tcPr>
            <w:tcW w:w="284" w:type="dxa"/>
            <w:vAlign w:val="bottom"/>
          </w:tcPr>
          <w:p w14:paraId="56B6E5D0" w14:textId="77777777" w:rsidR="004453AF" w:rsidRPr="005764E7" w:rsidRDefault="004453AF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14:paraId="419B4A8F" w14:textId="77777777" w:rsidR="004453AF" w:rsidRPr="005764E7" w:rsidRDefault="004453AF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140,115</w:t>
            </w:r>
          </w:p>
        </w:tc>
      </w:tr>
      <w:tr w:rsidR="004453AF" w:rsidRPr="005764E7" w14:paraId="7238DD10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69B29355" w14:textId="3FDB08D4" w:rsidR="004453AF" w:rsidRPr="005764E7" w:rsidRDefault="004453AF" w:rsidP="00256C71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9575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71F6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9673A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05" w:type="dxa"/>
          </w:tcPr>
          <w:p w14:paraId="02CB0A4F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737CA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417FA" w14:textId="63EE8105" w:rsidR="004453AF" w:rsidRPr="005764E7" w:rsidRDefault="00707FD3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(3,424)</w:t>
            </w:r>
          </w:p>
        </w:tc>
        <w:tc>
          <w:tcPr>
            <w:tcW w:w="284" w:type="dxa"/>
            <w:vAlign w:val="bottom"/>
          </w:tcPr>
          <w:p w14:paraId="6318A943" w14:textId="77777777" w:rsidR="004453AF" w:rsidRPr="005764E7" w:rsidRDefault="004453AF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14:paraId="44224834" w14:textId="77777777" w:rsidR="004453AF" w:rsidRPr="005764E7" w:rsidRDefault="004453AF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(3,620)</w:t>
            </w:r>
          </w:p>
        </w:tc>
      </w:tr>
      <w:tr w:rsidR="004453AF" w:rsidRPr="005764E7" w14:paraId="7B9FEEFB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0A85976A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5" w:type="dxa"/>
          </w:tcPr>
          <w:p w14:paraId="420E86DD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89F75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A16CE" w14:textId="4FD87F7F" w:rsidR="004453AF" w:rsidRPr="005764E7" w:rsidRDefault="00707FD3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112,489</w:t>
            </w:r>
          </w:p>
        </w:tc>
        <w:tc>
          <w:tcPr>
            <w:tcW w:w="284" w:type="dxa"/>
            <w:vAlign w:val="bottom"/>
          </w:tcPr>
          <w:p w14:paraId="1B79CBBB" w14:textId="77777777" w:rsidR="004453AF" w:rsidRPr="005764E7" w:rsidRDefault="004453AF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9982E" w14:textId="77777777" w:rsidR="004453AF" w:rsidRPr="005764E7" w:rsidRDefault="004453AF" w:rsidP="00FB3E51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136,495</w:t>
            </w:r>
          </w:p>
        </w:tc>
      </w:tr>
      <w:tr w:rsidR="00C74A72" w:rsidRPr="005764E7" w14:paraId="61DBF3A5" w14:textId="77777777" w:rsidTr="00FB3E51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419FFDF5" w14:textId="77777777" w:rsidR="00C74A72" w:rsidRPr="005764E7" w:rsidRDefault="00C74A72" w:rsidP="00256C71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5" w:type="dxa"/>
          </w:tcPr>
          <w:p w14:paraId="31DE73B3" w14:textId="77777777" w:rsidR="00C74A72" w:rsidRPr="005764E7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96FBF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0C470" w14:textId="77777777" w:rsidR="00C74A72" w:rsidRPr="005764E7" w:rsidRDefault="00C74A72" w:rsidP="00FB3E51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1D4CAC32" w14:textId="77777777" w:rsidR="00C74A72" w:rsidRPr="005764E7" w:rsidRDefault="00C74A72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14:paraId="2176B3C9" w14:textId="77777777" w:rsidR="00C74A72" w:rsidRPr="005764E7" w:rsidRDefault="00C74A72" w:rsidP="00FB3E51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453AF" w:rsidRPr="005764E7" w14:paraId="23F5F3FD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4E1EE1AC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05" w:type="dxa"/>
          </w:tcPr>
          <w:p w14:paraId="11C4706F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A09D9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9F89429" w14:textId="45390184" w:rsidR="004453AF" w:rsidRPr="005764E7" w:rsidRDefault="000C586B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927</w:t>
            </w:r>
          </w:p>
        </w:tc>
        <w:tc>
          <w:tcPr>
            <w:tcW w:w="284" w:type="dxa"/>
            <w:vAlign w:val="bottom"/>
          </w:tcPr>
          <w:p w14:paraId="3058C9EE" w14:textId="77777777" w:rsidR="004453AF" w:rsidRPr="005764E7" w:rsidRDefault="004453AF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59476B8D" w14:textId="77777777" w:rsidR="004453AF" w:rsidRPr="005764E7" w:rsidRDefault="004453AF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591</w:t>
            </w:r>
          </w:p>
        </w:tc>
      </w:tr>
      <w:tr w:rsidR="004453AF" w:rsidRPr="005764E7" w14:paraId="3695B81D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2D9DFCBD" w14:textId="5B2513C4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 w:rsidR="0064490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05" w:type="dxa"/>
          </w:tcPr>
          <w:p w14:paraId="20F5B19C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B6413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262ADB6F" w14:textId="36FC077C" w:rsidR="004453AF" w:rsidRPr="005764E7" w:rsidRDefault="000C586B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11,951</w:t>
            </w:r>
          </w:p>
        </w:tc>
        <w:tc>
          <w:tcPr>
            <w:tcW w:w="284" w:type="dxa"/>
            <w:vAlign w:val="bottom"/>
          </w:tcPr>
          <w:p w14:paraId="55310372" w14:textId="77777777" w:rsidR="004453AF" w:rsidRPr="005764E7" w:rsidRDefault="004453AF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545E0940" w14:textId="77777777" w:rsidR="004453AF" w:rsidRPr="005764E7" w:rsidRDefault="004453AF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13,797</w:t>
            </w:r>
          </w:p>
        </w:tc>
      </w:tr>
      <w:tr w:rsidR="004453AF" w:rsidRPr="005764E7" w14:paraId="2C907338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28C4FE8A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5" w:type="dxa"/>
          </w:tcPr>
          <w:p w14:paraId="2865AAFB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5D3786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1627EF71" w14:textId="7DB7F46A" w:rsidR="004453AF" w:rsidRPr="005764E7" w:rsidRDefault="000C586B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364</w:t>
            </w:r>
          </w:p>
        </w:tc>
        <w:tc>
          <w:tcPr>
            <w:tcW w:w="284" w:type="dxa"/>
            <w:vAlign w:val="bottom"/>
          </w:tcPr>
          <w:p w14:paraId="15197AC6" w14:textId="77777777" w:rsidR="004453AF" w:rsidRPr="005764E7" w:rsidRDefault="004453AF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vAlign w:val="bottom"/>
          </w:tcPr>
          <w:p w14:paraId="0D87C4AA" w14:textId="77777777" w:rsidR="004453AF" w:rsidRPr="005764E7" w:rsidRDefault="004453AF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163</w:t>
            </w:r>
          </w:p>
        </w:tc>
      </w:tr>
      <w:tr w:rsidR="004453AF" w:rsidRPr="005764E7" w14:paraId="287BC8E0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3CA0ED6E" w14:textId="77777777" w:rsidR="004453AF" w:rsidRPr="005764E7" w:rsidRDefault="004453AF" w:rsidP="00256C71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105" w:type="dxa"/>
          </w:tcPr>
          <w:p w14:paraId="04C176BF" w14:textId="77777777" w:rsidR="004453AF" w:rsidRPr="005764E7" w:rsidRDefault="004453AF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F53270" w14:textId="77777777" w:rsidR="004453AF" w:rsidRPr="005764E7" w:rsidRDefault="004453AF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CBD3E" w14:textId="15287495" w:rsidR="004453AF" w:rsidRPr="005764E7" w:rsidRDefault="000C586B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1,067</w:t>
            </w:r>
          </w:p>
        </w:tc>
        <w:tc>
          <w:tcPr>
            <w:tcW w:w="284" w:type="dxa"/>
            <w:vAlign w:val="bottom"/>
          </w:tcPr>
          <w:p w14:paraId="5914C319" w14:textId="77777777" w:rsidR="004453AF" w:rsidRPr="005764E7" w:rsidRDefault="004453AF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14:paraId="0C8D6C2E" w14:textId="77777777" w:rsidR="004453AF" w:rsidRPr="005764E7" w:rsidRDefault="004453AF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1,042</w:t>
            </w:r>
          </w:p>
        </w:tc>
      </w:tr>
      <w:tr w:rsidR="00C74A72" w:rsidRPr="005764E7" w14:paraId="6454661A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2FD5FAA4" w14:textId="77777777" w:rsidR="00C74A72" w:rsidRPr="005764E7" w:rsidRDefault="00C74A72" w:rsidP="00256C71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5" w:type="dxa"/>
          </w:tcPr>
          <w:p w14:paraId="3EFD2112" w14:textId="77777777" w:rsidR="00C74A72" w:rsidRPr="005764E7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A91EC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CD12B" w14:textId="4C0D2529" w:rsidR="00C74A72" w:rsidRPr="005764E7" w:rsidRDefault="000C586B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14,309</w:t>
            </w:r>
          </w:p>
        </w:tc>
        <w:tc>
          <w:tcPr>
            <w:tcW w:w="284" w:type="dxa"/>
            <w:vAlign w:val="bottom"/>
          </w:tcPr>
          <w:p w14:paraId="7C212E91" w14:textId="77777777" w:rsidR="00C74A72" w:rsidRPr="005764E7" w:rsidRDefault="00C74A72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4699D" w14:textId="77777777" w:rsidR="00C74A72" w:rsidRPr="005764E7" w:rsidRDefault="00C74A72" w:rsidP="00FB3E51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</w:rPr>
              <w:t>15,</w:t>
            </w:r>
            <w:r w:rsidR="004453AF" w:rsidRPr="005764E7"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</w:p>
        </w:tc>
      </w:tr>
      <w:tr w:rsidR="00C74A72" w:rsidRPr="005764E7" w14:paraId="2838E163" w14:textId="77777777" w:rsidTr="009D5024">
        <w:trPr>
          <w:trHeight w:hRule="exact" w:val="432"/>
        </w:trPr>
        <w:tc>
          <w:tcPr>
            <w:tcW w:w="4536" w:type="dxa"/>
            <w:shd w:val="clear" w:color="auto" w:fill="auto"/>
            <w:vAlign w:val="bottom"/>
          </w:tcPr>
          <w:p w14:paraId="14DDEAE2" w14:textId="77777777" w:rsidR="00C74A72" w:rsidRPr="005764E7" w:rsidRDefault="00C74A72" w:rsidP="00256C71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5" w:type="dxa"/>
          </w:tcPr>
          <w:p w14:paraId="2088A81C" w14:textId="77777777" w:rsidR="00C74A72" w:rsidRPr="005764E7" w:rsidRDefault="00C74A72" w:rsidP="00C74A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60301" w14:textId="77777777" w:rsidR="00C74A72" w:rsidRPr="005764E7" w:rsidRDefault="00C74A72" w:rsidP="00C74A7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E061F" w14:textId="2F57761B" w:rsidR="00C74A72" w:rsidRPr="005764E7" w:rsidRDefault="000C586B" w:rsidP="00FB3E51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126,798</w:t>
            </w:r>
          </w:p>
        </w:tc>
        <w:tc>
          <w:tcPr>
            <w:tcW w:w="284" w:type="dxa"/>
            <w:vAlign w:val="bottom"/>
          </w:tcPr>
          <w:p w14:paraId="46CD950C" w14:textId="77777777" w:rsidR="00C74A72" w:rsidRPr="005764E7" w:rsidRDefault="00C74A72" w:rsidP="00FB3E5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BD9A1" w14:textId="77777777" w:rsidR="00C74A72" w:rsidRPr="005764E7" w:rsidRDefault="004453AF" w:rsidP="00FB3E51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152,088</w:t>
            </w:r>
          </w:p>
        </w:tc>
      </w:tr>
    </w:tbl>
    <w:p w14:paraId="292B5C06" w14:textId="77777777" w:rsidR="00A4096F" w:rsidRPr="005764E7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14:paraId="7F760979" w14:textId="77777777" w:rsidR="00A4096F" w:rsidRPr="005764E7" w:rsidRDefault="00A4096F" w:rsidP="00A4096F">
      <w:pPr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br w:type="page"/>
      </w:r>
    </w:p>
    <w:p w14:paraId="6E56691B" w14:textId="77777777" w:rsidR="00D127B9" w:rsidRPr="005764E7" w:rsidRDefault="00D127B9" w:rsidP="00246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120"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5764E7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Pr="005764E7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41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236"/>
        <w:gridCol w:w="1701"/>
        <w:gridCol w:w="284"/>
        <w:gridCol w:w="1696"/>
      </w:tblGrid>
      <w:tr w:rsidR="00417130" w:rsidRPr="005764E7" w14:paraId="62498519" w14:textId="77777777" w:rsidTr="00433883">
        <w:trPr>
          <w:trHeight w:hRule="exact" w:val="432"/>
        </w:trPr>
        <w:tc>
          <w:tcPr>
            <w:tcW w:w="4360" w:type="dxa"/>
          </w:tcPr>
          <w:p w14:paraId="040B1E48" w14:textId="77777777" w:rsidR="00417130" w:rsidRPr="005764E7" w:rsidRDefault="00417130" w:rsidP="00793C3C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14:paraId="3995722B" w14:textId="77777777" w:rsidR="00417130" w:rsidRPr="005764E7" w:rsidRDefault="00417130" w:rsidP="00793C3C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549B66F" w14:textId="77777777" w:rsidR="00417130" w:rsidRPr="005764E7" w:rsidRDefault="00417130" w:rsidP="00793C3C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5764E7" w:rsidRDefault="00417130" w:rsidP="000F18C6">
            <w:pPr>
              <w:pStyle w:val="34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313595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96EDDD5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433883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95617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vAlign w:val="bottom"/>
          </w:tcPr>
          <w:p w14:paraId="778ED0AD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883" w:rsidRPr="005764E7" w14:paraId="0A71F98E" w14:textId="77777777" w:rsidTr="000F18C6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53D527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0F18C6">
        <w:trPr>
          <w:trHeight w:hRule="exact" w:val="432"/>
        </w:trPr>
        <w:tc>
          <w:tcPr>
            <w:tcW w:w="4360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07F4D0C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957332" w14:textId="46BEE97E" w:rsidR="00433883" w:rsidRPr="005764E7" w:rsidRDefault="00BC65D0" w:rsidP="0022121E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0543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284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14:paraId="785536D6" w14:textId="77777777" w:rsidR="00433883" w:rsidRPr="005764E7" w:rsidRDefault="00433883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22121E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33883" w:rsidRPr="005764E7" w14:paraId="6B85192A" w14:textId="77777777" w:rsidTr="007724C0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432C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E500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5E7B2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6886F" w14:textId="77777777" w:rsidR="00433883" w:rsidRPr="005764E7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7ACCBF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97AB5" w14:textId="77777777" w:rsidR="00433883" w:rsidRPr="005764E7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C74A72" w:rsidRPr="005764E7" w14:paraId="6D04C9E6" w14:textId="77777777" w:rsidTr="0047312B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4EED" w14:textId="77777777" w:rsidR="00C74A72" w:rsidRPr="005764E7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97BEE1" w14:textId="77777777" w:rsidR="00C74A72" w:rsidRPr="005764E7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827D0D" w14:textId="77777777" w:rsidR="00C74A72" w:rsidRPr="005764E7" w:rsidRDefault="00C74A72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4839" w14:textId="1FC42FB4" w:rsidR="00C74A72" w:rsidRPr="005764E7" w:rsidRDefault="0047312B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66C8" w14:textId="77777777" w:rsidR="00C74A72" w:rsidRPr="005764E7" w:rsidRDefault="00C74A72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AE9B6" w14:textId="77777777" w:rsidR="00C74A72" w:rsidRPr="005764E7" w:rsidRDefault="00780B44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</w:t>
            </w:r>
          </w:p>
        </w:tc>
      </w:tr>
      <w:tr w:rsidR="00A84986" w:rsidRPr="005764E7" w14:paraId="5C475CCC" w14:textId="77777777" w:rsidTr="007C1469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27423" w14:textId="77777777" w:rsidR="00A84986" w:rsidRPr="005764E7" w:rsidRDefault="00A84986" w:rsidP="002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EE5F0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C029D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213F1" w14:textId="77777777" w:rsidR="00A84986" w:rsidRPr="005764E7" w:rsidRDefault="00A84986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793E189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02E91" w14:textId="77777777" w:rsidR="00A84986" w:rsidRPr="005764E7" w:rsidRDefault="00A84986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84986" w:rsidRPr="005764E7" w14:paraId="57D0777F" w14:textId="77777777" w:rsidTr="0047312B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DC25" w14:textId="77777777" w:rsidR="00A84986" w:rsidRPr="005764E7" w:rsidRDefault="00A84986" w:rsidP="00256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6D4FB5" w14:textId="77777777" w:rsidR="00A84986" w:rsidRPr="005764E7" w:rsidRDefault="00A84986" w:rsidP="00E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97AB8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CD6B3" w14:textId="4466CB7B" w:rsidR="00A84986" w:rsidRPr="005764E7" w:rsidRDefault="0047312B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7E57DBF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5F7CF" w14:textId="77777777" w:rsidR="00A84986" w:rsidRPr="005764E7" w:rsidRDefault="00E750A8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A84986" w:rsidRPr="005764E7" w14:paraId="615B80AC" w14:textId="77777777" w:rsidTr="0047312B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1EE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03121" w14:textId="68BC3501" w:rsidR="00A84986" w:rsidRPr="005764E7" w:rsidRDefault="00B22A6C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9A05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3841C2" w14:textId="36990547" w:rsidR="00A84986" w:rsidRPr="005764E7" w:rsidRDefault="0047312B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3F6C65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E2C05" w14:textId="77777777" w:rsidR="00A84986" w:rsidRPr="005764E7" w:rsidRDefault="00A84986" w:rsidP="003178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</w:p>
        </w:tc>
      </w:tr>
      <w:tr w:rsidR="00A84986" w:rsidRPr="005764E7" w14:paraId="3C82E989" w14:textId="77777777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43E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E4465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E2AF1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648588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163B3B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F2FA8E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A84986" w:rsidRPr="005764E7" w14:paraId="31379E80" w14:textId="77777777" w:rsidTr="002D7D4D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18CE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vAlign w:val="center"/>
          </w:tcPr>
          <w:p w14:paraId="57534980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A84986" w:rsidRPr="005764E7" w14:paraId="47A24DEF" w14:textId="77777777" w:rsidTr="00036884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D5B3A" w14:textId="43B03829" w:rsidR="00A84986" w:rsidRPr="005764E7" w:rsidRDefault="0079633C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97,816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9691C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119,462</w:t>
            </w:r>
          </w:p>
        </w:tc>
      </w:tr>
      <w:tr w:rsidR="00A84986" w:rsidRPr="005764E7" w14:paraId="6C959C1F" w14:textId="77777777" w:rsidTr="00036884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793C8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B4011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84986" w:rsidRPr="005764E7" w14:paraId="732963B2" w14:textId="77777777" w:rsidTr="00036884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A3B0A" w14:textId="5A674CEB" w:rsidR="00A84986" w:rsidRPr="005764E7" w:rsidRDefault="0079633C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12,817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16,442</w:t>
            </w:r>
          </w:p>
        </w:tc>
      </w:tr>
      <w:tr w:rsidR="00A84986" w:rsidRPr="005764E7" w14:paraId="634602BF" w14:textId="77777777" w:rsidTr="00036884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4F2E4" w14:textId="47FEACE9" w:rsidR="00A84986" w:rsidRPr="005764E7" w:rsidRDefault="0079633C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424</w:t>
            </w:r>
          </w:p>
        </w:tc>
      </w:tr>
      <w:tr w:rsidR="00A84986" w:rsidRPr="005764E7" w14:paraId="77DD28E8" w14:textId="77777777" w:rsidTr="00036884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58BBB" w14:textId="103C42CF" w:rsidR="00A84986" w:rsidRPr="00C133DE" w:rsidRDefault="0079633C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349</w:t>
            </w:r>
          </w:p>
        </w:tc>
      </w:tr>
      <w:tr w:rsidR="00A84986" w:rsidRPr="005764E7" w14:paraId="5C76A08A" w14:textId="77777777" w:rsidTr="00036884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F3B7F" w14:textId="72DBC2B5" w:rsidR="00A84986" w:rsidRPr="00C133DE" w:rsidRDefault="0079633C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3,424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3,271</w:t>
            </w:r>
          </w:p>
        </w:tc>
      </w:tr>
      <w:tr w:rsidR="00A84986" w:rsidRPr="005764E7" w14:paraId="73148473" w14:textId="77777777" w:rsidTr="00036884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73C98CD7" w:rsidR="00A84986" w:rsidRPr="005764E7" w:rsidRDefault="0079633C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115,906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A84986" w:rsidRPr="005764E7" w:rsidRDefault="00A8498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139,948</w:t>
            </w:r>
          </w:p>
        </w:tc>
      </w:tr>
      <w:tr w:rsidR="00A84986" w:rsidRPr="005764E7" w14:paraId="3E3CE59B" w14:textId="77777777" w:rsidTr="00036884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="007962AA"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459B2" w14:textId="162D1450" w:rsidR="00A84986" w:rsidRPr="005764E7" w:rsidRDefault="0079633C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(3,424)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(3,620)</w:t>
            </w:r>
          </w:p>
        </w:tc>
      </w:tr>
      <w:tr w:rsidR="00A84986" w:rsidRPr="005764E7" w14:paraId="6658E472" w14:textId="77777777" w:rsidTr="00036884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C6508" w14:textId="5A70EC72" w:rsidR="00A84986" w:rsidRPr="005764E7" w:rsidRDefault="0079633C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112,482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10CBB4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77777777" w:rsidR="00A84986" w:rsidRPr="005764E7" w:rsidRDefault="00A84986" w:rsidP="0003688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136,328</w:t>
            </w:r>
          </w:p>
        </w:tc>
      </w:tr>
    </w:tbl>
    <w:p w14:paraId="7B40D1A3" w14:textId="3E496DB6" w:rsidR="00277882" w:rsidRPr="005764E7" w:rsidRDefault="006C7998" w:rsidP="007B3030">
      <w:pPr>
        <w:pStyle w:val="af9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5764E7">
        <w:rPr>
          <w:rFonts w:ascii="Angsana New" w:hAnsi="Angsana New" w:cs="Angsana New"/>
          <w:cs/>
        </w:rPr>
        <w:t>รายการเปลี่ยนแปลงของบัญชี</w:t>
      </w:r>
      <w:r w:rsidR="00526EA2">
        <w:rPr>
          <w:rFonts w:ascii="Angsana New" w:hAnsi="Angsana New" w:cs="Angsana New"/>
          <w:cs/>
        </w:rPr>
        <w:t>ค่าเผื่อ</w:t>
      </w:r>
      <w:r w:rsidR="00526EA2">
        <w:rPr>
          <w:rFonts w:ascii="Angsana New" w:hAnsi="Angsana New" w:cs="Angsana New" w:hint="cs"/>
          <w:cs/>
        </w:rPr>
        <w:t>ผลขาดทุนด้านเครดิต</w:t>
      </w:r>
      <w:r w:rsidRPr="005764E7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5764E7">
        <w:rPr>
          <w:rFonts w:ascii="Angsana New" w:hAnsi="Angsana New" w:cs="Angsana New"/>
          <w:cs/>
        </w:rPr>
        <w:t xml:space="preserve">ณ </w:t>
      </w:r>
      <w:r w:rsidRPr="005764E7">
        <w:rPr>
          <w:rFonts w:ascii="Angsana New" w:hAnsi="Angsana New" w:cs="Angsana New"/>
          <w:cs/>
        </w:rPr>
        <w:t xml:space="preserve">วันที่ </w:t>
      </w:r>
      <w:r w:rsidR="00074A1A" w:rsidRPr="005764E7">
        <w:rPr>
          <w:rFonts w:ascii="Angsana New" w:hAnsi="Angsana New" w:cs="Angsana New"/>
        </w:rPr>
        <w:t>3</w:t>
      </w:r>
      <w:r w:rsidR="003949DD">
        <w:rPr>
          <w:rFonts w:ascii="Angsana New" w:hAnsi="Angsana New" w:cs="Angsana New"/>
        </w:rPr>
        <w:t>0</w:t>
      </w:r>
      <w:r w:rsidR="00074A1A" w:rsidRPr="005764E7">
        <w:rPr>
          <w:rFonts w:ascii="Angsana New" w:hAnsi="Angsana New" w:cs="Angsana New"/>
        </w:rPr>
        <w:t xml:space="preserve"> </w:t>
      </w:r>
      <w:r w:rsidR="0020543E">
        <w:rPr>
          <w:rFonts w:ascii="Angsana New" w:hAnsi="Angsana New" w:cs="Angsana New" w:hint="cs"/>
          <w:cs/>
        </w:rPr>
        <w:t>กันยา</w:t>
      </w:r>
      <w:r w:rsidR="00213A8E">
        <w:rPr>
          <w:rFonts w:ascii="Angsana New" w:hAnsi="Angsana New" w:cs="Angsana New" w:hint="cs"/>
          <w:cs/>
        </w:rPr>
        <w:t>ยน</w:t>
      </w:r>
      <w:r w:rsidR="00074A1A" w:rsidRPr="005764E7">
        <w:rPr>
          <w:rFonts w:ascii="Angsana New" w:hAnsi="Angsana New" w:cs="Angsana New"/>
          <w:cs/>
        </w:rPr>
        <w:t xml:space="preserve"> </w:t>
      </w:r>
      <w:r w:rsidR="00C74A72" w:rsidRPr="005764E7">
        <w:rPr>
          <w:rFonts w:ascii="Angsana New" w:hAnsi="Angsana New" w:cs="Angsana New"/>
        </w:rPr>
        <w:t>256</w:t>
      </w:r>
      <w:r w:rsidR="00C85A8F" w:rsidRPr="005764E7">
        <w:rPr>
          <w:rFonts w:ascii="Angsana New" w:hAnsi="Angsana New" w:cs="Angsana New"/>
        </w:rPr>
        <w:t>3</w:t>
      </w:r>
      <w:r w:rsidRPr="005764E7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370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24"/>
        <w:gridCol w:w="1134"/>
        <w:gridCol w:w="2211"/>
        <w:gridCol w:w="1701"/>
      </w:tblGrid>
      <w:tr w:rsidR="006C7998" w:rsidRPr="005764E7" w14:paraId="13E67ED0" w14:textId="77777777" w:rsidTr="00014D18">
        <w:trPr>
          <w:cantSplit/>
          <w:trHeight w:hRule="exact" w:val="432"/>
        </w:trPr>
        <w:tc>
          <w:tcPr>
            <w:tcW w:w="4324" w:type="dxa"/>
          </w:tcPr>
          <w:p w14:paraId="00B74D75" w14:textId="77777777" w:rsidR="006C7998" w:rsidRPr="005764E7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3234312" w14:textId="77777777" w:rsidR="006C7998" w:rsidRPr="005764E7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4AD0BA8B" w14:textId="77777777" w:rsidR="006C7998" w:rsidRPr="005764E7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49143E5" w14:textId="77777777" w:rsidR="006C7998" w:rsidRPr="005764E7" w:rsidRDefault="006C7998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7D4D" w:rsidRPr="005764E7" w14:paraId="5182F96F" w14:textId="77777777" w:rsidTr="0031781C">
        <w:trPr>
          <w:cantSplit/>
          <w:trHeight w:hRule="exact" w:val="432"/>
        </w:trPr>
        <w:tc>
          <w:tcPr>
            <w:tcW w:w="4324" w:type="dxa"/>
            <w:vAlign w:val="bottom"/>
          </w:tcPr>
          <w:p w14:paraId="0C9BA424" w14:textId="77777777" w:rsidR="002D7D4D" w:rsidRPr="005764E7" w:rsidRDefault="002D7D4D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C3F6C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49F4C3DB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4E0A8D09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77777777" w:rsidR="002D7D4D" w:rsidRPr="005764E7" w:rsidRDefault="0031781C" w:rsidP="00F641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</w:t>
            </w:r>
            <w:r w:rsidR="00F641E2"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3,620</w:t>
            </w:r>
            <w:r w:rsidR="00655A7B" w:rsidRPr="005764E7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)</w:t>
            </w:r>
          </w:p>
        </w:tc>
      </w:tr>
      <w:tr w:rsidR="002D7D4D" w:rsidRPr="005764E7" w14:paraId="2ABC44DB" w14:textId="77777777" w:rsidTr="00B44F65">
        <w:trPr>
          <w:cantSplit/>
          <w:trHeight w:hRule="exact" w:val="432"/>
        </w:trPr>
        <w:tc>
          <w:tcPr>
            <w:tcW w:w="4324" w:type="dxa"/>
            <w:vAlign w:val="bottom"/>
          </w:tcPr>
          <w:p w14:paraId="28A7F463" w14:textId="5CF24F04" w:rsidR="002D7D4D" w:rsidRPr="005764E7" w:rsidRDefault="000537B6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หัก</w:t>
            </w:r>
            <w:r w:rsidR="00655A7B"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5D3646"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5F3D87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ลดลง</w:t>
            </w:r>
            <w:r w:rsidR="00655A7B"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8C3F6C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</w:tcPr>
          <w:p w14:paraId="4E57445E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04E6B227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4D3A24" w14:textId="2A66310D" w:rsidR="002D7D4D" w:rsidRPr="005764E7" w:rsidRDefault="00B44F6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196</w:t>
            </w:r>
          </w:p>
        </w:tc>
      </w:tr>
      <w:tr w:rsidR="002D7D4D" w:rsidRPr="005764E7" w14:paraId="5B895EC6" w14:textId="77777777" w:rsidTr="00B44F65">
        <w:trPr>
          <w:cantSplit/>
          <w:trHeight w:hRule="exact" w:val="432"/>
        </w:trPr>
        <w:tc>
          <w:tcPr>
            <w:tcW w:w="4324" w:type="dxa"/>
            <w:vAlign w:val="bottom"/>
          </w:tcPr>
          <w:p w14:paraId="13AA4DDE" w14:textId="35E68286" w:rsidR="002D7D4D" w:rsidRPr="005764E7" w:rsidRDefault="002D7D4D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20543E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</w:t>
            </w:r>
            <w:r w:rsidR="00BC65D0">
              <w:rPr>
                <w:rFonts w:ascii="Angsana New" w:hAnsi="Angsana New" w:hint="cs"/>
                <w:b/>
                <w:sz w:val="28"/>
                <w:szCs w:val="28"/>
                <w:cs/>
              </w:rPr>
              <w:t>ยน</w:t>
            </w:r>
            <w:r w:rsidR="008C3F6C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</w:t>
            </w:r>
            <w:r w:rsidR="008C3F6C" w:rsidRPr="005764E7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0779FBFE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11" w:type="dxa"/>
          </w:tcPr>
          <w:p w14:paraId="6DC4F78B" w14:textId="77777777" w:rsidR="002D7D4D" w:rsidRPr="005764E7" w:rsidRDefault="002D7D4D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b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597925" w14:textId="2D747765" w:rsidR="002D7D4D" w:rsidRPr="005764E7" w:rsidRDefault="00B44F6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(3,424)</w:t>
            </w:r>
          </w:p>
        </w:tc>
      </w:tr>
    </w:tbl>
    <w:p w14:paraId="4333B200" w14:textId="77777777" w:rsidR="001C1F59" w:rsidRDefault="001C1F59" w:rsidP="001C1F59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88C68D8" w14:textId="178EC0EA" w:rsidR="002D7D4D" w:rsidRPr="005764E7" w:rsidRDefault="004079A8" w:rsidP="00A34A96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สินทรัพย์ทางการเงินไม่หมุนเวียนอื่น</w:t>
      </w:r>
      <w:bookmarkStart w:id="2" w:name="_GoBack"/>
      <w:bookmarkEnd w:id="2"/>
    </w:p>
    <w:p w14:paraId="5A8B9A83" w14:textId="255881EF" w:rsidR="004079A8" w:rsidRPr="005764E7" w:rsidRDefault="004079A8" w:rsidP="004079A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  <w:lang w:val="en-GB"/>
        </w:rPr>
      </w:pPr>
      <w:r w:rsidRPr="005764E7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  <w:r w:rsidRPr="005764E7">
        <w:rPr>
          <w:rFonts w:ascii="Angsana New" w:hAnsi="Angsana New"/>
          <w:sz w:val="28"/>
          <w:szCs w:val="28"/>
          <w:cs/>
          <w:lang w:val="en-GB"/>
        </w:rPr>
        <w:tab/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60"/>
        <w:gridCol w:w="1134"/>
        <w:gridCol w:w="236"/>
        <w:gridCol w:w="1701"/>
        <w:gridCol w:w="284"/>
        <w:gridCol w:w="1748"/>
      </w:tblGrid>
      <w:tr w:rsidR="00EC42E5" w:rsidRPr="005764E7" w14:paraId="0EEBB47C" w14:textId="77777777" w:rsidTr="0009129D">
        <w:trPr>
          <w:trHeight w:hRule="exact" w:val="432"/>
        </w:trPr>
        <w:tc>
          <w:tcPr>
            <w:tcW w:w="4360" w:type="dxa"/>
          </w:tcPr>
          <w:p w14:paraId="36432C46" w14:textId="77777777" w:rsidR="00EC42E5" w:rsidRPr="005764E7" w:rsidRDefault="00EC42E5" w:rsidP="00567D68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14:paraId="4A063BD1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319837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3" w:type="dxa"/>
            <w:gridSpan w:val="3"/>
            <w:tcBorders>
              <w:bottom w:val="single" w:sz="4" w:space="0" w:color="auto"/>
            </w:tcBorders>
            <w:vAlign w:val="bottom"/>
          </w:tcPr>
          <w:p w14:paraId="45A96746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6AF6419" w14:textId="77777777" w:rsidTr="0009129D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0377BA8A" w14:textId="77777777" w:rsidR="00EC42E5" w:rsidRPr="005764E7" w:rsidRDefault="00EC42E5" w:rsidP="00567D68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33BEA2B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C9349A3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</w:tcBorders>
            <w:vAlign w:val="bottom"/>
          </w:tcPr>
          <w:p w14:paraId="497CE022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EC42E5" w:rsidRPr="005764E7" w14:paraId="43CD7F02" w14:textId="77777777" w:rsidTr="0009129D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219FF491" w14:textId="77777777" w:rsidR="00EC42E5" w:rsidRPr="005764E7" w:rsidRDefault="00EC42E5" w:rsidP="00567D68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0761E38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71FF05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3" w:type="dxa"/>
            <w:gridSpan w:val="3"/>
            <w:vAlign w:val="bottom"/>
          </w:tcPr>
          <w:p w14:paraId="165130E5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E5" w:rsidRPr="005764E7" w14:paraId="7FBEBBD1" w14:textId="77777777" w:rsidTr="0009129D">
        <w:trPr>
          <w:trHeight w:hRule="exact" w:val="432"/>
        </w:trPr>
        <w:tc>
          <w:tcPr>
            <w:tcW w:w="4360" w:type="dxa"/>
            <w:shd w:val="clear" w:color="auto" w:fill="auto"/>
            <w:vAlign w:val="center"/>
          </w:tcPr>
          <w:p w14:paraId="3D8E43F2" w14:textId="77777777" w:rsidR="00EC42E5" w:rsidRPr="005764E7" w:rsidRDefault="00EC42E5" w:rsidP="00567D68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5D17B0D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6A56ED" w14:textId="77777777" w:rsidR="00EC42E5" w:rsidRPr="005764E7" w:rsidRDefault="00EC42E5" w:rsidP="00567D68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A95743A" w14:textId="77777777" w:rsidR="00EC42E5" w:rsidRPr="005764E7" w:rsidRDefault="00EC42E5" w:rsidP="00567D68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2989C67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vAlign w:val="bottom"/>
          </w:tcPr>
          <w:p w14:paraId="73B4F242" w14:textId="77777777" w:rsidR="00EC42E5" w:rsidRPr="005764E7" w:rsidRDefault="00EC42E5" w:rsidP="00567D68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EC42E5" w:rsidRPr="005764E7" w14:paraId="13C68E3D" w14:textId="77777777" w:rsidTr="0009129D">
        <w:trPr>
          <w:trHeight w:hRule="exact" w:val="432"/>
        </w:trPr>
        <w:tc>
          <w:tcPr>
            <w:tcW w:w="4360" w:type="dxa"/>
          </w:tcPr>
          <w:p w14:paraId="53384C3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D0CD99" w14:textId="05AF6F96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6C247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9C01124" w14:textId="5DF14610" w:rsidR="00EC42E5" w:rsidRPr="005764E7" w:rsidRDefault="00EC42E5" w:rsidP="00567D6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0543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C65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585E947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vAlign w:val="bottom"/>
          </w:tcPr>
          <w:p w14:paraId="3F720214" w14:textId="6C358CD8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  <w:r w:rsidR="00622ACD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EC42E5" w:rsidRPr="005764E7" w14:paraId="12278B91" w14:textId="77777777" w:rsidTr="00F019EF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6CE3" w14:textId="31F708C1" w:rsidR="00EC42E5" w:rsidRPr="005764E7" w:rsidRDefault="00EC42E5" w:rsidP="00BA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  <w:r w:rsidR="00676143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35C8" w:rsidRPr="005764E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F9D192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DBD5F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B95C1" w14:textId="115F90D6" w:rsidR="00EC42E5" w:rsidRPr="005764E7" w:rsidRDefault="001F3F38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177,203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59CFC1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F8BEB" w14:textId="6954F959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156,731</w:t>
            </w:r>
          </w:p>
        </w:tc>
      </w:tr>
      <w:tr w:rsidR="00EC42E5" w:rsidRPr="005764E7" w14:paraId="1FE3CAAE" w14:textId="77777777" w:rsidTr="00F019EF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2014F" w14:textId="551F4B03" w:rsidR="00EC42E5" w:rsidRPr="005764E7" w:rsidRDefault="00EC42E5" w:rsidP="00BA3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เงินลงทุนทั่วไป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35C8"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BA35C8" w:rsidRPr="005764E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9900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A3D01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9BE7" w14:textId="1A441119" w:rsidR="00EC42E5" w:rsidRPr="005764E7" w:rsidRDefault="001F3F38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EAC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73F1" w14:textId="7BEEC816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12,634</w:t>
            </w:r>
          </w:p>
        </w:tc>
      </w:tr>
      <w:tr w:rsidR="00EC42E5" w:rsidRPr="005764E7" w14:paraId="5A1228AE" w14:textId="77777777" w:rsidTr="00F019EF">
        <w:trPr>
          <w:trHeight w:hRule="exact" w:val="43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13B" w14:textId="77777777" w:rsidR="00EC42E5" w:rsidRPr="005764E7" w:rsidRDefault="00EC42E5" w:rsidP="00EC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4B7FF6" w14:textId="36586ED6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78DDC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E1EEB8" w14:textId="4050BE21" w:rsidR="00EC42E5" w:rsidRPr="005764E7" w:rsidRDefault="001F3F38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212,126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18FDC3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00F05E" w14:textId="127EE9DC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169,365</w:t>
            </w:r>
          </w:p>
        </w:tc>
      </w:tr>
    </w:tbl>
    <w:p w14:paraId="7D95D417" w14:textId="33E5BA1A" w:rsidR="00622ACD" w:rsidRPr="00622ACD" w:rsidRDefault="00622ACD" w:rsidP="001A2F00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jc w:val="thaiDistribute"/>
        <w:rPr>
          <w:rFonts w:ascii="Angsana New" w:hAnsi="Angsana New"/>
          <w:sz w:val="28"/>
          <w:szCs w:val="28"/>
        </w:rPr>
      </w:pPr>
      <w:r w:rsidRPr="00622ACD">
        <w:rPr>
          <w:rFonts w:ascii="Angsana New" w:hAnsi="Angsana New"/>
          <w:sz w:val="28"/>
          <w:szCs w:val="28"/>
          <w:lang w:val="en-GB"/>
        </w:rPr>
        <w:t xml:space="preserve">* </w:t>
      </w:r>
      <w:r w:rsidRPr="006E606C">
        <w:rPr>
          <w:rFonts w:ascii="Angsana New" w:hAnsi="Angsana New"/>
          <w:sz w:val="28"/>
          <w:szCs w:val="28"/>
          <w:cs/>
        </w:rPr>
        <w:t xml:space="preserve">ยอดคงเหลือ ณ วันที่ </w:t>
      </w:r>
      <w:r w:rsidR="008E4B0F">
        <w:rPr>
          <w:rFonts w:ascii="Angsana New" w:hAnsi="Angsana New"/>
          <w:sz w:val="28"/>
          <w:szCs w:val="28"/>
        </w:rPr>
        <w:t>31</w:t>
      </w:r>
      <w:r w:rsidR="0001156B">
        <w:rPr>
          <w:rFonts w:ascii="Angsana New" w:hAnsi="Angsana New"/>
          <w:sz w:val="28"/>
          <w:szCs w:val="28"/>
        </w:rPr>
        <w:t xml:space="preserve"> </w:t>
      </w:r>
      <w:r w:rsidRPr="006E606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E606C">
        <w:rPr>
          <w:rFonts w:ascii="Angsana New" w:hAnsi="Angsana New"/>
          <w:sz w:val="28"/>
          <w:szCs w:val="28"/>
        </w:rPr>
        <w:t xml:space="preserve">2562 </w:t>
      </w:r>
      <w:r w:rsidRPr="006E606C">
        <w:rPr>
          <w:rFonts w:ascii="Angsana New" w:hAnsi="Angsana New"/>
          <w:sz w:val="28"/>
          <w:szCs w:val="28"/>
          <w:cs/>
        </w:rPr>
        <w:t>เดิมแสดงเป็นเงินลงทุน</w:t>
      </w:r>
      <w:r w:rsidRPr="006E606C">
        <w:rPr>
          <w:rFonts w:ascii="Angsana New" w:hAnsi="Angsana New" w:hint="cs"/>
          <w:sz w:val="28"/>
          <w:szCs w:val="28"/>
          <w:cs/>
        </w:rPr>
        <w:t>ในหลักทรัพย์</w:t>
      </w:r>
      <w:r w:rsidR="00676143" w:rsidRPr="006E606C">
        <w:rPr>
          <w:rFonts w:ascii="Angsana New" w:hAnsi="Angsana New" w:hint="cs"/>
          <w:sz w:val="28"/>
          <w:szCs w:val="28"/>
          <w:cs/>
        </w:rPr>
        <w:t>เผื่อขาย</w:t>
      </w:r>
      <w:r w:rsidRPr="006E606C">
        <w:rPr>
          <w:rFonts w:ascii="Angsana New" w:hAnsi="Angsana New" w:hint="cs"/>
          <w:sz w:val="28"/>
          <w:szCs w:val="28"/>
          <w:cs/>
        </w:rPr>
        <w:t>และเงินลงทุนทั่วไป</w:t>
      </w:r>
      <w:r w:rsidRPr="006E606C">
        <w:rPr>
          <w:rFonts w:ascii="Angsana New" w:hAnsi="Angsana New"/>
          <w:sz w:val="28"/>
          <w:szCs w:val="28"/>
          <w:cs/>
        </w:rPr>
        <w:t xml:space="preserve"> และได้จัดประเภทใหม่เป็นสินทรัพย์ทางการเงินไม่หมุนเวียนอื่น ตามที่กล่าวไว้ในหมายเหตุประกอบงบการเงินข้อ </w:t>
      </w:r>
      <w:r>
        <w:rPr>
          <w:rFonts w:ascii="Angsana New" w:hAnsi="Angsana New"/>
          <w:sz w:val="28"/>
          <w:szCs w:val="28"/>
        </w:rPr>
        <w:t>4</w:t>
      </w:r>
    </w:p>
    <w:p w14:paraId="4F7D7D19" w14:textId="357F92B6" w:rsidR="004079A8" w:rsidRPr="005764E7" w:rsidRDefault="00EC42E5" w:rsidP="004079A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lang w:val="en-GB"/>
        </w:rPr>
        <w:t xml:space="preserve">7.1 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 xml:space="preserve">  เงินลงทุนในหลักทรัพย์</w:t>
      </w:r>
      <w:r w:rsidR="001D34DF">
        <w:rPr>
          <w:rFonts w:ascii="Angsana New" w:hAnsi="Angsana New" w:hint="cs"/>
          <w:sz w:val="28"/>
          <w:szCs w:val="28"/>
          <w:cs/>
        </w:rPr>
        <w:t>เผื่อขาย</w:t>
      </w:r>
      <w:r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- </w:t>
      </w:r>
      <w:r w:rsidRPr="005764E7">
        <w:rPr>
          <w:rFonts w:ascii="Angsana New" w:hAnsi="Angsana New" w:hint="cs"/>
          <w:sz w:val="28"/>
          <w:szCs w:val="28"/>
          <w:cs/>
        </w:rPr>
        <w:t>สุทธิ</w:t>
      </w:r>
    </w:p>
    <w:tbl>
      <w:tblPr>
        <w:tblW w:w="9009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690"/>
        <w:gridCol w:w="1734"/>
        <w:gridCol w:w="236"/>
        <w:gridCol w:w="1560"/>
        <w:gridCol w:w="236"/>
        <w:gridCol w:w="1553"/>
      </w:tblGrid>
      <w:tr w:rsidR="00BA3355" w:rsidRPr="005764E7" w14:paraId="16B91820" w14:textId="77777777" w:rsidTr="0009129D">
        <w:trPr>
          <w:trHeight w:hRule="exact" w:val="432"/>
        </w:trPr>
        <w:tc>
          <w:tcPr>
            <w:tcW w:w="3690" w:type="dxa"/>
          </w:tcPr>
          <w:p w14:paraId="7D9F0B2B" w14:textId="77777777" w:rsidR="00BA3355" w:rsidRPr="005764E7" w:rsidRDefault="00BA3355" w:rsidP="002D7D4D">
            <w:pPr>
              <w:pStyle w:val="12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5764E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319" w:type="dxa"/>
            <w:gridSpan w:val="5"/>
            <w:tcBorders>
              <w:bottom w:val="single" w:sz="4" w:space="0" w:color="auto"/>
            </w:tcBorders>
            <w:vAlign w:val="bottom"/>
          </w:tcPr>
          <w:p w14:paraId="597C759E" w14:textId="77777777" w:rsidR="00BA3355" w:rsidRPr="005764E7" w:rsidRDefault="00BA3355" w:rsidP="000F18C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AE39AC" w:rsidRPr="005764E7" w14:paraId="37B377C7" w14:textId="77777777" w:rsidTr="0009129D">
        <w:trPr>
          <w:trHeight w:hRule="exact" w:val="371"/>
        </w:trPr>
        <w:tc>
          <w:tcPr>
            <w:tcW w:w="3690" w:type="dxa"/>
          </w:tcPr>
          <w:p w14:paraId="55DF426A" w14:textId="77777777" w:rsidR="00AE39AC" w:rsidRPr="005764E7" w:rsidRDefault="00AE39AC" w:rsidP="00313595">
            <w:pPr>
              <w:pStyle w:val="12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19" w:type="dxa"/>
            <w:gridSpan w:val="5"/>
            <w:tcBorders>
              <w:bottom w:val="single" w:sz="4" w:space="0" w:color="auto"/>
            </w:tcBorders>
            <w:vAlign w:val="center"/>
          </w:tcPr>
          <w:p w14:paraId="7103BE96" w14:textId="77777777" w:rsidR="00AE39AC" w:rsidRPr="005764E7" w:rsidRDefault="00AE39AC" w:rsidP="0031359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595" w:rsidRPr="005764E7" w14:paraId="5458F6E5" w14:textId="77777777" w:rsidTr="0009129D">
        <w:trPr>
          <w:trHeight w:hRule="exact" w:val="432"/>
        </w:trPr>
        <w:tc>
          <w:tcPr>
            <w:tcW w:w="3690" w:type="dxa"/>
          </w:tcPr>
          <w:p w14:paraId="7B06EDB9" w14:textId="77777777" w:rsidR="00313595" w:rsidRPr="005764E7" w:rsidRDefault="0031359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vAlign w:val="bottom"/>
          </w:tcPr>
          <w:p w14:paraId="53DAC9A4" w14:textId="77777777" w:rsidR="00313595" w:rsidRPr="005764E7" w:rsidRDefault="00313595" w:rsidP="00313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B76871A" w14:textId="77777777" w:rsidR="00313595" w:rsidRPr="005764E7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D29A0D9" w14:textId="77777777" w:rsidR="00313595" w:rsidRPr="005764E7" w:rsidRDefault="00313595" w:rsidP="000F18C6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0C8BB6" w14:textId="77777777" w:rsidR="00313595" w:rsidRPr="005764E7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795887A6" w14:textId="77777777" w:rsidR="00313595" w:rsidRPr="005764E7" w:rsidRDefault="0031359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764E7" w14:paraId="65DA087A" w14:textId="77777777" w:rsidTr="0009129D">
        <w:trPr>
          <w:trHeight w:hRule="exact" w:val="432"/>
        </w:trPr>
        <w:tc>
          <w:tcPr>
            <w:tcW w:w="3690" w:type="dxa"/>
            <w:vAlign w:val="center"/>
          </w:tcPr>
          <w:p w14:paraId="74049850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vAlign w:val="bottom"/>
          </w:tcPr>
          <w:p w14:paraId="6F542F31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0BA36E01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7BFD1F1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236" w:type="dxa"/>
            <w:vAlign w:val="bottom"/>
          </w:tcPr>
          <w:p w14:paraId="34E5B928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6BFD0C9E" w14:textId="77777777" w:rsidR="00BA3355" w:rsidRPr="005764E7" w:rsidRDefault="00BA3355" w:rsidP="000F1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5764E7" w14:paraId="1F6C5A23" w14:textId="77777777" w:rsidTr="0009129D">
        <w:trPr>
          <w:trHeight w:hRule="exact" w:val="432"/>
        </w:trPr>
        <w:tc>
          <w:tcPr>
            <w:tcW w:w="3690" w:type="dxa"/>
          </w:tcPr>
          <w:p w14:paraId="78840C8E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</w:tcPr>
          <w:p w14:paraId="7CE2946D" w14:textId="0BB9140E" w:rsidR="00BA3355" w:rsidRPr="005764E7" w:rsidRDefault="00BA3355" w:rsidP="00F6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B22A6C" w:rsidRPr="005764E7">
              <w:rPr>
                <w:rFonts w:ascii="Angsana New" w:hAnsi="Angsana New"/>
                <w:sz w:val="28"/>
                <w:szCs w:val="28"/>
              </w:rPr>
              <w:t>5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1B6508B8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E0C3CB6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681B8A2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3994E044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5764E7" w14:paraId="381931DA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CAA47E" w14:textId="3A90898F" w:rsidR="00BA3355" w:rsidRPr="005764E7" w:rsidRDefault="00BA3355" w:rsidP="00F6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2D95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9D2D95"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054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BC65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  <w:r w:rsidR="00F641E2"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F641E2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53CF4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D04BE9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59FCF971" w14:textId="77777777" w:rsidR="00BA3355" w:rsidRPr="005764E7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FA4F0C" w14:textId="77777777" w:rsidR="00BA3355" w:rsidRPr="005764E7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center"/>
          </w:tcPr>
          <w:p w14:paraId="15B767E3" w14:textId="77777777" w:rsidR="00BA3355" w:rsidRPr="005764E7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4269" w:rsidRPr="005764E7" w14:paraId="23C42627" w14:textId="77777777" w:rsidTr="00881BB8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9A4F7D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E83956" w14:textId="127D6468" w:rsidR="005C4269" w:rsidRPr="005764E7" w:rsidRDefault="00881BB8" w:rsidP="0091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C8AA9" w14:textId="77777777" w:rsidR="005C4269" w:rsidRPr="005764E7" w:rsidRDefault="005C4269" w:rsidP="0091334A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9036F6" w14:textId="730A0731" w:rsidR="005C4269" w:rsidRPr="005764E7" w:rsidRDefault="00881BB8" w:rsidP="009133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992C5E" w14:textId="77777777" w:rsidR="005C4269" w:rsidRPr="005764E7" w:rsidRDefault="005C4269" w:rsidP="0091334A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480A68" w14:textId="1F99F694" w:rsidR="005C4269" w:rsidRPr="005764E7" w:rsidRDefault="00881BB8" w:rsidP="009133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5C4269" w:rsidRPr="005764E7" w14:paraId="6E5565C8" w14:textId="77777777" w:rsidTr="00881BB8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F86F00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71BC1" w14:textId="0E5E7672" w:rsidR="005C4269" w:rsidRPr="005764E7" w:rsidRDefault="00881BB8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137,465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0A34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42DC3" w14:textId="62C2D60A" w:rsidR="005C4269" w:rsidRPr="005764E7" w:rsidRDefault="00881BB8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C654F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76EE0" w14:textId="70953F8A" w:rsidR="005C4269" w:rsidRPr="005764E7" w:rsidRDefault="00881BB8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139,678</w:t>
            </w:r>
          </w:p>
        </w:tc>
      </w:tr>
      <w:tr w:rsidR="005C4269" w:rsidRPr="005764E7" w14:paraId="55939722" w14:textId="77777777" w:rsidTr="00881BB8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2EA4C3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73B776" w14:textId="58F2BB58" w:rsidR="005C4269" w:rsidRPr="005764E7" w:rsidRDefault="00881BB8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158,609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215EA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1F88FF" w14:textId="679A2568" w:rsidR="005C4269" w:rsidRPr="005764E7" w:rsidRDefault="00881BB8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18,594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79A6C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4BD769" w14:textId="28B37EAE" w:rsidR="005C4269" w:rsidRPr="005764E7" w:rsidRDefault="00881BB8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177,203</w:t>
            </w:r>
          </w:p>
        </w:tc>
      </w:tr>
      <w:tr w:rsidR="005C4269" w:rsidRPr="005764E7" w14:paraId="69A9684A" w14:textId="77777777" w:rsidTr="0009129D">
        <w:trPr>
          <w:trHeight w:hRule="exact" w:val="43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19D1D7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93E5EB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E846C8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0F03B67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23A29A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121D306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4269" w:rsidRPr="005764E7" w14:paraId="172AA783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12DA4B" w14:textId="77777777" w:rsidR="005C4269" w:rsidRPr="005764E7" w:rsidRDefault="005C4269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D28F1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287A26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57E2BA0D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08720B" w14:textId="77777777" w:rsidR="005C4269" w:rsidRPr="005764E7" w:rsidRDefault="005C4269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center"/>
          </w:tcPr>
          <w:p w14:paraId="4F0BEA5C" w14:textId="77777777" w:rsidR="005C4269" w:rsidRPr="005764E7" w:rsidRDefault="005C426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C4269" w:rsidRPr="005764E7" w14:paraId="11C5ACAC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A690921" w14:textId="77777777" w:rsidR="005C4269" w:rsidRPr="005764E7" w:rsidRDefault="005C42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902E3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933FE" w14:textId="77777777" w:rsidR="005C4269" w:rsidRPr="005764E7" w:rsidRDefault="005C4269" w:rsidP="0091334A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5C6C78" w14:textId="77777777" w:rsidR="005C4269" w:rsidRPr="005764E7" w:rsidRDefault="005C4269" w:rsidP="009133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B9FF39" w14:textId="77777777" w:rsidR="005C4269" w:rsidRPr="005764E7" w:rsidRDefault="005C4269" w:rsidP="0091334A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81206C" w14:textId="77777777" w:rsidR="005C4269" w:rsidRPr="005764E7" w:rsidRDefault="005C4269" w:rsidP="009133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5C4269" w:rsidRPr="005764E7" w14:paraId="640ABF2A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7E095D" w14:textId="77777777" w:rsidR="005C4269" w:rsidRPr="005764E7" w:rsidRDefault="005C42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A2E8B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115,019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86AB3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C25DEC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4,187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9FB2E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45E26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119,206</w:t>
            </w:r>
          </w:p>
        </w:tc>
      </w:tr>
      <w:tr w:rsidR="005C4269" w:rsidRPr="005764E7" w14:paraId="2567623A" w14:textId="77777777" w:rsidTr="0009129D">
        <w:trPr>
          <w:trHeight w:hRule="exact" w:val="43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5487E0" w14:textId="77777777" w:rsidR="005C4269" w:rsidRPr="005764E7" w:rsidRDefault="005C4269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ED592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136,163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19FD4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DD7B7A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20,568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6F400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5B876D" w14:textId="77777777" w:rsidR="005C4269" w:rsidRPr="005764E7" w:rsidRDefault="005C4269" w:rsidP="0091334A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156,731</w:t>
            </w:r>
          </w:p>
        </w:tc>
      </w:tr>
    </w:tbl>
    <w:p w14:paraId="641E8E81" w14:textId="77777777" w:rsidR="00815B80" w:rsidRDefault="00815B80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8"/>
          <w:szCs w:val="28"/>
          <w:lang w:val="en-GB"/>
        </w:rPr>
      </w:pPr>
    </w:p>
    <w:p w14:paraId="034DC77B" w14:textId="77777777" w:rsidR="00815B80" w:rsidRDefault="00815B80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8"/>
          <w:szCs w:val="28"/>
          <w:lang w:val="en-GB"/>
        </w:rPr>
      </w:pPr>
    </w:p>
    <w:p w14:paraId="00C70CD8" w14:textId="4F199AD2" w:rsidR="00815B80" w:rsidRPr="005764E7" w:rsidRDefault="00EC42E5" w:rsidP="00815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lang w:val="en-GB"/>
        </w:rPr>
        <w:lastRenderedPageBreak/>
        <w:t xml:space="preserve">7.2 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 xml:space="preserve">  เงินลงทุนทั่วไป </w:t>
      </w:r>
      <w:r w:rsidR="00840976">
        <w:rPr>
          <w:rFonts w:ascii="Angsana New" w:hAnsi="Angsana New"/>
          <w:sz w:val="28"/>
          <w:szCs w:val="28"/>
        </w:rPr>
        <w:t>-</w:t>
      </w:r>
      <w:r w:rsidRPr="005764E7">
        <w:rPr>
          <w:rFonts w:ascii="Angsana New" w:hAnsi="Angsana New" w:hint="cs"/>
          <w:sz w:val="28"/>
          <w:szCs w:val="28"/>
          <w:cs/>
        </w:rPr>
        <w:t xml:space="preserve"> สุทธิ</w:t>
      </w: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71"/>
        <w:gridCol w:w="1706"/>
        <w:gridCol w:w="283"/>
        <w:gridCol w:w="1560"/>
        <w:gridCol w:w="283"/>
        <w:gridCol w:w="1696"/>
      </w:tblGrid>
      <w:tr w:rsidR="00EC42E5" w:rsidRPr="005764E7" w14:paraId="402A711E" w14:textId="77777777" w:rsidTr="0009129D">
        <w:trPr>
          <w:trHeight w:hRule="exact" w:val="432"/>
        </w:trPr>
        <w:tc>
          <w:tcPr>
            <w:tcW w:w="3571" w:type="dxa"/>
            <w:vAlign w:val="center"/>
          </w:tcPr>
          <w:p w14:paraId="2C78CD10" w14:textId="77777777" w:rsidR="00EC42E5" w:rsidRPr="005764E7" w:rsidRDefault="00EC42E5" w:rsidP="00567D68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5764E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09129D">
        <w:trPr>
          <w:trHeight w:hRule="exact" w:val="468"/>
        </w:trPr>
        <w:tc>
          <w:tcPr>
            <w:tcW w:w="3571" w:type="dxa"/>
            <w:vAlign w:val="center"/>
          </w:tcPr>
          <w:p w14:paraId="374257A7" w14:textId="77777777" w:rsidR="00EC42E5" w:rsidRPr="005764E7" w:rsidRDefault="00EC42E5" w:rsidP="00567D68">
            <w:pPr>
              <w:pStyle w:val="12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vAlign w:val="center"/>
          </w:tcPr>
          <w:p w14:paraId="07296DA6" w14:textId="77777777" w:rsidR="00EC42E5" w:rsidRPr="005764E7" w:rsidRDefault="00EC42E5" w:rsidP="00567D68">
            <w:pPr>
              <w:pStyle w:val="34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E5" w:rsidRPr="005764E7" w14:paraId="02671096" w14:textId="77777777" w:rsidTr="0009129D">
        <w:trPr>
          <w:trHeight w:hRule="exact" w:val="432"/>
        </w:trPr>
        <w:tc>
          <w:tcPr>
            <w:tcW w:w="3571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5764E7" w:rsidRDefault="00EC42E5" w:rsidP="00567D68">
            <w:pPr>
              <w:pStyle w:val="3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09129D">
        <w:trPr>
          <w:trHeight w:hRule="exact" w:val="432"/>
        </w:trPr>
        <w:tc>
          <w:tcPr>
            <w:tcW w:w="3571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5764E7">
              <w:rPr>
                <w:rFonts w:ascii="Angsana New" w:hAnsi="Angsana New"/>
                <w:sz w:val="28"/>
                <w:szCs w:val="28"/>
              </w:rPr>
              <w:t>5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76160DD4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BC65D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054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BC65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  <w:r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ECC5D4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175CC05A" w14:textId="77777777" w:rsidTr="000B59AF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82B80" w14:textId="7D424E48" w:rsidR="00EC42E5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10869A1C" w:rsidR="00EC42E5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</w:t>
            </w:r>
            <w:r w:rsidR="0058274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6EC05D38" w:rsidR="00EC42E5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6647AB" w:rsidRPr="005764E7" w14:paraId="32864FE7" w14:textId="77777777" w:rsidTr="000B59AF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4BA84958" w:rsidR="006647AB" w:rsidRPr="005764E7" w:rsidRDefault="00EF37E8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ปรับมูลค่ายุติธรรม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C36E51" w14:textId="73C20EF9" w:rsidR="006647AB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122EC" w14:textId="06282A2B" w:rsidR="006647AB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5AFFF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BD9191" w14:textId="64C52D2B" w:rsidR="006647AB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23,288</w:t>
            </w:r>
          </w:p>
        </w:tc>
      </w:tr>
      <w:tr w:rsidR="00EC42E5" w:rsidRPr="005764E7" w14:paraId="7EDB567D" w14:textId="77777777" w:rsidTr="000B59AF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BFCC2" w14:textId="53ADA71A" w:rsidR="00EC42E5" w:rsidRPr="005764E7" w:rsidRDefault="00EF37E8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C83ED" w14:textId="76C5592B" w:rsidR="00EC42E5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E1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3EE87" w14:textId="4DE66958" w:rsidR="00EC42E5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(10,606)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26C9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D8606" w14:textId="7B62C62D" w:rsidR="00EC42E5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(12,295)</w:t>
            </w:r>
          </w:p>
        </w:tc>
      </w:tr>
      <w:tr w:rsidR="00EC42E5" w:rsidRPr="005764E7" w14:paraId="44B3A44B" w14:textId="77777777" w:rsidTr="000B59AF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0BFACA6C" w:rsidR="00EC42E5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09FC87FF" w:rsidR="00EC42E5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29,3</w:t>
            </w:r>
            <w:r w:rsidR="00B536A1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17599A58" w:rsidR="00EC42E5" w:rsidRPr="005764E7" w:rsidRDefault="00E50BBA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34,923</w:t>
            </w:r>
          </w:p>
        </w:tc>
      </w:tr>
      <w:tr w:rsidR="00EC42E5" w:rsidRPr="005764E7" w14:paraId="56E81E4B" w14:textId="77777777" w:rsidTr="000B59AF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AF56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61D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80F0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69FF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4C28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347FECA8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vAlign w:val="center"/>
          </w:tcPr>
          <w:p w14:paraId="591923D1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19832D14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2E655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EC42E5" w:rsidRPr="005764E7" w14:paraId="1A901C52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512C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E7D8A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ECC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2595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(9,603)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B6B8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7ED1C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(11,296)</w:t>
            </w:r>
          </w:p>
        </w:tc>
      </w:tr>
      <w:tr w:rsidR="00EC42E5" w:rsidRPr="005764E7" w14:paraId="7C94C8A5" w14:textId="77777777" w:rsidTr="0009129D">
        <w:trPr>
          <w:trHeight w:hRule="exact" w:val="43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5,507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7,127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12,634</w:t>
            </w:r>
          </w:p>
        </w:tc>
      </w:tr>
    </w:tbl>
    <w:p w14:paraId="54233472" w14:textId="77777777" w:rsidR="00EC42E5" w:rsidRPr="005764E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  <w:cs/>
        </w:rPr>
        <w:sectPr w:rsidR="00EC42E5" w:rsidRPr="005764E7" w:rsidSect="005C379E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Pr="005764E7" w:rsidRDefault="006E3C5E" w:rsidP="003D5E8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276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1418"/>
        <w:gridCol w:w="283"/>
        <w:gridCol w:w="992"/>
        <w:gridCol w:w="284"/>
        <w:gridCol w:w="992"/>
        <w:gridCol w:w="284"/>
        <w:gridCol w:w="850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7B231F" w:rsidRPr="005764E7" w14:paraId="05408A25" w14:textId="77777777" w:rsidTr="00C94BB2">
        <w:trPr>
          <w:trHeight w:hRule="exact" w:val="432"/>
        </w:trPr>
        <w:tc>
          <w:tcPr>
            <w:tcW w:w="3402" w:type="dxa"/>
          </w:tcPr>
          <w:p w14:paraId="55000F3D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7E556D8D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E58A49F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9B03EE8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196A0747" w14:textId="77777777" w:rsidR="007B231F" w:rsidRPr="005764E7" w:rsidRDefault="0093794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14:paraId="13A5DCBA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520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5764E7" w:rsidRDefault="007B231F" w:rsidP="000F18C6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5764E7" w14:paraId="7B08CD3D" w14:textId="77777777" w:rsidTr="00C94BB2">
        <w:trPr>
          <w:trHeight w:hRule="exact" w:val="432"/>
        </w:trPr>
        <w:tc>
          <w:tcPr>
            <w:tcW w:w="3402" w:type="dxa"/>
          </w:tcPr>
          <w:p w14:paraId="18005FF2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16D8AB9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26FC3CF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4B7A58E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5764E7" w:rsidRDefault="0093794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0A4AD30" w14:textId="77777777" w:rsidR="007B231F" w:rsidRPr="005764E7" w:rsidRDefault="007B231F" w:rsidP="00493C9A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5764E7" w:rsidRDefault="007B231F" w:rsidP="00493C9A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3D6034" w:rsidRPr="005764E7" w14:paraId="018BA276" w14:textId="77777777" w:rsidTr="00C94BB2">
        <w:trPr>
          <w:trHeight w:hRule="exact" w:val="432"/>
        </w:trPr>
        <w:tc>
          <w:tcPr>
            <w:tcW w:w="3402" w:type="dxa"/>
          </w:tcPr>
          <w:p w14:paraId="1BB69725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6D13531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62F26EF7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0997F597" w14:textId="77777777" w:rsidR="007B231F" w:rsidRPr="005764E7" w:rsidRDefault="007B231F" w:rsidP="00493C9A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5764E7" w:rsidRDefault="0093794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14:paraId="361AA982" w14:textId="77777777" w:rsidR="007B231F" w:rsidRPr="005764E7" w:rsidRDefault="007B231F" w:rsidP="00493C9A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5764E7" w:rsidRDefault="007B231F" w:rsidP="00493C9A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3417A2" w14:textId="77777777" w:rsidR="007B231F" w:rsidRPr="005764E7" w:rsidRDefault="007B231F" w:rsidP="00493C9A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5764E7" w:rsidRDefault="007B231F" w:rsidP="00493C9A">
            <w:pPr>
              <w:pStyle w:val="af9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BC65D0" w:rsidRPr="005764E7" w14:paraId="6304D1AE" w14:textId="77777777" w:rsidTr="00C94BB2">
        <w:trPr>
          <w:trHeight w:hRule="exact" w:val="432"/>
        </w:trPr>
        <w:tc>
          <w:tcPr>
            <w:tcW w:w="3402" w:type="dxa"/>
          </w:tcPr>
          <w:p w14:paraId="64E431A0" w14:textId="77777777" w:rsidR="00BC65D0" w:rsidRPr="005764E7" w:rsidRDefault="00BC65D0" w:rsidP="00BC65D0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2150C023" w14:textId="77777777" w:rsidR="00BC65D0" w:rsidRPr="005764E7" w:rsidRDefault="00BC65D0" w:rsidP="00BC65D0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1E7CB11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2466288A" w14:textId="77777777" w:rsidR="00BC65D0" w:rsidRPr="005764E7" w:rsidRDefault="00BC65D0" w:rsidP="00BC65D0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7E2DF60B" w14:textId="124B2027" w:rsidR="00BC65D0" w:rsidRPr="005764E7" w:rsidRDefault="00BC65D0" w:rsidP="00BC65D0">
            <w:pPr>
              <w:pStyle w:val="af9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5764E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5764E7">
              <w:rPr>
                <w:rFonts w:asciiTheme="majorBidi" w:hAnsiTheme="majorBidi" w:cstheme="majorBidi"/>
                <w:cs/>
              </w:rPr>
              <w:t xml:space="preserve"> </w:t>
            </w:r>
            <w:r w:rsidR="0020543E">
              <w:rPr>
                <w:rFonts w:asciiTheme="majorBidi" w:hAnsiTheme="majorBidi" w:cstheme="majorBidi" w:hint="cs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cs/>
              </w:rPr>
              <w:t>ยน</w:t>
            </w:r>
          </w:p>
        </w:tc>
        <w:tc>
          <w:tcPr>
            <w:tcW w:w="284" w:type="dxa"/>
            <w:vAlign w:val="bottom"/>
          </w:tcPr>
          <w:p w14:paraId="444501E0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665CE36" w14:textId="77777777" w:rsidR="00BC65D0" w:rsidRPr="005764E7" w:rsidRDefault="00BC65D0" w:rsidP="00BC65D0">
            <w:pPr>
              <w:pStyle w:val="af9"/>
              <w:widowControl/>
              <w:ind w:left="-96" w:right="-71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>31</w:t>
            </w:r>
            <w:r w:rsidRPr="005764E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14:paraId="2AA4AD4F" w14:textId="77777777" w:rsidR="00BC65D0" w:rsidRPr="005764E7" w:rsidRDefault="00BC65D0" w:rsidP="00BC65D0">
            <w:pPr>
              <w:pStyle w:val="af9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  <w:vAlign w:val="bottom"/>
          </w:tcPr>
          <w:p w14:paraId="0A997250" w14:textId="77777777" w:rsidR="00BC65D0" w:rsidRPr="005764E7" w:rsidRDefault="00BC65D0" w:rsidP="00BC65D0">
            <w:pPr>
              <w:pStyle w:val="af9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99E321F" w14:textId="496E8D4D" w:rsidR="00BC65D0" w:rsidRPr="005764E7" w:rsidRDefault="00BC65D0" w:rsidP="00BC65D0">
            <w:pPr>
              <w:pStyle w:val="af9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5764E7">
              <w:rPr>
                <w:rFonts w:asciiTheme="majorBidi" w:hAnsiTheme="majorBidi" w:cstheme="majorBidi"/>
                <w:cs/>
              </w:rPr>
              <w:t xml:space="preserve"> </w:t>
            </w:r>
            <w:r w:rsidR="0020543E">
              <w:rPr>
                <w:rFonts w:asciiTheme="majorBidi" w:hAnsiTheme="majorBidi" w:cstheme="majorBidi" w:hint="cs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cs/>
              </w:rPr>
              <w:t>ยน</w:t>
            </w:r>
          </w:p>
        </w:tc>
        <w:tc>
          <w:tcPr>
            <w:tcW w:w="283" w:type="dxa"/>
            <w:vAlign w:val="bottom"/>
          </w:tcPr>
          <w:p w14:paraId="54F59C70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D7F51F9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 xml:space="preserve">31 </w:t>
            </w:r>
            <w:r w:rsidRPr="005764E7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14:paraId="48789CC4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622E6D7" w14:textId="21737EFC" w:rsidR="00BC65D0" w:rsidRPr="005764E7" w:rsidRDefault="00BC65D0" w:rsidP="00BC65D0">
            <w:pPr>
              <w:pStyle w:val="af9"/>
              <w:widowControl/>
              <w:ind w:left="-96" w:right="-76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5764E7">
              <w:rPr>
                <w:rFonts w:asciiTheme="majorBidi" w:hAnsiTheme="majorBidi" w:cstheme="majorBidi"/>
                <w:cs/>
              </w:rPr>
              <w:t xml:space="preserve"> </w:t>
            </w:r>
            <w:r w:rsidR="0020543E">
              <w:rPr>
                <w:rFonts w:asciiTheme="majorBidi" w:hAnsiTheme="majorBidi" w:cstheme="majorBidi" w:hint="cs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cs/>
              </w:rPr>
              <w:t>ยน</w:t>
            </w:r>
          </w:p>
        </w:tc>
        <w:tc>
          <w:tcPr>
            <w:tcW w:w="283" w:type="dxa"/>
            <w:vAlign w:val="bottom"/>
          </w:tcPr>
          <w:p w14:paraId="13FEA591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B226EE3" w14:textId="77777777" w:rsidR="00BC65D0" w:rsidRPr="005764E7" w:rsidRDefault="00BC65D0" w:rsidP="00BC65D0">
            <w:pPr>
              <w:pStyle w:val="af9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5764E7">
              <w:rPr>
                <w:rFonts w:asciiTheme="majorBidi" w:hAnsiTheme="majorBidi" w:cstheme="majorBidi"/>
              </w:rPr>
              <w:t xml:space="preserve">31 </w:t>
            </w:r>
            <w:r w:rsidRPr="005764E7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3D6034" w:rsidRPr="005764E7" w14:paraId="293DF417" w14:textId="77777777" w:rsidTr="001B0A53">
        <w:trPr>
          <w:trHeight w:hRule="exact" w:val="432"/>
        </w:trPr>
        <w:tc>
          <w:tcPr>
            <w:tcW w:w="3402" w:type="dxa"/>
          </w:tcPr>
          <w:p w14:paraId="4AECEA89" w14:textId="77777777" w:rsidR="00416911" w:rsidRPr="005764E7" w:rsidRDefault="00416911" w:rsidP="003D6034">
            <w:pPr>
              <w:pStyle w:val="af9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7DEE59F0" w14:textId="77777777" w:rsidR="00416911" w:rsidRPr="005764E7" w:rsidRDefault="00416911" w:rsidP="00C74A72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FD5A07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14:paraId="0173928B" w14:textId="77777777" w:rsidR="00416911" w:rsidRPr="005764E7" w:rsidRDefault="00416911" w:rsidP="00C74A72">
            <w:pPr>
              <w:pStyle w:val="af9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C9835C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4" w:type="dxa"/>
            <w:vAlign w:val="bottom"/>
          </w:tcPr>
          <w:p w14:paraId="52C14859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016129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84" w:type="dxa"/>
          </w:tcPr>
          <w:p w14:paraId="3BF95223" w14:textId="77777777" w:rsidR="00416911" w:rsidRPr="005764E7" w:rsidRDefault="00416911" w:rsidP="00C74A72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6D0E64C" w14:textId="1B4520A0" w:rsidR="00416911" w:rsidRPr="005764E7" w:rsidRDefault="007F2979" w:rsidP="001B0A53">
            <w:pPr>
              <w:pStyle w:val="af9"/>
              <w:widowControl/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CBF2E7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  <w:vAlign w:val="bottom"/>
          </w:tcPr>
          <w:p w14:paraId="11324297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73290414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</w:t>
            </w:r>
            <w:r w:rsidR="00CC1140">
              <w:rPr>
                <w:rFonts w:ascii="Angsana New" w:hAnsi="Angsana New" w:cs="Angsana New"/>
              </w:rPr>
              <w:t>2</w:t>
            </w:r>
          </w:p>
        </w:tc>
        <w:tc>
          <w:tcPr>
            <w:tcW w:w="284" w:type="dxa"/>
            <w:vAlign w:val="bottom"/>
          </w:tcPr>
          <w:p w14:paraId="0FE175AE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6C600A" w14:textId="77777777" w:rsidR="00416911" w:rsidRPr="005764E7" w:rsidRDefault="00416911" w:rsidP="002A3386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83" w:type="dxa"/>
            <w:vAlign w:val="bottom"/>
          </w:tcPr>
          <w:p w14:paraId="73AD3293" w14:textId="77777777" w:rsidR="00416911" w:rsidRPr="005764E7" w:rsidRDefault="00416911" w:rsidP="00C74A72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77777777" w:rsidR="00416911" w:rsidRPr="005764E7" w:rsidRDefault="00416911" w:rsidP="00416911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2562</w:t>
            </w:r>
          </w:p>
        </w:tc>
      </w:tr>
      <w:tr w:rsidR="003D6034" w:rsidRPr="005764E7" w14:paraId="15EF418C" w14:textId="77777777" w:rsidTr="00C94BB2">
        <w:trPr>
          <w:trHeight w:hRule="exact" w:val="432"/>
        </w:trPr>
        <w:tc>
          <w:tcPr>
            <w:tcW w:w="3402" w:type="dxa"/>
          </w:tcPr>
          <w:p w14:paraId="48C9D00D" w14:textId="77777777" w:rsidR="00B70FF9" w:rsidRPr="005764E7" w:rsidRDefault="00B70FF9" w:rsidP="003D5E8E">
            <w:pPr>
              <w:pStyle w:val="af9"/>
              <w:widowControl/>
              <w:ind w:left="181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764E7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013F5752" w14:textId="77777777" w:rsidR="00B70FF9" w:rsidRPr="005764E7" w:rsidRDefault="00B70FF9" w:rsidP="00B70FF9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059B09" w14:textId="77777777" w:rsidR="00B70FF9" w:rsidRPr="005764E7" w:rsidRDefault="00B70FF9" w:rsidP="00B70FF9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0199597" w14:textId="77777777" w:rsidR="00B70FF9" w:rsidRPr="005764E7" w:rsidRDefault="00B70FF9" w:rsidP="00B70FF9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4DCE03AF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14:paraId="303AA024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14:paraId="27ED9FEE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1D37B7" w14:textId="77777777" w:rsidR="00B70FF9" w:rsidRPr="005764E7" w:rsidRDefault="00B70FF9" w:rsidP="00B70FF9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3D6034" w:rsidRPr="005764E7" w14:paraId="6F48F8D0" w14:textId="77777777" w:rsidTr="00DF24D7">
        <w:trPr>
          <w:trHeight w:hRule="exact" w:val="432"/>
        </w:trPr>
        <w:tc>
          <w:tcPr>
            <w:tcW w:w="3402" w:type="dxa"/>
          </w:tcPr>
          <w:p w14:paraId="16B25813" w14:textId="77777777" w:rsidR="00416911" w:rsidRPr="005764E7" w:rsidRDefault="00416911" w:rsidP="003D5E8E">
            <w:pPr>
              <w:pStyle w:val="af9"/>
              <w:widowControl/>
              <w:ind w:left="323" w:right="-251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บริษัท นิวพลัสนิตติ</w:t>
            </w:r>
            <w:proofErr w:type="spellStart"/>
            <w:r w:rsidRPr="005764E7">
              <w:rPr>
                <w:rFonts w:ascii="Angsana New" w:hAnsi="Angsana New" w:cs="Angsana New"/>
                <w:cs/>
              </w:rPr>
              <w:t>้ง</w:t>
            </w:r>
            <w:proofErr w:type="spellEnd"/>
            <w:r w:rsidRPr="005764E7">
              <w:rPr>
                <w:rFonts w:ascii="Angsana New" w:hAnsi="Angsana New" w:cs="Angsana New"/>
                <w:cs/>
              </w:rPr>
              <w:t xml:space="preserve"> จำกัด (มหาชน)</w:t>
            </w:r>
          </w:p>
        </w:tc>
        <w:tc>
          <w:tcPr>
            <w:tcW w:w="283" w:type="dxa"/>
          </w:tcPr>
          <w:p w14:paraId="52E99DEE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14:paraId="675C82CF" w14:textId="77777777" w:rsidR="00416911" w:rsidRPr="005764E7" w:rsidRDefault="00416911" w:rsidP="00326081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14:paraId="631326C0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C26EA3" w14:textId="0D158200" w:rsidR="00416911" w:rsidRPr="005764E7" w:rsidRDefault="00DF24D7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1B49B7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E7DDE7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14</w:t>
            </w:r>
            <w:r w:rsidRPr="005764E7">
              <w:rPr>
                <w:rFonts w:ascii="Angsana New" w:hAnsi="Angsana New" w:cs="Angsana New"/>
                <w:cs/>
              </w:rPr>
              <w:t>.</w:t>
            </w:r>
            <w:r w:rsidRPr="005764E7">
              <w:rPr>
                <w:rFonts w:ascii="Angsana New" w:hAnsi="Angsana New" w:cs="Angsana New"/>
              </w:rPr>
              <w:t>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38BA78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562F02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566061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BC3E6F" w14:textId="0D28EC48" w:rsidR="00416911" w:rsidRPr="005764E7" w:rsidRDefault="00DF24D7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B3EFF5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09565B" w14:textId="77777777" w:rsidR="00416911" w:rsidRPr="005764E7" w:rsidRDefault="00416911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42BE6C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8FF526" w14:textId="3DC32E72" w:rsidR="00416911" w:rsidRPr="005764E7" w:rsidRDefault="00DF24D7" w:rsidP="00984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</w:t>
            </w:r>
            <w:r w:rsidR="0008218B">
              <w:rPr>
                <w:rFonts w:ascii="Angsana New" w:hAnsi="Angsana New"/>
                <w:sz w:val="28"/>
                <w:szCs w:val="28"/>
              </w:rPr>
              <w:t>24</w:t>
            </w:r>
            <w:r w:rsidR="00F446C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4BC8A52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134BA0" w14:textId="77777777" w:rsidR="00416911" w:rsidRPr="005764E7" w:rsidRDefault="00416911" w:rsidP="005C2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</w:t>
            </w:r>
            <w:r w:rsidR="005C2671" w:rsidRPr="005764E7">
              <w:rPr>
                <w:rFonts w:ascii="Angsana New" w:hAnsi="Angsana New"/>
                <w:sz w:val="28"/>
                <w:szCs w:val="28"/>
              </w:rPr>
              <w:t>8</w:t>
            </w:r>
            <w:r w:rsidRPr="005764E7">
              <w:rPr>
                <w:rFonts w:ascii="Angsana New" w:hAnsi="Angsana New"/>
                <w:sz w:val="28"/>
                <w:szCs w:val="28"/>
              </w:rPr>
              <w:t>,</w:t>
            </w:r>
            <w:r w:rsidR="005C2671" w:rsidRPr="005764E7">
              <w:rPr>
                <w:rFonts w:ascii="Angsana New" w:hAnsi="Angsana New"/>
                <w:sz w:val="28"/>
                <w:szCs w:val="28"/>
              </w:rPr>
              <w:t>988</w:t>
            </w:r>
          </w:p>
        </w:tc>
      </w:tr>
      <w:tr w:rsidR="003D6034" w:rsidRPr="005764E7" w14:paraId="2F275DCE" w14:textId="77777777" w:rsidTr="00DF24D7">
        <w:trPr>
          <w:trHeight w:hRule="exact" w:val="432"/>
        </w:trPr>
        <w:tc>
          <w:tcPr>
            <w:tcW w:w="3402" w:type="dxa"/>
          </w:tcPr>
          <w:p w14:paraId="5D7E2C89" w14:textId="50EE923E" w:rsidR="00416911" w:rsidRPr="005764E7" w:rsidRDefault="00416911" w:rsidP="003D5E8E">
            <w:pPr>
              <w:pStyle w:val="af9"/>
              <w:widowControl/>
              <w:ind w:left="323" w:right="-461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="00FA3E72">
              <w:rPr>
                <w:rFonts w:ascii="Angsana New" w:hAnsi="Angsana New" w:cs="Angsana New"/>
              </w:rPr>
              <w:t xml:space="preserve"> </w:t>
            </w:r>
            <w:r w:rsidR="003D6030" w:rsidRPr="005764E7">
              <w:rPr>
                <w:rFonts w:ascii="Angsana New" w:hAnsi="Angsana New" w:cs="Angsana New"/>
              </w:rPr>
              <w:t>:</w:t>
            </w:r>
            <w:r w:rsidR="00D6122F"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</w:tcPr>
          <w:p w14:paraId="4C7F700A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4FFA1B87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8FEF976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B50186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50797D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79C942D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EFE2C" w14:textId="68C38D13" w:rsidR="00416911" w:rsidRPr="005764E7" w:rsidRDefault="00DF24D7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08218B">
              <w:rPr>
                <w:rFonts w:ascii="Angsana New" w:hAnsi="Angsana New"/>
                <w:sz w:val="28"/>
                <w:szCs w:val="28"/>
              </w:rPr>
              <w:t>332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198E3D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2931B" w14:textId="77777777" w:rsidR="00416911" w:rsidRPr="005764E7" w:rsidRDefault="00416911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(6,110)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82173A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1CA31" w14:textId="487FAF44" w:rsidR="00416911" w:rsidRPr="005764E7" w:rsidRDefault="00DF24D7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76742A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534913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</w:rPr>
              <w:t>-</w:t>
            </w:r>
          </w:p>
        </w:tc>
      </w:tr>
      <w:tr w:rsidR="003D6034" w:rsidRPr="005764E7" w14:paraId="724200BF" w14:textId="77777777" w:rsidTr="00DF24D7">
        <w:trPr>
          <w:trHeight w:hRule="exact" w:val="432"/>
        </w:trPr>
        <w:tc>
          <w:tcPr>
            <w:tcW w:w="3402" w:type="dxa"/>
          </w:tcPr>
          <w:p w14:paraId="14468413" w14:textId="77777777" w:rsidR="00416911" w:rsidRPr="005764E7" w:rsidRDefault="00416911" w:rsidP="003D5E8E">
            <w:pPr>
              <w:pStyle w:val="af9"/>
              <w:widowControl/>
              <w:ind w:left="181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5764E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83" w:type="dxa"/>
          </w:tcPr>
          <w:p w14:paraId="70459761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38CD5335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37FDF28B" w14:textId="77777777" w:rsidR="00416911" w:rsidRPr="005764E7" w:rsidRDefault="00416911" w:rsidP="00C74A72">
            <w:pPr>
              <w:pStyle w:val="af9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44E939E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D7974A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7FA0668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124C7429" w:rsidR="00416911" w:rsidRPr="005764E7" w:rsidRDefault="00DF24D7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63,</w:t>
            </w:r>
            <w:r w:rsidR="0008218B">
              <w:rPr>
                <w:rFonts w:ascii="Angsana New" w:hAnsi="Angsana New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CB570C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77777777" w:rsidR="00416911" w:rsidRPr="005764E7" w:rsidRDefault="00416911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63,822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38D4E6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4F59CC0F" w:rsidR="00416911" w:rsidRPr="005764E7" w:rsidRDefault="00DF24D7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48,</w:t>
            </w:r>
            <w:r w:rsidR="00F446CC">
              <w:rPr>
                <w:rFonts w:ascii="Angsana New" w:hAnsi="Angsana New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EB3298" w14:textId="77777777" w:rsidR="00416911" w:rsidRPr="005764E7" w:rsidRDefault="00416911" w:rsidP="00C74A72">
            <w:pPr>
              <w:pStyle w:val="af9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77777777" w:rsidR="00416911" w:rsidRPr="005764E7" w:rsidRDefault="005C2671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416911" w:rsidRPr="005764E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988</w:t>
            </w:r>
          </w:p>
        </w:tc>
      </w:tr>
    </w:tbl>
    <w:p w14:paraId="692387C2" w14:textId="77777777" w:rsidR="00B76E70" w:rsidRPr="005764E7" w:rsidRDefault="00B76E70">
      <w:pPr>
        <w:rPr>
          <w:sz w:val="28"/>
          <w:szCs w:val="28"/>
        </w:rPr>
      </w:pPr>
    </w:p>
    <w:p w14:paraId="131C1EBB" w14:textId="4C271159" w:rsidR="00B76E70" w:rsidRPr="005764E7" w:rsidRDefault="00B76E70" w:rsidP="00FB6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276"/>
        </w:tabs>
        <w:spacing w:before="240"/>
        <w:ind w:left="127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sz w:val="28"/>
          <w:szCs w:val="28"/>
          <w:cs/>
        </w:rPr>
        <w:t>เงินลงทุนในบริษัทร่วมตามงบการเงินเฉพาะกิจการแสดงตามราคาทุนหักค่าเผื่อการด้อยค่าของเงินลงทุนบริษัทพิจารณามูลค่าที่คาดว่าจะได้รับคืน</w:t>
      </w:r>
      <w:r w:rsidR="00AB165F" w:rsidRPr="005764E7">
        <w:rPr>
          <w:rFonts w:ascii="Angsana New" w:hAnsi="Angsana New" w:hint="cs"/>
          <w:sz w:val="28"/>
          <w:szCs w:val="28"/>
          <w:cs/>
        </w:rPr>
        <w:t>โดยใช้ราคาล่าสุดของบริษัทร่วม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 xml:space="preserve">ที่มีการซื้อขายในตลาดหลักทรัพย์ฯ ณ วันที่ </w:t>
      </w:r>
      <w:r w:rsidRPr="005764E7">
        <w:rPr>
          <w:rFonts w:ascii="Angsana New" w:hAnsi="Angsana New"/>
          <w:sz w:val="28"/>
          <w:szCs w:val="28"/>
        </w:rPr>
        <w:t>3</w:t>
      </w:r>
      <w:r w:rsidR="000A0D16">
        <w:rPr>
          <w:rFonts w:ascii="Angsana New" w:hAnsi="Angsana New"/>
          <w:sz w:val="28"/>
          <w:szCs w:val="28"/>
        </w:rPr>
        <w:t>0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20543E">
        <w:rPr>
          <w:rFonts w:ascii="Angsana New" w:hAnsi="Angsana New" w:hint="cs"/>
          <w:sz w:val="28"/>
          <w:szCs w:val="28"/>
          <w:cs/>
        </w:rPr>
        <w:t>กันยา</w:t>
      </w:r>
      <w:r w:rsidR="000A0D16">
        <w:rPr>
          <w:rFonts w:ascii="Angsana New" w:hAnsi="Angsana New" w:hint="cs"/>
          <w:sz w:val="28"/>
          <w:szCs w:val="28"/>
          <w:cs/>
        </w:rPr>
        <w:t>ยน</w:t>
      </w:r>
      <w:r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C74A72" w:rsidRPr="005764E7">
        <w:rPr>
          <w:rFonts w:ascii="Angsana New" w:hAnsi="Angsana New"/>
          <w:sz w:val="28"/>
          <w:szCs w:val="28"/>
        </w:rPr>
        <w:t>256</w:t>
      </w:r>
      <w:r w:rsidR="001E0644" w:rsidRPr="005764E7">
        <w:rPr>
          <w:rFonts w:ascii="Angsana New" w:hAnsi="Angsana New"/>
          <w:sz w:val="28"/>
          <w:szCs w:val="28"/>
        </w:rPr>
        <w:t>3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3D6030" w:rsidRPr="005764E7">
        <w:rPr>
          <w:rFonts w:ascii="Angsana New" w:hAnsi="Angsana New"/>
          <w:sz w:val="28"/>
          <w:szCs w:val="28"/>
        </w:rPr>
        <w:t xml:space="preserve">31 </w:t>
      </w:r>
      <w:r w:rsidR="003D6030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D6030" w:rsidRPr="005764E7">
        <w:rPr>
          <w:rFonts w:ascii="Angsana New" w:hAnsi="Angsana New"/>
          <w:sz w:val="28"/>
          <w:szCs w:val="28"/>
        </w:rPr>
        <w:t>2562</w:t>
      </w:r>
      <w:r w:rsidR="00AD0FCD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6A2F1A">
        <w:rPr>
          <w:rFonts w:ascii="Angsana New" w:hAnsi="Angsana New"/>
          <w:sz w:val="28"/>
          <w:szCs w:val="28"/>
        </w:rPr>
        <w:t>6.3</w:t>
      </w:r>
      <w:r w:rsidR="00DC5CE6">
        <w:rPr>
          <w:rFonts w:ascii="Angsana New" w:hAnsi="Angsana New"/>
          <w:sz w:val="28"/>
          <w:szCs w:val="28"/>
        </w:rPr>
        <w:t>3</w:t>
      </w:r>
      <w:r w:rsidRPr="00F52C59">
        <w:rPr>
          <w:rFonts w:ascii="Angsana New" w:hAnsi="Angsana New"/>
          <w:sz w:val="28"/>
          <w:szCs w:val="28"/>
        </w:rPr>
        <w:t xml:space="preserve"> </w:t>
      </w:r>
      <w:r w:rsidRPr="00F52C59">
        <w:rPr>
          <w:rFonts w:ascii="Angsana New" w:hAnsi="Angsana New" w:hint="cs"/>
          <w:sz w:val="28"/>
          <w:szCs w:val="28"/>
          <w:cs/>
        </w:rPr>
        <w:t>ล้านบาท</w:t>
      </w:r>
      <w:r w:rsidRPr="005764E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3D6030" w:rsidRPr="005764E7">
        <w:rPr>
          <w:rFonts w:ascii="Angsana New" w:hAnsi="Angsana New"/>
          <w:sz w:val="28"/>
          <w:szCs w:val="28"/>
        </w:rPr>
        <w:t>6.11</w:t>
      </w:r>
      <w:r w:rsidR="00C74A72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D0FCD">
        <w:rPr>
          <w:rFonts w:ascii="Angsana New" w:hAnsi="Angsana New" w:hint="cs"/>
          <w:sz w:val="28"/>
          <w:szCs w:val="28"/>
          <w:cs/>
        </w:rPr>
        <w:t xml:space="preserve"> </w:t>
      </w:r>
      <w:r w:rsidR="003D6034" w:rsidRPr="005764E7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5764E7">
        <w:rPr>
          <w:rFonts w:ascii="Angsana New" w:hAnsi="Angsana New" w:hint="cs"/>
          <w:sz w:val="28"/>
          <w:szCs w:val="28"/>
          <w:cs/>
        </w:rPr>
        <w:t>บริษัทบันทึกด้อยค่</w:t>
      </w:r>
      <w:r w:rsidR="007412A1" w:rsidRPr="005764E7">
        <w:rPr>
          <w:rFonts w:ascii="Angsana New" w:hAnsi="Angsana New" w:hint="cs"/>
          <w:sz w:val="28"/>
          <w:szCs w:val="28"/>
          <w:cs/>
        </w:rPr>
        <w:t xml:space="preserve">าของเงินลงทุนในบริษัทร่วม </w:t>
      </w:r>
      <w:r w:rsidR="007412A1" w:rsidRPr="00F52C59">
        <w:rPr>
          <w:rFonts w:ascii="Angsana New" w:hAnsi="Angsana New" w:hint="cs"/>
          <w:sz w:val="28"/>
          <w:szCs w:val="28"/>
          <w:cs/>
        </w:rPr>
        <w:t>จำนวน</w:t>
      </w:r>
      <w:r w:rsidR="000603D6" w:rsidRPr="00F52C59">
        <w:rPr>
          <w:rFonts w:ascii="Angsana New" w:hAnsi="Angsana New"/>
          <w:sz w:val="28"/>
          <w:szCs w:val="28"/>
        </w:rPr>
        <w:t xml:space="preserve"> </w:t>
      </w:r>
      <w:r w:rsidR="006A2F1A">
        <w:rPr>
          <w:rFonts w:ascii="Angsana New" w:hAnsi="Angsana New"/>
          <w:sz w:val="28"/>
          <w:szCs w:val="28"/>
        </w:rPr>
        <w:t>0.27</w:t>
      </w:r>
      <w:r w:rsidRPr="00F52C59">
        <w:rPr>
          <w:rFonts w:ascii="Angsana New" w:hAnsi="Angsana New"/>
          <w:sz w:val="28"/>
          <w:szCs w:val="28"/>
        </w:rPr>
        <w:t xml:space="preserve"> </w:t>
      </w:r>
      <w:r w:rsidRPr="00F52C59">
        <w:rPr>
          <w:rFonts w:ascii="Angsana New" w:hAnsi="Angsana New" w:hint="cs"/>
          <w:sz w:val="28"/>
          <w:szCs w:val="28"/>
          <w:cs/>
        </w:rPr>
        <w:t>ล้านบาท</w:t>
      </w:r>
      <w:r w:rsidRPr="005764E7">
        <w:rPr>
          <w:rFonts w:ascii="Angsana New" w:hAnsi="Angsana New" w:hint="cs"/>
          <w:sz w:val="28"/>
          <w:szCs w:val="28"/>
          <w:cs/>
        </w:rPr>
        <w:t xml:space="preserve"> เนื่องจากราคาซื้อขายครั้งล่าสุดสูงขึ้นจากปีก่อน</w:t>
      </w:r>
    </w:p>
    <w:p w14:paraId="38D3AC13" w14:textId="77777777" w:rsidR="00240D0A" w:rsidRPr="005764E7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240D0A" w:rsidRPr="005764E7" w:rsidSect="00240D0A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1440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5764E7" w:rsidRDefault="008F06D1" w:rsidP="00E15EA3">
      <w:pPr>
        <w:pStyle w:val="afd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81828A9" w14:textId="68581706" w:rsidR="008D3AA6" w:rsidRPr="005764E7" w:rsidRDefault="009A2297" w:rsidP="005F529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764E7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Pr="005764E7">
        <w:rPr>
          <w:rFonts w:ascii="Angsana New" w:hAnsi="Angsana New" w:cs="Angsana New"/>
          <w:sz w:val="28"/>
          <w:szCs w:val="28"/>
          <w:cs/>
        </w:rPr>
        <w:t>ที่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แสดงเงินลงทุนตามวิธีส่วนได้เสีย</w:t>
      </w:r>
      <w:r w:rsidRPr="005764E7">
        <w:rPr>
          <w:rFonts w:ascii="Angsana New" w:hAnsi="Angsana New" w:cs="Angsana New"/>
          <w:sz w:val="28"/>
          <w:szCs w:val="28"/>
          <w:cs/>
        </w:rPr>
        <w:t>เงินลงทุน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</w:rPr>
        <w:t>ณ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</w:rPr>
        <w:t>วันที่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0543E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="001E0644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1E0644" w:rsidRPr="005764E7">
        <w:rPr>
          <w:rFonts w:ascii="Angsana New" w:hAnsi="Angsana New" w:cs="Angsana New"/>
          <w:sz w:val="28"/>
          <w:szCs w:val="28"/>
          <w:lang w:val="en-US"/>
        </w:rPr>
        <w:t>2563</w:t>
      </w:r>
      <w:r w:rsidR="00984F91" w:rsidRPr="005764E7">
        <w:rPr>
          <w:rFonts w:ascii="Angsana New" w:hAnsi="Angsana New" w:cs="Angsana New" w:hint="cs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</w:rPr>
        <w:t>และส่วน</w:t>
      </w:r>
      <w:r w:rsidR="00880DDC" w:rsidRPr="005764E7">
        <w:rPr>
          <w:rFonts w:ascii="Angsana New" w:hAnsi="Angsana New" w:cs="Angsana New"/>
          <w:sz w:val="28"/>
          <w:szCs w:val="28"/>
          <w:cs/>
        </w:rPr>
        <w:t>แบ่งกำไรจากบริษัทร่วมสำหรับ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สำหรับ</w:t>
      </w:r>
      <w:r w:rsidR="001E0644" w:rsidRPr="005764E7">
        <w:rPr>
          <w:rFonts w:ascii="Angsana New" w:hAnsi="Angsana New" w:cs="Angsana New" w:hint="cs"/>
          <w:sz w:val="28"/>
          <w:szCs w:val="28"/>
          <w:cs/>
        </w:rPr>
        <w:t>งวด</w:t>
      </w:r>
      <w:r w:rsidR="000B09A3">
        <w:rPr>
          <w:rFonts w:ascii="Angsana New" w:hAnsi="Angsana New" w:cs="Angsana New" w:hint="cs"/>
          <w:sz w:val="28"/>
          <w:szCs w:val="28"/>
          <w:cs/>
        </w:rPr>
        <w:t>เก้า</w:t>
      </w:r>
      <w:r w:rsidR="001E0644" w:rsidRPr="005764E7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สิ้นส</w:t>
      </w:r>
      <w:r w:rsidR="00FD002A" w:rsidRPr="005764E7">
        <w:rPr>
          <w:rFonts w:ascii="Angsana New" w:hAnsi="Angsana New" w:cs="Angsana New" w:hint="cs"/>
          <w:sz w:val="28"/>
          <w:szCs w:val="28"/>
          <w:cs/>
        </w:rPr>
        <w:t>ุด</w:t>
      </w:r>
      <w:r w:rsidRPr="005764E7">
        <w:rPr>
          <w:rFonts w:ascii="Angsana New" w:hAnsi="Angsana New" w:cs="Angsana New"/>
          <w:sz w:val="28"/>
          <w:szCs w:val="28"/>
          <w:cs/>
        </w:rPr>
        <w:t>วันที่</w:t>
      </w:r>
      <w:r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1E0644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0B09A3"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ยน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256</w:t>
      </w:r>
      <w:r w:rsidR="001E0644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FD002A"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ถือตาม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>งบการเงิน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รวม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>สำหรับ</w:t>
      </w:r>
      <w:r w:rsidR="00EA1DD3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งวด</w:t>
      </w:r>
      <w:r w:rsidR="000B09A3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เดือน</w:t>
      </w:r>
      <w:r w:rsidR="00FD002A" w:rsidRPr="005764E7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="00FD002A" w:rsidRPr="005764E7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EA1DD3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20543E"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ยน</w:t>
      </w:r>
      <w:r w:rsidR="00FD002A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256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5764E7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นิวพลัสนิตติ</w:t>
      </w:r>
      <w:proofErr w:type="spellStart"/>
      <w:r w:rsidRPr="005764E7">
        <w:rPr>
          <w:rFonts w:ascii="Angsana New" w:hAnsi="Angsana New" w:cs="Angsana New"/>
          <w:sz w:val="28"/>
          <w:szCs w:val="28"/>
          <w:cs/>
          <w:lang w:val="en-US"/>
        </w:rPr>
        <w:t>้ง</w:t>
      </w:r>
      <w:proofErr w:type="spellEnd"/>
      <w:r w:rsidRPr="005764E7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จำกัด</w:t>
      </w:r>
      <w:r w:rsidR="00A10CAF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(มหาชน) และบริษัทย่อย ซึ่ง</w:t>
      </w:r>
      <w:r w:rsidR="00385EF0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ตรวจสอบ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โดยผู้สอบบัญชีอื่น</w:t>
      </w:r>
      <w:r w:rsidR="006811E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73391A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="0073391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73391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0543E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>2563</w:t>
      </w:r>
      <w:r w:rsidRPr="005764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B165F" w:rsidRPr="005764E7">
        <w:rPr>
          <w:rFonts w:ascii="Angsana New" w:hAnsi="Angsana New" w:cs="Angsana New"/>
          <w:sz w:val="28"/>
          <w:szCs w:val="28"/>
          <w:cs/>
          <w:lang w:val="en-US"/>
        </w:rPr>
        <w:t>และ</w:t>
      </w:r>
      <w:r w:rsidR="00C339A4"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วันที่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="00EA1DD3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ธันวาคม </w:t>
      </w:r>
      <w:r w:rsidRPr="005764E7">
        <w:rPr>
          <w:rFonts w:ascii="Angsana New" w:hAnsi="Angsana New" w:cs="Angsana New"/>
          <w:sz w:val="28"/>
          <w:szCs w:val="28"/>
          <w:lang w:val="en-US"/>
        </w:rPr>
        <w:t>25</w:t>
      </w:r>
      <w:r w:rsidR="00EA1DD3" w:rsidRPr="005764E7">
        <w:rPr>
          <w:rFonts w:ascii="Angsana New" w:hAnsi="Angsana New" w:cs="Angsana New"/>
          <w:sz w:val="28"/>
          <w:szCs w:val="28"/>
          <w:lang w:val="en-US"/>
        </w:rPr>
        <w:t>62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73391A">
        <w:rPr>
          <w:rFonts w:ascii="Angsana New" w:hAnsi="Angsana New" w:cs="Angsana New"/>
          <w:sz w:val="28"/>
          <w:szCs w:val="28"/>
          <w:cs/>
          <w:lang w:val="en-US"/>
        </w:rPr>
        <w:t>จำนวน</w:t>
      </w:r>
      <w:r w:rsidR="00031905" w:rsidRPr="0073391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40BD5" w:rsidRPr="0073391A">
        <w:rPr>
          <w:rFonts w:ascii="Angsana New" w:hAnsi="Angsana New" w:cs="Angsana New"/>
          <w:sz w:val="28"/>
          <w:szCs w:val="28"/>
          <w:lang w:val="en-US"/>
        </w:rPr>
        <w:t>48.2</w:t>
      </w:r>
      <w:r w:rsidR="0008218B">
        <w:rPr>
          <w:rFonts w:ascii="Angsana New" w:hAnsi="Angsana New" w:cs="Angsana New"/>
          <w:sz w:val="28"/>
          <w:szCs w:val="28"/>
          <w:lang w:val="en-US"/>
        </w:rPr>
        <w:t>4</w:t>
      </w:r>
      <w:r w:rsidR="00B60F5A" w:rsidRPr="0073391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5525B4">
        <w:rPr>
          <w:rFonts w:ascii="Angsana New" w:hAnsi="Angsana New" w:cs="Angsana New"/>
          <w:sz w:val="28"/>
          <w:szCs w:val="28"/>
          <w:cs/>
          <w:lang w:val="en-US"/>
        </w:rPr>
        <w:t>ล้าน</w:t>
      </w:r>
      <w:r w:rsidRPr="0073391A">
        <w:rPr>
          <w:rFonts w:ascii="Angsana New" w:hAnsi="Angsana New" w:cs="Angsana New"/>
          <w:sz w:val="28"/>
          <w:szCs w:val="28"/>
          <w:cs/>
          <w:lang w:val="en-US"/>
        </w:rPr>
        <w:t>บาท</w:t>
      </w:r>
      <w:r w:rsidRPr="005764E7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 แล</w:t>
      </w:r>
      <w:r w:rsidR="00B60F5A" w:rsidRPr="005764E7">
        <w:rPr>
          <w:rFonts w:ascii="Angsana New" w:hAnsi="Angsana New" w:cs="Angsana New" w:hint="cs"/>
          <w:color w:val="000000"/>
          <w:sz w:val="28"/>
          <w:szCs w:val="28"/>
          <w:cs/>
          <w:lang w:val="en-US"/>
        </w:rPr>
        <w:t xml:space="preserve">ะ </w:t>
      </w:r>
      <w:r w:rsidR="00EA1DD3" w:rsidRPr="005764E7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48.9</w:t>
      </w:r>
      <w:r w:rsidR="00162353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9</w:t>
      </w:r>
      <w:r w:rsidRPr="005764E7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5764E7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ส่วนแบ่งกำไร</w:t>
      </w:r>
      <w:r w:rsidR="00A24BA5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(ขาดทุน) </w:t>
      </w:r>
      <w:r w:rsidR="00247BC6"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FD002A"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</w:t>
      </w:r>
      <w:r w:rsidR="00BF48EF" w:rsidRPr="005764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งวด</w:t>
      </w:r>
      <w:r w:rsidR="0020543E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เก้า</w:t>
      </w:r>
      <w:r w:rsidR="00BF48EF" w:rsidRPr="005764E7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เดือน</w:t>
      </w:r>
      <w:r w:rsidR="00FD002A"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>3</w:t>
      </w:r>
      <w:r w:rsidR="000A0D16">
        <w:rPr>
          <w:rFonts w:ascii="Angsana New" w:hAnsi="Angsana New" w:cs="Angsana New"/>
          <w:sz w:val="28"/>
          <w:szCs w:val="28"/>
          <w:lang w:val="en-US"/>
        </w:rPr>
        <w:t>0</w:t>
      </w:r>
      <w:r w:rsidR="00FD002A" w:rsidRPr="005764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0543E"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="000A0D16">
        <w:rPr>
          <w:rFonts w:ascii="Angsana New" w:hAnsi="Angsana New" w:cs="Angsana New" w:hint="cs"/>
          <w:sz w:val="28"/>
          <w:szCs w:val="28"/>
          <w:cs/>
          <w:lang w:val="en-US"/>
        </w:rPr>
        <w:t>ยน</w:t>
      </w:r>
      <w:r w:rsidR="00BF48EF" w:rsidRPr="005764E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BF48EF" w:rsidRPr="005764E7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Pr="005764E7">
        <w:rPr>
          <w:rFonts w:ascii="Angsana New" w:hAnsi="Angsana New" w:cs="Angsana New"/>
          <w:sz w:val="28"/>
          <w:szCs w:val="28"/>
          <w:lang w:val="en-US"/>
        </w:rPr>
        <w:t>25</w:t>
      </w:r>
      <w:r w:rsidR="000E6766" w:rsidRPr="005764E7">
        <w:rPr>
          <w:rFonts w:ascii="Angsana New" w:hAnsi="Angsana New" w:cs="Angsana New"/>
          <w:sz w:val="28"/>
          <w:szCs w:val="28"/>
          <w:lang w:val="en-US"/>
        </w:rPr>
        <w:t>6</w:t>
      </w:r>
      <w:r w:rsidR="00BF48EF" w:rsidRPr="005764E7">
        <w:rPr>
          <w:rFonts w:ascii="Angsana New" w:hAnsi="Angsana New" w:cs="Angsana New"/>
          <w:sz w:val="28"/>
          <w:szCs w:val="28"/>
          <w:lang w:val="en-US"/>
        </w:rPr>
        <w:t>2</w:t>
      </w:r>
      <w:r w:rsidRPr="005764E7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5764E7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5525B4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031905" w:rsidRPr="005525B4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EE2C31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(0.4</w:t>
      </w:r>
      <w:r w:rsidR="0008218B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2</w:t>
      </w:r>
      <w:r w:rsidR="00EE2C31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>)</w:t>
      </w:r>
      <w:r w:rsidR="00DE04F1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5525B4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ล้านบาท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8561A6">
        <w:rPr>
          <w:rFonts w:ascii="Angsana New" w:hAnsi="Angsana New" w:cs="Angsana New"/>
          <w:sz w:val="28"/>
          <w:szCs w:val="28"/>
          <w:lang w:val="en-US"/>
        </w:rPr>
        <w:t>2.</w:t>
      </w:r>
      <w:r w:rsidR="0028534C">
        <w:rPr>
          <w:rFonts w:ascii="Angsana New" w:hAnsi="Angsana New" w:cs="Angsana New"/>
          <w:sz w:val="28"/>
          <w:szCs w:val="28"/>
          <w:lang w:val="en-US"/>
        </w:rPr>
        <w:t>25</w:t>
      </w:r>
      <w:r w:rsidR="00C74A72" w:rsidRPr="005764E7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</w:t>
      </w:r>
      <w:r w:rsidRPr="005764E7">
        <w:rPr>
          <w:rFonts w:ascii="Angsana New" w:hAnsi="Angsana New" w:cs="Angsana New" w:hint="cs"/>
          <w:sz w:val="28"/>
          <w:szCs w:val="28"/>
          <w:cs/>
          <w:lang w:val="en-US"/>
        </w:rPr>
        <w:t>บ</w:t>
      </w:r>
      <w:r w:rsidR="008D3AA6" w:rsidRPr="005764E7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51DCC232" w14:textId="77777777" w:rsidR="008D3AA6" w:rsidRPr="005764E7" w:rsidRDefault="00FD002A" w:rsidP="00347E3C">
      <w:pPr>
        <w:pStyle w:val="af2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764E7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284"/>
        <w:gridCol w:w="1984"/>
        <w:gridCol w:w="284"/>
        <w:gridCol w:w="1984"/>
      </w:tblGrid>
      <w:tr w:rsidR="00FD002A" w:rsidRPr="005764E7" w14:paraId="22A0F398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5764E7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74A72" w:rsidRPr="005764E7" w14:paraId="68997AA9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5764E7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77777777" w:rsidR="00C74A72" w:rsidRPr="005764E7" w:rsidRDefault="003D6030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77777777" w:rsidR="00C74A72" w:rsidRPr="005764E7" w:rsidRDefault="003D6030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2562</w:t>
            </w:r>
          </w:p>
        </w:tc>
      </w:tr>
      <w:tr w:rsidR="00C74A72" w:rsidRPr="005764E7" w14:paraId="359F9757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726A7E3E" w:rsidR="00C74A72" w:rsidRPr="005764E7" w:rsidRDefault="00C74A72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A0D1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A64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0A0D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ยน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80693" w:rsidRPr="005764E7" w14:paraId="00754E87" w14:textId="77777777" w:rsidTr="00CC565D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63B3A12E" w:rsidR="00480693" w:rsidRPr="005764E7" w:rsidRDefault="00CC565D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192,475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73922934" w:rsidR="00480693" w:rsidRPr="005764E7" w:rsidRDefault="00AE711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197</w:t>
            </w:r>
            <w:r w:rsidR="007B5A2C"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431</w:t>
            </w:r>
          </w:p>
        </w:tc>
      </w:tr>
      <w:tr w:rsidR="00480693" w:rsidRPr="005764E7" w14:paraId="6F2246DE" w14:textId="77777777" w:rsidTr="00CC565D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480693" w:rsidRPr="005764E7" w:rsidRDefault="00480693" w:rsidP="00C74A72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20A545AF" w:rsidR="00480693" w:rsidRPr="005764E7" w:rsidRDefault="00CC565D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296,4</w:t>
            </w:r>
            <w:r w:rsidR="0008218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37F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75EE9F4B" w:rsidR="00480693" w:rsidRPr="005764E7" w:rsidRDefault="00EB110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AE71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8</w:t>
            </w:r>
            <w:r w:rsidR="007B5A2C"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E71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667</w:t>
            </w:r>
          </w:p>
        </w:tc>
      </w:tr>
      <w:tr w:rsidR="00480693" w:rsidRPr="005764E7" w14:paraId="4C8FD533" w14:textId="77777777" w:rsidTr="00CC565D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68CD8BE7" w:rsidR="00480693" w:rsidRPr="005764E7" w:rsidRDefault="00CC565D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</w:t>
            </w:r>
            <w:r w:rsidR="0008218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7A3D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5AC0372F" w:rsidR="00480693" w:rsidRPr="005764E7" w:rsidRDefault="00AE7119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34</w:t>
            </w:r>
            <w:r w:rsidR="007B5A2C"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023</w:t>
            </w:r>
          </w:p>
        </w:tc>
      </w:tr>
      <w:tr w:rsidR="00480693" w:rsidRPr="005764E7" w14:paraId="00DFBE05" w14:textId="77777777" w:rsidTr="00CC565D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5A66C004" w:rsidR="00480693" w:rsidRPr="005764E7" w:rsidRDefault="00CC565D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34,347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8E2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3C07A448" w:rsidR="00480693" w:rsidRPr="005764E7" w:rsidRDefault="007B5A2C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B5A2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</w:t>
            </w:r>
            <w:r w:rsidR="00AE71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611</w:t>
            </w:r>
          </w:p>
        </w:tc>
      </w:tr>
      <w:tr w:rsidR="00480693" w:rsidRPr="005764E7" w14:paraId="1D7159D1" w14:textId="77777777" w:rsidTr="00527C45">
        <w:trPr>
          <w:trHeight w:val="36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480693" w:rsidRPr="005764E7" w:rsidRDefault="00480693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1139D55A" w14:textId="77777777" w:rsidR="000A0D16" w:rsidRDefault="000A0D16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6"/>
        <w:gridCol w:w="283"/>
        <w:gridCol w:w="1417"/>
        <w:gridCol w:w="283"/>
        <w:gridCol w:w="1418"/>
        <w:gridCol w:w="283"/>
        <w:gridCol w:w="1417"/>
        <w:gridCol w:w="283"/>
        <w:gridCol w:w="1591"/>
      </w:tblGrid>
      <w:tr w:rsidR="000A0D16" w:rsidRPr="005764E7" w14:paraId="0693C425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72D5" w14:textId="698C8101" w:rsidR="000A0D16" w:rsidRPr="005764E7" w:rsidRDefault="000A0D16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351FEF" w14:textId="77777777" w:rsidR="000A0D16" w:rsidRPr="005764E7" w:rsidRDefault="000A0D1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66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72FE54" w14:textId="14504CD7" w:rsidR="000A0D16" w:rsidRPr="002F11F5" w:rsidRDefault="000A0D16" w:rsidP="000A0D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F11F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BA5D5F" w:rsidRPr="005764E7" w14:paraId="3F8A03D3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D85D" w14:textId="77777777" w:rsidR="00BA5D5F" w:rsidRPr="005764E7" w:rsidRDefault="00BA5D5F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7F37D0" w14:textId="77777777" w:rsidR="00BA5D5F" w:rsidRPr="005764E7" w:rsidRDefault="00BA5D5F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EF40C" w14:textId="77777777" w:rsidR="00BA5D5F" w:rsidRPr="00EF0C29" w:rsidRDefault="00BA5D5F" w:rsidP="000A0D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989A8" w14:textId="39D0AA38" w:rsidR="00BA5D5F" w:rsidRPr="00EF0C29" w:rsidRDefault="00BA5D5F" w:rsidP="000A0D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CD9BE" w14:textId="5584C6B6" w:rsidR="00BA5D5F" w:rsidRPr="00EF0C29" w:rsidRDefault="00BA5D5F" w:rsidP="000A0D1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สำหรับงวด</w:t>
            </w:r>
            <w:r w:rsidR="004D5B4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เก้า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เดือนสิ้นสุด</w:t>
            </w:r>
          </w:p>
        </w:tc>
      </w:tr>
      <w:tr w:rsidR="00BA5D5F" w:rsidRPr="005764E7" w14:paraId="120C7D1B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A56C" w14:textId="77777777" w:rsidR="00BA5D5F" w:rsidRPr="005764E7" w:rsidRDefault="00BA5D5F" w:rsidP="00BA5D5F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1EF462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A9D2C" w14:textId="6F603D90" w:rsidR="00BA5D5F" w:rsidRPr="00BA5D5F" w:rsidRDefault="008158B6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BA5D5F" w:rsidRPr="00BA5D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4D5B4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</w:t>
            </w:r>
            <w:r w:rsidR="00BA5D5F" w:rsidRPr="00BA5D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1FE9B" w14:textId="4B71AF9A" w:rsidR="00BA5D5F" w:rsidRPr="00BA5D5F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20668" w14:textId="60A57019" w:rsidR="00BA5D5F" w:rsidRPr="00BA5D5F" w:rsidRDefault="008158B6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</w:t>
            </w:r>
            <w:r w:rsidR="00BA5D5F" w:rsidRPr="00BA5D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4D5B4A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</w:t>
            </w:r>
            <w:r w:rsidR="00BA5D5F" w:rsidRPr="00BA5D5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ยน</w:t>
            </w:r>
          </w:p>
        </w:tc>
      </w:tr>
      <w:tr w:rsidR="00BA5D5F" w:rsidRPr="005764E7" w14:paraId="4F1A0FFB" w14:textId="77777777" w:rsidTr="00527C45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164C" w14:textId="77777777" w:rsidR="00BA5D5F" w:rsidRPr="005764E7" w:rsidRDefault="00BA5D5F" w:rsidP="00BA5D5F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605C58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6A18B3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88076" w14:textId="7AD910E5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363D3" w14:textId="1C1DE125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976EA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04A2A9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8BD045" w14:textId="17D51EA0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B399A4" w14:textId="6E9FE8E0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2562</w:t>
            </w:r>
          </w:p>
        </w:tc>
      </w:tr>
      <w:tr w:rsidR="00BA5D5F" w:rsidRPr="005764E7" w14:paraId="5B99C6DD" w14:textId="77777777" w:rsidTr="00925591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77777777" w:rsidR="00BA5D5F" w:rsidRPr="005764E7" w:rsidRDefault="00BA5D5F" w:rsidP="00BA5D5F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F3E514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DDDBC4" w14:textId="50897EB8" w:rsidR="00BA5D5F" w:rsidRPr="00925591" w:rsidRDefault="0092559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55,407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40F71" w14:textId="275FF8F0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7F2BA" w14:textId="4C4BB788" w:rsidR="00BA5D5F" w:rsidRPr="00925591" w:rsidRDefault="000D5EA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80,370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7A7D5" w14:textId="77777777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F7154" w14:textId="123BE8F3" w:rsidR="00BA5D5F" w:rsidRPr="00925591" w:rsidRDefault="0092559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155,413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75CF7" w14:textId="70F43AC4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8E5D2F" w14:textId="3C683B77" w:rsidR="00BA5D5F" w:rsidRPr="00DF10D4" w:rsidRDefault="000D5EA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254,691</w:t>
            </w:r>
          </w:p>
        </w:tc>
      </w:tr>
      <w:tr w:rsidR="00BA5D5F" w:rsidRPr="005764E7" w14:paraId="55F9816C" w14:textId="77777777" w:rsidTr="00925591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77777777" w:rsidR="00BA5D5F" w:rsidRPr="005764E7" w:rsidRDefault="00BA5D5F" w:rsidP="00BA5D5F">
            <w:pPr>
              <w:ind w:left="363" w:hanging="3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119930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E9E97" w14:textId="77777777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6C3EA" w14:textId="57FB920B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C4B1" w14:textId="14711D1E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C96AF" w14:textId="77777777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9610F" w14:textId="77777777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B5766" w14:textId="402BBE1E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544D8D87" w:rsidR="00BA5D5F" w:rsidRPr="00BA5D5F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A5D5F" w:rsidRPr="005764E7" w14:paraId="28FCD431" w14:textId="77777777" w:rsidTr="00925591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4BC5C47C" w:rsidR="00BA5D5F" w:rsidRPr="005764E7" w:rsidRDefault="00BA5D5F" w:rsidP="00BA5D5F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58427E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4056A3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48EF" w14:textId="2F68C6E9" w:rsidR="00BA5D5F" w:rsidRPr="00925591" w:rsidRDefault="0008218B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="00925591"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E63A" w14:textId="77F51D34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6D28" w14:textId="04F3C6D0" w:rsidR="00BA5D5F" w:rsidRPr="00925591" w:rsidRDefault="000D5EA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4,483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04503" w14:textId="77777777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B1D7E" w14:textId="27A633BA" w:rsidR="00BA5D5F" w:rsidRPr="00925591" w:rsidRDefault="0092559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</w:t>
            </w:r>
            <w:r w:rsidR="0008218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A9703" w14:textId="40139014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467BF" w14:textId="383A3204" w:rsidR="00BA5D5F" w:rsidRPr="00DF10D4" w:rsidRDefault="000D5EA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10,157</w:t>
            </w:r>
          </w:p>
        </w:tc>
      </w:tr>
      <w:tr w:rsidR="00BA5D5F" w:rsidRPr="005764E7" w14:paraId="694AA4A3" w14:textId="77777777" w:rsidTr="00925591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77777777" w:rsidR="00BA5D5F" w:rsidRPr="005764E7" w:rsidRDefault="00BA5D5F" w:rsidP="00BA5D5F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4C0BCF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5399A" w14:textId="3A2B65FC" w:rsidR="00BA5D5F" w:rsidRPr="00925591" w:rsidRDefault="0092559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4FFFB" w14:textId="304E385E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DF557" w14:textId="732499EA" w:rsidR="00BA5D5F" w:rsidRPr="00925591" w:rsidRDefault="000D5EA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255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102</w:t>
            </w:r>
            <w:r w:rsidRPr="0092559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EF3C" w14:textId="77777777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F4459" w14:textId="687B3BF9" w:rsidR="00BA5D5F" w:rsidRPr="00925591" w:rsidRDefault="0092559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(3,124)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6B31F" w14:textId="775D2848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BA876" w14:textId="351AD35B" w:rsidR="00BA5D5F" w:rsidRPr="00C148F8" w:rsidRDefault="000D5EA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A5D5F" w:rsidRPr="005764E7" w14:paraId="5A933335" w14:textId="77777777" w:rsidTr="00925591">
        <w:trPr>
          <w:trHeight w:val="369"/>
        </w:trPr>
        <w:tc>
          <w:tcPr>
            <w:tcW w:w="2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77777777" w:rsidR="00BA5D5F" w:rsidRPr="005764E7" w:rsidRDefault="00BA5D5F" w:rsidP="00BA5D5F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6AD2E8" w14:textId="77777777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2CF67D" w14:textId="4C47EE81" w:rsidR="00BA5D5F" w:rsidRPr="00925591" w:rsidRDefault="00925591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</w:t>
            </w:r>
            <w:r w:rsidR="0008218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4246" w14:textId="28F14691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9CD25" w14:textId="6240E057" w:rsidR="00BA5D5F" w:rsidRPr="00925591" w:rsidRDefault="000D5EA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2559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4,381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FED7D" w14:textId="77777777" w:rsidR="00BA5D5F" w:rsidRPr="00925591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6E03D" w14:textId="52FF7D04" w:rsidR="00BA5D5F" w:rsidRPr="00925591" w:rsidRDefault="0008218B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857C1" w14:textId="0F6EC48C" w:rsidR="00BA5D5F" w:rsidRPr="005764E7" w:rsidRDefault="00BA5D5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6C794" w14:textId="0F85C1C6" w:rsidR="00BA5D5F" w:rsidRPr="00C148F8" w:rsidRDefault="000D5EAF" w:rsidP="00BA5D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9,486</w:t>
            </w:r>
          </w:p>
        </w:tc>
      </w:tr>
    </w:tbl>
    <w:p w14:paraId="045BC258" w14:textId="77777777" w:rsidR="008D3AA6" w:rsidRPr="005764E7" w:rsidRDefault="008D3AA6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F3B629D" w14:textId="77777777" w:rsidR="008D3AA6" w:rsidRPr="005764E7" w:rsidRDefault="008D3AA6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443072A" w14:textId="77777777" w:rsidR="008D3AA6" w:rsidRPr="005764E7" w:rsidRDefault="008D3AA6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A769FD7" w14:textId="77777777" w:rsidR="008D3AA6" w:rsidRPr="005764E7" w:rsidRDefault="008D3AA6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77777777" w:rsidR="00246AAC" w:rsidRPr="005764E7" w:rsidRDefault="00246AAC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2FE833B" w14:textId="77777777" w:rsidR="00246AAC" w:rsidRPr="005764E7" w:rsidRDefault="00246AAC" w:rsidP="008D3AA6">
      <w:pPr>
        <w:pStyle w:val="af2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8FD3816" w14:textId="77777777" w:rsidR="00C74A72" w:rsidRPr="005764E7" w:rsidRDefault="00C7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14:paraId="3B5FA287" w14:textId="77777777" w:rsidR="00772391" w:rsidRPr="00C551B6" w:rsidRDefault="00772391" w:rsidP="0003190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C551B6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อสังหาริมทรัพย์เพื่อการลงทุน </w:t>
      </w:r>
      <w:r w:rsidR="00E820DA" w:rsidRPr="00C551B6">
        <w:rPr>
          <w:rFonts w:ascii="Angsana New" w:hAnsi="Angsana New"/>
          <w:b/>
          <w:bCs/>
          <w:sz w:val="28"/>
          <w:szCs w:val="28"/>
        </w:rPr>
        <w:t xml:space="preserve">- </w:t>
      </w:r>
      <w:r w:rsidR="00E820DA" w:rsidRPr="00C551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6521"/>
        <w:gridCol w:w="2976"/>
      </w:tblGrid>
      <w:tr w:rsidR="00D906B3" w:rsidRPr="00C551B6" w14:paraId="3AA7C32F" w14:textId="77777777" w:rsidTr="0068203C">
        <w:trPr>
          <w:trHeight w:hRule="exact" w:val="369"/>
        </w:trPr>
        <w:tc>
          <w:tcPr>
            <w:tcW w:w="3433" w:type="pct"/>
          </w:tcPr>
          <w:p w14:paraId="5EEADB19" w14:textId="77777777" w:rsidR="00D906B3" w:rsidRPr="00C551B6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pct"/>
            <w:tcBorders>
              <w:bottom w:val="single" w:sz="4" w:space="0" w:color="auto"/>
            </w:tcBorders>
          </w:tcPr>
          <w:p w14:paraId="72E447EA" w14:textId="77777777" w:rsidR="00D906B3" w:rsidRPr="00C551B6" w:rsidRDefault="00D906B3" w:rsidP="00772391">
            <w:pPr>
              <w:pStyle w:val="41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D906B3" w:rsidRPr="00C551B6" w14:paraId="1C2C23BF" w14:textId="77777777" w:rsidTr="0068203C">
        <w:trPr>
          <w:trHeight w:hRule="exact" w:val="754"/>
        </w:trPr>
        <w:tc>
          <w:tcPr>
            <w:tcW w:w="3433" w:type="pct"/>
          </w:tcPr>
          <w:p w14:paraId="50F7C08F" w14:textId="77777777" w:rsidR="00D906B3" w:rsidRPr="00C551B6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309A9" w14:textId="77777777" w:rsidR="00D906B3" w:rsidRPr="00C551B6" w:rsidRDefault="00D906B3" w:rsidP="00772391">
            <w:pPr>
              <w:pStyle w:val="41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C551B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48B67ED2" w14:textId="77777777" w:rsidR="00D906B3" w:rsidRPr="00C551B6" w:rsidRDefault="00D906B3" w:rsidP="00772391">
            <w:pPr>
              <w:pStyle w:val="41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906B3" w:rsidRPr="00C551B6" w14:paraId="444B0BAC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6464079D" w14:textId="4929168B" w:rsidR="00D906B3" w:rsidRPr="00C551B6" w:rsidRDefault="00581744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F8D6" w14:textId="0993A71A" w:rsidR="00D906B3" w:rsidRPr="00C551B6" w:rsidRDefault="0016188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51B6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D906B3" w:rsidRPr="00C551B6" w14:paraId="08B7F54E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0E0BAEE9" w14:textId="6B6D3D92" w:rsidR="00D906B3" w:rsidRPr="00C551B6" w:rsidRDefault="00B52DF1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20A7D" w:rsidRPr="00C551B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/ โอนเข้า</w:t>
            </w:r>
          </w:p>
        </w:tc>
        <w:tc>
          <w:tcPr>
            <w:tcW w:w="1567" w:type="pct"/>
            <w:shd w:val="clear" w:color="auto" w:fill="auto"/>
            <w:vAlign w:val="bottom"/>
          </w:tcPr>
          <w:p w14:paraId="7141E9EC" w14:textId="22E64CF9" w:rsidR="00D906B3" w:rsidRPr="00C551B6" w:rsidRDefault="00DA6FC2" w:rsidP="00DE0133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C551B6" w14:paraId="05E62F47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144A5A79" w14:textId="58DFFD34" w:rsidR="00D906B3" w:rsidRPr="00C551B6" w:rsidRDefault="00B52DF1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20A7D" w:rsidRPr="00C551B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7" w:type="pct"/>
            <w:shd w:val="clear" w:color="auto" w:fill="auto"/>
            <w:vAlign w:val="bottom"/>
          </w:tcPr>
          <w:p w14:paraId="037DA316" w14:textId="7823AFAA" w:rsidR="00D906B3" w:rsidRPr="00C551B6" w:rsidRDefault="00DA6FC2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C551B6" w14:paraId="1683F87B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6AB077AE" w14:textId="240194C6" w:rsidR="00D906B3" w:rsidRPr="00C551B6" w:rsidRDefault="00D906B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 / โอนออก</w:t>
            </w:r>
          </w:p>
        </w:tc>
        <w:tc>
          <w:tcPr>
            <w:tcW w:w="1567" w:type="pct"/>
            <w:shd w:val="clear" w:color="auto" w:fill="auto"/>
            <w:vAlign w:val="bottom"/>
          </w:tcPr>
          <w:p w14:paraId="0EEC3398" w14:textId="0C170A57" w:rsidR="00D906B3" w:rsidRPr="00C551B6" w:rsidRDefault="00DA6FC2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C551B6" w14:paraId="101FCB24" w14:textId="77777777" w:rsidTr="0068203C">
        <w:trPr>
          <w:trHeight w:val="431"/>
        </w:trPr>
        <w:tc>
          <w:tcPr>
            <w:tcW w:w="3433" w:type="pct"/>
            <w:vAlign w:val="bottom"/>
          </w:tcPr>
          <w:p w14:paraId="5FE04B3E" w14:textId="6BB54472" w:rsidR="00D906B3" w:rsidRPr="00C551B6" w:rsidRDefault="00D906B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36B15" w14:textId="6AF46F90" w:rsidR="00D906B3" w:rsidRPr="00C551B6" w:rsidRDefault="00DA6FC2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36997FA2" w14:textId="77777777" w:rsidTr="00182AB7">
        <w:trPr>
          <w:trHeight w:val="431"/>
        </w:trPr>
        <w:tc>
          <w:tcPr>
            <w:tcW w:w="3433" w:type="pct"/>
            <w:vAlign w:val="bottom"/>
          </w:tcPr>
          <w:p w14:paraId="2EC0D4A2" w14:textId="6466B3D3" w:rsidR="00D906B3" w:rsidRPr="00C551B6" w:rsidRDefault="001D5463" w:rsidP="00DE013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/>
                <w:sz w:val="28"/>
                <w:szCs w:val="28"/>
                <w:cs/>
              </w:rPr>
              <w:t>ราคาตาม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บัญชีสุทธิ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ณ </w:t>
            </w:r>
            <w:r w:rsidR="00C16786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>3</w:t>
            </w:r>
            <w:r w:rsidR="00C551B6">
              <w:rPr>
                <w:rFonts w:ascii="Angsana New" w:hAnsi="Angsana New"/>
                <w:sz w:val="28"/>
                <w:szCs w:val="28"/>
              </w:rPr>
              <w:t>0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5B4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C551B6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D906B3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06B3" w:rsidRPr="00C551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A194D" w14:textId="5917413A" w:rsidR="00D906B3" w:rsidRPr="005764E7" w:rsidRDefault="00182AB7" w:rsidP="00DE0133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</w:tbl>
    <w:p w14:paraId="50682F17" w14:textId="77777777" w:rsidR="00240D0A" w:rsidRPr="005764E7" w:rsidRDefault="00240D0A" w:rsidP="00240D0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อาคาร และอุปกรณ์ - สุทธิ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1"/>
        <w:gridCol w:w="2976"/>
      </w:tblGrid>
      <w:tr w:rsidR="00D906B3" w:rsidRPr="005764E7" w14:paraId="1761BE79" w14:textId="77777777" w:rsidTr="0068203C">
        <w:trPr>
          <w:cantSplit/>
          <w:trHeight w:hRule="exact" w:val="432"/>
        </w:trPr>
        <w:tc>
          <w:tcPr>
            <w:tcW w:w="6521" w:type="dxa"/>
          </w:tcPr>
          <w:p w14:paraId="47E3560E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7769229C" w14:textId="77777777" w:rsidR="00D906B3" w:rsidRPr="005764E7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906B3" w:rsidRPr="005764E7" w14:paraId="16C2B17D" w14:textId="77777777" w:rsidTr="0068203C">
        <w:trPr>
          <w:cantSplit/>
          <w:trHeight w:hRule="exact" w:val="752"/>
        </w:trPr>
        <w:tc>
          <w:tcPr>
            <w:tcW w:w="6521" w:type="dxa"/>
          </w:tcPr>
          <w:p w14:paraId="1BD4EEEB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14:paraId="52DE615F" w14:textId="77777777" w:rsidR="00D906B3" w:rsidRPr="005764E7" w:rsidRDefault="00D906B3" w:rsidP="00D906B3">
            <w:pPr>
              <w:pStyle w:val="41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84A5599" w14:textId="77777777" w:rsidR="00D906B3" w:rsidRPr="005764E7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BA4CE3E" w14:textId="77777777" w:rsidTr="0068203C">
        <w:trPr>
          <w:cantSplit/>
          <w:trHeight w:hRule="exact" w:val="432"/>
        </w:trPr>
        <w:tc>
          <w:tcPr>
            <w:tcW w:w="6521" w:type="dxa"/>
          </w:tcPr>
          <w:p w14:paraId="461FD942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EDE9271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A980D7B" w14:textId="77777777" w:rsidTr="0068203C">
        <w:trPr>
          <w:cantSplit/>
          <w:trHeight w:hRule="exact" w:val="432"/>
        </w:trPr>
        <w:tc>
          <w:tcPr>
            <w:tcW w:w="6521" w:type="dxa"/>
          </w:tcPr>
          <w:p w14:paraId="0C890E86" w14:textId="77777777" w:rsidR="00D906B3" w:rsidRPr="005764E7" w:rsidRDefault="00D906B3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0FED0AC" w14:textId="77777777" w:rsidR="00D906B3" w:rsidRPr="005764E7" w:rsidRDefault="00BB7774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26,861</w:t>
            </w:r>
          </w:p>
        </w:tc>
      </w:tr>
      <w:tr w:rsidR="00D906B3" w:rsidRPr="005764E7" w14:paraId="6D6A2325" w14:textId="77777777" w:rsidTr="00EC10AE">
        <w:trPr>
          <w:cantSplit/>
          <w:trHeight w:hRule="exact" w:val="432"/>
        </w:trPr>
        <w:tc>
          <w:tcPr>
            <w:tcW w:w="6521" w:type="dxa"/>
          </w:tcPr>
          <w:p w14:paraId="464A0DF6" w14:textId="319135EC" w:rsidR="00D906B3" w:rsidRPr="005764E7" w:rsidRDefault="00BA4C16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F65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5764E7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206795A" w14:textId="292281BF" w:rsidR="00D906B3" w:rsidRPr="005764E7" w:rsidRDefault="0075426E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1,800</w:t>
            </w:r>
          </w:p>
        </w:tc>
      </w:tr>
      <w:tr w:rsidR="00D906B3" w:rsidRPr="005764E7" w14:paraId="4084BFDB" w14:textId="77777777" w:rsidTr="00EC10AE">
        <w:trPr>
          <w:cantSplit/>
          <w:trHeight w:hRule="exact" w:val="432"/>
        </w:trPr>
        <w:tc>
          <w:tcPr>
            <w:tcW w:w="6521" w:type="dxa"/>
          </w:tcPr>
          <w:p w14:paraId="1BD33E27" w14:textId="2ACE7A39" w:rsidR="00D906B3" w:rsidRPr="005764E7" w:rsidRDefault="00BA4C16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06B3" w:rsidRPr="005764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40D73" w14:textId="2BD83795" w:rsidR="00D906B3" w:rsidRPr="005764E7" w:rsidRDefault="0075426E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(3,557)</w:t>
            </w:r>
          </w:p>
        </w:tc>
      </w:tr>
      <w:tr w:rsidR="00D906B3" w:rsidRPr="005764E7" w14:paraId="04B0FCBF" w14:textId="77777777" w:rsidTr="00EC10AE">
        <w:trPr>
          <w:cantSplit/>
          <w:trHeight w:hRule="exact" w:val="432"/>
        </w:trPr>
        <w:tc>
          <w:tcPr>
            <w:tcW w:w="6521" w:type="dxa"/>
          </w:tcPr>
          <w:p w14:paraId="3FC10E8C" w14:textId="04C4BB7B" w:rsidR="00D906B3" w:rsidRPr="005764E7" w:rsidRDefault="00D906B3" w:rsidP="007D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C551B6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5B4A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C551B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57F077" w14:textId="20D915A3" w:rsidR="00D906B3" w:rsidRPr="005764E7" w:rsidRDefault="0075426E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25,104</w:t>
            </w:r>
          </w:p>
        </w:tc>
      </w:tr>
    </w:tbl>
    <w:p w14:paraId="14DCD413" w14:textId="697502C5" w:rsidR="007351B4" w:rsidRPr="005764E7" w:rsidRDefault="00772391" w:rsidP="005F7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sz w:val="28"/>
          <w:szCs w:val="28"/>
          <w:cs/>
        </w:rPr>
        <w:t>รา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="007351B4" w:rsidRPr="005764E7">
        <w:rPr>
          <w:rFonts w:ascii="Angsana New" w:hAnsi="Angsana New"/>
          <w:sz w:val="28"/>
          <w:szCs w:val="28"/>
        </w:rPr>
        <w:t>3</w:t>
      </w:r>
      <w:r w:rsidR="00C551B6">
        <w:rPr>
          <w:rFonts w:ascii="Angsana New" w:hAnsi="Angsana New"/>
          <w:sz w:val="28"/>
          <w:szCs w:val="28"/>
        </w:rPr>
        <w:t>0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4D5B4A">
        <w:rPr>
          <w:rFonts w:ascii="Angsana New" w:hAnsi="Angsana New" w:hint="cs"/>
          <w:sz w:val="28"/>
          <w:szCs w:val="28"/>
          <w:cs/>
        </w:rPr>
        <w:t>กันยา</w:t>
      </w:r>
      <w:r w:rsidR="00C551B6">
        <w:rPr>
          <w:rFonts w:ascii="Angsana New" w:hAnsi="Angsana New" w:hint="cs"/>
          <w:sz w:val="28"/>
          <w:szCs w:val="28"/>
          <w:cs/>
        </w:rPr>
        <w:t>ยน</w:t>
      </w:r>
      <w:r w:rsidR="00AA5479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AA5479" w:rsidRPr="005764E7">
        <w:rPr>
          <w:rFonts w:ascii="Angsana New" w:hAnsi="Angsana New"/>
          <w:sz w:val="28"/>
          <w:szCs w:val="28"/>
        </w:rPr>
        <w:t>2563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>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AA5479" w:rsidRPr="005764E7">
        <w:rPr>
          <w:rFonts w:ascii="Angsana New" w:hAnsi="Angsana New"/>
          <w:sz w:val="28"/>
          <w:szCs w:val="28"/>
        </w:rPr>
        <w:t xml:space="preserve">31 </w:t>
      </w:r>
      <w:r w:rsidR="00AA5479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A5479" w:rsidRPr="00F35E40">
        <w:rPr>
          <w:rFonts w:ascii="Angsana New" w:hAnsi="Angsana New"/>
          <w:sz w:val="28"/>
          <w:szCs w:val="28"/>
        </w:rPr>
        <w:t xml:space="preserve">2562 </w:t>
      </w:r>
      <w:r w:rsidR="007351B4" w:rsidRPr="00F35E40">
        <w:rPr>
          <w:rFonts w:ascii="Angsana New" w:hAnsi="Angsana New"/>
          <w:sz w:val="28"/>
          <w:szCs w:val="28"/>
        </w:rPr>
        <w:t xml:space="preserve"> </w:t>
      </w:r>
      <w:r w:rsidR="007351B4" w:rsidRPr="00F35E40">
        <w:rPr>
          <w:rFonts w:ascii="Angsana New" w:hAnsi="Angsana New" w:hint="cs"/>
          <w:sz w:val="28"/>
          <w:szCs w:val="28"/>
          <w:cs/>
        </w:rPr>
        <w:t xml:space="preserve">มีจำนวนเงิน </w:t>
      </w:r>
      <w:r w:rsidR="001D05CD">
        <w:rPr>
          <w:rFonts w:ascii="Angsana New" w:hAnsi="Angsana New"/>
          <w:sz w:val="28"/>
          <w:szCs w:val="28"/>
        </w:rPr>
        <w:t>95.58</w:t>
      </w:r>
      <w:r w:rsidR="00920F9C">
        <w:rPr>
          <w:rFonts w:ascii="Angsana New" w:hAnsi="Angsana New" w:hint="cs"/>
          <w:sz w:val="28"/>
          <w:szCs w:val="28"/>
          <w:cs/>
        </w:rPr>
        <w:t xml:space="preserve"> </w:t>
      </w:r>
      <w:r w:rsidR="007351B4" w:rsidRPr="00F35E40">
        <w:rPr>
          <w:rFonts w:ascii="Angsana New" w:hAnsi="Angsana New" w:hint="cs"/>
          <w:sz w:val="28"/>
          <w:szCs w:val="28"/>
          <w:cs/>
        </w:rPr>
        <w:t>ล้านบาท และ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096A71">
        <w:rPr>
          <w:rFonts w:ascii="Angsana New" w:hAnsi="Angsana New"/>
          <w:sz w:val="28"/>
          <w:szCs w:val="28"/>
        </w:rPr>
        <w:t>95</w:t>
      </w:r>
      <w:r w:rsidR="002E78AA" w:rsidRPr="005764E7">
        <w:rPr>
          <w:rFonts w:ascii="Angsana New" w:hAnsi="Angsana New"/>
          <w:sz w:val="28"/>
          <w:szCs w:val="28"/>
        </w:rPr>
        <w:t>.</w:t>
      </w:r>
      <w:r w:rsidR="00AA5479" w:rsidRPr="005764E7">
        <w:rPr>
          <w:rFonts w:ascii="Angsana New" w:hAnsi="Angsana New"/>
          <w:sz w:val="28"/>
          <w:szCs w:val="28"/>
        </w:rPr>
        <w:t>58</w:t>
      </w:r>
      <w:r w:rsidR="009634DA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>ล้านบาทตามลำดับ</w:t>
      </w:r>
    </w:p>
    <w:p w14:paraId="2E98732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298724BF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0996AF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58AA16D8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103B3962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B152111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04A2796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F868ABD" w14:textId="5E740231" w:rsidR="00EC42E5" w:rsidRPr="00C551B6" w:rsidRDefault="00EC42E5" w:rsidP="007D742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C551B6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="006D4BD9" w:rsidRPr="00C551B6">
        <w:rPr>
          <w:rFonts w:ascii="Angsana New" w:hAnsi="Angsana New"/>
          <w:b/>
          <w:bCs/>
          <w:sz w:val="28"/>
          <w:szCs w:val="28"/>
        </w:rPr>
        <w:t xml:space="preserve"> - </w:t>
      </w:r>
      <w:r w:rsidR="006D4BD9" w:rsidRPr="00C551B6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1"/>
        <w:gridCol w:w="2976"/>
      </w:tblGrid>
      <w:tr w:rsidR="00EC42E5" w:rsidRPr="00C551B6" w14:paraId="1562EA7D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3C7B02F3" w14:textId="32D1ACDB" w:rsidR="00EC42E5" w:rsidRPr="00C551B6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562CF294" w14:textId="77777777" w:rsidR="00EC42E5" w:rsidRPr="00C551B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C42E5" w:rsidRPr="00C551B6" w14:paraId="7880FF2F" w14:textId="77777777" w:rsidTr="00654D66">
        <w:trPr>
          <w:cantSplit/>
          <w:trHeight w:hRule="exact" w:val="752"/>
        </w:trPr>
        <w:tc>
          <w:tcPr>
            <w:tcW w:w="6521" w:type="dxa"/>
          </w:tcPr>
          <w:p w14:paraId="0ECA8545" w14:textId="77777777" w:rsidR="00EC42E5" w:rsidRPr="00C551B6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14:paraId="0A6762F7" w14:textId="77777777" w:rsidR="00EC42E5" w:rsidRPr="00C551B6" w:rsidRDefault="00EC42E5" w:rsidP="00567D68">
            <w:pPr>
              <w:pStyle w:val="41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C551B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C551B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B4C485E" w14:textId="77777777" w:rsidR="00EC42E5" w:rsidRPr="00C551B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42E5" w:rsidRPr="00C551B6" w14:paraId="694E884B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07CAA165" w14:textId="77777777" w:rsidR="00EC42E5" w:rsidRPr="00C551B6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39E41CA" w14:textId="77777777" w:rsidR="00EC42E5" w:rsidRPr="00C551B6" w:rsidRDefault="00EC42E5" w:rsidP="00567D6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42E5" w:rsidRPr="00C551B6" w14:paraId="49295432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04CFA201" w14:textId="77777777" w:rsidR="00EC42E5" w:rsidRPr="00C551B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C551B6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C551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C86C466" w14:textId="3528919E" w:rsidR="00EC42E5" w:rsidRPr="00C551B6" w:rsidRDefault="00272A69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51B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21264B" w:rsidRPr="00C551B6" w14:paraId="232D2211" w14:textId="77777777" w:rsidTr="00654D66">
        <w:trPr>
          <w:cantSplit/>
          <w:trHeight w:hRule="exact" w:val="770"/>
        </w:trPr>
        <w:tc>
          <w:tcPr>
            <w:tcW w:w="6521" w:type="dxa"/>
          </w:tcPr>
          <w:p w14:paraId="098C066E" w14:textId="72ABA7EC" w:rsidR="0021264B" w:rsidRPr="00C551B6" w:rsidRDefault="00030356" w:rsidP="000A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495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C551B6">
              <w:rPr>
                <w:rFonts w:ascii="Angsana New" w:hAnsi="Angsana New"/>
                <w:sz w:val="28"/>
                <w:szCs w:val="28"/>
              </w:rPr>
              <w:t>16</w:t>
            </w:r>
            <w:r w:rsidR="00CA26D2" w:rsidRPr="00C551B6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5BDF5E2F" w14:textId="769AA130" w:rsidR="0021264B" w:rsidRPr="00C551B6" w:rsidRDefault="003A1023" w:rsidP="00272A6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3,996</w:t>
            </w:r>
          </w:p>
        </w:tc>
      </w:tr>
      <w:tr w:rsidR="00EC42E5" w:rsidRPr="00C551B6" w14:paraId="73E28EC5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518FE585" w14:textId="244357B7" w:rsidR="00EC42E5" w:rsidRPr="00C551B6" w:rsidRDefault="003C407A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โอนเข</w:t>
            </w:r>
            <w:r w:rsidR="00CF6475" w:rsidRPr="00C551B6">
              <w:rPr>
                <w:rFonts w:ascii="Angsana New" w:hAnsi="Angsana New" w:hint="cs"/>
                <w:sz w:val="28"/>
                <w:szCs w:val="28"/>
                <w:cs/>
              </w:rPr>
              <w:t>้า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864F39D" w14:textId="1536227B" w:rsidR="00EC42E5" w:rsidRPr="00C551B6" w:rsidRDefault="004F457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19,025</w:t>
            </w:r>
          </w:p>
        </w:tc>
      </w:tr>
      <w:tr w:rsidR="00EC42E5" w:rsidRPr="00C551B6" w14:paraId="39876EEB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558C195F" w14:textId="45CF457E" w:rsidR="00EC42E5" w:rsidRPr="00C551B6" w:rsidRDefault="00903179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(โอนเข้า) </w:t>
            </w:r>
            <w:r w:rsidR="00041BD0" w:rsidRPr="00C551B6">
              <w:rPr>
                <w:rFonts w:ascii="Angsana New" w:hAnsi="Angsana New"/>
                <w:sz w:val="28"/>
                <w:szCs w:val="28"/>
              </w:rPr>
              <w:t>-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41BD0" w:rsidRPr="00C551B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AB62A73" w14:textId="36CB1EF9" w:rsidR="00EC42E5" w:rsidRPr="00C551B6" w:rsidRDefault="004F4576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15,505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E43FD" w:rsidRPr="00C551B6" w14:paraId="3BB18587" w14:textId="77777777" w:rsidTr="00D64243">
        <w:trPr>
          <w:cantSplit/>
          <w:trHeight w:hRule="exact" w:val="432"/>
        </w:trPr>
        <w:tc>
          <w:tcPr>
            <w:tcW w:w="6521" w:type="dxa"/>
          </w:tcPr>
          <w:p w14:paraId="74B03854" w14:textId="3332B015" w:rsidR="001E43FD" w:rsidRPr="00C551B6" w:rsidRDefault="00DE47CE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551B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DD5D8" w14:textId="105C1CDC" w:rsidR="001E43FD" w:rsidRPr="00C551B6" w:rsidRDefault="006E212D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(1,420</w:t>
            </w:r>
            <w:r w:rsidR="00D6424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C42E5" w:rsidRPr="005764E7" w14:paraId="2FC1A487" w14:textId="77777777" w:rsidTr="00D64243">
        <w:trPr>
          <w:cantSplit/>
          <w:trHeight w:hRule="exact" w:val="432"/>
        </w:trPr>
        <w:tc>
          <w:tcPr>
            <w:tcW w:w="6521" w:type="dxa"/>
          </w:tcPr>
          <w:p w14:paraId="1BB71201" w14:textId="608FC726" w:rsidR="00EC42E5" w:rsidRPr="00C551B6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551B6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C551B6">
              <w:rPr>
                <w:rFonts w:ascii="Angsana New" w:hAnsi="Angsana New"/>
                <w:sz w:val="28"/>
                <w:szCs w:val="28"/>
              </w:rPr>
              <w:t>3</w:t>
            </w:r>
            <w:r w:rsidR="00C551B6" w:rsidRPr="00C551B6">
              <w:rPr>
                <w:rFonts w:ascii="Angsana New" w:hAnsi="Angsana New"/>
                <w:sz w:val="28"/>
                <w:szCs w:val="28"/>
              </w:rPr>
              <w:t>0</w:t>
            </w:r>
            <w:r w:rsidRPr="00C551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5B4A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C551B6" w:rsidRPr="00C551B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C551B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551B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3A61AA" w14:textId="7CE98042" w:rsidR="00EC42E5" w:rsidRPr="005764E7" w:rsidRDefault="00D64243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</w:t>
            </w:r>
            <w:r w:rsidR="006E212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096</w:t>
            </w:r>
          </w:p>
        </w:tc>
      </w:tr>
    </w:tbl>
    <w:p w14:paraId="76C0A894" w14:textId="77777777" w:rsidR="004D0F1F" w:rsidRPr="005764E7" w:rsidRDefault="004D0F1F" w:rsidP="007D742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สินทรัพย์ไม่มีตัวตนอื่น</w:t>
      </w:r>
      <w:r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5764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21"/>
        <w:gridCol w:w="2976"/>
      </w:tblGrid>
      <w:tr w:rsidR="004D0F1F" w:rsidRPr="005764E7" w14:paraId="4DFAE6DC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58102123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7DD420CA" w14:textId="77777777" w:rsidR="004D0F1F" w:rsidRPr="005764E7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D0F1F" w:rsidRPr="005764E7" w14:paraId="3AF7656F" w14:textId="77777777" w:rsidTr="00654D66">
        <w:trPr>
          <w:cantSplit/>
          <w:trHeight w:hRule="exact" w:val="752"/>
        </w:trPr>
        <w:tc>
          <w:tcPr>
            <w:tcW w:w="6521" w:type="dxa"/>
          </w:tcPr>
          <w:p w14:paraId="2D775AF8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14:paraId="56E995CA" w14:textId="77777777" w:rsidR="004D0F1F" w:rsidRPr="005764E7" w:rsidRDefault="004D0F1F" w:rsidP="002A3386">
            <w:pPr>
              <w:pStyle w:val="41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5A243AFA" w14:textId="77777777" w:rsidR="004D0F1F" w:rsidRPr="005764E7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F1F" w:rsidRPr="005764E7" w14:paraId="7968C866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3FFB1A48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F2C1686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F1F" w:rsidRPr="005764E7" w14:paraId="25F1C077" w14:textId="77777777" w:rsidTr="00654D66">
        <w:trPr>
          <w:cantSplit/>
          <w:trHeight w:hRule="exact" w:val="432"/>
        </w:trPr>
        <w:tc>
          <w:tcPr>
            <w:tcW w:w="6521" w:type="dxa"/>
          </w:tcPr>
          <w:p w14:paraId="43DCFA53" w14:textId="77777777" w:rsidR="004D0F1F" w:rsidRPr="005764E7" w:rsidRDefault="004D0F1F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F7C1301" w14:textId="77777777" w:rsidR="004D0F1F" w:rsidRPr="005764E7" w:rsidRDefault="008445D7" w:rsidP="00482A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69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4,147</w:t>
            </w:r>
          </w:p>
        </w:tc>
      </w:tr>
      <w:tr w:rsidR="004D0F1F" w:rsidRPr="005764E7" w14:paraId="674566C9" w14:textId="77777777" w:rsidTr="00ED3F06">
        <w:trPr>
          <w:cantSplit/>
          <w:trHeight w:hRule="exact" w:val="432"/>
        </w:trPr>
        <w:tc>
          <w:tcPr>
            <w:tcW w:w="6521" w:type="dxa"/>
          </w:tcPr>
          <w:p w14:paraId="46716A6D" w14:textId="3A99DEE9" w:rsidR="004D0F1F" w:rsidRPr="005764E7" w:rsidRDefault="000C2D7D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ซื้</w:t>
            </w:r>
            <w:r w:rsidR="004D0F1F" w:rsidRPr="005764E7">
              <w:rPr>
                <w:rFonts w:ascii="Angsana New" w:hAnsi="Angsana New"/>
                <w:sz w:val="28"/>
                <w:szCs w:val="28"/>
                <w:cs/>
              </w:rPr>
              <w:t>อระหว่างงวด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80C9F3C" w14:textId="5BE7F030" w:rsidR="004D0F1F" w:rsidRPr="005764E7" w:rsidRDefault="00482AB0" w:rsidP="00482A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69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</w:t>
            </w:r>
          </w:p>
        </w:tc>
      </w:tr>
      <w:tr w:rsidR="004D0F1F" w:rsidRPr="005764E7" w14:paraId="6968CC8B" w14:textId="77777777" w:rsidTr="00ED3F06">
        <w:trPr>
          <w:cantSplit/>
          <w:trHeight w:hRule="exact" w:val="432"/>
        </w:trPr>
        <w:tc>
          <w:tcPr>
            <w:tcW w:w="6521" w:type="dxa"/>
          </w:tcPr>
          <w:p w14:paraId="6C850A61" w14:textId="3C095CD9" w:rsidR="004D0F1F" w:rsidRPr="005764E7" w:rsidRDefault="000C2D7D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0F1F" w:rsidRPr="005764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C1184" w14:textId="286A11AC" w:rsidR="004D0F1F" w:rsidRPr="005764E7" w:rsidRDefault="00482AB0" w:rsidP="00482A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69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(414)</w:t>
            </w:r>
          </w:p>
        </w:tc>
      </w:tr>
      <w:tr w:rsidR="004D0F1F" w:rsidRPr="005764E7" w14:paraId="5927778E" w14:textId="77777777" w:rsidTr="00ED3F06">
        <w:trPr>
          <w:cantSplit/>
          <w:trHeight w:hRule="exact" w:val="432"/>
        </w:trPr>
        <w:tc>
          <w:tcPr>
            <w:tcW w:w="6521" w:type="dxa"/>
          </w:tcPr>
          <w:p w14:paraId="747BD74B" w14:textId="1F004740" w:rsidR="004D0F1F" w:rsidRPr="005764E7" w:rsidRDefault="004D0F1F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C551B6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5B4A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C551B6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FF608A" w14:textId="0834C310" w:rsidR="004D0F1F" w:rsidRPr="005764E7" w:rsidRDefault="00482AB0" w:rsidP="00482A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69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3,757</w:t>
            </w:r>
          </w:p>
        </w:tc>
      </w:tr>
    </w:tbl>
    <w:p w14:paraId="4C39EE80" w14:textId="549CA04C" w:rsidR="00EC42E5" w:rsidRPr="005764E7" w:rsidRDefault="00EC42E5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ab/>
      </w:r>
      <w:r w:rsidR="005226FC" w:rsidRPr="005764E7">
        <w:rPr>
          <w:rFonts w:ascii="Angsana New" w:hAnsi="Angsana New"/>
          <w:sz w:val="28"/>
          <w:szCs w:val="28"/>
          <w:cs/>
        </w:rPr>
        <w:tab/>
      </w:r>
    </w:p>
    <w:p w14:paraId="20DE970E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1655CA55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743FD4F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FDA5A34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6C35F93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1036465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D3583CD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590DFD2D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8B69FE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  <w:cs/>
        </w:rPr>
      </w:pPr>
    </w:p>
    <w:p w14:paraId="76850DA2" w14:textId="28BB9699" w:rsidR="009A2297" w:rsidRPr="005764E7" w:rsidRDefault="00A94DE6" w:rsidP="005226F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เงินเบิกเกินบัญชีและเงินกู้ยืมระยะสั้นจากสถาบันการเงิน</w:t>
      </w:r>
      <w:r w:rsidR="00090283" w:rsidRPr="005764E7">
        <w:rPr>
          <w:rFonts w:ascii="Angsana New" w:hAnsi="Angsana New"/>
          <w:sz w:val="28"/>
          <w:szCs w:val="28"/>
        </w:rPr>
        <w:t xml:space="preserve"> 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36"/>
        <w:gridCol w:w="1701"/>
        <w:gridCol w:w="284"/>
        <w:gridCol w:w="1842"/>
      </w:tblGrid>
      <w:tr w:rsidR="00A94DE6" w:rsidRPr="005764E7" w14:paraId="0E866F11" w14:textId="77777777" w:rsidTr="00FE3315">
        <w:trPr>
          <w:trHeight w:hRule="exact" w:val="403"/>
        </w:trPr>
        <w:tc>
          <w:tcPr>
            <w:tcW w:w="5636" w:type="dxa"/>
          </w:tcPr>
          <w:p w14:paraId="6968F5A3" w14:textId="77777777" w:rsidR="00A94DE6" w:rsidRPr="005764E7" w:rsidRDefault="00A94DE6" w:rsidP="008B3B3B">
            <w:pPr>
              <w:pStyle w:val="51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bottom"/>
          </w:tcPr>
          <w:p w14:paraId="7AA45CBB" w14:textId="77777777" w:rsidR="00A94DE6" w:rsidRPr="005764E7" w:rsidRDefault="00A94DE6" w:rsidP="008B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13595" w:rsidRPr="005764E7" w14:paraId="28B9B48D" w14:textId="77777777" w:rsidTr="00FE3315">
        <w:trPr>
          <w:trHeight w:hRule="exact" w:val="428"/>
        </w:trPr>
        <w:tc>
          <w:tcPr>
            <w:tcW w:w="5636" w:type="dxa"/>
          </w:tcPr>
          <w:p w14:paraId="565F9FD6" w14:textId="77777777" w:rsidR="00313595" w:rsidRPr="005764E7" w:rsidRDefault="00313595" w:rsidP="008B3B3B">
            <w:pPr>
              <w:pStyle w:val="51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  <w:vAlign w:val="center"/>
          </w:tcPr>
          <w:p w14:paraId="2D83CB94" w14:textId="4F7A1906" w:rsidR="008A43EA" w:rsidRPr="005764E7" w:rsidRDefault="00D768C1" w:rsidP="00B6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8A43EA" w:rsidRPr="005764E7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="00C339A4" w:rsidRPr="005764E7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="008A43EA" w:rsidRPr="005764E7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</w:p>
          <w:p w14:paraId="3425C9C1" w14:textId="77777777" w:rsidR="00313595" w:rsidRPr="005764E7" w:rsidRDefault="00313595" w:rsidP="00B61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3595" w:rsidRPr="005764E7" w14:paraId="255725E4" w14:textId="77777777" w:rsidTr="00FE3315">
        <w:trPr>
          <w:trHeight w:hRule="exact" w:val="409"/>
        </w:trPr>
        <w:tc>
          <w:tcPr>
            <w:tcW w:w="5636" w:type="dxa"/>
          </w:tcPr>
          <w:p w14:paraId="77504AFA" w14:textId="77777777" w:rsidR="00313595" w:rsidRPr="005764E7" w:rsidRDefault="00313595" w:rsidP="00C339A4">
            <w:pPr>
              <w:pStyle w:val="51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bottom"/>
          </w:tcPr>
          <w:p w14:paraId="5E595D24" w14:textId="232F5AC3" w:rsidR="00313595" w:rsidRPr="005764E7" w:rsidRDefault="00313595" w:rsidP="008A4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/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262" w:rsidRPr="005764E7" w14:paraId="05416825" w14:textId="77777777" w:rsidTr="00FE3315">
        <w:trPr>
          <w:trHeight w:hRule="exact" w:val="403"/>
        </w:trPr>
        <w:tc>
          <w:tcPr>
            <w:tcW w:w="5636" w:type="dxa"/>
          </w:tcPr>
          <w:p w14:paraId="1B556051" w14:textId="77777777" w:rsidR="005D2262" w:rsidRPr="005764E7" w:rsidRDefault="005D2262" w:rsidP="005D22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55CB7A7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40FE4C4C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76C1D626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D2262" w:rsidRPr="005764E7" w14:paraId="47DE5C6B" w14:textId="77777777" w:rsidTr="00FE3315">
        <w:trPr>
          <w:trHeight w:hRule="exact" w:val="403"/>
        </w:trPr>
        <w:tc>
          <w:tcPr>
            <w:tcW w:w="5636" w:type="dxa"/>
          </w:tcPr>
          <w:p w14:paraId="3944FC21" w14:textId="77777777" w:rsidR="005D2262" w:rsidRPr="005764E7" w:rsidRDefault="005D2262" w:rsidP="005D226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8949AB" w14:textId="1E37176C" w:rsidR="005D2262" w:rsidRPr="005764E7" w:rsidRDefault="005D2262" w:rsidP="00696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 w:rsidR="00C551B6">
              <w:rPr>
                <w:rFonts w:ascii="Angsana New" w:hAnsi="Angsana New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50115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8A497F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961D6" w:rsidRPr="005764E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vAlign w:val="bottom"/>
          </w:tcPr>
          <w:p w14:paraId="7BDBEA20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EB1D8FE" w14:textId="77777777" w:rsidR="005D2262" w:rsidRPr="005764E7" w:rsidRDefault="005D2262" w:rsidP="00696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961D6" w:rsidRPr="005764E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D2262" w:rsidRPr="005764E7" w14:paraId="44A438F6" w14:textId="77777777" w:rsidTr="00FE3315">
        <w:trPr>
          <w:trHeight w:hRule="exact" w:val="403"/>
        </w:trPr>
        <w:tc>
          <w:tcPr>
            <w:tcW w:w="5636" w:type="dxa"/>
          </w:tcPr>
          <w:p w14:paraId="388C4E09" w14:textId="77777777" w:rsidR="005D2262" w:rsidRPr="005764E7" w:rsidRDefault="005D2262" w:rsidP="005D2262">
            <w:pPr>
              <w:pStyle w:val="51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701" w:type="dxa"/>
          </w:tcPr>
          <w:p w14:paraId="799A8EF3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96AFEC2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8BC2354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2262" w:rsidRPr="005764E7" w14:paraId="46F4A344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6B2A2156" w14:textId="1C3DF0B7" w:rsidR="005D2262" w:rsidRPr="005764E7" w:rsidRDefault="005D2262" w:rsidP="00EF6DDB">
            <w:pPr>
              <w:pStyle w:val="51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="00BB383E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  <w:r w:rsidR="00BB383E" w:rsidRPr="0083511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="00BB383E" w:rsidRPr="0083511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D818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5.82</w:t>
            </w:r>
            <w:r w:rsidRPr="0083511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83511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835119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D818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7.75</w:t>
            </w:r>
            <w:r w:rsidR="00920F9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83511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8A4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E5011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</w:t>
            </w:r>
            <w:r w:rsidR="008A497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ยน</w:t>
            </w:r>
            <w:r w:rsidR="00582035"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701" w:type="dxa"/>
            <w:shd w:val="clear" w:color="auto" w:fill="auto"/>
          </w:tcPr>
          <w:p w14:paraId="4A4DD6A1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2FB808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CB3C0B4" w14:textId="77777777" w:rsidR="005D2262" w:rsidRPr="005764E7" w:rsidRDefault="005D2262" w:rsidP="005D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1D6" w:rsidRPr="005764E7" w14:paraId="431E5BF9" w14:textId="77777777" w:rsidTr="00A7613C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32283481" w14:textId="77777777" w:rsidR="006961D6" w:rsidRPr="005764E7" w:rsidRDefault="006961D6" w:rsidP="00582035">
            <w:pPr>
              <w:pStyle w:val="51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และร้อยละ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87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ต่อปี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7319AC" w14:textId="79418EE6" w:rsidR="006961D6" w:rsidRPr="005764E7" w:rsidRDefault="00A7613C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2,995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ACA90A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DD9809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31,953</w:t>
            </w:r>
          </w:p>
        </w:tc>
      </w:tr>
      <w:tr w:rsidR="006961D6" w:rsidRPr="005764E7" w14:paraId="0DCE2C97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7EBB3CF7" w14:textId="77777777" w:rsidR="006961D6" w:rsidRPr="005764E7" w:rsidRDefault="006961D6" w:rsidP="005D2262">
            <w:pPr>
              <w:pStyle w:val="51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1EC3F1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4FEA43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FDAF3F6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1D6" w:rsidRPr="005764E7" w14:paraId="454AADE5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39915906" w14:textId="77777777" w:rsidR="006961D6" w:rsidRPr="005764E7" w:rsidRDefault="006961D6" w:rsidP="005D2262">
            <w:pPr>
              <w:pStyle w:val="51"/>
              <w:spacing w:line="240" w:lineRule="auto"/>
              <w:ind w:left="13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110F8D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18E5BED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D698CC8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1D6" w:rsidRPr="005764E7" w14:paraId="71C4AD53" w14:textId="77777777" w:rsidTr="00FE3315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5CFE10D7" w14:textId="3889F5CF" w:rsidR="006961D6" w:rsidRPr="005764E7" w:rsidRDefault="006961D6" w:rsidP="00EF6DDB">
            <w:pPr>
              <w:pStyle w:val="51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ดอกเบี้ยร้อยละ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453E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1.60 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ถึง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453EB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2.00 </w:t>
            </w:r>
            <w:r w:rsidRPr="00DF3D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8A497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E5011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กันยา</w:t>
            </w:r>
            <w:r w:rsidR="008A497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ยน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D90277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5405A76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0DB226F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1D6" w:rsidRPr="005764E7" w14:paraId="55E9314E" w14:textId="77777777" w:rsidTr="00A7613C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213A416A" w14:textId="77777777" w:rsidR="006961D6" w:rsidRPr="005764E7" w:rsidRDefault="006961D6" w:rsidP="00817184">
            <w:pPr>
              <w:pStyle w:val="51"/>
              <w:spacing w:line="240" w:lineRule="auto"/>
              <w:ind w:left="42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1.95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817184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582035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EC530D" w14:textId="6313FA59" w:rsidR="006961D6" w:rsidRPr="005764E7" w:rsidRDefault="00A7613C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245,000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3B07DE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6A9A9F0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125,000</w:t>
            </w:r>
          </w:p>
        </w:tc>
      </w:tr>
      <w:tr w:rsidR="006961D6" w:rsidRPr="005764E7" w14:paraId="35147A29" w14:textId="77777777" w:rsidTr="00A7613C">
        <w:trPr>
          <w:trHeight w:hRule="exact" w:val="403"/>
        </w:trPr>
        <w:tc>
          <w:tcPr>
            <w:tcW w:w="5636" w:type="dxa"/>
            <w:shd w:val="clear" w:color="auto" w:fill="auto"/>
          </w:tcPr>
          <w:p w14:paraId="6E15645C" w14:textId="77777777" w:rsidR="006961D6" w:rsidRPr="005764E7" w:rsidRDefault="006961D6" w:rsidP="005D2262">
            <w:pPr>
              <w:pStyle w:val="51"/>
              <w:spacing w:line="240" w:lineRule="auto"/>
              <w:ind w:left="563" w:hanging="425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B81442" w14:textId="10781EA6" w:rsidR="006961D6" w:rsidRPr="005764E7" w:rsidRDefault="00A7613C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247,995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1EE051D" w14:textId="77777777" w:rsidR="006961D6" w:rsidRPr="005764E7" w:rsidRDefault="006961D6" w:rsidP="005D22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6FAE8" w14:textId="77777777" w:rsidR="006961D6" w:rsidRPr="005764E7" w:rsidRDefault="006961D6" w:rsidP="002A338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156,953</w:t>
            </w:r>
          </w:p>
        </w:tc>
      </w:tr>
    </w:tbl>
    <w:p w14:paraId="62514423" w14:textId="06850C6B" w:rsidR="005226FC" w:rsidRPr="005764E7" w:rsidRDefault="00A94DE6" w:rsidP="0001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809D2" w:rsidRPr="005764E7">
        <w:rPr>
          <w:rFonts w:ascii="Angsana New" w:hAnsi="Angsana New"/>
          <w:sz w:val="28"/>
          <w:szCs w:val="28"/>
        </w:rPr>
        <w:t>3</w:t>
      </w:r>
      <w:r w:rsidR="008A497F">
        <w:rPr>
          <w:rFonts w:ascii="Angsana New" w:hAnsi="Angsana New"/>
          <w:sz w:val="28"/>
          <w:szCs w:val="28"/>
        </w:rPr>
        <w:t>0</w:t>
      </w:r>
      <w:r w:rsidR="004809D2" w:rsidRPr="005764E7">
        <w:rPr>
          <w:rFonts w:ascii="Angsana New" w:hAnsi="Angsana New"/>
          <w:sz w:val="28"/>
          <w:szCs w:val="28"/>
        </w:rPr>
        <w:t xml:space="preserve"> </w:t>
      </w:r>
      <w:r w:rsidR="00E50115">
        <w:rPr>
          <w:rFonts w:ascii="Angsana New" w:hAnsi="Angsana New" w:hint="cs"/>
          <w:sz w:val="28"/>
          <w:szCs w:val="28"/>
          <w:cs/>
        </w:rPr>
        <w:t>กันยา</w:t>
      </w:r>
      <w:r w:rsidR="008A497F">
        <w:rPr>
          <w:rFonts w:ascii="Angsana New" w:hAnsi="Angsana New" w:hint="cs"/>
          <w:sz w:val="28"/>
          <w:szCs w:val="28"/>
          <w:cs/>
        </w:rPr>
        <w:t>ยน</w:t>
      </w:r>
      <w:r w:rsidR="008E109F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8E109F"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Pr="005764E7">
        <w:rPr>
          <w:rFonts w:ascii="Angsana New" w:hAnsi="Angsana New"/>
          <w:sz w:val="28"/>
          <w:szCs w:val="28"/>
          <w:cs/>
        </w:rPr>
        <w:t xml:space="preserve"> </w:t>
      </w:r>
      <w:r w:rsidR="008E109F" w:rsidRPr="005764E7">
        <w:rPr>
          <w:rFonts w:ascii="Angsana New" w:hAnsi="Angsana New"/>
          <w:sz w:val="28"/>
          <w:szCs w:val="28"/>
        </w:rPr>
        <w:t xml:space="preserve">31 </w:t>
      </w:r>
      <w:r w:rsidR="008E109F" w:rsidRPr="005764E7">
        <w:rPr>
          <w:rFonts w:ascii="Angsana New" w:hAnsi="Angsana New" w:hint="cs"/>
          <w:sz w:val="28"/>
          <w:szCs w:val="28"/>
          <w:cs/>
        </w:rPr>
        <w:t>ธันวาคม</w:t>
      </w:r>
      <w:r w:rsidR="008E109F" w:rsidRPr="005764E7">
        <w:rPr>
          <w:rFonts w:ascii="Angsana New" w:hAnsi="Angsana New"/>
          <w:sz w:val="28"/>
          <w:szCs w:val="28"/>
        </w:rPr>
        <w:t xml:space="preserve"> 2562</w:t>
      </w:r>
      <w:r w:rsidR="008E109F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BE1247" w:rsidRPr="005764E7">
        <w:rPr>
          <w:rFonts w:ascii="Angsana New" w:hAnsi="Angsana New"/>
          <w:sz w:val="28"/>
          <w:szCs w:val="28"/>
          <w:cs/>
        </w:rPr>
        <w:t>จำนวน</w:t>
      </w:r>
      <w:r w:rsidR="00BE1247" w:rsidRPr="005764E7">
        <w:rPr>
          <w:rFonts w:ascii="Angsana New" w:hAnsi="Angsana New"/>
          <w:sz w:val="28"/>
          <w:szCs w:val="28"/>
        </w:rPr>
        <w:t xml:space="preserve"> </w:t>
      </w:r>
      <w:r w:rsidR="000735F1">
        <w:rPr>
          <w:rFonts w:ascii="Angsana New" w:hAnsi="Angsana New"/>
          <w:sz w:val="28"/>
          <w:szCs w:val="28"/>
        </w:rPr>
        <w:t>2</w:t>
      </w:r>
      <w:r w:rsidR="004C3DE6">
        <w:rPr>
          <w:rFonts w:ascii="Angsana New" w:hAnsi="Angsana New"/>
          <w:sz w:val="28"/>
          <w:szCs w:val="28"/>
        </w:rPr>
        <w:t>5</w:t>
      </w:r>
      <w:r w:rsidR="00544119">
        <w:rPr>
          <w:rFonts w:ascii="Angsana New" w:hAnsi="Angsana New"/>
          <w:sz w:val="28"/>
          <w:szCs w:val="28"/>
        </w:rPr>
        <w:t>1</w:t>
      </w:r>
      <w:r w:rsidRPr="004634E8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5764E7">
        <w:rPr>
          <w:rFonts w:ascii="Angsana New" w:hAnsi="Angsana New"/>
          <w:sz w:val="28"/>
          <w:szCs w:val="28"/>
          <w:cs/>
        </w:rPr>
        <w:t xml:space="preserve"> และ </w:t>
      </w:r>
      <w:r w:rsidR="008E109F" w:rsidRPr="005764E7">
        <w:rPr>
          <w:rFonts w:ascii="Angsana New" w:hAnsi="Angsana New"/>
          <w:sz w:val="28"/>
          <w:szCs w:val="28"/>
        </w:rPr>
        <w:t>262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14A3E591" w14:textId="765BA698" w:rsidR="004B4A44" w:rsidRPr="00110E4A" w:rsidRDefault="004B4A44" w:rsidP="00D2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10E4A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110E4A">
        <w:rPr>
          <w:rFonts w:ascii="Angsana New" w:hAnsi="Angsana New"/>
          <w:sz w:val="28"/>
          <w:szCs w:val="28"/>
          <w:cs/>
        </w:rPr>
        <w:t>สำหรับ</w:t>
      </w:r>
      <w:r w:rsidR="00C8778E" w:rsidRPr="00110E4A">
        <w:rPr>
          <w:rFonts w:ascii="Angsana New" w:hAnsi="Angsana New" w:hint="cs"/>
          <w:sz w:val="28"/>
          <w:szCs w:val="28"/>
          <w:cs/>
        </w:rPr>
        <w:t>งวด</w:t>
      </w:r>
      <w:r w:rsidR="00725E00">
        <w:rPr>
          <w:rFonts w:ascii="Angsana New" w:hAnsi="Angsana New" w:hint="cs"/>
          <w:sz w:val="28"/>
          <w:szCs w:val="28"/>
          <w:cs/>
        </w:rPr>
        <w:t>เก้า</w:t>
      </w:r>
      <w:r w:rsidR="00C339A4" w:rsidRPr="00110E4A">
        <w:rPr>
          <w:rFonts w:ascii="Angsana New" w:hAnsi="Angsana New" w:hint="cs"/>
          <w:sz w:val="28"/>
          <w:szCs w:val="28"/>
          <w:cs/>
        </w:rPr>
        <w:t>เดือน</w:t>
      </w:r>
      <w:r w:rsidRPr="00110E4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110E4A">
        <w:rPr>
          <w:rFonts w:ascii="Angsana New" w:hAnsi="Angsana New"/>
          <w:sz w:val="28"/>
          <w:szCs w:val="28"/>
        </w:rPr>
        <w:t>3</w:t>
      </w:r>
      <w:r w:rsidR="00644900" w:rsidRPr="00110E4A">
        <w:rPr>
          <w:rFonts w:ascii="Angsana New" w:hAnsi="Angsana New"/>
          <w:sz w:val="28"/>
          <w:szCs w:val="28"/>
        </w:rPr>
        <w:t>0</w:t>
      </w:r>
      <w:r w:rsidRPr="00110E4A">
        <w:rPr>
          <w:rFonts w:ascii="Angsana New" w:hAnsi="Angsana New"/>
          <w:sz w:val="28"/>
          <w:szCs w:val="28"/>
        </w:rPr>
        <w:t xml:space="preserve"> </w:t>
      </w:r>
      <w:r w:rsidR="00E50115">
        <w:rPr>
          <w:rFonts w:ascii="Angsana New" w:hAnsi="Angsana New" w:hint="cs"/>
          <w:sz w:val="28"/>
          <w:szCs w:val="28"/>
          <w:cs/>
        </w:rPr>
        <w:t>กันยา</w:t>
      </w:r>
      <w:r w:rsidR="00644900" w:rsidRPr="00110E4A">
        <w:rPr>
          <w:rFonts w:ascii="Angsana New" w:hAnsi="Angsana New" w:hint="cs"/>
          <w:sz w:val="28"/>
          <w:szCs w:val="28"/>
          <w:cs/>
        </w:rPr>
        <w:t>ยน</w:t>
      </w:r>
      <w:r w:rsidRPr="00110E4A">
        <w:rPr>
          <w:rFonts w:ascii="Angsana New" w:hAnsi="Angsana New"/>
          <w:sz w:val="28"/>
          <w:szCs w:val="28"/>
          <w:cs/>
        </w:rPr>
        <w:t xml:space="preserve"> </w:t>
      </w:r>
      <w:r w:rsidR="00C8778E" w:rsidRPr="00110E4A">
        <w:rPr>
          <w:rFonts w:ascii="Angsana New" w:hAnsi="Angsana New"/>
          <w:sz w:val="28"/>
          <w:szCs w:val="28"/>
        </w:rPr>
        <w:t>2563</w:t>
      </w:r>
      <w:r w:rsidRPr="00110E4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618"/>
        <w:gridCol w:w="3879"/>
      </w:tblGrid>
      <w:tr w:rsidR="00C01784" w:rsidRPr="00110E4A" w14:paraId="6B7DF535" w14:textId="77777777" w:rsidTr="00927889">
        <w:trPr>
          <w:trHeight w:hRule="exact" w:val="431"/>
        </w:trPr>
        <w:tc>
          <w:tcPr>
            <w:tcW w:w="2958" w:type="pct"/>
          </w:tcPr>
          <w:p w14:paraId="6EAA9F73" w14:textId="77777777" w:rsidR="00C01784" w:rsidRPr="00110E4A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2" w:type="pct"/>
            <w:tcBorders>
              <w:bottom w:val="single" w:sz="4" w:space="0" w:color="auto"/>
            </w:tcBorders>
          </w:tcPr>
          <w:p w14:paraId="22B3EC53" w14:textId="77777777" w:rsidR="00C01784" w:rsidRPr="00110E4A" w:rsidRDefault="00C01784" w:rsidP="00C017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110E4A" w14:paraId="3530C631" w14:textId="77777777" w:rsidTr="00927889">
        <w:trPr>
          <w:trHeight w:hRule="exact" w:val="431"/>
        </w:trPr>
        <w:tc>
          <w:tcPr>
            <w:tcW w:w="2958" w:type="pct"/>
          </w:tcPr>
          <w:p w14:paraId="5A34CFEA" w14:textId="77777777" w:rsidR="00EC1A98" w:rsidRPr="00110E4A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2" w:type="pct"/>
            <w:tcBorders>
              <w:top w:val="single" w:sz="4" w:space="0" w:color="auto"/>
            </w:tcBorders>
            <w:vAlign w:val="bottom"/>
          </w:tcPr>
          <w:p w14:paraId="37191FF2" w14:textId="0B51C738" w:rsidR="00EC1A98" w:rsidRPr="00110E4A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110E4A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110E4A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</w:p>
          <w:p w14:paraId="59EB5BE2" w14:textId="77777777" w:rsidR="00EC1A98" w:rsidRPr="00110E4A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110E4A" w14:paraId="1F354448" w14:textId="77777777" w:rsidTr="00927889">
        <w:trPr>
          <w:trHeight w:hRule="exact" w:val="431"/>
        </w:trPr>
        <w:tc>
          <w:tcPr>
            <w:tcW w:w="2958" w:type="pct"/>
          </w:tcPr>
          <w:p w14:paraId="2B301E84" w14:textId="77777777" w:rsidR="00EC1A98" w:rsidRPr="00110E4A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2" w:type="pct"/>
            <w:tcBorders>
              <w:bottom w:val="single" w:sz="4" w:space="0" w:color="auto"/>
            </w:tcBorders>
            <w:vAlign w:val="bottom"/>
          </w:tcPr>
          <w:p w14:paraId="700F8A30" w14:textId="1ECC0A99" w:rsidR="00EC1A98" w:rsidRPr="00110E4A" w:rsidRDefault="00EC1A98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0E4A">
              <w:rPr>
                <w:rFonts w:ascii="Angsana New" w:hAnsi="Angsana New"/>
                <w:sz w:val="28"/>
                <w:szCs w:val="28"/>
              </w:rPr>
              <w:t>/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784" w:rsidRPr="00110E4A" w14:paraId="742C9804" w14:textId="77777777" w:rsidTr="00927889">
        <w:trPr>
          <w:trHeight w:hRule="exact" w:val="431"/>
        </w:trPr>
        <w:tc>
          <w:tcPr>
            <w:tcW w:w="2958" w:type="pct"/>
            <w:vAlign w:val="bottom"/>
          </w:tcPr>
          <w:p w14:paraId="598946E9" w14:textId="28BB67C9" w:rsidR="00C01784" w:rsidRPr="00110E4A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  <w:r w:rsidRPr="00110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110E4A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10E4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10E4A">
              <w:rPr>
                <w:rFonts w:ascii="Angsana New" w:hAnsi="Angsana New"/>
                <w:sz w:val="28"/>
                <w:szCs w:val="28"/>
              </w:rPr>
              <w:t>256</w:t>
            </w:r>
            <w:r w:rsidR="00C8778E" w:rsidRPr="00110E4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42" w:type="pct"/>
            <w:tcBorders>
              <w:top w:val="single" w:sz="4" w:space="0" w:color="auto"/>
            </w:tcBorders>
            <w:vAlign w:val="bottom"/>
          </w:tcPr>
          <w:p w14:paraId="027240CD" w14:textId="77777777" w:rsidR="00C01784" w:rsidRPr="00110E4A" w:rsidRDefault="00C8778E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/>
                <w:sz w:val="28"/>
                <w:szCs w:val="28"/>
              </w:rPr>
              <w:t>125</w:t>
            </w:r>
            <w:r w:rsidR="00C01784" w:rsidRPr="00110E4A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01784" w:rsidRPr="00110E4A" w14:paraId="34D571A7" w14:textId="77777777" w:rsidTr="008E063D">
        <w:trPr>
          <w:trHeight w:hRule="exact" w:val="431"/>
        </w:trPr>
        <w:tc>
          <w:tcPr>
            <w:tcW w:w="2958" w:type="pct"/>
            <w:vAlign w:val="bottom"/>
          </w:tcPr>
          <w:p w14:paraId="6DD0BD5A" w14:textId="4E3BC041" w:rsidR="00C01784" w:rsidRPr="00110E4A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110E4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110E4A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110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110E4A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42" w:type="pct"/>
            <w:shd w:val="clear" w:color="auto" w:fill="auto"/>
            <w:vAlign w:val="bottom"/>
          </w:tcPr>
          <w:p w14:paraId="7BFD05D3" w14:textId="07AD5E83" w:rsidR="00C01784" w:rsidRPr="00110E4A" w:rsidRDefault="008E063D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</w:t>
            </w:r>
            <w:r w:rsidR="0054411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C01784" w:rsidRPr="00110E4A" w14:paraId="50AA71C9" w14:textId="77777777" w:rsidTr="008E063D">
        <w:trPr>
          <w:trHeight w:hRule="exact" w:val="431"/>
        </w:trPr>
        <w:tc>
          <w:tcPr>
            <w:tcW w:w="2958" w:type="pct"/>
            <w:vAlign w:val="bottom"/>
          </w:tcPr>
          <w:p w14:paraId="7B75F333" w14:textId="654B6C21" w:rsidR="00C01784" w:rsidRPr="00110E4A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110E4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110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110E4A">
              <w:rPr>
                <w:rFonts w:ascii="Angsana New" w:hAnsi="Angsana New"/>
                <w:sz w:val="28"/>
                <w:szCs w:val="28"/>
              </w:rPr>
              <w:t>:</w:t>
            </w:r>
            <w:r w:rsidR="00FA3E72" w:rsidRPr="00110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0E4A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0C2D7D" w:rsidRPr="00110E4A">
              <w:rPr>
                <w:rFonts w:ascii="Angsana New" w:hAnsi="Angsana New" w:hint="cs"/>
                <w:sz w:val="28"/>
                <w:szCs w:val="28"/>
                <w:cs/>
              </w:rPr>
              <w:t>หว่างงวด</w:t>
            </w:r>
          </w:p>
        </w:tc>
        <w:tc>
          <w:tcPr>
            <w:tcW w:w="20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DC11" w14:textId="6AE561DA" w:rsidR="00C01784" w:rsidRPr="00110E4A" w:rsidRDefault="008E063D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</w:t>
            </w:r>
            <w:r w:rsidR="00544119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0,000)</w:t>
            </w:r>
          </w:p>
        </w:tc>
      </w:tr>
      <w:tr w:rsidR="00C01784" w:rsidRPr="005764E7" w14:paraId="278B358B" w14:textId="77777777" w:rsidTr="008E063D">
        <w:trPr>
          <w:trHeight w:hRule="exact" w:val="431"/>
        </w:trPr>
        <w:tc>
          <w:tcPr>
            <w:tcW w:w="2958" w:type="pct"/>
            <w:vAlign w:val="bottom"/>
          </w:tcPr>
          <w:p w14:paraId="35DBFE5E" w14:textId="64D243F6" w:rsidR="00C01784" w:rsidRPr="00110E4A" w:rsidRDefault="00936F2E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</w:rPr>
            </w:pPr>
            <w:r w:rsidRPr="00110E4A">
              <w:rPr>
                <w:rFonts w:ascii="Angsana New" w:hAnsi="Angsana New"/>
                <w:sz w:val="28"/>
                <w:szCs w:val="28"/>
                <w:cs/>
              </w:rPr>
              <w:t>ยอดยกไป ณ</w:t>
            </w:r>
            <w:r w:rsidRPr="00110E4A">
              <w:rPr>
                <w:rFonts w:ascii="Angsana New" w:hAnsi="Angsana New" w:hint="cs"/>
                <w:sz w:val="28"/>
                <w:szCs w:val="28"/>
                <w:cs/>
              </w:rPr>
              <w:t xml:space="preserve"> วันที่ </w:t>
            </w:r>
            <w:r w:rsidR="00C01784" w:rsidRPr="00110E4A">
              <w:rPr>
                <w:rFonts w:ascii="Angsana New" w:hAnsi="Angsana New"/>
                <w:sz w:val="28"/>
                <w:szCs w:val="28"/>
              </w:rPr>
              <w:t>3</w:t>
            </w:r>
            <w:r w:rsidR="00644900" w:rsidRPr="00110E4A">
              <w:rPr>
                <w:rFonts w:ascii="Angsana New" w:hAnsi="Angsana New"/>
                <w:sz w:val="28"/>
                <w:szCs w:val="28"/>
              </w:rPr>
              <w:t>0</w:t>
            </w:r>
            <w:r w:rsidR="00C01784" w:rsidRPr="00110E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50115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644900" w:rsidRPr="00110E4A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="00C8778E" w:rsidRPr="00110E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8778E" w:rsidRPr="00110E4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2787" w14:textId="38CE296F" w:rsidR="00C01784" w:rsidRPr="005764E7" w:rsidRDefault="008E063D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245,000</w:t>
            </w:r>
          </w:p>
        </w:tc>
      </w:tr>
    </w:tbl>
    <w:p w14:paraId="4D1F16AC" w14:textId="77777777" w:rsidR="00DC3141" w:rsidRPr="005764E7" w:rsidRDefault="00DC3141" w:rsidP="00DC3141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CB5AE6F" w14:textId="77777777" w:rsidR="00DC3141" w:rsidRPr="005764E7" w:rsidRDefault="00DC3141" w:rsidP="00DC3141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0F1AC05" w14:textId="77777777" w:rsidR="00DC3141" w:rsidRPr="005764E7" w:rsidRDefault="00DC3141" w:rsidP="00DC3141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0EA86D2" w14:textId="77777777" w:rsidR="00DC3141" w:rsidRPr="00F86814" w:rsidRDefault="00DC3141" w:rsidP="00F86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B8E5001" w14:textId="77777777" w:rsidR="00A10FC0" w:rsidRPr="005764E7" w:rsidRDefault="0019469C" w:rsidP="00A34A96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</w:t>
      </w:r>
      <w:r w:rsidR="00E279FD" w:rsidRPr="005764E7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ขาดทุน)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14:paraId="3D9FF18F" w14:textId="42EDE3B1" w:rsidR="0019469C" w:rsidRPr="005764E7" w:rsidRDefault="00166C93" w:rsidP="000E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กำไร(ขาดทุน)ต่อหุ้นขั้นพื้นฐานสำหรับงวดสาม</w:t>
      </w:r>
      <w:r w:rsidR="00CE1EC5">
        <w:rPr>
          <w:rFonts w:ascii="Angsana New" w:hAnsi="Angsana New" w:hint="cs"/>
          <w:sz w:val="28"/>
          <w:szCs w:val="28"/>
          <w:cs/>
        </w:rPr>
        <w:t>เดือนและ</w:t>
      </w:r>
      <w:r w:rsidR="00EE699E">
        <w:rPr>
          <w:rFonts w:ascii="Angsana New" w:hAnsi="Angsana New" w:hint="cs"/>
          <w:sz w:val="28"/>
          <w:szCs w:val="28"/>
          <w:cs/>
        </w:rPr>
        <w:t>เก้า</w:t>
      </w:r>
      <w:r w:rsidRPr="005764E7">
        <w:rPr>
          <w:rFonts w:ascii="Angsana New" w:hAnsi="Angsana New"/>
          <w:sz w:val="28"/>
          <w:szCs w:val="28"/>
          <w:cs/>
        </w:rPr>
        <w:t>เดือน</w:t>
      </w:r>
      <w:r w:rsidR="00CE1EC5">
        <w:rPr>
          <w:rFonts w:ascii="Angsana New" w:hAnsi="Angsana New" w:hint="cs"/>
          <w:sz w:val="28"/>
          <w:szCs w:val="28"/>
          <w:cs/>
        </w:rPr>
        <w:t>สิ้น</w:t>
      </w:r>
      <w:r w:rsidRPr="005764E7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CE1EC5" w:rsidRPr="00CE1EC5">
        <w:rPr>
          <w:rFonts w:ascii="Angsana New" w:hAnsi="Angsana New"/>
          <w:sz w:val="28"/>
          <w:szCs w:val="28"/>
        </w:rPr>
        <w:t xml:space="preserve">30 </w:t>
      </w:r>
      <w:r w:rsidR="00EE699E">
        <w:rPr>
          <w:rFonts w:ascii="Angsana New" w:hAnsi="Angsana New" w:hint="cs"/>
          <w:sz w:val="28"/>
          <w:szCs w:val="28"/>
          <w:cs/>
        </w:rPr>
        <w:t>กันยา</w:t>
      </w:r>
      <w:r w:rsidR="00CE1EC5" w:rsidRPr="00CE1EC5">
        <w:rPr>
          <w:rFonts w:ascii="Angsana New" w:hAnsi="Angsana New"/>
          <w:sz w:val="28"/>
          <w:szCs w:val="28"/>
          <w:cs/>
        </w:rPr>
        <w:t xml:space="preserve">ยน </w:t>
      </w:r>
      <w:r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และ </w:t>
      </w:r>
      <w:r w:rsidRPr="005764E7">
        <w:rPr>
          <w:rFonts w:ascii="Angsana New" w:hAnsi="Angsana New"/>
          <w:sz w:val="28"/>
          <w:szCs w:val="28"/>
        </w:rPr>
        <w:t>2562</w:t>
      </w:r>
      <w:r w:rsidRPr="005764E7">
        <w:rPr>
          <w:rFonts w:ascii="Angsana New" w:hAnsi="Angsana New"/>
          <w:sz w:val="28"/>
          <w:szCs w:val="28"/>
          <w:cs/>
        </w:rPr>
        <w:t xml:space="preserve"> คำนวณจากกำไร(ขาดทุน)สำหรับงวดที่เป็นส่วนของผู้ถือหุ้นสามัญของบริษัทและจำนวนหุ้นสามัญที่อ</w:t>
      </w:r>
      <w:r w:rsidR="00730E3E" w:rsidRPr="005764E7">
        <w:rPr>
          <w:rFonts w:ascii="Angsana New" w:hAnsi="Angsana New"/>
          <w:sz w:val="28"/>
          <w:szCs w:val="28"/>
          <w:cs/>
        </w:rPr>
        <w:t>อกจำหน่ายแล้วระหว่างงวดในแต่ละ</w:t>
      </w:r>
      <w:r w:rsidR="00730E3E" w:rsidRPr="005764E7">
        <w:rPr>
          <w:rFonts w:ascii="Angsana New" w:hAnsi="Angsana New" w:hint="cs"/>
          <w:sz w:val="28"/>
          <w:szCs w:val="28"/>
          <w:cs/>
        </w:rPr>
        <w:t>งวด</w:t>
      </w:r>
      <w:r w:rsidR="00CE1EC5">
        <w:rPr>
          <w:rFonts w:ascii="Angsana New" w:hAnsi="Angsana New" w:hint="cs"/>
          <w:sz w:val="28"/>
          <w:szCs w:val="28"/>
          <w:cs/>
        </w:rPr>
        <w:t>ในแต่ละปี</w:t>
      </w:r>
      <w:r w:rsidRPr="005764E7">
        <w:rPr>
          <w:rFonts w:ascii="Angsana New" w:hAnsi="Angsana New"/>
          <w:sz w:val="28"/>
          <w:szCs w:val="28"/>
          <w:cs/>
        </w:rPr>
        <w:t xml:space="preserve"> โดยแสดงการคำนวณดังนี้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402"/>
        <w:gridCol w:w="1276"/>
        <w:gridCol w:w="283"/>
        <w:gridCol w:w="1276"/>
        <w:gridCol w:w="283"/>
        <w:gridCol w:w="1276"/>
        <w:gridCol w:w="284"/>
        <w:gridCol w:w="1275"/>
      </w:tblGrid>
      <w:tr w:rsidR="00261126" w:rsidRPr="005764E7" w14:paraId="5B57061E" w14:textId="77777777" w:rsidTr="00E157AC">
        <w:trPr>
          <w:trHeight w:val="431"/>
        </w:trPr>
        <w:tc>
          <w:tcPr>
            <w:tcW w:w="3402" w:type="dxa"/>
          </w:tcPr>
          <w:p w14:paraId="3C02D876" w14:textId="77777777" w:rsidR="00261126" w:rsidRPr="005764E7" w:rsidRDefault="00261126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436F4B7" w14:textId="39B17EC5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F902DC" w:rsidRPr="005764E7" w14:paraId="2E9BBFF7" w14:textId="77777777" w:rsidTr="00E157AC">
        <w:trPr>
          <w:trHeight w:val="431"/>
        </w:trPr>
        <w:tc>
          <w:tcPr>
            <w:tcW w:w="3402" w:type="dxa"/>
          </w:tcPr>
          <w:p w14:paraId="65FA7DE2" w14:textId="77777777" w:rsidR="00261126" w:rsidRPr="005764E7" w:rsidRDefault="00261126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6F84A546" w14:textId="3B7ED7AF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112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E607E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261126">
              <w:rPr>
                <w:rFonts w:ascii="Angsana New" w:hAnsi="Angsana New"/>
                <w:sz w:val="28"/>
                <w:szCs w:val="28"/>
                <w:cs/>
              </w:rPr>
              <w:t>สามเดือนสิ้นสุด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689CB1" w14:textId="77777777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55BC29C8" w14:textId="290633D0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1126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E607E2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7810C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6112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</w:tc>
      </w:tr>
      <w:tr w:rsidR="00F902DC" w:rsidRPr="005764E7" w14:paraId="325F6090" w14:textId="77777777" w:rsidTr="00E157AC">
        <w:trPr>
          <w:trHeight w:val="431"/>
        </w:trPr>
        <w:tc>
          <w:tcPr>
            <w:tcW w:w="3402" w:type="dxa"/>
          </w:tcPr>
          <w:p w14:paraId="7EC3FDCB" w14:textId="77777777" w:rsidR="00261126" w:rsidRPr="005764E7" w:rsidRDefault="00261126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3FEC52DA" w14:textId="7101C2DC" w:rsidR="00261126" w:rsidRPr="005764E7" w:rsidRDefault="00261126" w:rsidP="002611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112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611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810C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261126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  <w:tc>
          <w:tcPr>
            <w:tcW w:w="283" w:type="dxa"/>
          </w:tcPr>
          <w:p w14:paraId="683343A5" w14:textId="77777777" w:rsidR="00261126" w:rsidRPr="005764E7" w:rsidRDefault="00261126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1B6F19A" w14:textId="0C9FBCD5" w:rsidR="00261126" w:rsidRPr="005764E7" w:rsidRDefault="00261126" w:rsidP="0026112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112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6112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810C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261126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</w:tr>
      <w:tr w:rsidR="00F937F7" w:rsidRPr="005764E7" w14:paraId="42D8F114" w14:textId="77777777" w:rsidTr="00E157AC">
        <w:trPr>
          <w:trHeight w:val="431"/>
        </w:trPr>
        <w:tc>
          <w:tcPr>
            <w:tcW w:w="3402" w:type="dxa"/>
          </w:tcPr>
          <w:p w14:paraId="34928D7B" w14:textId="05AA5C37" w:rsidR="00CE1EC5" w:rsidRPr="005764E7" w:rsidRDefault="00CE1EC5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27383F" w14:textId="72DE34FF" w:rsidR="00CE1EC5" w:rsidRPr="005764E7" w:rsidRDefault="00261126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8A5E0B0" w14:textId="77777777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490D91" w14:textId="72D6B9E5" w:rsidR="00CE1EC5" w:rsidRPr="005764E7" w:rsidRDefault="00261126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4D346932" w14:textId="77777777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4A86B1" w14:textId="184FEC99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71E1A6E" w14:textId="77777777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8E8B79D" w14:textId="77777777" w:rsidR="00CE1EC5" w:rsidRPr="005764E7" w:rsidRDefault="00CE1EC5" w:rsidP="00932CA4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902DC" w:rsidRPr="005764E7" w14:paraId="5CE3FA0D" w14:textId="77777777" w:rsidTr="00845CF4">
        <w:trPr>
          <w:trHeight w:val="431"/>
        </w:trPr>
        <w:tc>
          <w:tcPr>
            <w:tcW w:w="3402" w:type="dxa"/>
          </w:tcPr>
          <w:p w14:paraId="17A56D73" w14:textId="77777777" w:rsidR="00CE1EC5" w:rsidRPr="005764E7" w:rsidRDefault="00CE1EC5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B7FB1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6CA7C8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A5E046" w14:textId="5EA97EA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65B2F1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49ECF" w14:textId="6EB4852B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F2D305B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A50600" w14:textId="77777777" w:rsidR="00CE1EC5" w:rsidRPr="005764E7" w:rsidRDefault="00CE1EC5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02DC" w:rsidRPr="005764E7" w14:paraId="33DB0457" w14:textId="77777777" w:rsidTr="00845CF4">
        <w:trPr>
          <w:trHeight w:val="431"/>
        </w:trPr>
        <w:tc>
          <w:tcPr>
            <w:tcW w:w="3402" w:type="dxa"/>
            <w:vAlign w:val="bottom"/>
          </w:tcPr>
          <w:p w14:paraId="30FCAC93" w14:textId="684D418C" w:rsidR="00261126" w:rsidRPr="005764E7" w:rsidRDefault="00261126" w:rsidP="00E607E2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F902DC"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3304B2" w14:textId="175E3EE3" w:rsidR="00261126" w:rsidRDefault="009A185A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(6,2</w:t>
            </w:r>
            <w:r w:rsidR="00DF10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845C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BC4B17" w14:textId="77777777" w:rsidR="00261126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51479A" w14:textId="0BB4FBF5" w:rsidR="00261126" w:rsidRDefault="00CE0C44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7439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,206</w:t>
            </w:r>
            <w:r w:rsidR="0074390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B07A97" w14:textId="77777777" w:rsidR="00261126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7553CC" w14:textId="446655A4" w:rsidR="00261126" w:rsidRPr="005764E7" w:rsidRDefault="009A185A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(9,2</w:t>
            </w:r>
            <w:r w:rsidR="00DF10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845C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1CB57D" w14:textId="77777777" w:rsidR="00261126" w:rsidRPr="005764E7" w:rsidRDefault="00261126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6B6A56" w14:textId="7F75224D" w:rsidR="00261126" w:rsidRPr="005764E7" w:rsidRDefault="002F10E1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7439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,640</w:t>
            </w:r>
          </w:p>
        </w:tc>
      </w:tr>
      <w:tr w:rsidR="00F902DC" w:rsidRPr="005764E7" w14:paraId="3D6D96C2" w14:textId="77777777" w:rsidTr="00845CF4">
        <w:trPr>
          <w:trHeight w:val="431"/>
        </w:trPr>
        <w:tc>
          <w:tcPr>
            <w:tcW w:w="3402" w:type="dxa"/>
          </w:tcPr>
          <w:p w14:paraId="74423FB1" w14:textId="77777777" w:rsidR="00261126" w:rsidRPr="005764E7" w:rsidRDefault="00261126" w:rsidP="00261126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13D980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8F4DA1B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DB461B" w14:textId="0A995F9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C53802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25696" w14:textId="195BE0A1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5107C4E" w14:textId="77777777" w:rsidR="00261126" w:rsidRPr="005764E7" w:rsidRDefault="00261126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7D7E92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902DC" w:rsidRPr="005764E7" w14:paraId="74F3D1FC" w14:textId="77777777" w:rsidTr="00845CF4">
        <w:trPr>
          <w:trHeight w:val="431"/>
        </w:trPr>
        <w:tc>
          <w:tcPr>
            <w:tcW w:w="3402" w:type="dxa"/>
            <w:vAlign w:val="bottom"/>
          </w:tcPr>
          <w:p w14:paraId="303D63A6" w14:textId="77777777" w:rsidR="00261126" w:rsidRPr="005764E7" w:rsidRDefault="00261126" w:rsidP="000E70D0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818CA" w14:textId="523AFF5B" w:rsidR="00261126" w:rsidRPr="005764E7" w:rsidRDefault="00845CF4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A3AD92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8E352" w14:textId="7E70A7B1" w:rsidR="00261126" w:rsidRPr="005764E7" w:rsidRDefault="00CE0C44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  <w:r w:rsidR="007439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,951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2B0AE6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4A29C" w14:textId="4291E34E" w:rsidR="00261126" w:rsidRPr="005764E7" w:rsidRDefault="00845CF4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7F0334" w14:textId="77777777" w:rsidR="00261126" w:rsidRPr="005764E7" w:rsidRDefault="00261126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AB524" w14:textId="20B85EC6" w:rsidR="00261126" w:rsidRPr="005764E7" w:rsidRDefault="00743905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F902DC" w:rsidRPr="005764E7" w14:paraId="1658901F" w14:textId="77777777" w:rsidTr="00845CF4">
        <w:trPr>
          <w:trHeight w:val="431"/>
        </w:trPr>
        <w:tc>
          <w:tcPr>
            <w:tcW w:w="3402" w:type="dxa"/>
            <w:vAlign w:val="bottom"/>
          </w:tcPr>
          <w:p w14:paraId="48CB9B52" w14:textId="53A3E811" w:rsidR="00261126" w:rsidRPr="005764E7" w:rsidRDefault="00261126" w:rsidP="000E70D0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F902DC"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  <w:r w:rsidR="003440DE">
              <w:rPr>
                <w:rFonts w:ascii="Angsana New" w:eastAsia="Calibri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253FA" w14:textId="36B3EFFE" w:rsidR="00261126" w:rsidRPr="005764E7" w:rsidRDefault="009A185A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(0.42</w:t>
            </w:r>
            <w:r w:rsidR="00845C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3A6EBF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127DA0" w14:textId="0D0B4F92" w:rsidR="00261126" w:rsidRPr="005764E7" w:rsidRDefault="00CD176F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0.35</w:t>
            </w:r>
            <w:r w:rsidR="0074390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898A6D" w14:textId="77777777" w:rsidR="00261126" w:rsidRPr="005764E7" w:rsidRDefault="00261126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26C7C" w14:textId="639A518D" w:rsidR="00261126" w:rsidRPr="005764E7" w:rsidRDefault="009A185A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(0.62</w:t>
            </w:r>
            <w:r w:rsidR="00845CF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D8A6C4" w14:textId="77777777" w:rsidR="00261126" w:rsidRPr="005764E7" w:rsidRDefault="00261126" w:rsidP="000E70D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27F40" w14:textId="297B592B" w:rsidR="00261126" w:rsidRPr="005764E7" w:rsidRDefault="00743905" w:rsidP="000E70D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0.11</w:t>
            </w:r>
          </w:p>
        </w:tc>
      </w:tr>
    </w:tbl>
    <w:p w14:paraId="5E9DAEE1" w14:textId="2329CC16" w:rsidR="00C8551D" w:rsidRDefault="00C8551D" w:rsidP="00A52C9D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="00725C7D" w:rsidRPr="005764E7">
        <w:rPr>
          <w:rFonts w:ascii="Angsana New" w:hAnsi="Angsana New"/>
          <w:b/>
          <w:bCs/>
          <w:sz w:val="28"/>
          <w:szCs w:val="28"/>
          <w:lang w:val="en-GB"/>
        </w:rPr>
        <w:t>)</w:t>
      </w: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เบ็ดเสร็จอื่น</w:t>
      </w:r>
    </w:p>
    <w:tbl>
      <w:tblPr>
        <w:tblW w:w="4956" w:type="pct"/>
        <w:tblLook w:val="04A0" w:firstRow="1" w:lastRow="0" w:firstColumn="1" w:lastColumn="0" w:noHBand="0" w:noVBand="1"/>
      </w:tblPr>
      <w:tblGrid>
        <w:gridCol w:w="4822"/>
        <w:gridCol w:w="1355"/>
        <w:gridCol w:w="327"/>
        <w:gridCol w:w="1400"/>
        <w:gridCol w:w="257"/>
        <w:gridCol w:w="1585"/>
      </w:tblGrid>
      <w:tr w:rsidR="00A52C9D" w:rsidRPr="005764E7" w14:paraId="594DDFEB" w14:textId="77777777" w:rsidTr="00635E6C">
        <w:trPr>
          <w:trHeight w:val="263"/>
        </w:trPr>
        <w:tc>
          <w:tcPr>
            <w:tcW w:w="2474" w:type="pct"/>
          </w:tcPr>
          <w:p w14:paraId="624AE1BA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</w:tcPr>
          <w:p w14:paraId="6DC27D4D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52C9D" w:rsidRPr="005764E7" w14:paraId="11B57327" w14:textId="77777777" w:rsidTr="00635E6C">
        <w:trPr>
          <w:trHeight w:val="369"/>
        </w:trPr>
        <w:tc>
          <w:tcPr>
            <w:tcW w:w="2474" w:type="pct"/>
          </w:tcPr>
          <w:p w14:paraId="1B941869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79260D" w14:textId="0F77F555" w:rsidR="00A52C9D" w:rsidRPr="005764E7" w:rsidRDefault="00CC0B8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3A2F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3460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 w:rsidR="003A2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ยน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A52C9D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B61299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A52C9D" w:rsidRPr="005764E7" w14:paraId="5980A8D1" w14:textId="77777777" w:rsidTr="005B6FFA">
        <w:trPr>
          <w:trHeight w:val="369"/>
        </w:trPr>
        <w:tc>
          <w:tcPr>
            <w:tcW w:w="2474" w:type="pct"/>
          </w:tcPr>
          <w:p w14:paraId="790F5C0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5D49A572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</w:tcPr>
          <w:p w14:paraId="6D5CF5D4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24FCA0B" w14:textId="26921A82" w:rsidR="00A52C9D" w:rsidRPr="005764E7" w:rsidRDefault="00F34C1C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C47C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6A06BD9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1FA35F0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78B51424" w14:textId="77777777" w:rsidTr="005B6FFA">
        <w:trPr>
          <w:trHeight w:val="369"/>
        </w:trPr>
        <w:tc>
          <w:tcPr>
            <w:tcW w:w="2474" w:type="pct"/>
            <w:vAlign w:val="bottom"/>
          </w:tcPr>
          <w:p w14:paraId="37D932A4" w14:textId="77777777" w:rsidR="00A52C9D" w:rsidRPr="005764E7" w:rsidRDefault="00A52C9D" w:rsidP="000A7CA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5" w:type="pct"/>
          </w:tcPr>
          <w:p w14:paraId="227899D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8" w:type="pct"/>
          </w:tcPr>
          <w:p w14:paraId="07B1B16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6EFAB6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" w:type="pct"/>
          </w:tcPr>
          <w:p w14:paraId="738ECF2D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</w:tcPr>
          <w:p w14:paraId="48AEE5DC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52C9D" w:rsidRPr="005764E7" w14:paraId="5024D060" w14:textId="77777777" w:rsidTr="005B6FFA">
        <w:trPr>
          <w:trHeight w:val="369"/>
        </w:trPr>
        <w:tc>
          <w:tcPr>
            <w:tcW w:w="2474" w:type="pct"/>
            <w:vAlign w:val="bottom"/>
          </w:tcPr>
          <w:p w14:paraId="55D2A682" w14:textId="77777777" w:rsidR="00A52C9D" w:rsidRPr="005764E7" w:rsidRDefault="00A52C9D" w:rsidP="00A52C9D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0D4AA5C4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03C6103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068064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11C5FA3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731D8FD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4AD3B1CB" w14:textId="77777777" w:rsidTr="005B6FFA">
        <w:trPr>
          <w:trHeight w:val="369"/>
        </w:trPr>
        <w:tc>
          <w:tcPr>
            <w:tcW w:w="2474" w:type="pct"/>
          </w:tcPr>
          <w:p w14:paraId="2F5ACA9E" w14:textId="77777777" w:rsidR="00A52C9D" w:rsidRPr="005764E7" w:rsidRDefault="00A52C9D" w:rsidP="00A52C9D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95" w:type="pct"/>
          </w:tcPr>
          <w:p w14:paraId="491BDDC6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4D17CE9E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255E6D8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329B82C5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</w:tcPr>
          <w:p w14:paraId="12F48D0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2C9D" w:rsidRPr="005764E7" w14:paraId="7B2F8298" w14:textId="77777777" w:rsidTr="005B6FFA">
        <w:trPr>
          <w:trHeight w:val="369"/>
        </w:trPr>
        <w:tc>
          <w:tcPr>
            <w:tcW w:w="2474" w:type="pct"/>
          </w:tcPr>
          <w:p w14:paraId="36588792" w14:textId="77777777" w:rsidR="00A52C9D" w:rsidRPr="005764E7" w:rsidRDefault="00A52C9D" w:rsidP="00AA4A39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  <w:shd w:val="clear" w:color="auto" w:fill="auto"/>
          </w:tcPr>
          <w:p w14:paraId="7D55C92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</w:tcPr>
          <w:p w14:paraId="5F1394B8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</w:tcPr>
          <w:p w14:paraId="0D3D3AE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10869A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</w:tcPr>
          <w:p w14:paraId="3ACA3A68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F22C9" w:rsidRPr="005764E7" w14:paraId="464D383E" w14:textId="77777777" w:rsidTr="005B6FFA">
        <w:trPr>
          <w:trHeight w:val="369"/>
        </w:trPr>
        <w:tc>
          <w:tcPr>
            <w:tcW w:w="2474" w:type="pct"/>
          </w:tcPr>
          <w:p w14:paraId="177DF7D5" w14:textId="7FFB0386" w:rsidR="007F22C9" w:rsidRPr="005764E7" w:rsidRDefault="007F22C9" w:rsidP="00D12031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984088" w:rsidRPr="00C4495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C449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(ขาดทุน)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เบ็ดเสร็จอื่นจากบริษัทร่วม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56996491" w14:textId="2C23A029" w:rsidR="007F22C9" w:rsidRPr="005764E7" w:rsidRDefault="00032615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(85)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55B405BC" w14:textId="77777777" w:rsidR="007F22C9" w:rsidRPr="005764E7" w:rsidRDefault="007F22C9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764CEF2F" w14:textId="6DC40D6C" w:rsidR="007F22C9" w:rsidRPr="005764E7" w:rsidRDefault="00032615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080E1E1" w14:textId="77777777" w:rsidR="007F22C9" w:rsidRPr="005764E7" w:rsidRDefault="007F22C9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6B661554" w14:textId="1543E1D9" w:rsidR="007F22C9" w:rsidRPr="005764E7" w:rsidRDefault="00032615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(85)</w:t>
            </w:r>
          </w:p>
        </w:tc>
      </w:tr>
      <w:tr w:rsidR="00D06487" w:rsidRPr="005764E7" w14:paraId="01466E61" w14:textId="77777777" w:rsidTr="005B6FFA">
        <w:trPr>
          <w:trHeight w:val="369"/>
        </w:trPr>
        <w:tc>
          <w:tcPr>
            <w:tcW w:w="2474" w:type="pct"/>
          </w:tcPr>
          <w:p w14:paraId="02FF5A53" w14:textId="77777777" w:rsidR="00D06487" w:rsidRPr="005764E7" w:rsidRDefault="00D06487" w:rsidP="00D1203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1938CBF7" w14:textId="4E098A51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14:paraId="32F583D9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FCFE065" w14:textId="122C71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34E03DE3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19B2F3FA" w14:textId="2ED3E60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06487" w:rsidRPr="005764E7" w14:paraId="611DC98B" w14:textId="77777777" w:rsidTr="005B6FFA">
        <w:trPr>
          <w:trHeight w:val="369"/>
        </w:trPr>
        <w:tc>
          <w:tcPr>
            <w:tcW w:w="2474" w:type="pct"/>
          </w:tcPr>
          <w:p w14:paraId="06052754" w14:textId="77777777" w:rsidR="00D06487" w:rsidRPr="005764E7" w:rsidRDefault="00D06487" w:rsidP="00741E03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EC27BD0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5614A5AC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7124A083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252EBCA0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0D07037F" w14:textId="77777777" w:rsidR="00D06487" w:rsidRPr="005764E7" w:rsidRDefault="00D0648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937F7" w:rsidRPr="005764E7" w14:paraId="1A2C6ED3" w14:textId="77777777" w:rsidTr="005B6FFA">
        <w:trPr>
          <w:trHeight w:val="369"/>
        </w:trPr>
        <w:tc>
          <w:tcPr>
            <w:tcW w:w="2474" w:type="pct"/>
          </w:tcPr>
          <w:p w14:paraId="45AA6DF1" w14:textId="19268BEA" w:rsidR="00F937F7" w:rsidRPr="005764E7" w:rsidRDefault="00DC6AC7" w:rsidP="00DC6AC7">
            <w:pPr>
              <w:tabs>
                <w:tab w:val="clear" w:pos="454"/>
                <w:tab w:val="left" w:pos="567"/>
                <w:tab w:val="left" w:pos="601"/>
              </w:tabs>
              <w:ind w:left="567" w:hanging="141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 w:rsidR="00984088" w:rsidRPr="00C4495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C449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(ขาดทุน) จาก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การวัดมูลค่าเงินลงทุน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6488C32" w14:textId="0665E4C9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1837253F" w14:textId="77777777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169C9584" w14:textId="433FECA2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1020A234" w14:textId="77777777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4EFB4FAD" w14:textId="341275DA" w:rsidR="00F937F7" w:rsidRPr="005764E7" w:rsidRDefault="00F937F7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6FFA" w:rsidRPr="005764E7" w14:paraId="5371FE24" w14:textId="77777777" w:rsidTr="005B6FFA">
        <w:trPr>
          <w:trHeight w:val="369"/>
        </w:trPr>
        <w:tc>
          <w:tcPr>
            <w:tcW w:w="2474" w:type="pct"/>
          </w:tcPr>
          <w:p w14:paraId="6164AD48" w14:textId="4E325AEC" w:rsidR="005B6FFA" w:rsidRPr="005764E7" w:rsidRDefault="005B6FFA" w:rsidP="00741E03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6E588383" w14:textId="7865C14F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14,241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54BA290E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04C5F0A8" w14:textId="72B5F83F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(2,848)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8AE0618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072C8EE1" w14:textId="4A016F2A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11,393</w:t>
            </w:r>
          </w:p>
        </w:tc>
      </w:tr>
      <w:tr w:rsidR="005B6FFA" w:rsidRPr="005764E7" w14:paraId="5B04FF85" w14:textId="77777777" w:rsidTr="005B6FFA">
        <w:trPr>
          <w:trHeight w:val="369"/>
        </w:trPr>
        <w:tc>
          <w:tcPr>
            <w:tcW w:w="2474" w:type="pct"/>
          </w:tcPr>
          <w:p w14:paraId="4EC9D25B" w14:textId="49038586" w:rsidR="005B6FFA" w:rsidRPr="005764E7" w:rsidRDefault="005B6FFA" w:rsidP="0029119F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ab/>
            </w:r>
            <w:r w:rsidRPr="00C44955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กำไร </w:t>
            </w:r>
            <w:r w:rsidRPr="00C44955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(ขาดทุน)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จากกา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รวัดมูลค่าใหม่ของผลประโยชน์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F97C660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6CA21821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2184A03A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78039CD2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3DA416A1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6FFA" w:rsidRPr="005764E7" w14:paraId="1DDB5F4B" w14:textId="77777777" w:rsidTr="005B6FFA">
        <w:trPr>
          <w:trHeight w:val="369"/>
        </w:trPr>
        <w:tc>
          <w:tcPr>
            <w:tcW w:w="2474" w:type="pct"/>
          </w:tcPr>
          <w:p w14:paraId="69CB73C5" w14:textId="6CCE431F" w:rsidR="005B6FFA" w:rsidRPr="005764E7" w:rsidRDefault="005B6FFA" w:rsidP="00F0187C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254055" w14:textId="514C69DE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5921C8B5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D9AB4" w14:textId="67C3F07F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0AC4A1CB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F9747" w14:textId="62EE1D83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B6FFA" w:rsidRPr="005764E7" w14:paraId="6D160927" w14:textId="77777777" w:rsidTr="005B6FFA">
        <w:trPr>
          <w:trHeight w:val="369"/>
        </w:trPr>
        <w:tc>
          <w:tcPr>
            <w:tcW w:w="2474" w:type="pct"/>
          </w:tcPr>
          <w:p w14:paraId="03E3890B" w14:textId="3F1D985C" w:rsidR="005B6FFA" w:rsidRPr="005764E7" w:rsidRDefault="005B6FFA" w:rsidP="00D12031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C4495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C449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อื่นสำหรับ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0D1D16" w14:textId="7B863C4B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14,156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5121AC05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D127DE" w14:textId="63EF2193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(2,848)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59F32047" w14:textId="77777777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2A1936" w14:textId="67E7EF53" w:rsidR="005B6FFA" w:rsidRPr="005764E7" w:rsidRDefault="005B6FFA" w:rsidP="00FF246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11,308</w:t>
            </w:r>
          </w:p>
        </w:tc>
      </w:tr>
    </w:tbl>
    <w:p w14:paraId="016A0386" w14:textId="5774D4B0" w:rsidR="00C16410" w:rsidRDefault="00C16410">
      <w:pPr>
        <w:rPr>
          <w:sz w:val="28"/>
          <w:szCs w:val="28"/>
        </w:rPr>
      </w:pPr>
    </w:p>
    <w:p w14:paraId="38104F76" w14:textId="64C52E71" w:rsidR="003949DD" w:rsidRDefault="003949DD">
      <w:pPr>
        <w:rPr>
          <w:sz w:val="28"/>
          <w:szCs w:val="28"/>
        </w:rPr>
      </w:pPr>
    </w:p>
    <w:p w14:paraId="7B939750" w14:textId="77777777" w:rsidR="003949DD" w:rsidRDefault="003949DD">
      <w:pPr>
        <w:rPr>
          <w:sz w:val="28"/>
          <w:szCs w:val="28"/>
        </w:rPr>
      </w:pPr>
    </w:p>
    <w:tbl>
      <w:tblPr>
        <w:tblW w:w="4956" w:type="pct"/>
        <w:tblLook w:val="04A0" w:firstRow="1" w:lastRow="0" w:firstColumn="1" w:lastColumn="0" w:noHBand="0" w:noVBand="1"/>
      </w:tblPr>
      <w:tblGrid>
        <w:gridCol w:w="4822"/>
        <w:gridCol w:w="1355"/>
        <w:gridCol w:w="327"/>
        <w:gridCol w:w="1400"/>
        <w:gridCol w:w="257"/>
        <w:gridCol w:w="1585"/>
      </w:tblGrid>
      <w:tr w:rsidR="00B61299" w:rsidRPr="005764E7" w14:paraId="046669DB" w14:textId="77777777" w:rsidTr="00635E6C">
        <w:trPr>
          <w:trHeight w:val="263"/>
        </w:trPr>
        <w:tc>
          <w:tcPr>
            <w:tcW w:w="2474" w:type="pct"/>
          </w:tcPr>
          <w:p w14:paraId="56B5B0B8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</w:tcPr>
          <w:p w14:paraId="134976FC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C0B8D" w:rsidRPr="005764E7" w14:paraId="4F6AAD16" w14:textId="77777777" w:rsidTr="00635E6C">
        <w:trPr>
          <w:trHeight w:val="369"/>
        </w:trPr>
        <w:tc>
          <w:tcPr>
            <w:tcW w:w="2474" w:type="pct"/>
          </w:tcPr>
          <w:p w14:paraId="67F7B4E6" w14:textId="77777777" w:rsidR="00CC0B8D" w:rsidRPr="005764E7" w:rsidRDefault="00CC0B8D" w:rsidP="00CC0B8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E3BA31" w14:textId="39A9145A" w:rsidR="00CC0B8D" w:rsidRPr="005764E7" w:rsidRDefault="00CC0B8D" w:rsidP="00CC0B8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3A2F3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3460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 w:rsidR="003A2F3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ยน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B61299" w:rsidRPr="005764E7" w14:paraId="24A38402" w14:textId="77777777" w:rsidTr="007C3D09">
        <w:trPr>
          <w:trHeight w:val="369"/>
        </w:trPr>
        <w:tc>
          <w:tcPr>
            <w:tcW w:w="2474" w:type="pct"/>
          </w:tcPr>
          <w:p w14:paraId="4A7F032D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05A9BB8E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</w:tcPr>
          <w:p w14:paraId="5B8CE0C5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697C985" w14:textId="5AA3B7F2" w:rsidR="00B61299" w:rsidRPr="005764E7" w:rsidRDefault="00984088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481AD8FE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490374C5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05647453" w14:textId="77777777" w:rsidTr="007C3D09">
        <w:trPr>
          <w:trHeight w:val="369"/>
        </w:trPr>
        <w:tc>
          <w:tcPr>
            <w:tcW w:w="2474" w:type="pct"/>
            <w:vAlign w:val="bottom"/>
          </w:tcPr>
          <w:p w14:paraId="300BFD6B" w14:textId="77777777" w:rsidR="00B61299" w:rsidRPr="005764E7" w:rsidRDefault="00B61299" w:rsidP="002A3386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5" w:type="pct"/>
          </w:tcPr>
          <w:p w14:paraId="5705D0A8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8" w:type="pct"/>
          </w:tcPr>
          <w:p w14:paraId="15228E42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69B8298E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" w:type="pct"/>
          </w:tcPr>
          <w:p w14:paraId="591F1389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183D5EA4" w14:textId="77777777" w:rsidR="00B61299" w:rsidRPr="005764E7" w:rsidRDefault="00B61299" w:rsidP="002A3386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1299" w:rsidRPr="005764E7" w14:paraId="0C0985B5" w14:textId="77777777" w:rsidTr="007C3D09">
        <w:trPr>
          <w:trHeight w:val="369"/>
        </w:trPr>
        <w:tc>
          <w:tcPr>
            <w:tcW w:w="2474" w:type="pct"/>
            <w:vAlign w:val="bottom"/>
          </w:tcPr>
          <w:p w14:paraId="79CF5736" w14:textId="77777777" w:rsidR="00B61299" w:rsidRPr="005764E7" w:rsidRDefault="00B61299" w:rsidP="002A3386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2251A243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30CAB0B1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AE953A9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143B60AD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44F87E13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499192B0" w14:textId="77777777" w:rsidTr="007C3D09">
        <w:trPr>
          <w:trHeight w:val="369"/>
        </w:trPr>
        <w:tc>
          <w:tcPr>
            <w:tcW w:w="2474" w:type="pct"/>
          </w:tcPr>
          <w:p w14:paraId="645B2C52" w14:textId="77777777" w:rsidR="00B61299" w:rsidRPr="005764E7" w:rsidRDefault="00B61299" w:rsidP="002A3386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95" w:type="pct"/>
          </w:tcPr>
          <w:p w14:paraId="18C02F24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1FDD3A64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0515DEA8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330B7BB8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5A960D85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6BFC5543" w14:textId="77777777" w:rsidTr="007C3D09">
        <w:trPr>
          <w:trHeight w:val="369"/>
        </w:trPr>
        <w:tc>
          <w:tcPr>
            <w:tcW w:w="2474" w:type="pct"/>
          </w:tcPr>
          <w:p w14:paraId="70B54EF0" w14:textId="77777777" w:rsidR="00B61299" w:rsidRPr="005764E7" w:rsidRDefault="00B61299" w:rsidP="002A3386">
            <w:pPr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</w:tcPr>
          <w:p w14:paraId="76A247B1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4AA550E7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31D94A5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60DC58E7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004B8364" w14:textId="77777777" w:rsidR="00B61299" w:rsidRPr="005764E7" w:rsidRDefault="00B61299" w:rsidP="002A3386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20655D69" w14:textId="77777777" w:rsidTr="007C3D09">
        <w:trPr>
          <w:trHeight w:val="369"/>
        </w:trPr>
        <w:tc>
          <w:tcPr>
            <w:tcW w:w="2474" w:type="pct"/>
          </w:tcPr>
          <w:p w14:paraId="4A5FE58D" w14:textId="1BF5E20C" w:rsidR="00B61299" w:rsidRPr="005764E7" w:rsidRDefault="00B61299" w:rsidP="000831E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ผลกำไร</w:t>
            </w:r>
            <w:r w:rsidR="00807F51"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695" w:type="pct"/>
            <w:vAlign w:val="bottom"/>
          </w:tcPr>
          <w:p w14:paraId="5BF61DF9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vAlign w:val="bottom"/>
          </w:tcPr>
          <w:p w14:paraId="0BE8CBCD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vAlign w:val="bottom"/>
          </w:tcPr>
          <w:p w14:paraId="7CDF31FD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vAlign w:val="bottom"/>
          </w:tcPr>
          <w:p w14:paraId="198DB1CC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6BEA8E63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07814F14" w14:textId="77777777" w:rsidTr="000A641D">
        <w:trPr>
          <w:trHeight w:val="369"/>
        </w:trPr>
        <w:tc>
          <w:tcPr>
            <w:tcW w:w="2474" w:type="pct"/>
          </w:tcPr>
          <w:p w14:paraId="6BBD38EB" w14:textId="77777777" w:rsidR="00B61299" w:rsidRPr="005764E7" w:rsidRDefault="00B61299" w:rsidP="000831E5">
            <w:pPr>
              <w:tabs>
                <w:tab w:val="clear" w:pos="680"/>
                <w:tab w:val="left" w:pos="993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53D7CEA" w14:textId="25F0BB4D" w:rsidR="00B61299" w:rsidRPr="005764E7" w:rsidRDefault="00984088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2,753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32EE0C6D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715F8F41" w14:textId="56279351" w:rsidR="00B61299" w:rsidRPr="005764E7" w:rsidRDefault="00A30E23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551</w:t>
            </w:r>
            <w:r w:rsidR="000A641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7A07B2C3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1461D050" w14:textId="2FE2A11C" w:rsidR="00B61299" w:rsidRPr="005764E7" w:rsidRDefault="000A641D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,202</w:t>
            </w:r>
          </w:p>
        </w:tc>
      </w:tr>
      <w:tr w:rsidR="00B61299" w:rsidRPr="005764E7" w14:paraId="1B5619D0" w14:textId="77777777" w:rsidTr="007C3D09">
        <w:trPr>
          <w:trHeight w:val="369"/>
        </w:trPr>
        <w:tc>
          <w:tcPr>
            <w:tcW w:w="2474" w:type="pct"/>
          </w:tcPr>
          <w:p w14:paraId="06C366B8" w14:textId="681C86A6" w:rsidR="00B61299" w:rsidRPr="005764E7" w:rsidRDefault="00B61299" w:rsidP="000831E5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ส่วนแบ่ง(ขาดทุน) เบ็ดเสร็จอื่นจากบริษัทร่วม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11485A04" w14:textId="3390C49E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1FB215A2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0DF4BAF3" w14:textId="0074C1B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00B4C09E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314E13B0" w14:textId="5CEF80B6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1299" w:rsidRPr="005764E7" w14:paraId="61D3AACC" w14:textId="77777777" w:rsidTr="000A641D">
        <w:trPr>
          <w:trHeight w:val="369"/>
        </w:trPr>
        <w:tc>
          <w:tcPr>
            <w:tcW w:w="2474" w:type="pct"/>
          </w:tcPr>
          <w:p w14:paraId="5128FB7E" w14:textId="501F1180" w:rsidR="00B61299" w:rsidRPr="005764E7" w:rsidRDefault="00B61299" w:rsidP="000831E5">
            <w:pPr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(ขาดทุน) จากการวัดมูลค่าเงินลงทุนเผื่อขาย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C44F870" w14:textId="6DA32502" w:rsidR="00B61299" w:rsidRPr="000A641D" w:rsidRDefault="00A30E23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0A641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6CFBB2CE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0F078C0A" w14:textId="7300108A" w:rsidR="00B61299" w:rsidRPr="005764E7" w:rsidRDefault="000A641D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2F941135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5E64F339" w14:textId="055A1F44" w:rsidR="00B61299" w:rsidRPr="005764E7" w:rsidRDefault="00A30E23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0A641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61299" w:rsidRPr="005764E7" w14:paraId="63E71C8C" w14:textId="77777777" w:rsidTr="000A641D">
        <w:trPr>
          <w:trHeight w:val="369"/>
        </w:trPr>
        <w:tc>
          <w:tcPr>
            <w:tcW w:w="2474" w:type="pct"/>
          </w:tcPr>
          <w:p w14:paraId="104C2CD4" w14:textId="299181F6" w:rsidR="00B61299" w:rsidRPr="005764E7" w:rsidRDefault="000A641D" w:rsidP="000831E5">
            <w:pPr>
              <w:tabs>
                <w:tab w:val="clear" w:pos="454"/>
                <w:tab w:val="left" w:pos="601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="00B61299"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="006419FD"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076E3" w14:textId="281D5F90" w:rsidR="00B61299" w:rsidRPr="005764E7" w:rsidRDefault="000A641D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2,738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70BDD34E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0464E" w14:textId="6F88655E" w:rsidR="00B61299" w:rsidRPr="005764E7" w:rsidRDefault="00A30E23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551</w:t>
            </w:r>
            <w:r w:rsidR="000A641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175F8A0" w14:textId="77777777" w:rsidR="00B61299" w:rsidRPr="005764E7" w:rsidRDefault="00B61299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FE73F" w14:textId="728CF8C1" w:rsidR="00B61299" w:rsidRPr="005764E7" w:rsidRDefault="000A641D" w:rsidP="002A338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2,187</w:t>
            </w:r>
          </w:p>
        </w:tc>
      </w:tr>
    </w:tbl>
    <w:p w14:paraId="6D373ECF" w14:textId="1D637E66" w:rsidR="003949DD" w:rsidRDefault="003949DD"/>
    <w:p w14:paraId="0CF4CE99" w14:textId="77777777" w:rsidR="003949DD" w:rsidRDefault="003949DD"/>
    <w:tbl>
      <w:tblPr>
        <w:tblW w:w="4956" w:type="pct"/>
        <w:tblLook w:val="04A0" w:firstRow="1" w:lastRow="0" w:firstColumn="1" w:lastColumn="0" w:noHBand="0" w:noVBand="1"/>
      </w:tblPr>
      <w:tblGrid>
        <w:gridCol w:w="4822"/>
        <w:gridCol w:w="1355"/>
        <w:gridCol w:w="327"/>
        <w:gridCol w:w="1400"/>
        <w:gridCol w:w="257"/>
        <w:gridCol w:w="1585"/>
      </w:tblGrid>
      <w:tr w:rsidR="00357CC0" w:rsidRPr="005764E7" w14:paraId="3D352F2F" w14:textId="77777777" w:rsidTr="00515848">
        <w:trPr>
          <w:trHeight w:val="263"/>
        </w:trPr>
        <w:tc>
          <w:tcPr>
            <w:tcW w:w="2474" w:type="pct"/>
          </w:tcPr>
          <w:p w14:paraId="5629507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</w:tcPr>
          <w:p w14:paraId="0A00010E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57CC0" w:rsidRPr="005764E7" w14:paraId="09BB0AA0" w14:textId="77777777" w:rsidTr="00515848">
        <w:trPr>
          <w:trHeight w:val="369"/>
        </w:trPr>
        <w:tc>
          <w:tcPr>
            <w:tcW w:w="2474" w:type="pct"/>
          </w:tcPr>
          <w:p w14:paraId="3C5FE149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5284BC" w14:textId="111AA03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</w:t>
            </w:r>
            <w:r w:rsidR="00F3460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ดเก้า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3460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ยน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357CC0" w:rsidRPr="005764E7" w14:paraId="07701A5D" w14:textId="77777777" w:rsidTr="00E00191">
        <w:trPr>
          <w:trHeight w:val="369"/>
        </w:trPr>
        <w:tc>
          <w:tcPr>
            <w:tcW w:w="2474" w:type="pct"/>
          </w:tcPr>
          <w:p w14:paraId="679345EF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17EEC94E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</w:tcPr>
          <w:p w14:paraId="3EAD62E5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1CB7AF74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4DD2BAD3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285607A5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3C474016" w14:textId="77777777" w:rsidTr="00E00191">
        <w:trPr>
          <w:trHeight w:val="369"/>
        </w:trPr>
        <w:tc>
          <w:tcPr>
            <w:tcW w:w="2474" w:type="pct"/>
            <w:vAlign w:val="bottom"/>
          </w:tcPr>
          <w:p w14:paraId="72B017F5" w14:textId="77777777" w:rsidR="00357CC0" w:rsidRPr="005764E7" w:rsidRDefault="00357CC0" w:rsidP="004C7298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5" w:type="pct"/>
          </w:tcPr>
          <w:p w14:paraId="6893F85B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8" w:type="pct"/>
          </w:tcPr>
          <w:p w14:paraId="0FAB99B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53404F3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" w:type="pct"/>
          </w:tcPr>
          <w:p w14:paraId="77AEBC76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</w:tcPr>
          <w:p w14:paraId="0580E113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357CC0" w:rsidRPr="005764E7" w14:paraId="29565EFA" w14:textId="77777777" w:rsidTr="00E00191">
        <w:trPr>
          <w:trHeight w:val="369"/>
        </w:trPr>
        <w:tc>
          <w:tcPr>
            <w:tcW w:w="2474" w:type="pct"/>
            <w:vAlign w:val="bottom"/>
          </w:tcPr>
          <w:p w14:paraId="14726FF3" w14:textId="77777777" w:rsidR="00357CC0" w:rsidRPr="005764E7" w:rsidRDefault="00357CC0" w:rsidP="004C7298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053D7C98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22E1995B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43C4EC2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74A3B767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47BFEF91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679E3D5E" w14:textId="77777777" w:rsidTr="00E00191">
        <w:trPr>
          <w:trHeight w:val="369"/>
        </w:trPr>
        <w:tc>
          <w:tcPr>
            <w:tcW w:w="2474" w:type="pct"/>
          </w:tcPr>
          <w:p w14:paraId="7186535E" w14:textId="77777777" w:rsidR="00357CC0" w:rsidRPr="005764E7" w:rsidRDefault="00357CC0" w:rsidP="004C7298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95" w:type="pct"/>
          </w:tcPr>
          <w:p w14:paraId="49391FFB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2F8CAA24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267E545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26D358C4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</w:tcPr>
          <w:p w14:paraId="150122B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47F5DAD9" w14:textId="77777777" w:rsidTr="00E00191">
        <w:trPr>
          <w:trHeight w:val="369"/>
        </w:trPr>
        <w:tc>
          <w:tcPr>
            <w:tcW w:w="2474" w:type="pct"/>
          </w:tcPr>
          <w:p w14:paraId="3CA52C65" w14:textId="77777777" w:rsidR="00357CC0" w:rsidRPr="005764E7" w:rsidRDefault="00357CC0" w:rsidP="004C7298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  <w:shd w:val="clear" w:color="auto" w:fill="auto"/>
          </w:tcPr>
          <w:p w14:paraId="27A4F217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</w:tcPr>
          <w:p w14:paraId="7DE8163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</w:tcPr>
          <w:p w14:paraId="4BA8850F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1B0564E5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</w:tcPr>
          <w:p w14:paraId="38FC73DE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7A248357" w14:textId="77777777" w:rsidTr="00E00191">
        <w:trPr>
          <w:trHeight w:val="369"/>
        </w:trPr>
        <w:tc>
          <w:tcPr>
            <w:tcW w:w="2474" w:type="pct"/>
          </w:tcPr>
          <w:p w14:paraId="1FE5B2BE" w14:textId="57B8EFC5" w:rsidR="00357CC0" w:rsidRPr="005764E7" w:rsidRDefault="00357CC0" w:rsidP="004C729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 w:hanging="1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1E63F0" w:rsidRPr="0074533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745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(ขาดทุน)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เบ็ดเสร็จอื่นจากบริษัทร่วม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4A06E03D" w14:textId="612E8E8B" w:rsidR="00357CC0" w:rsidRPr="005764E7" w:rsidRDefault="00462B82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(27)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04D56D5D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AD13D2A" w14:textId="5C8AC2F0" w:rsidR="00357CC0" w:rsidRPr="005764E7" w:rsidRDefault="00462B82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18242676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3DE44B2B" w14:textId="59C173B2" w:rsidR="00357CC0" w:rsidRPr="005764E7" w:rsidRDefault="00462B82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(27)</w:t>
            </w:r>
          </w:p>
        </w:tc>
      </w:tr>
      <w:tr w:rsidR="00357CC0" w:rsidRPr="005764E7" w14:paraId="343F0A60" w14:textId="77777777" w:rsidTr="00E00191">
        <w:trPr>
          <w:trHeight w:val="369"/>
        </w:trPr>
        <w:tc>
          <w:tcPr>
            <w:tcW w:w="2474" w:type="pct"/>
          </w:tcPr>
          <w:p w14:paraId="65CF8ED3" w14:textId="77777777" w:rsidR="00357CC0" w:rsidRPr="005764E7" w:rsidRDefault="00357CC0" w:rsidP="004C7298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66A715FB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center"/>
          </w:tcPr>
          <w:p w14:paraId="33033C84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E3550DF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center"/>
          </w:tcPr>
          <w:p w14:paraId="7E6C4856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center"/>
          </w:tcPr>
          <w:p w14:paraId="1B1FF678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63A69D4A" w14:textId="77777777" w:rsidTr="00E00191">
        <w:trPr>
          <w:trHeight w:val="369"/>
        </w:trPr>
        <w:tc>
          <w:tcPr>
            <w:tcW w:w="2474" w:type="pct"/>
          </w:tcPr>
          <w:p w14:paraId="717DC1DD" w14:textId="77777777" w:rsidR="00357CC0" w:rsidRPr="005764E7" w:rsidRDefault="00357CC0" w:rsidP="004C7298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08335F2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44B945BA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12B4CEFC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3D755364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590D05DC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6AC7" w:rsidRPr="005764E7" w14:paraId="60331244" w14:textId="77777777" w:rsidTr="00E00191">
        <w:trPr>
          <w:trHeight w:val="369"/>
        </w:trPr>
        <w:tc>
          <w:tcPr>
            <w:tcW w:w="2474" w:type="pct"/>
          </w:tcPr>
          <w:p w14:paraId="17CD8B07" w14:textId="698DBEA6" w:rsidR="00DC6AC7" w:rsidRPr="005764E7" w:rsidRDefault="00DC6AC7" w:rsidP="00DC6AC7">
            <w:pPr>
              <w:tabs>
                <w:tab w:val="clear" w:pos="454"/>
                <w:tab w:val="left" w:pos="567"/>
                <w:tab w:val="left" w:pos="601"/>
              </w:tabs>
              <w:ind w:left="567" w:hanging="141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C6AC7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  <w:r w:rsidRPr="00DC6AC7">
              <w:rPr>
                <w:rFonts w:asciiTheme="majorBidi" w:hAnsiTheme="majorBidi"/>
                <w:color w:val="000000"/>
                <w:sz w:val="28"/>
                <w:szCs w:val="28"/>
              </w:rPr>
              <w:tab/>
            </w:r>
            <w:r w:rsidRPr="0074533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262BA5" w:rsidRPr="0074533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กำไร (ขาดทุน)</w:t>
            </w:r>
            <w:r w:rsidR="00262BA5"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DC6AC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35B4E87" w14:textId="0FFD68FF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20E079B8" w14:textId="77777777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5EAA582A" w14:textId="21247DDE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480538AC" w14:textId="77777777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0B5BEA2A" w14:textId="3D8E8F84" w:rsidR="00DC6AC7" w:rsidRPr="005764E7" w:rsidRDefault="00DC6AC7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00191" w:rsidRPr="005764E7" w14:paraId="46D4D0B5" w14:textId="77777777" w:rsidTr="00E00191">
        <w:trPr>
          <w:trHeight w:val="369"/>
        </w:trPr>
        <w:tc>
          <w:tcPr>
            <w:tcW w:w="2474" w:type="pct"/>
          </w:tcPr>
          <w:p w14:paraId="298F2D99" w14:textId="03557E4D" w:rsidR="00E00191" w:rsidRPr="005764E7" w:rsidRDefault="00E00191" w:rsidP="004C7298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DC6AC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ในหลักทรัพย์เผื่อขาย - หุ้นทุน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4D5199A" w14:textId="27D6320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20,471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2E440CAD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03A719B3" w14:textId="5F49FEC6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(4,094)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3C919B21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38F9162F" w14:textId="34BFCFAA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16,377</w:t>
            </w:r>
          </w:p>
        </w:tc>
      </w:tr>
      <w:tr w:rsidR="00E00191" w:rsidRPr="005764E7" w14:paraId="27DD6504" w14:textId="77777777" w:rsidTr="00E00191">
        <w:trPr>
          <w:trHeight w:val="369"/>
        </w:trPr>
        <w:tc>
          <w:tcPr>
            <w:tcW w:w="2474" w:type="pct"/>
          </w:tcPr>
          <w:p w14:paraId="09ED0DF5" w14:textId="77777777" w:rsidR="00E00191" w:rsidRPr="005764E7" w:rsidRDefault="00E00191" w:rsidP="004C7298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ab/>
            </w:r>
            <w:r w:rsidRPr="0074533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กำไร (ขาดทุน)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จากกา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รวัดมูลค่าใหม่ของผลประโยชน์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663D1CF5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518CE29B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24DE3AF6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7C88C35C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25BB9204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00191" w:rsidRPr="005764E7" w14:paraId="280F95FE" w14:textId="77777777" w:rsidTr="00E00191">
        <w:trPr>
          <w:trHeight w:val="369"/>
        </w:trPr>
        <w:tc>
          <w:tcPr>
            <w:tcW w:w="2474" w:type="pct"/>
          </w:tcPr>
          <w:p w14:paraId="737921D1" w14:textId="77777777" w:rsidR="00E00191" w:rsidRPr="005764E7" w:rsidRDefault="00E00191" w:rsidP="004C7298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34730" w14:textId="166A9373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439EC472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3123F" w14:textId="1540C318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6E3FC3A4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152BB" w14:textId="6EAE5995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E00191" w:rsidRPr="005764E7" w14:paraId="30169831" w14:textId="77777777" w:rsidTr="00E00191">
        <w:trPr>
          <w:trHeight w:val="369"/>
        </w:trPr>
        <w:tc>
          <w:tcPr>
            <w:tcW w:w="2474" w:type="pct"/>
          </w:tcPr>
          <w:p w14:paraId="78FA04BE" w14:textId="63259D75" w:rsidR="00E00191" w:rsidRPr="005764E7" w:rsidRDefault="00E00191" w:rsidP="004C7298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94D434" w14:textId="2E05557B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15,276</w:t>
            </w:r>
          </w:p>
        </w:tc>
        <w:tc>
          <w:tcPr>
            <w:tcW w:w="168" w:type="pct"/>
            <w:shd w:val="clear" w:color="auto" w:fill="auto"/>
            <w:vAlign w:val="center"/>
          </w:tcPr>
          <w:p w14:paraId="2A9D8703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5159CD" w14:textId="70892E48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(4,094)</w:t>
            </w:r>
          </w:p>
        </w:tc>
        <w:tc>
          <w:tcPr>
            <w:tcW w:w="132" w:type="pct"/>
            <w:shd w:val="clear" w:color="auto" w:fill="auto"/>
            <w:vAlign w:val="center"/>
          </w:tcPr>
          <w:p w14:paraId="63EEF3E6" w14:textId="77777777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FA415" w14:textId="3C369651" w:rsidR="00E00191" w:rsidRPr="005764E7" w:rsidRDefault="00E00191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11,182</w:t>
            </w:r>
          </w:p>
        </w:tc>
      </w:tr>
    </w:tbl>
    <w:p w14:paraId="6440295C" w14:textId="27F2379C" w:rsidR="00357CC0" w:rsidRDefault="00357CC0" w:rsidP="00357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firstLine="426"/>
        <w:rPr>
          <w:rFonts w:ascii="Angsana New" w:hAnsi="Angsana New"/>
          <w:b/>
          <w:bCs/>
          <w:sz w:val="28"/>
          <w:szCs w:val="28"/>
        </w:rPr>
      </w:pPr>
    </w:p>
    <w:p w14:paraId="124C2674" w14:textId="7B7170E0" w:rsidR="00357CC0" w:rsidRDefault="00357CC0" w:rsidP="00357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firstLine="426"/>
        <w:rPr>
          <w:rFonts w:ascii="Angsana New" w:hAnsi="Angsana New"/>
          <w:b/>
          <w:bCs/>
          <w:sz w:val="28"/>
          <w:szCs w:val="28"/>
        </w:rPr>
      </w:pPr>
    </w:p>
    <w:p w14:paraId="4A042DF2" w14:textId="77777777" w:rsidR="003949DD" w:rsidRPr="00357CC0" w:rsidRDefault="003949DD" w:rsidP="00357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firstLine="426"/>
        <w:rPr>
          <w:rFonts w:ascii="Angsana New" w:hAnsi="Angsana New"/>
          <w:b/>
          <w:bCs/>
          <w:sz w:val="28"/>
          <w:szCs w:val="28"/>
        </w:rPr>
      </w:pPr>
    </w:p>
    <w:tbl>
      <w:tblPr>
        <w:tblW w:w="4956" w:type="pct"/>
        <w:tblLook w:val="04A0" w:firstRow="1" w:lastRow="0" w:firstColumn="1" w:lastColumn="0" w:noHBand="0" w:noVBand="1"/>
      </w:tblPr>
      <w:tblGrid>
        <w:gridCol w:w="4822"/>
        <w:gridCol w:w="1355"/>
        <w:gridCol w:w="327"/>
        <w:gridCol w:w="1400"/>
        <w:gridCol w:w="257"/>
        <w:gridCol w:w="1585"/>
      </w:tblGrid>
      <w:tr w:rsidR="00357CC0" w:rsidRPr="005764E7" w14:paraId="55863A6D" w14:textId="77777777" w:rsidTr="004C0CB2">
        <w:trPr>
          <w:trHeight w:val="263"/>
        </w:trPr>
        <w:tc>
          <w:tcPr>
            <w:tcW w:w="2474" w:type="pct"/>
          </w:tcPr>
          <w:p w14:paraId="2E748C9D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</w:tcPr>
          <w:p w14:paraId="48433648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57CC0" w:rsidRPr="005764E7" w14:paraId="716D1919" w14:textId="77777777" w:rsidTr="004C0CB2">
        <w:trPr>
          <w:trHeight w:val="369"/>
        </w:trPr>
        <w:tc>
          <w:tcPr>
            <w:tcW w:w="2474" w:type="pct"/>
          </w:tcPr>
          <w:p w14:paraId="197C5260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6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70DA22" w14:textId="049578DA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</w:t>
            </w:r>
            <w:r w:rsidR="00F3460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เก้า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3460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ยน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357CC0" w:rsidRPr="005764E7" w14:paraId="2D8C78CF" w14:textId="77777777" w:rsidTr="004C0CB2">
        <w:trPr>
          <w:trHeight w:val="369"/>
        </w:trPr>
        <w:tc>
          <w:tcPr>
            <w:tcW w:w="2474" w:type="pct"/>
          </w:tcPr>
          <w:p w14:paraId="0168D09E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2D17ECAE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</w:tcBorders>
          </w:tcPr>
          <w:p w14:paraId="09DF9A4B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22EEE5F" w14:textId="6B8211B7" w:rsidR="00357CC0" w:rsidRPr="005764E7" w:rsidRDefault="005262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3D7BA0C5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4AD37717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3F56407F" w14:textId="77777777" w:rsidTr="004C0CB2">
        <w:trPr>
          <w:trHeight w:val="369"/>
        </w:trPr>
        <w:tc>
          <w:tcPr>
            <w:tcW w:w="2474" w:type="pct"/>
            <w:vAlign w:val="bottom"/>
          </w:tcPr>
          <w:p w14:paraId="010373AC" w14:textId="77777777" w:rsidR="00357CC0" w:rsidRPr="005764E7" w:rsidRDefault="00357CC0" w:rsidP="004C7298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95" w:type="pct"/>
          </w:tcPr>
          <w:p w14:paraId="7C79321F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8" w:type="pct"/>
          </w:tcPr>
          <w:p w14:paraId="5084C8A5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11125137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" w:type="pct"/>
          </w:tcPr>
          <w:p w14:paraId="06C25458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682A71A2" w14:textId="77777777" w:rsidR="00357CC0" w:rsidRPr="005764E7" w:rsidRDefault="00357CC0" w:rsidP="004C729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357CC0" w:rsidRPr="005764E7" w14:paraId="6DFA179F" w14:textId="77777777" w:rsidTr="004C0CB2">
        <w:trPr>
          <w:trHeight w:val="369"/>
        </w:trPr>
        <w:tc>
          <w:tcPr>
            <w:tcW w:w="2474" w:type="pct"/>
            <w:vAlign w:val="bottom"/>
          </w:tcPr>
          <w:p w14:paraId="6AF53082" w14:textId="77777777" w:rsidR="00357CC0" w:rsidRPr="005764E7" w:rsidRDefault="00357CC0" w:rsidP="004C7298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5B52EC67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17440AF4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864FCD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4543D76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</w:tcPr>
          <w:p w14:paraId="56AAB54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3ED705E4" w14:textId="77777777" w:rsidTr="004C0CB2">
        <w:trPr>
          <w:trHeight w:val="369"/>
        </w:trPr>
        <w:tc>
          <w:tcPr>
            <w:tcW w:w="2474" w:type="pct"/>
          </w:tcPr>
          <w:p w14:paraId="2E6927FF" w14:textId="77777777" w:rsidR="00357CC0" w:rsidRPr="005764E7" w:rsidRDefault="00357CC0" w:rsidP="004C7298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95" w:type="pct"/>
          </w:tcPr>
          <w:p w14:paraId="13303795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3BD10FB8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5E54CF59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76A36A70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7637341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6B18C85A" w14:textId="77777777" w:rsidTr="004C0CB2">
        <w:trPr>
          <w:trHeight w:val="369"/>
        </w:trPr>
        <w:tc>
          <w:tcPr>
            <w:tcW w:w="2474" w:type="pct"/>
          </w:tcPr>
          <w:p w14:paraId="5A09CF12" w14:textId="77777777" w:rsidR="00357CC0" w:rsidRPr="005764E7" w:rsidRDefault="00357CC0" w:rsidP="004C7298">
            <w:pPr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95" w:type="pct"/>
          </w:tcPr>
          <w:p w14:paraId="4559DE2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</w:tcPr>
          <w:p w14:paraId="23AD28C2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14:paraId="45016E19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</w:tcPr>
          <w:p w14:paraId="62E983D4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</w:tcPr>
          <w:p w14:paraId="3373588C" w14:textId="77777777" w:rsidR="00357CC0" w:rsidRPr="005764E7" w:rsidRDefault="00357CC0" w:rsidP="004C7298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53AFA7F4" w14:textId="77777777" w:rsidTr="00AE5CCB">
        <w:trPr>
          <w:trHeight w:val="369"/>
        </w:trPr>
        <w:tc>
          <w:tcPr>
            <w:tcW w:w="2474" w:type="pct"/>
          </w:tcPr>
          <w:p w14:paraId="30CB0834" w14:textId="77777777" w:rsidR="00357CC0" w:rsidRPr="005764E7" w:rsidRDefault="00357CC0" w:rsidP="004C729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ผลกำไร (ขาดทุน) จากการวัดมูลค่าเงินลงทุน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78066EC1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29D3E756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415EA695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672981E3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3E68C08D" w14:textId="77777777" w:rsidR="00357CC0" w:rsidRPr="005764E7" w:rsidRDefault="00357CC0" w:rsidP="004C729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57CC0" w:rsidRPr="005764E7" w14:paraId="457A1646" w14:textId="77777777" w:rsidTr="00AE5CCB">
        <w:trPr>
          <w:trHeight w:val="369"/>
        </w:trPr>
        <w:tc>
          <w:tcPr>
            <w:tcW w:w="2474" w:type="pct"/>
          </w:tcPr>
          <w:p w14:paraId="14CB2777" w14:textId="77777777" w:rsidR="00357CC0" w:rsidRPr="005764E7" w:rsidRDefault="00357CC0" w:rsidP="00357CC0">
            <w:pPr>
              <w:tabs>
                <w:tab w:val="clear" w:pos="680"/>
                <w:tab w:val="left" w:pos="993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ในหลักทรัพย์เผื่อขาย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หุ้นทุน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0B5C251" w14:textId="40255E2F" w:rsidR="00357CC0" w:rsidRPr="005764E7" w:rsidRDefault="00B83E0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5,125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67EC7F35" w14:textId="77777777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76D8EFAA" w14:textId="77392355" w:rsidR="00357CC0" w:rsidRPr="005764E7" w:rsidRDefault="00B41D2A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D83A4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  <w:r w:rsidR="00D83A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,025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7B6F3DAC" w14:textId="77777777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759DE57E" w14:textId="1117B4CE" w:rsidR="00357CC0" w:rsidRPr="005764E7" w:rsidRDefault="00D83A49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357CC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57CC0" w:rsidRPr="005764E7" w14:paraId="0532BC97" w14:textId="77777777" w:rsidTr="004C0CB2">
        <w:trPr>
          <w:trHeight w:val="369"/>
        </w:trPr>
        <w:tc>
          <w:tcPr>
            <w:tcW w:w="2474" w:type="pct"/>
          </w:tcPr>
          <w:p w14:paraId="77B54CE0" w14:textId="77777777" w:rsidR="00357CC0" w:rsidRPr="005764E7" w:rsidRDefault="00357CC0" w:rsidP="00357CC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709" w:hanging="28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 (ขาดทุน) เบ็ดเสร็จอื่นจากบริษัทร่วม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153183A" w14:textId="45DE550A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8" w:type="pct"/>
            <w:shd w:val="clear" w:color="auto" w:fill="auto"/>
            <w:vAlign w:val="bottom"/>
          </w:tcPr>
          <w:p w14:paraId="6BD51D71" w14:textId="77777777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69D776FA" w14:textId="4679D41E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09FC5507" w14:textId="77777777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305698DA" w14:textId="676454E1" w:rsidR="00357CC0" w:rsidRPr="005764E7" w:rsidRDefault="00357CC0" w:rsidP="00357CC0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0030D" w:rsidRPr="005764E7" w14:paraId="0AA6B1E2" w14:textId="77777777" w:rsidTr="00AE5CCB">
        <w:trPr>
          <w:trHeight w:val="369"/>
        </w:trPr>
        <w:tc>
          <w:tcPr>
            <w:tcW w:w="2474" w:type="pct"/>
          </w:tcPr>
          <w:p w14:paraId="067994B9" w14:textId="77777777" w:rsidR="0050030D" w:rsidRPr="005764E7" w:rsidRDefault="0050030D" w:rsidP="0050030D">
            <w:pPr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014B229A" w14:textId="5CED76EF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3E00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3A7B138F" w14:textId="77777777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1EAA35D6" w14:textId="45DEE329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2E00C5E" w14:textId="77777777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shd w:val="clear" w:color="auto" w:fill="auto"/>
            <w:vAlign w:val="bottom"/>
          </w:tcPr>
          <w:p w14:paraId="68471969" w14:textId="4F295415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83A49">
              <w:rPr>
                <w:rFonts w:ascii="Angsana New" w:hAnsi="Angsana New"/>
                <w:sz w:val="28"/>
                <w:szCs w:val="28"/>
              </w:rPr>
              <w:t>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030D" w:rsidRPr="005764E7" w14:paraId="72716033" w14:textId="77777777" w:rsidTr="00AE5CCB">
        <w:trPr>
          <w:trHeight w:val="369"/>
        </w:trPr>
        <w:tc>
          <w:tcPr>
            <w:tcW w:w="2474" w:type="pct"/>
          </w:tcPr>
          <w:p w14:paraId="3802E253" w14:textId="676D333F" w:rsidR="0050030D" w:rsidRPr="005764E7" w:rsidRDefault="00745333" w:rsidP="0050030D">
            <w:pPr>
              <w:tabs>
                <w:tab w:val="clear" w:pos="454"/>
                <w:tab w:val="left" w:pos="601"/>
              </w:tabs>
              <w:ind w:left="70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="0050030D"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="0050030D"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15EF8" w14:textId="386E8086" w:rsidR="0050030D" w:rsidRPr="00B83E00" w:rsidRDefault="00B83E00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5,026</w:t>
            </w:r>
          </w:p>
        </w:tc>
        <w:tc>
          <w:tcPr>
            <w:tcW w:w="168" w:type="pct"/>
            <w:shd w:val="clear" w:color="auto" w:fill="auto"/>
            <w:vAlign w:val="bottom"/>
          </w:tcPr>
          <w:p w14:paraId="6C95419C" w14:textId="77777777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02DEA1" w14:textId="3BCCE6C9" w:rsidR="0050030D" w:rsidRPr="005764E7" w:rsidRDefault="00D83A49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,025</w:t>
            </w:r>
            <w:r w:rsidR="00B41D2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A23A220" w14:textId="77777777" w:rsidR="0050030D" w:rsidRPr="005764E7" w:rsidRDefault="0050030D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F8515" w14:textId="7AA14817" w:rsidR="0050030D" w:rsidRPr="005764E7" w:rsidRDefault="00D83A49" w:rsidP="0050030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50030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001</w:t>
            </w:r>
          </w:p>
        </w:tc>
      </w:tr>
    </w:tbl>
    <w:p w14:paraId="343F1DB2" w14:textId="398E42BE" w:rsidR="00D344D5" w:rsidRPr="005764E7" w:rsidRDefault="00B6235B" w:rsidP="00A34A9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ทางการเงินจำแนกตามส่วนงาน</w:t>
      </w:r>
    </w:p>
    <w:p w14:paraId="746312A6" w14:textId="302E5923" w:rsidR="00F36552" w:rsidRPr="005764E7" w:rsidRDefault="00D344D5" w:rsidP="00D34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5764E7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</w:t>
      </w:r>
      <w:r w:rsidR="002A3386" w:rsidRPr="005764E7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50030D">
        <w:rPr>
          <w:rFonts w:ascii="Angsana New" w:hAnsi="Angsana New" w:hint="cs"/>
          <w:sz w:val="28"/>
          <w:szCs w:val="28"/>
          <w:cs/>
        </w:rPr>
        <w:t>และ</w:t>
      </w:r>
      <w:r w:rsidR="002365F9">
        <w:rPr>
          <w:rFonts w:ascii="Angsana New" w:hAnsi="Angsana New" w:hint="cs"/>
          <w:sz w:val="28"/>
          <w:szCs w:val="28"/>
          <w:cs/>
        </w:rPr>
        <w:t>เก้า</w:t>
      </w:r>
      <w:r w:rsidR="0050030D">
        <w:rPr>
          <w:rFonts w:ascii="Angsana New" w:hAnsi="Angsana New" w:hint="cs"/>
          <w:sz w:val="28"/>
          <w:szCs w:val="28"/>
          <w:cs/>
        </w:rPr>
        <w:t>เดือน</w:t>
      </w:r>
      <w:r w:rsidRPr="005764E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5764E7">
        <w:rPr>
          <w:rFonts w:ascii="Angsana New" w:hAnsi="Angsana New"/>
          <w:sz w:val="28"/>
          <w:szCs w:val="28"/>
        </w:rPr>
        <w:t>3</w:t>
      </w:r>
      <w:r w:rsidR="00276434">
        <w:rPr>
          <w:rFonts w:ascii="Angsana New" w:hAnsi="Angsana New"/>
          <w:sz w:val="28"/>
          <w:szCs w:val="28"/>
        </w:rPr>
        <w:t>0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F34607">
        <w:rPr>
          <w:rFonts w:ascii="Angsana New" w:hAnsi="Angsana New" w:hint="cs"/>
          <w:sz w:val="28"/>
          <w:szCs w:val="28"/>
          <w:cs/>
        </w:rPr>
        <w:t>กันยายน</w:t>
      </w:r>
      <w:r w:rsidR="004A57FB" w:rsidRPr="005764E7">
        <w:rPr>
          <w:rFonts w:ascii="Angsana New" w:hAnsi="Angsana New"/>
          <w:sz w:val="28"/>
          <w:szCs w:val="28"/>
        </w:rPr>
        <w:t xml:space="preserve"> 256</w:t>
      </w:r>
      <w:r w:rsidR="007B0868" w:rsidRPr="005764E7">
        <w:rPr>
          <w:rFonts w:ascii="Angsana New" w:hAnsi="Angsana New"/>
          <w:sz w:val="28"/>
          <w:szCs w:val="28"/>
        </w:rPr>
        <w:t>3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 xml:space="preserve">และ </w:t>
      </w:r>
      <w:r w:rsidR="004A57FB" w:rsidRPr="005764E7">
        <w:rPr>
          <w:rFonts w:ascii="Angsana New" w:hAnsi="Angsana New"/>
          <w:sz w:val="28"/>
          <w:szCs w:val="28"/>
        </w:rPr>
        <w:t>256</w:t>
      </w:r>
      <w:r w:rsidR="007B0868" w:rsidRPr="005764E7">
        <w:rPr>
          <w:rFonts w:ascii="Angsana New" w:hAnsi="Angsana New"/>
          <w:sz w:val="28"/>
          <w:szCs w:val="28"/>
        </w:rPr>
        <w:t>2</w:t>
      </w:r>
      <w:r w:rsidRPr="005764E7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tbl>
      <w:tblPr>
        <w:tblW w:w="935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959"/>
        <w:gridCol w:w="1146"/>
        <w:gridCol w:w="268"/>
        <w:gridCol w:w="1154"/>
        <w:gridCol w:w="278"/>
        <w:gridCol w:w="1134"/>
        <w:gridCol w:w="283"/>
        <w:gridCol w:w="1134"/>
      </w:tblGrid>
      <w:tr w:rsidR="00D344D5" w:rsidRPr="005764E7" w14:paraId="5E1179A2" w14:textId="77777777" w:rsidTr="00D84642">
        <w:tc>
          <w:tcPr>
            <w:tcW w:w="3959" w:type="dxa"/>
          </w:tcPr>
          <w:p w14:paraId="17CF541B" w14:textId="77777777" w:rsidR="00D344D5" w:rsidRPr="005764E7" w:rsidRDefault="00D344D5" w:rsidP="000A7CA7">
            <w:pPr>
              <w:pStyle w:val="af9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97" w:type="dxa"/>
            <w:gridSpan w:val="7"/>
            <w:tcBorders>
              <w:bottom w:val="single" w:sz="4" w:space="0" w:color="auto"/>
            </w:tcBorders>
          </w:tcPr>
          <w:p w14:paraId="07DA5592" w14:textId="77777777" w:rsidR="00D344D5" w:rsidRPr="005764E7" w:rsidRDefault="00D344D5" w:rsidP="000A7CA7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344D5" w:rsidRPr="005764E7" w14:paraId="4250046D" w14:textId="77777777" w:rsidTr="00D84642">
        <w:tc>
          <w:tcPr>
            <w:tcW w:w="3959" w:type="dxa"/>
          </w:tcPr>
          <w:p w14:paraId="5F743383" w14:textId="77777777" w:rsidR="00D344D5" w:rsidRPr="005764E7" w:rsidRDefault="00D344D5" w:rsidP="000A7CA7">
            <w:pPr>
              <w:pStyle w:val="af9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8" w:type="dxa"/>
          </w:tcPr>
          <w:p w14:paraId="1184E255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5764E7" w:rsidRDefault="00D344D5" w:rsidP="000A7CA7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78" w:type="dxa"/>
          </w:tcPr>
          <w:p w14:paraId="37831010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0C0AA2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7B00B400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A2819" w:rsidRPr="005764E7" w14:paraId="4A4BCA97" w14:textId="77777777" w:rsidTr="00D84642">
        <w:tc>
          <w:tcPr>
            <w:tcW w:w="5105" w:type="dxa"/>
            <w:gridSpan w:val="2"/>
          </w:tcPr>
          <w:p w14:paraId="6A5067A8" w14:textId="147F0F0D" w:rsidR="002A2819" w:rsidRPr="003949DD" w:rsidRDefault="002A2819" w:rsidP="002A2819">
            <w:pPr>
              <w:pStyle w:val="af9"/>
              <w:widowControl/>
              <w:ind w:right="0"/>
              <w:rPr>
                <w:rFonts w:ascii="Angsana New" w:hAnsi="Angsana New" w:cs="Angsana New"/>
              </w:rPr>
            </w:pPr>
            <w:r w:rsidRPr="003949DD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="00D461C9">
              <w:rPr>
                <w:rFonts w:ascii="Angsana New" w:hAnsi="Angsana New" w:cs="Angsana New"/>
                <w:u w:val="single"/>
              </w:rPr>
              <w:t>30</w:t>
            </w:r>
            <w:r w:rsidRPr="003949DD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F34607">
              <w:rPr>
                <w:rFonts w:ascii="Angsana New" w:hAnsi="Angsana New" w:cs="Angsana New" w:hint="cs"/>
                <w:u w:val="single"/>
                <w:cs/>
              </w:rPr>
              <w:t>กันยา</w:t>
            </w:r>
            <w:r w:rsidRPr="003949DD">
              <w:rPr>
                <w:rFonts w:ascii="Angsana New" w:hAnsi="Angsana New" w:cs="Angsana New"/>
                <w:u w:val="single"/>
                <w:cs/>
              </w:rPr>
              <w:t xml:space="preserve">ยน </w:t>
            </w:r>
            <w:r w:rsidR="00D461C9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268" w:type="dxa"/>
          </w:tcPr>
          <w:p w14:paraId="29A5959D" w14:textId="77777777" w:rsidR="002A2819" w:rsidRPr="005764E7" w:rsidRDefault="002A2819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0696BFF" w14:textId="77777777" w:rsidR="002A2819" w:rsidRPr="005764E7" w:rsidRDefault="002A2819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</w:tcPr>
          <w:p w14:paraId="7760E5CF" w14:textId="77777777" w:rsidR="002A2819" w:rsidRPr="005764E7" w:rsidRDefault="002A2819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5D1DAD" w14:textId="77777777" w:rsidR="002A2819" w:rsidRPr="005764E7" w:rsidRDefault="002A2819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4849D8" w14:textId="77777777" w:rsidR="002A2819" w:rsidRPr="005764E7" w:rsidRDefault="002A2819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45AEB2" w14:textId="77777777" w:rsidR="002A2819" w:rsidRPr="005764E7" w:rsidRDefault="002A2819" w:rsidP="000A7CA7">
            <w:pPr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5764E7" w14:paraId="75BB210A" w14:textId="77777777" w:rsidTr="008702BB">
        <w:tc>
          <w:tcPr>
            <w:tcW w:w="3959" w:type="dxa"/>
          </w:tcPr>
          <w:p w14:paraId="58A7DA38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7A1039CB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82,188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4A983D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41C808AE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16,601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FAF56D7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0A2F12B8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57088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20AB47F9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123,244</w:t>
            </w:r>
          </w:p>
        </w:tc>
      </w:tr>
      <w:tr w:rsidR="00D344D5" w:rsidRPr="005764E7" w14:paraId="156FA5A1" w14:textId="77777777" w:rsidTr="008702BB">
        <w:tc>
          <w:tcPr>
            <w:tcW w:w="3959" w:type="dxa"/>
          </w:tcPr>
          <w:p w14:paraId="26EF6BE7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5B86145D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37,278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E8AF37B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3201CD55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2,997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4218239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4AEDD258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E6B925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98C7E" w14:textId="65F4D24D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43,461</w:t>
            </w:r>
          </w:p>
        </w:tc>
      </w:tr>
      <w:tr w:rsidR="00D344D5" w:rsidRPr="005764E7" w14:paraId="47ADF13D" w14:textId="77777777" w:rsidTr="008702BB">
        <w:tc>
          <w:tcPr>
            <w:tcW w:w="3959" w:type="dxa"/>
          </w:tcPr>
          <w:p w14:paraId="7731BB85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AF36F96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756B7CDB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460E7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96725C" w14:textId="01939BB2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FE0F0D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D344D5" w:rsidRPr="005764E7" w14:paraId="1A554B7B" w14:textId="77777777" w:rsidTr="008702BB">
        <w:tc>
          <w:tcPr>
            <w:tcW w:w="3959" w:type="dxa"/>
          </w:tcPr>
          <w:p w14:paraId="770C8560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665BA5F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7ABAA25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3AA61B10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6919F8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15FAD1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43CE7C" w14:textId="3C462525" w:rsidR="00D344D5" w:rsidRPr="005764E7" w:rsidRDefault="00FE0F0D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(41,330</w:t>
            </w:r>
            <w:r w:rsidR="008702B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44D5" w:rsidRPr="005764E7" w14:paraId="2937205B" w14:textId="77777777" w:rsidTr="008702BB">
        <w:tc>
          <w:tcPr>
            <w:tcW w:w="3959" w:type="dxa"/>
          </w:tcPr>
          <w:p w14:paraId="553D7EC1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34A07C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4FD7DE2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35546EED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304003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145242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A49D66" w14:textId="6D071764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(1,244)</w:t>
            </w:r>
          </w:p>
        </w:tc>
      </w:tr>
      <w:tr w:rsidR="00D344D5" w:rsidRPr="005764E7" w14:paraId="37C3242C" w14:textId="77777777" w:rsidTr="008702BB">
        <w:tc>
          <w:tcPr>
            <w:tcW w:w="3959" w:type="dxa"/>
          </w:tcPr>
          <w:p w14:paraId="42E115C8" w14:textId="77777777" w:rsidR="00D344D5" w:rsidRPr="005764E7" w:rsidRDefault="00D344D5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00D6183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62BFD9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76CD846A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5DC9D3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146C1C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43A73" w14:textId="75C7ABDE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7F003D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D344D5" w:rsidRPr="005764E7" w14:paraId="6EB9BEF4" w14:textId="77777777" w:rsidTr="008702BB">
        <w:tc>
          <w:tcPr>
            <w:tcW w:w="3959" w:type="dxa"/>
          </w:tcPr>
          <w:p w14:paraId="544F7005" w14:textId="64DF2C50" w:rsidR="00D344D5" w:rsidRPr="005764E7" w:rsidRDefault="00485949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="00D344D5" w:rsidRPr="005764E7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68946F6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B74085C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5723A495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DBF93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B1CE7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1862CF0F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(8,349)</w:t>
            </w:r>
          </w:p>
        </w:tc>
      </w:tr>
      <w:tr w:rsidR="00D344D5" w:rsidRPr="005764E7" w14:paraId="3C46D369" w14:textId="77777777" w:rsidTr="008702BB">
        <w:trPr>
          <w:trHeight w:val="394"/>
        </w:trPr>
        <w:tc>
          <w:tcPr>
            <w:tcW w:w="3959" w:type="dxa"/>
          </w:tcPr>
          <w:p w14:paraId="66DF865B" w14:textId="3C3A1806" w:rsidR="00D344D5" w:rsidRPr="005764E7" w:rsidRDefault="007036EA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7036EA">
              <w:rPr>
                <w:rFonts w:ascii="Angsana New" w:hAnsi="Angsana New" w:cs="Angsana New"/>
                <w:cs/>
              </w:rPr>
              <w:t>(ขาดทุน)สำหรับงวด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8324AAB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C675465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6AA29810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B092EC" w14:textId="77777777" w:rsidR="00D344D5" w:rsidRPr="005764E7" w:rsidRDefault="00D344D5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016443" w14:textId="77777777" w:rsidR="00D344D5" w:rsidRPr="005764E7" w:rsidRDefault="00D344D5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2C652979" w:rsidR="00D344D5" w:rsidRPr="005764E7" w:rsidRDefault="008702BB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7F003D">
              <w:rPr>
                <w:rFonts w:ascii="Angsana New" w:hAnsi="Angsana New"/>
                <w:sz w:val="28"/>
                <w:szCs w:val="28"/>
              </w:rPr>
              <w:t>665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23E231B" w14:textId="54D5A4F7" w:rsidR="002A2819" w:rsidRDefault="002A2819"/>
    <w:p w14:paraId="0FC6F332" w14:textId="77777777" w:rsidR="00D84642" w:rsidRDefault="00D84642"/>
    <w:p w14:paraId="5E6C75B7" w14:textId="77777777" w:rsidR="00D84642" w:rsidRDefault="00D84642"/>
    <w:p w14:paraId="01ECE24C" w14:textId="77777777" w:rsidR="00D84642" w:rsidRDefault="00D84642"/>
    <w:p w14:paraId="416596D5" w14:textId="77777777" w:rsidR="00C80CA1" w:rsidRDefault="00C80CA1"/>
    <w:p w14:paraId="23266FC6" w14:textId="77777777" w:rsidR="002A2819" w:rsidRDefault="002A2819"/>
    <w:p w14:paraId="2C928F25" w14:textId="0D8A58CF" w:rsidR="008012E9" w:rsidRDefault="008012E9"/>
    <w:p w14:paraId="0F7DB2ED" w14:textId="73313D0F" w:rsidR="008012E9" w:rsidRDefault="008012E9"/>
    <w:p w14:paraId="43006402" w14:textId="01096870" w:rsidR="008012E9" w:rsidRDefault="008012E9"/>
    <w:p w14:paraId="60F83DA5" w14:textId="77777777" w:rsidR="008012E9" w:rsidRDefault="008012E9"/>
    <w:p w14:paraId="6947666C" w14:textId="77777777" w:rsidR="008012E9" w:rsidRDefault="008012E9"/>
    <w:tbl>
      <w:tblPr>
        <w:tblW w:w="935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970"/>
        <w:gridCol w:w="1120"/>
        <w:gridCol w:w="283"/>
        <w:gridCol w:w="1138"/>
        <w:gridCol w:w="284"/>
        <w:gridCol w:w="1144"/>
        <w:gridCol w:w="283"/>
        <w:gridCol w:w="1134"/>
      </w:tblGrid>
      <w:tr w:rsidR="0007338D" w:rsidRPr="005764E7" w14:paraId="3C086A5A" w14:textId="77777777" w:rsidTr="00D84642">
        <w:tc>
          <w:tcPr>
            <w:tcW w:w="3970" w:type="dxa"/>
          </w:tcPr>
          <w:p w14:paraId="19E8A34C" w14:textId="77777777" w:rsidR="0007338D" w:rsidRPr="005764E7" w:rsidRDefault="0007338D" w:rsidP="000B187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CCD537C" w14:textId="77777777" w:rsidR="0007338D" w:rsidRPr="005764E7" w:rsidRDefault="0007338D" w:rsidP="000A7CA7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07338D" w:rsidRPr="005764E7" w14:paraId="4832827F" w14:textId="77777777" w:rsidTr="00D84642">
        <w:tc>
          <w:tcPr>
            <w:tcW w:w="3970" w:type="dxa"/>
          </w:tcPr>
          <w:p w14:paraId="29E4E247" w14:textId="77777777" w:rsidR="0007338D" w:rsidRPr="005764E7" w:rsidRDefault="0007338D" w:rsidP="000B1870">
            <w:pPr>
              <w:pStyle w:val="af9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CC980A1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</w:tcPr>
          <w:p w14:paraId="69587B39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27C38A4" w14:textId="77777777" w:rsidR="0007338D" w:rsidRPr="005764E7" w:rsidRDefault="0007338D" w:rsidP="000A7CA7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72959383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6F4901AC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5ED228C8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735FE4" w14:textId="77777777" w:rsidR="0007338D" w:rsidRPr="005764E7" w:rsidRDefault="0007338D" w:rsidP="000A7CA7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A2819" w:rsidRPr="005764E7" w14:paraId="5E45B876" w14:textId="77777777" w:rsidTr="00D84642">
        <w:tc>
          <w:tcPr>
            <w:tcW w:w="5090" w:type="dxa"/>
            <w:gridSpan w:val="2"/>
          </w:tcPr>
          <w:p w14:paraId="2A44C6AE" w14:textId="1FE31301" w:rsidR="002A2819" w:rsidRPr="002A2819" w:rsidRDefault="00E83F03" w:rsidP="002A2819">
            <w:pPr>
              <w:pStyle w:val="af9"/>
              <w:widowControl/>
              <w:ind w:right="0"/>
              <w:rPr>
                <w:rFonts w:ascii="Angsana New" w:hAnsi="Angsana New"/>
              </w:rPr>
            </w:pPr>
            <w:r w:rsidRPr="003949DD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="00761C77">
              <w:rPr>
                <w:rFonts w:ascii="Angsana New" w:hAnsi="Angsana New" w:cs="Angsana New"/>
                <w:u w:val="single"/>
              </w:rPr>
              <w:t>30</w:t>
            </w:r>
            <w:r w:rsidRPr="00E83F03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F34607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Pr="00E83F03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761C77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283" w:type="dxa"/>
          </w:tcPr>
          <w:p w14:paraId="2B86DBF3" w14:textId="77777777" w:rsidR="002A2819" w:rsidRPr="005764E7" w:rsidRDefault="002A2819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FB0D1D7" w14:textId="77777777" w:rsidR="002A2819" w:rsidRPr="005764E7" w:rsidRDefault="002A2819" w:rsidP="000A7CA7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D6F19C4" w14:textId="77777777" w:rsidR="002A2819" w:rsidRPr="005764E7" w:rsidRDefault="002A2819" w:rsidP="000A7CA7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14:paraId="5A3C6D5C" w14:textId="77777777" w:rsidR="002A2819" w:rsidRPr="005764E7" w:rsidRDefault="002A2819" w:rsidP="000A7CA7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B3C57AF" w14:textId="77777777" w:rsidR="002A2819" w:rsidRPr="005764E7" w:rsidRDefault="002A2819" w:rsidP="000A7CA7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FCB8AE" w14:textId="77777777" w:rsidR="002A2819" w:rsidRPr="005764E7" w:rsidRDefault="002A2819" w:rsidP="000A7CA7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CC0" w:rsidRPr="005764E7" w14:paraId="4140143B" w14:textId="77777777" w:rsidTr="00B41D2A">
        <w:tc>
          <w:tcPr>
            <w:tcW w:w="3970" w:type="dxa"/>
          </w:tcPr>
          <w:p w14:paraId="33C26B1F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945F73" w14:textId="42F409CD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10</w:t>
            </w:r>
            <w:r w:rsidR="00F12392">
              <w:rPr>
                <w:rFonts w:ascii="Angsana New" w:hAnsi="Angsana New"/>
                <w:sz w:val="28"/>
                <w:szCs w:val="28"/>
              </w:rPr>
              <w:t>0</w:t>
            </w:r>
            <w:r w:rsidRPr="00B41D2A">
              <w:rPr>
                <w:rFonts w:ascii="Angsana New" w:hAnsi="Angsana New"/>
                <w:sz w:val="28"/>
                <w:szCs w:val="28"/>
              </w:rPr>
              <w:t>,6</w:t>
            </w:r>
            <w:r w:rsidR="00B41D2A" w:rsidRPr="00B41D2A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1E9ACB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251352" w14:textId="6BC33105" w:rsidR="00357CC0" w:rsidRPr="00B41D2A" w:rsidRDefault="00B41D2A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16</w:t>
            </w:r>
            <w:r w:rsidR="00357CC0" w:rsidRPr="00B41D2A">
              <w:rPr>
                <w:rFonts w:ascii="Angsana New" w:hAnsi="Angsana New"/>
                <w:sz w:val="28"/>
                <w:szCs w:val="28"/>
              </w:rPr>
              <w:t>,</w:t>
            </w:r>
            <w:r w:rsidRPr="00B41D2A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6305C3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E0BC92" w14:textId="370FEE67" w:rsidR="00357CC0" w:rsidRPr="00B41D2A" w:rsidRDefault="00B41D2A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34</w:t>
            </w:r>
            <w:r w:rsidR="00357CC0" w:rsidRPr="00B41D2A">
              <w:rPr>
                <w:rFonts w:ascii="Angsana New" w:hAnsi="Angsana New"/>
                <w:sz w:val="28"/>
                <w:szCs w:val="28"/>
              </w:rPr>
              <w:t>,</w:t>
            </w:r>
            <w:r w:rsidRPr="00B41D2A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AEDF63" w14:textId="77777777" w:rsidR="00357CC0" w:rsidRPr="00B41D2A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BCDB91" w14:textId="2FBC43BC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15</w:t>
            </w:r>
            <w:r w:rsidR="00B41D2A" w:rsidRPr="00B41D2A">
              <w:rPr>
                <w:rFonts w:ascii="Angsana New" w:hAnsi="Angsana New"/>
                <w:sz w:val="28"/>
                <w:szCs w:val="28"/>
              </w:rPr>
              <w:t>1</w:t>
            </w:r>
            <w:r w:rsidRPr="00B41D2A">
              <w:rPr>
                <w:rFonts w:ascii="Angsana New" w:hAnsi="Angsana New"/>
                <w:sz w:val="28"/>
                <w:szCs w:val="28"/>
              </w:rPr>
              <w:t>,</w:t>
            </w:r>
            <w:r w:rsidR="00B41D2A" w:rsidRPr="00B41D2A"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  <w:tr w:rsidR="00357CC0" w:rsidRPr="005764E7" w14:paraId="20A3BB8E" w14:textId="77777777" w:rsidTr="00B41D2A">
        <w:tc>
          <w:tcPr>
            <w:tcW w:w="3970" w:type="dxa"/>
          </w:tcPr>
          <w:p w14:paraId="5254EB02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881D2" w14:textId="56211203" w:rsidR="00357CC0" w:rsidRPr="00B41D2A" w:rsidRDefault="00B41D2A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32</w:t>
            </w:r>
            <w:r w:rsidR="00357CC0" w:rsidRPr="00B41D2A">
              <w:rPr>
                <w:rFonts w:ascii="Angsana New" w:hAnsi="Angsana New"/>
                <w:sz w:val="28"/>
                <w:szCs w:val="28"/>
              </w:rPr>
              <w:t>,</w:t>
            </w:r>
            <w:r w:rsidRPr="00B41D2A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2923D1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FCA2F" w14:textId="70641646" w:rsidR="00357CC0" w:rsidRPr="00B41D2A" w:rsidRDefault="00B41D2A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1</w:t>
            </w:r>
            <w:r w:rsidR="00357CC0" w:rsidRPr="00B41D2A">
              <w:rPr>
                <w:rFonts w:ascii="Angsana New" w:hAnsi="Angsana New"/>
                <w:sz w:val="28"/>
                <w:szCs w:val="28"/>
              </w:rPr>
              <w:t>,</w:t>
            </w:r>
            <w:r w:rsidRPr="00B41D2A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0C754B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CA0C7" w14:textId="46F09A1C" w:rsidR="00357CC0" w:rsidRPr="00B41D2A" w:rsidRDefault="00B41D2A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12</w:t>
            </w:r>
            <w:r w:rsidR="00357CC0" w:rsidRPr="00B41D2A">
              <w:rPr>
                <w:rFonts w:ascii="Angsana New" w:hAnsi="Angsana New"/>
                <w:sz w:val="28"/>
                <w:szCs w:val="28"/>
              </w:rPr>
              <w:t>,</w:t>
            </w:r>
            <w:r w:rsidRPr="00B41D2A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B0C6AA" w14:textId="77777777" w:rsidR="00357CC0" w:rsidRPr="00B41D2A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C22F76" w14:textId="35BBB42E" w:rsidR="00357CC0" w:rsidRPr="00B41D2A" w:rsidRDefault="00B41D2A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47</w:t>
            </w:r>
            <w:r w:rsidR="00357CC0" w:rsidRPr="00B41D2A">
              <w:rPr>
                <w:rFonts w:ascii="Angsana New" w:hAnsi="Angsana New"/>
                <w:sz w:val="28"/>
                <w:szCs w:val="28"/>
              </w:rPr>
              <w:t>,</w:t>
            </w:r>
            <w:r w:rsidRPr="00B41D2A">
              <w:rPr>
                <w:rFonts w:ascii="Angsana New" w:hAnsi="Angsana New"/>
                <w:sz w:val="28"/>
                <w:szCs w:val="28"/>
              </w:rPr>
              <w:t>134</w:t>
            </w:r>
          </w:p>
        </w:tc>
      </w:tr>
      <w:tr w:rsidR="00357CC0" w:rsidRPr="005764E7" w14:paraId="0FE24A1C" w14:textId="77777777" w:rsidTr="00B41D2A">
        <w:tc>
          <w:tcPr>
            <w:tcW w:w="3970" w:type="dxa"/>
          </w:tcPr>
          <w:p w14:paraId="445EE976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F3A86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E4D450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B1CC4A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F71ACF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C4E91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EEE292" w14:textId="77777777" w:rsidR="00357CC0" w:rsidRPr="00B41D2A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76E954" w14:textId="434A7F23" w:rsidR="00357CC0" w:rsidRPr="00B41D2A" w:rsidRDefault="00B41D2A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571</w:t>
            </w:r>
          </w:p>
        </w:tc>
      </w:tr>
      <w:tr w:rsidR="00357CC0" w:rsidRPr="005764E7" w14:paraId="09527EE9" w14:textId="77777777" w:rsidTr="00B41D2A">
        <w:tc>
          <w:tcPr>
            <w:tcW w:w="3970" w:type="dxa"/>
          </w:tcPr>
          <w:p w14:paraId="7741BAC2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FA69339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6AB72B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D01AEB6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4983789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E975E2E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04FBA1" w14:textId="77777777" w:rsidR="00357CC0" w:rsidRPr="00B41D2A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361F0F" w14:textId="6ACDF5C0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(5</w:t>
            </w:r>
            <w:r w:rsidR="00B41D2A" w:rsidRPr="00B41D2A">
              <w:rPr>
                <w:rFonts w:ascii="Angsana New" w:hAnsi="Angsana New"/>
                <w:sz w:val="28"/>
                <w:szCs w:val="28"/>
              </w:rPr>
              <w:t>3</w:t>
            </w:r>
            <w:r w:rsidRPr="00B41D2A">
              <w:rPr>
                <w:rFonts w:ascii="Angsana New" w:hAnsi="Angsana New"/>
                <w:sz w:val="28"/>
                <w:szCs w:val="28"/>
              </w:rPr>
              <w:t>,</w:t>
            </w:r>
            <w:r w:rsidR="00B41D2A" w:rsidRPr="00B41D2A">
              <w:rPr>
                <w:rFonts w:ascii="Angsana New" w:hAnsi="Angsana New"/>
                <w:sz w:val="28"/>
                <w:szCs w:val="28"/>
              </w:rPr>
              <w:t>523</w:t>
            </w:r>
            <w:r w:rsidRPr="00B41D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57CC0" w:rsidRPr="005764E7" w14:paraId="1D238E87" w14:textId="77777777" w:rsidTr="00B41D2A">
        <w:tc>
          <w:tcPr>
            <w:tcW w:w="3970" w:type="dxa"/>
          </w:tcPr>
          <w:p w14:paraId="3CDB58E2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5ED9E55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E0009D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78469CA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DB53A9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22535D0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8E47F9" w14:textId="77777777" w:rsidR="00357CC0" w:rsidRPr="00B41D2A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6C0C61" w14:textId="655EDAB6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(1,</w:t>
            </w:r>
            <w:r w:rsidR="00B41D2A" w:rsidRPr="00B41D2A">
              <w:rPr>
                <w:rFonts w:ascii="Angsana New" w:hAnsi="Angsana New"/>
                <w:sz w:val="28"/>
                <w:szCs w:val="28"/>
              </w:rPr>
              <w:t>364</w:t>
            </w:r>
            <w:r w:rsidRPr="00B41D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57CC0" w:rsidRPr="005764E7" w14:paraId="19FFF070" w14:textId="77777777" w:rsidTr="00B41D2A">
        <w:tc>
          <w:tcPr>
            <w:tcW w:w="3970" w:type="dxa"/>
          </w:tcPr>
          <w:p w14:paraId="781F87BD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CA74E6D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7893AC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1C612DD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CE78E9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A014735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E157773" w14:textId="77777777" w:rsidR="00357CC0" w:rsidRPr="00B41D2A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43D48" w14:textId="4CE6B93D" w:rsidR="00357CC0" w:rsidRPr="00B41D2A" w:rsidRDefault="00B41D2A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777</w:t>
            </w:r>
          </w:p>
        </w:tc>
      </w:tr>
      <w:tr w:rsidR="00357CC0" w:rsidRPr="005764E7" w14:paraId="580EA20E" w14:textId="77777777" w:rsidTr="00B41D2A">
        <w:tc>
          <w:tcPr>
            <w:tcW w:w="3970" w:type="dxa"/>
          </w:tcPr>
          <w:p w14:paraId="0AB7C724" w14:textId="77777777" w:rsidR="00357CC0" w:rsidRPr="005764E7" w:rsidRDefault="00357CC0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75F6A5F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80A47E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C33316B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FB9FD4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A2F4635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A52FF3" w14:textId="77777777" w:rsidR="00357CC0" w:rsidRPr="00B41D2A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D6F2B" w14:textId="689CB226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1,</w:t>
            </w:r>
            <w:r w:rsidR="00B41D2A" w:rsidRPr="00B41D2A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357CC0" w:rsidRPr="005764E7" w14:paraId="02201B1E" w14:textId="77777777" w:rsidTr="00B41D2A">
        <w:tc>
          <w:tcPr>
            <w:tcW w:w="3970" w:type="dxa"/>
          </w:tcPr>
          <w:p w14:paraId="446BE055" w14:textId="67A9991A" w:rsidR="00357CC0" w:rsidRPr="005764E7" w:rsidRDefault="00D94F9C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(ขาดทุน)</w:t>
            </w:r>
            <w:r w:rsidR="00357CC0" w:rsidRPr="005764E7">
              <w:rPr>
                <w:rFonts w:ascii="Angsana New" w:hAnsi="Angsana New" w:cs="Angsana New"/>
                <w:cs/>
              </w:rPr>
              <w:t>สำหรับ</w:t>
            </w:r>
            <w:r w:rsidR="00357CC0" w:rsidRPr="005764E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989F045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BD38DA3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DED88BF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A3DBC1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5326930" w14:textId="77777777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9FA0365" w14:textId="77777777" w:rsidR="00357CC0" w:rsidRPr="00B41D2A" w:rsidRDefault="00357CC0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6112EF" w14:textId="3D84E659" w:rsidR="00357CC0" w:rsidRPr="00B41D2A" w:rsidRDefault="00357CC0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1D2A">
              <w:rPr>
                <w:rFonts w:ascii="Angsana New" w:hAnsi="Angsana New"/>
                <w:sz w:val="28"/>
                <w:szCs w:val="28"/>
              </w:rPr>
              <w:t>(</w:t>
            </w:r>
            <w:r w:rsidR="00B41D2A" w:rsidRPr="00B41D2A">
              <w:rPr>
                <w:rFonts w:ascii="Angsana New" w:hAnsi="Angsana New"/>
                <w:sz w:val="28"/>
                <w:szCs w:val="28"/>
              </w:rPr>
              <w:t>4,962</w:t>
            </w:r>
            <w:r w:rsidRPr="00B41D2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4F9C" w:rsidRPr="005764E7" w14:paraId="70608032" w14:textId="77777777" w:rsidTr="00D84642">
        <w:tc>
          <w:tcPr>
            <w:tcW w:w="3970" w:type="dxa"/>
          </w:tcPr>
          <w:p w14:paraId="5342B5D2" w14:textId="77777777" w:rsidR="00D94F9C" w:rsidRPr="00D94F9C" w:rsidRDefault="00D94F9C" w:rsidP="00357CC0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20" w:type="dxa"/>
            <w:vAlign w:val="bottom"/>
          </w:tcPr>
          <w:p w14:paraId="41461FB7" w14:textId="77777777" w:rsidR="00D94F9C" w:rsidRPr="00B41D2A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A3B94EF" w14:textId="77777777" w:rsidR="00D94F9C" w:rsidRPr="00B41D2A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ACD6C6B" w14:textId="77777777" w:rsidR="00D94F9C" w:rsidRPr="00B41D2A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5C5054F" w14:textId="77777777" w:rsidR="00D94F9C" w:rsidRPr="00B41D2A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026989A2" w14:textId="77777777" w:rsidR="00D94F9C" w:rsidRPr="00B41D2A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5D1CED7" w14:textId="77777777" w:rsidR="00D94F9C" w:rsidRPr="00B41D2A" w:rsidRDefault="00D94F9C" w:rsidP="00357CC0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CF8D06A" w14:textId="77777777" w:rsidR="00D94F9C" w:rsidRPr="00B41D2A" w:rsidRDefault="00D94F9C" w:rsidP="00357CC0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A9FB1D0" w14:textId="0EC11ED7" w:rsidR="00D94F9C" w:rsidRPr="005764E7" w:rsidRDefault="00D94F9C" w:rsidP="00D94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935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279"/>
        <w:gridCol w:w="1138"/>
        <w:gridCol w:w="284"/>
        <w:gridCol w:w="1134"/>
        <w:gridCol w:w="283"/>
        <w:gridCol w:w="1134"/>
      </w:tblGrid>
      <w:tr w:rsidR="00D94F9C" w:rsidRPr="005764E7" w14:paraId="0EDA6C3C" w14:textId="77777777" w:rsidTr="002F7871">
        <w:tc>
          <w:tcPr>
            <w:tcW w:w="3970" w:type="dxa"/>
          </w:tcPr>
          <w:p w14:paraId="6AB2B5F3" w14:textId="77777777" w:rsidR="00D94F9C" w:rsidRPr="005764E7" w:rsidRDefault="00D94F9C" w:rsidP="004C7298">
            <w:pPr>
              <w:pStyle w:val="af9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64FB117A" w14:textId="77777777" w:rsidR="00D94F9C" w:rsidRPr="005764E7" w:rsidRDefault="00D94F9C" w:rsidP="004C7298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94F9C" w:rsidRPr="005764E7" w14:paraId="4BBD4C83" w14:textId="77777777" w:rsidTr="002F7871">
        <w:tc>
          <w:tcPr>
            <w:tcW w:w="3970" w:type="dxa"/>
          </w:tcPr>
          <w:p w14:paraId="6C76F763" w14:textId="77777777" w:rsidR="00D94F9C" w:rsidRPr="005764E7" w:rsidRDefault="00D94F9C" w:rsidP="004C7298">
            <w:pPr>
              <w:pStyle w:val="af9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FD76A5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58BD5E26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3D1B935" w14:textId="77777777" w:rsidR="00D94F9C" w:rsidRPr="005764E7" w:rsidRDefault="00D94F9C" w:rsidP="004C7298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4FBB2B8D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829F75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602C202C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DB1B91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0030D" w:rsidRPr="005764E7" w14:paraId="0FF34C21" w14:textId="77777777" w:rsidTr="002F7871">
        <w:tc>
          <w:tcPr>
            <w:tcW w:w="3970" w:type="dxa"/>
          </w:tcPr>
          <w:p w14:paraId="128BBE51" w14:textId="1CE0FF95" w:rsidR="0050030D" w:rsidRPr="0050030D" w:rsidRDefault="002A2819" w:rsidP="004C7298">
            <w:pPr>
              <w:pStyle w:val="af9"/>
              <w:widowControl/>
              <w:ind w:right="0"/>
              <w:rPr>
                <w:rFonts w:ascii="Angsana New" w:hAnsi="Angsana New" w:cs="Angsana New"/>
                <w:u w:val="single"/>
              </w:rPr>
            </w:pPr>
            <w:r w:rsidRPr="002A2819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F34607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2A2819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="00761C77">
              <w:rPr>
                <w:rFonts w:ascii="Angsana New" w:hAnsi="Angsana New" w:cs="Angsana New"/>
                <w:u w:val="single"/>
              </w:rPr>
              <w:t>30</w:t>
            </w:r>
            <w:r w:rsidRPr="002A2819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F34607">
              <w:rPr>
                <w:rFonts w:ascii="Angsana New" w:hAnsi="Angsana New" w:cs="Angsana New" w:hint="cs"/>
                <w:u w:val="single"/>
                <w:cs/>
              </w:rPr>
              <w:t>กันยา</w:t>
            </w:r>
            <w:r w:rsidRPr="002A2819">
              <w:rPr>
                <w:rFonts w:ascii="Angsana New" w:hAnsi="Angsana New" w:cs="Angsana New"/>
                <w:u w:val="single"/>
                <w:cs/>
              </w:rPr>
              <w:t xml:space="preserve">ยน </w:t>
            </w:r>
            <w:r w:rsidR="00761C77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10E2F9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" w:type="dxa"/>
          </w:tcPr>
          <w:p w14:paraId="20E0311E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3C90A63" w14:textId="77777777" w:rsidR="0050030D" w:rsidRPr="005764E7" w:rsidRDefault="0050030D" w:rsidP="004C7298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62A06489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3DBD2D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618F4648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881751" w14:textId="77777777" w:rsidR="0050030D" w:rsidRPr="005764E7" w:rsidRDefault="0050030D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94F9C" w:rsidRPr="005764E7" w14:paraId="4E218A5A" w14:textId="77777777" w:rsidTr="009855CF">
        <w:tc>
          <w:tcPr>
            <w:tcW w:w="3970" w:type="dxa"/>
          </w:tcPr>
          <w:p w14:paraId="2293AB18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177D08" w14:textId="362EF6E4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233,172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E24500F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20131B" w14:textId="3472E143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89F3D6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5C2A7D" w14:textId="3483BF48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D6DDC4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0698D2" w14:textId="74B17ED7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330,670</w:t>
            </w:r>
          </w:p>
        </w:tc>
      </w:tr>
      <w:tr w:rsidR="00D94F9C" w:rsidRPr="005764E7" w14:paraId="36D79225" w14:textId="77777777" w:rsidTr="009855CF">
        <w:tc>
          <w:tcPr>
            <w:tcW w:w="3970" w:type="dxa"/>
          </w:tcPr>
          <w:p w14:paraId="77C58545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969B74" w14:textId="42C2563B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84,654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FD6A6D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CBE0D2" w14:textId="36389A49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7CBA38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0DFB1" w14:textId="3D4E020D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927220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113F6" w14:textId="585C014E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107,763</w:t>
            </w:r>
          </w:p>
        </w:tc>
      </w:tr>
      <w:tr w:rsidR="00D94F9C" w:rsidRPr="005764E7" w14:paraId="2F217404" w14:textId="77777777" w:rsidTr="009855CF">
        <w:tc>
          <w:tcPr>
            <w:tcW w:w="3970" w:type="dxa"/>
          </w:tcPr>
          <w:p w14:paraId="070E5DC0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2F4D1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AAD49FE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C588F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DE4422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E8B28E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16C222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22764E" w14:textId="5CAAE946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5,413</w:t>
            </w:r>
          </w:p>
        </w:tc>
      </w:tr>
      <w:tr w:rsidR="00D94F9C" w:rsidRPr="005764E7" w14:paraId="538FBDA7" w14:textId="77777777" w:rsidTr="009855CF">
        <w:tc>
          <w:tcPr>
            <w:tcW w:w="3970" w:type="dxa"/>
          </w:tcPr>
          <w:p w14:paraId="316C83AA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3CBCE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BAE5668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A35B2F0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1E9540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50A00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17F60D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470B78" w14:textId="23C3F767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(113,610)</w:t>
            </w:r>
          </w:p>
        </w:tc>
      </w:tr>
      <w:tr w:rsidR="00D94F9C" w:rsidRPr="005764E7" w14:paraId="65C3903D" w14:textId="77777777" w:rsidTr="009855CF">
        <w:tc>
          <w:tcPr>
            <w:tcW w:w="3970" w:type="dxa"/>
          </w:tcPr>
          <w:p w14:paraId="4C6B9F50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B8C43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6D0DC2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599A626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87B035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7FC82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2D82F6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060391" w14:textId="2FF6DD25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(3,573)</w:t>
            </w:r>
          </w:p>
        </w:tc>
      </w:tr>
      <w:tr w:rsidR="00D94F9C" w:rsidRPr="005764E7" w14:paraId="63EB20F8" w14:textId="77777777" w:rsidTr="009855CF">
        <w:tc>
          <w:tcPr>
            <w:tcW w:w="3970" w:type="dxa"/>
          </w:tcPr>
          <w:p w14:paraId="1A8167B4" w14:textId="67F1618E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</w:t>
            </w:r>
            <w:r w:rsidR="00485949">
              <w:rPr>
                <w:rFonts w:ascii="Angsana New" w:hAnsi="Angsana New" w:cs="Angsana New" w:hint="cs"/>
                <w:cs/>
              </w:rPr>
              <w:t>(ขาดทุน)</w:t>
            </w:r>
            <w:r w:rsidRPr="005764E7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741B4F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0E48AB60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4E3372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C78C43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5CCFE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A11B4D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A123E6" w14:textId="049EC5CF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</w:t>
            </w:r>
            <w:r w:rsidR="008E135B">
              <w:rPr>
                <w:rFonts w:ascii="Angsana New" w:hAnsi="Angsana New"/>
                <w:sz w:val="28"/>
                <w:szCs w:val="28"/>
              </w:rPr>
              <w:t>22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4F9C" w:rsidRPr="005764E7" w14:paraId="373B97EE" w14:textId="77777777" w:rsidTr="009855CF">
        <w:tc>
          <w:tcPr>
            <w:tcW w:w="3970" w:type="dxa"/>
          </w:tcPr>
          <w:p w14:paraId="4E5CB205" w14:textId="1A523D37" w:rsidR="00D94F9C" w:rsidRPr="005764E7" w:rsidRDefault="00485949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="00D94F9C" w:rsidRPr="005764E7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26412F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79F79F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C170D63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B69773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E5FC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7C377F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9C872" w14:textId="4E2E13CD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(5,36</w:t>
            </w:r>
            <w:r w:rsidR="008E135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4F9C" w:rsidRPr="005764E7" w14:paraId="344AF7B2" w14:textId="77777777" w:rsidTr="009855CF">
        <w:tc>
          <w:tcPr>
            <w:tcW w:w="3970" w:type="dxa"/>
          </w:tcPr>
          <w:p w14:paraId="04404920" w14:textId="2A34F9A8" w:rsidR="00D94F9C" w:rsidRPr="005764E7" w:rsidRDefault="007036EA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7036EA">
              <w:rPr>
                <w:rFonts w:ascii="Angsana New" w:hAnsi="Angsana New" w:cs="Angsana New"/>
                <w:cs/>
              </w:rPr>
              <w:t>(ขาดทุน)สำหรับงวด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4204ED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4CC3C9B2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E1D841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611257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095EFC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8DB90B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0D07C" w14:textId="73B6C1F0" w:rsidR="00D94F9C" w:rsidRPr="005764E7" w:rsidRDefault="009855CF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</w:t>
            </w:r>
            <w:r w:rsidR="008E135B">
              <w:rPr>
                <w:rFonts w:ascii="Angsana New" w:hAnsi="Angsana New"/>
                <w:sz w:val="28"/>
                <w:szCs w:val="28"/>
              </w:rPr>
              <w:t>790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4F9C" w:rsidRPr="005764E7" w14:paraId="678A2A28" w14:textId="77777777" w:rsidTr="002F7871">
        <w:tc>
          <w:tcPr>
            <w:tcW w:w="3970" w:type="dxa"/>
          </w:tcPr>
          <w:p w14:paraId="3B0D288D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D98E9B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6F407A91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7AAF79B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E9A125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D7C5E2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CF46D8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DD9AD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AEEB1DB" w14:textId="7C75B5E6" w:rsidR="00D94F9C" w:rsidRDefault="00D94F9C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D02786" w14:textId="042DDBA1" w:rsidR="00522D64" w:rsidRDefault="00522D64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E4F67C2" w14:textId="77777777" w:rsidR="002A2819" w:rsidRDefault="002A2819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57D5B06" w14:textId="5FF194BD" w:rsidR="00D94F9C" w:rsidRDefault="00D94F9C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1E403D4" w14:textId="3373CECF" w:rsidR="00D94F9C" w:rsidRDefault="00D94F9C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391" w:type="dxa"/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279"/>
        <w:gridCol w:w="1134"/>
        <w:gridCol w:w="284"/>
        <w:gridCol w:w="1138"/>
        <w:gridCol w:w="283"/>
        <w:gridCol w:w="1134"/>
      </w:tblGrid>
      <w:tr w:rsidR="00D94F9C" w:rsidRPr="005764E7" w14:paraId="73F4F467" w14:textId="77777777" w:rsidTr="00B17298">
        <w:tc>
          <w:tcPr>
            <w:tcW w:w="3970" w:type="dxa"/>
          </w:tcPr>
          <w:p w14:paraId="3B755AB9" w14:textId="77777777" w:rsidR="00D94F9C" w:rsidRPr="005764E7" w:rsidRDefault="00D94F9C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0262F65" w14:textId="77777777" w:rsidR="00D94F9C" w:rsidRPr="005764E7" w:rsidRDefault="00D94F9C" w:rsidP="004C7298">
            <w:pPr>
              <w:pStyle w:val="af9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94F9C" w:rsidRPr="005764E7" w14:paraId="32089CFD" w14:textId="77777777" w:rsidTr="00B17298">
        <w:tc>
          <w:tcPr>
            <w:tcW w:w="3970" w:type="dxa"/>
          </w:tcPr>
          <w:p w14:paraId="175114E6" w14:textId="77777777" w:rsidR="00D94F9C" w:rsidRPr="005764E7" w:rsidRDefault="00D94F9C" w:rsidP="004C7298">
            <w:pPr>
              <w:pStyle w:val="af9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9B6A3D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11475FDC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352926" w14:textId="77777777" w:rsidR="00D94F9C" w:rsidRPr="005764E7" w:rsidRDefault="00D94F9C" w:rsidP="004C7298">
            <w:pPr>
              <w:pStyle w:val="af9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647899C7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1B0549E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83" w:type="dxa"/>
          </w:tcPr>
          <w:p w14:paraId="64AAE566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2F5626" w14:textId="77777777" w:rsidR="00D94F9C" w:rsidRPr="005764E7" w:rsidRDefault="00D94F9C" w:rsidP="004C7298">
            <w:pPr>
              <w:pStyle w:val="af9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94F9C" w:rsidRPr="005764E7" w14:paraId="01E28E45" w14:textId="77777777" w:rsidTr="00B17298">
        <w:tc>
          <w:tcPr>
            <w:tcW w:w="3970" w:type="dxa"/>
          </w:tcPr>
          <w:p w14:paraId="0F7B5DB2" w14:textId="08B9852E" w:rsidR="00D94F9C" w:rsidRPr="005764E7" w:rsidRDefault="0050030D" w:rsidP="004C7298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50030D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F34607">
              <w:rPr>
                <w:rFonts w:ascii="Angsana New" w:hAnsi="Angsana New" w:cs="Angsana New" w:hint="cs"/>
                <w:u w:val="single"/>
                <w:cs/>
              </w:rPr>
              <w:t>เก้า</w:t>
            </w:r>
            <w:r w:rsidRPr="0050030D">
              <w:rPr>
                <w:rFonts w:ascii="Angsana New" w:hAnsi="Angsana New" w:cs="Angsana New"/>
                <w:u w:val="single"/>
                <w:cs/>
              </w:rPr>
              <w:t>เดือน</w:t>
            </w:r>
            <w:r w:rsidR="002A2819" w:rsidRPr="002A2819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CA4B35">
              <w:rPr>
                <w:rFonts w:ascii="Angsana New" w:hAnsi="Angsana New" w:cs="Angsana New"/>
                <w:u w:val="single"/>
              </w:rPr>
              <w:t>30</w:t>
            </w:r>
            <w:r w:rsidR="002A2819" w:rsidRPr="002A2819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F34607">
              <w:rPr>
                <w:rFonts w:ascii="Angsana New" w:hAnsi="Angsana New" w:cs="Angsana New" w:hint="cs"/>
                <w:u w:val="single"/>
                <w:cs/>
              </w:rPr>
              <w:t>กันยายน</w:t>
            </w:r>
            <w:r w:rsidR="002A2819" w:rsidRPr="002A2819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A4B35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134" w:type="dxa"/>
          </w:tcPr>
          <w:p w14:paraId="0AC62998" w14:textId="77777777" w:rsidR="00D94F9C" w:rsidRPr="005764E7" w:rsidRDefault="00D94F9C" w:rsidP="004C7298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F365AF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4CE97D" w14:textId="77777777" w:rsidR="00D94F9C" w:rsidRPr="005764E7" w:rsidRDefault="00D94F9C" w:rsidP="004C7298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8A60A99" w14:textId="77777777" w:rsidR="00D94F9C" w:rsidRPr="005764E7" w:rsidRDefault="00D94F9C" w:rsidP="004C7298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4F14D2C" w14:textId="77777777" w:rsidR="00D94F9C" w:rsidRPr="005764E7" w:rsidRDefault="00D94F9C" w:rsidP="004C7298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2A76AA" w14:textId="77777777" w:rsidR="00D94F9C" w:rsidRPr="005764E7" w:rsidRDefault="00D94F9C" w:rsidP="004C7298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171DE4" w14:textId="77777777" w:rsidR="00D94F9C" w:rsidRPr="005764E7" w:rsidRDefault="00D94F9C" w:rsidP="004C7298">
            <w:pPr>
              <w:pStyle w:val="ad"/>
              <w:spacing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F9C" w:rsidRPr="005764E7" w14:paraId="4034DC8B" w14:textId="77777777" w:rsidTr="00E31010">
        <w:tc>
          <w:tcPr>
            <w:tcW w:w="3970" w:type="dxa"/>
          </w:tcPr>
          <w:p w14:paraId="6B78A9C2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155644" w14:textId="4DA34B9E" w:rsidR="00D94F9C" w:rsidRPr="005764E7" w:rsidRDefault="00C849FE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</w:t>
            </w:r>
            <w:r w:rsidR="00D94F9C">
              <w:rPr>
                <w:rFonts w:ascii="Angsana New" w:hAnsi="Angsana New"/>
                <w:sz w:val="28"/>
                <w:szCs w:val="28"/>
              </w:rPr>
              <w:t>,</w:t>
            </w:r>
            <w:r w:rsidR="004F7095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09B3091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A2F78E" w14:textId="1E94BC48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D94F9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FFC400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0EFD6F" w14:textId="4A169B7E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D94F9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1D3F19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0A8FA0" w14:textId="6FFC8BAA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</w:t>
            </w:r>
            <w:r w:rsidR="00D94F9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D94F9C" w:rsidRPr="005764E7" w14:paraId="687275F5" w14:textId="77777777" w:rsidTr="00E31010">
        <w:tc>
          <w:tcPr>
            <w:tcW w:w="3970" w:type="dxa"/>
          </w:tcPr>
          <w:p w14:paraId="46FD9E28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94052" w14:textId="02419E6A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</w:t>
            </w:r>
            <w:r w:rsidR="00D94F9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A1550D3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A699F" w14:textId="16FA6961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94F9C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42D0B9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E52D9" w14:textId="55C15B83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="00D94F9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CD4298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80B37C" w14:textId="17D91190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  <w:r w:rsidR="00D94F9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D94F9C" w:rsidRPr="005764E7" w14:paraId="512F88EF" w14:textId="77777777" w:rsidTr="00E31010">
        <w:tc>
          <w:tcPr>
            <w:tcW w:w="3970" w:type="dxa"/>
          </w:tcPr>
          <w:p w14:paraId="0A243703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5F1CFF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DE8313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B5B963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960F11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CCBBA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4772D2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0CC007" w14:textId="51A410AD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4F7095">
              <w:rPr>
                <w:rFonts w:ascii="Angsana New" w:hAnsi="Angsana New"/>
                <w:sz w:val="28"/>
                <w:szCs w:val="28"/>
              </w:rPr>
              <w:t>738</w:t>
            </w:r>
          </w:p>
        </w:tc>
      </w:tr>
      <w:tr w:rsidR="00D94F9C" w:rsidRPr="005764E7" w14:paraId="5275DBB1" w14:textId="77777777" w:rsidTr="00E31010">
        <w:tc>
          <w:tcPr>
            <w:tcW w:w="3970" w:type="dxa"/>
          </w:tcPr>
          <w:p w14:paraId="27A5221A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9FACB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0B6EBD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81F2B1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8483F80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6B8EB1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209AAA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A5184" w14:textId="5E6B0606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4F7095">
              <w:rPr>
                <w:rFonts w:ascii="Angsana New" w:hAnsi="Angsana New"/>
                <w:sz w:val="28"/>
                <w:szCs w:val="28"/>
              </w:rPr>
              <w:t>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F7095">
              <w:rPr>
                <w:rFonts w:ascii="Angsana New" w:hAnsi="Angsana New"/>
                <w:sz w:val="28"/>
                <w:szCs w:val="28"/>
              </w:rPr>
              <w:t>218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4F9C" w:rsidRPr="005764E7" w14:paraId="1C53961E" w14:textId="77777777" w:rsidTr="00E31010">
        <w:tc>
          <w:tcPr>
            <w:tcW w:w="3970" w:type="dxa"/>
          </w:tcPr>
          <w:p w14:paraId="0E79EB9F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0FB4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BC53F7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21971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8AF4BA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7F5A23B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5D6822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70AAC2" w14:textId="2E7A54F8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F709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4F7095">
              <w:rPr>
                <w:rFonts w:ascii="Angsana New" w:hAnsi="Angsana New"/>
                <w:sz w:val="28"/>
                <w:szCs w:val="28"/>
              </w:rPr>
              <w:t>566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94F9C" w:rsidRPr="005764E7" w14:paraId="37628CAB" w14:textId="77777777" w:rsidTr="00E31010">
        <w:tc>
          <w:tcPr>
            <w:tcW w:w="3970" w:type="dxa"/>
          </w:tcPr>
          <w:p w14:paraId="4DB2B4DF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D19CC9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1378B9B1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7879A5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DDF6737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E876C4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514AE3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B2CCAC" w14:textId="4F41CDA1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94F9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</w:tr>
      <w:tr w:rsidR="00D94F9C" w:rsidRPr="005764E7" w14:paraId="1A8775AD" w14:textId="77777777" w:rsidTr="00E31010">
        <w:tc>
          <w:tcPr>
            <w:tcW w:w="3970" w:type="dxa"/>
          </w:tcPr>
          <w:p w14:paraId="5ABB6013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619E9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90D8042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FE64C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6D096C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10F59F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FC0C03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5A569" w14:textId="4C881C51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D94F9C" w:rsidRPr="005764E7" w14:paraId="64EF5BE7" w14:textId="77777777" w:rsidTr="00E31010">
        <w:tc>
          <w:tcPr>
            <w:tcW w:w="3970" w:type="dxa"/>
          </w:tcPr>
          <w:p w14:paraId="59BA4117" w14:textId="14525E9A" w:rsidR="00D94F9C" w:rsidRPr="005764E7" w:rsidRDefault="002F11F5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กำไร</w:t>
            </w:r>
            <w:r w:rsidR="00D94F9C" w:rsidRPr="005764E7">
              <w:rPr>
                <w:rFonts w:ascii="Angsana New" w:hAnsi="Angsana New" w:cs="Angsana New"/>
                <w:cs/>
              </w:rPr>
              <w:t>สำหรับ</w:t>
            </w:r>
            <w:r w:rsidR="00D94F9C" w:rsidRPr="005764E7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007F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541F5FAF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A69032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F69CE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1EE932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90FAD6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3ED9C" w14:textId="2CAC9AEC" w:rsidR="00D94F9C" w:rsidRPr="005764E7" w:rsidRDefault="004F7095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94F9C">
              <w:rPr>
                <w:rFonts w:ascii="Angsana New" w:hAnsi="Angsana New"/>
                <w:sz w:val="28"/>
                <w:szCs w:val="28"/>
              </w:rPr>
              <w:t>,6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D94F9C" w:rsidRPr="005764E7" w14:paraId="3CF73EAF" w14:textId="77777777" w:rsidTr="00B17298">
        <w:tc>
          <w:tcPr>
            <w:tcW w:w="3970" w:type="dxa"/>
          </w:tcPr>
          <w:p w14:paraId="4DA58BDA" w14:textId="77777777" w:rsidR="00D94F9C" w:rsidRPr="005764E7" w:rsidRDefault="00D94F9C" w:rsidP="00D94F9C">
            <w:pPr>
              <w:pStyle w:val="af9"/>
              <w:widowControl/>
              <w:ind w:left="38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2F3095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0BAB5C3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DBBB2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9A8962C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395F43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AC7DBB3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44081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F9C" w:rsidRPr="005764E7" w14:paraId="1F2556B6" w14:textId="77777777" w:rsidTr="004F5EF8">
        <w:tc>
          <w:tcPr>
            <w:tcW w:w="3970" w:type="dxa"/>
          </w:tcPr>
          <w:p w14:paraId="742CA1BA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764E7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134" w:type="dxa"/>
            <w:vAlign w:val="bottom"/>
          </w:tcPr>
          <w:p w14:paraId="6F455AD2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2BA2D0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B5EB11F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ABDDFF6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14590D9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4D29C50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38DD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94F9C" w:rsidRPr="005764E7" w14:paraId="4BAF83CA" w14:textId="77777777" w:rsidTr="004F5EF8">
        <w:tc>
          <w:tcPr>
            <w:tcW w:w="3970" w:type="dxa"/>
          </w:tcPr>
          <w:p w14:paraId="767C4347" w14:textId="540E410E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764E7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="00C00284">
              <w:rPr>
                <w:rFonts w:ascii="Angsana New" w:hAnsi="Angsana New" w:cs="Angsana New" w:hint="cs"/>
                <w:cs/>
              </w:rPr>
              <w:t>กันยา</w:t>
            </w:r>
            <w:r>
              <w:rPr>
                <w:rFonts w:ascii="Angsana New" w:hAnsi="Angsana New" w:cs="Angsana New" w:hint="cs"/>
                <w:cs/>
              </w:rPr>
              <w:t>ยน</w:t>
            </w:r>
            <w:r w:rsidRPr="005764E7">
              <w:rPr>
                <w:rFonts w:ascii="Angsana New" w:hAnsi="Angsana New" w:cs="Angsana New" w:hint="cs"/>
                <w:cs/>
              </w:rPr>
              <w:t xml:space="preserve"> </w:t>
            </w:r>
            <w:r w:rsidRPr="005764E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4" w:type="dxa"/>
            <w:vAlign w:val="bottom"/>
          </w:tcPr>
          <w:p w14:paraId="182DFFB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7B7F250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D7B0F2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BABEB23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D687288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AFEBCEC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A28AB1" w14:textId="2A001DCF" w:rsidR="00D94F9C" w:rsidRPr="005764E7" w:rsidRDefault="00C157FE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880,</w:t>
            </w:r>
            <w:r w:rsidR="00296FB4">
              <w:rPr>
                <w:rFonts w:ascii="Angsana New" w:hAnsi="Angsana New"/>
                <w:sz w:val="28"/>
                <w:szCs w:val="28"/>
              </w:rPr>
              <w:t>683</w:t>
            </w:r>
          </w:p>
        </w:tc>
      </w:tr>
      <w:tr w:rsidR="00D94F9C" w:rsidRPr="005764E7" w14:paraId="2385D2B8" w14:textId="77777777" w:rsidTr="00B17298">
        <w:tc>
          <w:tcPr>
            <w:tcW w:w="3970" w:type="dxa"/>
          </w:tcPr>
          <w:p w14:paraId="275FADE8" w14:textId="77777777" w:rsidR="00D94F9C" w:rsidRPr="005764E7" w:rsidRDefault="00D94F9C" w:rsidP="00D94F9C">
            <w:pPr>
              <w:pStyle w:val="af9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764E7">
              <w:rPr>
                <w:rFonts w:ascii="Angsana New" w:hAnsi="Angsana New" w:cs="Angsana New"/>
              </w:rPr>
              <w:t xml:space="preserve">31 </w:t>
            </w:r>
            <w:r w:rsidRPr="005764E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764E7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34" w:type="dxa"/>
            <w:vAlign w:val="bottom"/>
          </w:tcPr>
          <w:p w14:paraId="1C9F68BD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A81CAC4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4C8C35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3ABA047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A30812A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D7D2AC" w14:textId="77777777" w:rsidR="00D94F9C" w:rsidRPr="005764E7" w:rsidRDefault="00D94F9C" w:rsidP="00D94F9C">
            <w:pPr>
              <w:pStyle w:val="ad"/>
              <w:spacing w:after="0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9BC9E" w14:textId="77777777" w:rsidR="00D94F9C" w:rsidRPr="005764E7" w:rsidRDefault="00D94F9C" w:rsidP="00D94F9C">
            <w:pPr>
              <w:pStyle w:val="ad"/>
              <w:spacing w:after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789,516</w:t>
            </w:r>
          </w:p>
        </w:tc>
      </w:tr>
    </w:tbl>
    <w:p w14:paraId="51A2384F" w14:textId="5D96BA83" w:rsidR="0007338D" w:rsidRPr="005764E7" w:rsidRDefault="0007338D" w:rsidP="001A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ยอดขายให้ลูกค้ารายใหญ่</w:t>
      </w:r>
      <w:r w:rsidR="002A2819">
        <w:rPr>
          <w:rFonts w:ascii="Angsana New" w:hAnsi="Angsana New" w:hint="cs"/>
          <w:sz w:val="28"/>
          <w:szCs w:val="28"/>
          <w:cs/>
        </w:rPr>
        <w:t>ในระหว่าง</w:t>
      </w:r>
      <w:r w:rsidR="0050030D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5764E7">
        <w:rPr>
          <w:rFonts w:ascii="Angsana New" w:hAnsi="Angsana New"/>
          <w:sz w:val="28"/>
          <w:szCs w:val="28"/>
          <w:cs/>
        </w:rPr>
        <w:t>สิ้นสุดวันที่</w:t>
      </w:r>
      <w:r w:rsidR="007431CD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>3</w:t>
      </w:r>
      <w:r w:rsidR="00522D64">
        <w:rPr>
          <w:rFonts w:ascii="Angsana New" w:hAnsi="Angsana New"/>
          <w:sz w:val="28"/>
          <w:szCs w:val="28"/>
        </w:rPr>
        <w:t>0</w:t>
      </w:r>
      <w:r w:rsidR="007431CD" w:rsidRPr="005764E7">
        <w:rPr>
          <w:rFonts w:ascii="Angsana New" w:hAnsi="Angsana New"/>
          <w:sz w:val="28"/>
          <w:szCs w:val="28"/>
        </w:rPr>
        <w:t xml:space="preserve"> </w:t>
      </w:r>
      <w:r w:rsidR="00C00284">
        <w:rPr>
          <w:rFonts w:ascii="Angsana New" w:hAnsi="Angsana New" w:hint="cs"/>
          <w:sz w:val="28"/>
          <w:szCs w:val="28"/>
          <w:cs/>
        </w:rPr>
        <w:t>กันยายน</w:t>
      </w:r>
      <w:r w:rsidR="007431CD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CA4B35">
        <w:rPr>
          <w:rFonts w:ascii="Angsana New" w:hAnsi="Angsana New"/>
          <w:sz w:val="28"/>
          <w:szCs w:val="28"/>
        </w:rPr>
        <w:t>2563</w:t>
      </w:r>
      <w:r w:rsidR="0000657B" w:rsidRPr="00E83F03">
        <w:rPr>
          <w:rFonts w:ascii="Angsana New" w:hAnsi="Angsana New"/>
          <w:sz w:val="28"/>
          <w:szCs w:val="28"/>
        </w:rPr>
        <w:t xml:space="preserve"> </w:t>
      </w:r>
      <w:r w:rsidRPr="00E83F03">
        <w:rPr>
          <w:rFonts w:ascii="Angsana New" w:hAnsi="Angsana New"/>
          <w:sz w:val="28"/>
          <w:szCs w:val="28"/>
          <w:cs/>
        </w:rPr>
        <w:t>และ</w:t>
      </w:r>
      <w:r w:rsidRPr="00E83F03">
        <w:rPr>
          <w:rFonts w:ascii="Angsana New" w:hAnsi="Angsana New"/>
          <w:sz w:val="28"/>
          <w:szCs w:val="28"/>
        </w:rPr>
        <w:t xml:space="preserve"> </w:t>
      </w:r>
      <w:r w:rsidR="00CA4B35">
        <w:rPr>
          <w:rFonts w:ascii="Angsana New" w:hAnsi="Angsana New"/>
          <w:sz w:val="28"/>
          <w:szCs w:val="28"/>
        </w:rPr>
        <w:t>2562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</w:t>
      </w:r>
      <w:r w:rsidRPr="00DA0942">
        <w:rPr>
          <w:rFonts w:ascii="Angsana New" w:hAnsi="Angsana New"/>
          <w:sz w:val="28"/>
          <w:szCs w:val="28"/>
          <w:cs/>
        </w:rPr>
        <w:t>จำนวน</w:t>
      </w:r>
      <w:r w:rsidR="00EC3F08" w:rsidRPr="00DA0942">
        <w:rPr>
          <w:rFonts w:ascii="Angsana New" w:hAnsi="Angsana New"/>
          <w:sz w:val="28"/>
          <w:szCs w:val="28"/>
        </w:rPr>
        <w:t xml:space="preserve"> </w:t>
      </w:r>
      <w:r w:rsidR="00C157FE">
        <w:rPr>
          <w:rFonts w:ascii="Angsana New" w:hAnsi="Angsana New"/>
          <w:sz w:val="28"/>
          <w:szCs w:val="28"/>
        </w:rPr>
        <w:t>21.66</w:t>
      </w:r>
      <w:r w:rsidR="00FF4C8A" w:rsidRPr="00DA0942">
        <w:rPr>
          <w:rFonts w:ascii="Angsana New" w:hAnsi="Angsana New"/>
          <w:sz w:val="28"/>
          <w:szCs w:val="28"/>
        </w:rPr>
        <w:t xml:space="preserve"> </w:t>
      </w:r>
      <w:r w:rsidRPr="00DA0942">
        <w:rPr>
          <w:rFonts w:ascii="Angsana New" w:hAnsi="Angsana New"/>
          <w:sz w:val="28"/>
          <w:szCs w:val="28"/>
          <w:cs/>
        </w:rPr>
        <w:t>ล้านบาท</w:t>
      </w:r>
      <w:r w:rsidRPr="005764E7">
        <w:rPr>
          <w:rFonts w:ascii="Angsana New" w:hAnsi="Angsana New"/>
          <w:sz w:val="28"/>
          <w:szCs w:val="28"/>
          <w:cs/>
        </w:rPr>
        <w:t xml:space="preserve"> และ</w:t>
      </w:r>
      <w:r w:rsidR="00BB3B9A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90372E">
        <w:rPr>
          <w:rFonts w:ascii="Angsana New" w:hAnsi="Angsana New"/>
          <w:sz w:val="28"/>
          <w:szCs w:val="28"/>
        </w:rPr>
        <w:t>29.32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BD2570">
        <w:rPr>
          <w:rFonts w:ascii="Angsana New" w:hAnsi="Angsana New" w:hint="cs"/>
          <w:sz w:val="28"/>
          <w:szCs w:val="28"/>
          <w:cs/>
        </w:rPr>
        <w:t xml:space="preserve"> </w:t>
      </w:r>
      <w:r w:rsidR="00BE76A0" w:rsidRPr="00BE76A0">
        <w:rPr>
          <w:rFonts w:ascii="Angsana New" w:hAnsi="Angsana New"/>
          <w:sz w:val="28"/>
          <w:szCs w:val="28"/>
          <w:cs/>
        </w:rPr>
        <w:t>ยอดขายให้ลูกค้ารายใหญ่</w:t>
      </w:r>
      <w:r w:rsidR="002A2819">
        <w:rPr>
          <w:rFonts w:ascii="Angsana New" w:hAnsi="Angsana New" w:hint="cs"/>
          <w:sz w:val="28"/>
          <w:szCs w:val="28"/>
          <w:cs/>
        </w:rPr>
        <w:t>ในระหว่าง</w:t>
      </w:r>
      <w:r w:rsidR="00BE76A0" w:rsidRPr="00BE76A0">
        <w:rPr>
          <w:rFonts w:ascii="Angsana New" w:hAnsi="Angsana New"/>
          <w:sz w:val="28"/>
          <w:szCs w:val="28"/>
          <w:cs/>
        </w:rPr>
        <w:t>งวด</w:t>
      </w:r>
      <w:r w:rsidR="00C00284">
        <w:rPr>
          <w:rFonts w:ascii="Angsana New" w:hAnsi="Angsana New" w:hint="cs"/>
          <w:sz w:val="28"/>
          <w:szCs w:val="28"/>
          <w:cs/>
        </w:rPr>
        <w:t>เก้า</w:t>
      </w:r>
      <w:r w:rsidR="00BE76A0" w:rsidRPr="00BE76A0">
        <w:rPr>
          <w:rFonts w:ascii="Angsana New" w:hAnsi="Angsana New"/>
          <w:sz w:val="28"/>
          <w:szCs w:val="28"/>
          <w:cs/>
        </w:rPr>
        <w:t>เดือนสิ้นสุด</w:t>
      </w:r>
      <w:r w:rsidR="00BE76A0" w:rsidRPr="00E83F03">
        <w:rPr>
          <w:rFonts w:ascii="Angsana New" w:hAnsi="Angsana New"/>
          <w:sz w:val="28"/>
          <w:szCs w:val="28"/>
          <w:cs/>
        </w:rPr>
        <w:t xml:space="preserve">วันที่ </w:t>
      </w:r>
      <w:r w:rsidR="00CA4B35">
        <w:rPr>
          <w:rFonts w:ascii="Angsana New" w:hAnsi="Angsana New"/>
          <w:sz w:val="28"/>
          <w:szCs w:val="28"/>
        </w:rPr>
        <w:t>30</w:t>
      </w:r>
      <w:r w:rsidR="00BE76A0" w:rsidRPr="00E83F03">
        <w:rPr>
          <w:rFonts w:ascii="Angsana New" w:hAnsi="Angsana New"/>
          <w:sz w:val="28"/>
          <w:szCs w:val="28"/>
          <w:cs/>
        </w:rPr>
        <w:t xml:space="preserve"> </w:t>
      </w:r>
      <w:r w:rsidR="00C00284">
        <w:rPr>
          <w:rFonts w:ascii="Angsana New" w:hAnsi="Angsana New" w:hint="cs"/>
          <w:sz w:val="28"/>
          <w:szCs w:val="28"/>
          <w:cs/>
        </w:rPr>
        <w:t>กันยา</w:t>
      </w:r>
      <w:r w:rsidR="00BE76A0" w:rsidRPr="00E83F03">
        <w:rPr>
          <w:rFonts w:ascii="Angsana New" w:hAnsi="Angsana New"/>
          <w:sz w:val="28"/>
          <w:szCs w:val="28"/>
          <w:cs/>
        </w:rPr>
        <w:t xml:space="preserve">ยน </w:t>
      </w:r>
      <w:r w:rsidR="00CA4B35">
        <w:rPr>
          <w:rFonts w:ascii="Angsana New" w:hAnsi="Angsana New"/>
          <w:sz w:val="28"/>
          <w:szCs w:val="28"/>
        </w:rPr>
        <w:t>2563</w:t>
      </w:r>
      <w:r w:rsidR="00BE76A0" w:rsidRPr="00E83F03">
        <w:rPr>
          <w:rFonts w:ascii="Angsana New" w:hAnsi="Angsana New"/>
          <w:sz w:val="28"/>
          <w:szCs w:val="28"/>
          <w:cs/>
        </w:rPr>
        <w:t xml:space="preserve"> และ </w:t>
      </w:r>
      <w:r w:rsidR="00CA4B35">
        <w:rPr>
          <w:rFonts w:ascii="Angsana New" w:hAnsi="Angsana New"/>
          <w:sz w:val="28"/>
          <w:szCs w:val="28"/>
        </w:rPr>
        <w:t>2562</w:t>
      </w:r>
      <w:r w:rsidR="00BE76A0" w:rsidRPr="00BE76A0">
        <w:rPr>
          <w:rFonts w:ascii="Angsana New" w:hAnsi="Angsana New"/>
          <w:sz w:val="28"/>
          <w:szCs w:val="28"/>
          <w:cs/>
        </w:rPr>
        <w:t xml:space="preserve"> มี</w:t>
      </w:r>
      <w:r w:rsidR="00BE76A0" w:rsidRPr="00DA0942">
        <w:rPr>
          <w:rFonts w:ascii="Angsana New" w:hAnsi="Angsana New"/>
          <w:sz w:val="28"/>
          <w:szCs w:val="28"/>
          <w:cs/>
        </w:rPr>
        <w:t xml:space="preserve">จำนวน </w:t>
      </w:r>
      <w:r w:rsidR="00C157FE">
        <w:rPr>
          <w:rFonts w:ascii="Angsana New" w:hAnsi="Angsana New"/>
          <w:sz w:val="28"/>
          <w:szCs w:val="28"/>
        </w:rPr>
        <w:t>66.45</w:t>
      </w:r>
      <w:r w:rsidR="00BE76A0" w:rsidRPr="00DA0942">
        <w:rPr>
          <w:rFonts w:ascii="Angsana New" w:hAnsi="Angsana New"/>
          <w:sz w:val="28"/>
          <w:szCs w:val="28"/>
        </w:rPr>
        <w:t xml:space="preserve"> </w:t>
      </w:r>
      <w:r w:rsidR="00BE76A0" w:rsidRPr="00DA0942">
        <w:rPr>
          <w:rFonts w:ascii="Angsana New" w:hAnsi="Angsana New"/>
          <w:sz w:val="28"/>
          <w:szCs w:val="28"/>
          <w:cs/>
        </w:rPr>
        <w:t>ล้านบาท</w:t>
      </w:r>
      <w:r w:rsidR="00BE76A0" w:rsidRPr="00BE76A0">
        <w:rPr>
          <w:rFonts w:ascii="Angsana New" w:hAnsi="Angsana New"/>
          <w:sz w:val="28"/>
          <w:szCs w:val="28"/>
          <w:cs/>
        </w:rPr>
        <w:t xml:space="preserve"> และ </w:t>
      </w:r>
      <w:r w:rsidR="0090372E">
        <w:rPr>
          <w:rFonts w:ascii="Angsana New" w:hAnsi="Angsana New"/>
          <w:sz w:val="28"/>
          <w:szCs w:val="28"/>
        </w:rPr>
        <w:t>84.60</w:t>
      </w:r>
      <w:r w:rsidR="00BE76A0" w:rsidRPr="00BE76A0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875A91">
        <w:rPr>
          <w:rFonts w:ascii="Angsana New" w:hAnsi="Angsana New"/>
          <w:sz w:val="28"/>
          <w:szCs w:val="28"/>
        </w:rPr>
        <w:t xml:space="preserve"> </w:t>
      </w:r>
      <w:r w:rsidR="0095654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757077D" w14:textId="71C61354" w:rsidR="00B6235B" w:rsidRPr="005764E7" w:rsidRDefault="00B6235B" w:rsidP="0000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356EDF" w:rsidRPr="005764E7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522D64">
        <w:rPr>
          <w:rFonts w:ascii="Angsana New" w:hAnsi="Angsana New" w:hint="cs"/>
          <w:sz w:val="28"/>
          <w:szCs w:val="28"/>
          <w:cs/>
        </w:rPr>
        <w:t>และ</w:t>
      </w:r>
      <w:r w:rsidR="00812249">
        <w:rPr>
          <w:rFonts w:ascii="Angsana New" w:hAnsi="Angsana New" w:hint="cs"/>
          <w:sz w:val="28"/>
          <w:szCs w:val="28"/>
          <w:cs/>
        </w:rPr>
        <w:t>เก้า</w:t>
      </w:r>
      <w:r w:rsidR="00522D64">
        <w:rPr>
          <w:rFonts w:ascii="Angsana New" w:hAnsi="Angsana New" w:hint="cs"/>
          <w:sz w:val="28"/>
          <w:szCs w:val="28"/>
          <w:cs/>
        </w:rPr>
        <w:t>เดือนสิ้น</w:t>
      </w:r>
      <w:r w:rsidRPr="005764E7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522D64" w:rsidRPr="00522D64">
        <w:rPr>
          <w:rFonts w:ascii="Angsana New" w:hAnsi="Angsana New"/>
          <w:sz w:val="28"/>
          <w:szCs w:val="28"/>
        </w:rPr>
        <w:t xml:space="preserve">30 </w:t>
      </w:r>
      <w:r w:rsidR="00C00284">
        <w:rPr>
          <w:rFonts w:ascii="Angsana New" w:hAnsi="Angsana New" w:hint="cs"/>
          <w:sz w:val="28"/>
          <w:szCs w:val="28"/>
          <w:cs/>
        </w:rPr>
        <w:t>กันยา</w:t>
      </w:r>
      <w:r w:rsidR="00522D64" w:rsidRPr="00522D64">
        <w:rPr>
          <w:rFonts w:ascii="Angsana New" w:hAnsi="Angsana New"/>
          <w:sz w:val="28"/>
          <w:szCs w:val="28"/>
          <w:cs/>
        </w:rPr>
        <w:t xml:space="preserve">ยน </w:t>
      </w:r>
      <w:r w:rsidR="00522D64" w:rsidRPr="00522D64">
        <w:rPr>
          <w:rFonts w:ascii="Angsana New" w:hAnsi="Angsana New"/>
          <w:sz w:val="28"/>
          <w:szCs w:val="28"/>
        </w:rPr>
        <w:t xml:space="preserve">2563 </w:t>
      </w:r>
      <w:r w:rsidR="00B81610" w:rsidRPr="005764E7">
        <w:rPr>
          <w:rFonts w:ascii="Angsana New" w:hAnsi="Angsana New"/>
          <w:sz w:val="28"/>
          <w:szCs w:val="28"/>
          <w:cs/>
        </w:rPr>
        <w:t>และ</w:t>
      </w:r>
      <w:r w:rsidR="005B388A" w:rsidRPr="005764E7">
        <w:rPr>
          <w:rFonts w:ascii="Angsana New" w:hAnsi="Angsana New"/>
          <w:sz w:val="28"/>
          <w:szCs w:val="28"/>
        </w:rPr>
        <w:t xml:space="preserve"> </w:t>
      </w:r>
      <w:r w:rsidR="004A57FB" w:rsidRPr="005764E7">
        <w:rPr>
          <w:rFonts w:ascii="Angsana New" w:hAnsi="Angsana New"/>
          <w:sz w:val="28"/>
          <w:szCs w:val="28"/>
        </w:rPr>
        <w:t>256</w:t>
      </w:r>
      <w:r w:rsidR="00B753BF" w:rsidRPr="005764E7">
        <w:rPr>
          <w:rFonts w:ascii="Angsana New" w:hAnsi="Angsana New"/>
          <w:sz w:val="28"/>
          <w:szCs w:val="28"/>
        </w:rPr>
        <w:t>2</w:t>
      </w:r>
      <w:r w:rsidR="00B8161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7"/>
        <w:gridCol w:w="1417"/>
        <w:gridCol w:w="283"/>
        <w:gridCol w:w="1421"/>
        <w:gridCol w:w="286"/>
        <w:gridCol w:w="1417"/>
        <w:gridCol w:w="285"/>
        <w:gridCol w:w="1411"/>
        <w:gridCol w:w="6"/>
      </w:tblGrid>
      <w:tr w:rsidR="00522D64" w:rsidRPr="005764E7" w14:paraId="5D1DD375" w14:textId="77777777" w:rsidTr="00522D64">
        <w:trPr>
          <w:gridAfter w:val="1"/>
          <w:wAfter w:w="6" w:type="dxa"/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522D64" w:rsidRPr="005764E7" w:rsidRDefault="00522D64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CEA6B4E" w:rsidR="00522D64" w:rsidRPr="005764E7" w:rsidRDefault="00522D64" w:rsidP="000A7CA7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22D64" w:rsidRPr="005764E7" w14:paraId="2A8E8B6D" w14:textId="77777777" w:rsidTr="00F27395">
        <w:trPr>
          <w:gridAfter w:val="1"/>
          <w:wAfter w:w="6" w:type="dxa"/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7F3E" w14:textId="77777777" w:rsidR="00522D64" w:rsidRPr="005764E7" w:rsidRDefault="00522D64" w:rsidP="000A7CA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7CE72" w14:textId="50B0D0AA" w:rsidR="00522D64" w:rsidRPr="005764E7" w:rsidRDefault="00522D64" w:rsidP="000A7CA7">
            <w:pPr>
              <w:pStyle w:val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220A226C" w14:textId="7375E9D0" w:rsidR="00522D64" w:rsidRPr="005764E7" w:rsidRDefault="00522D64" w:rsidP="000A7CA7">
            <w:pPr>
              <w:pStyle w:val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D47F6" w14:textId="233E0BDC" w:rsidR="00522D64" w:rsidRPr="005764E7" w:rsidRDefault="00522D64" w:rsidP="000A7CA7">
            <w:pPr>
              <w:pStyle w:val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C0028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522D64" w:rsidRPr="005764E7" w14:paraId="23E1020C" w14:textId="77777777" w:rsidTr="00653458">
        <w:trPr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0632" w14:textId="77777777" w:rsidR="00522D64" w:rsidRPr="005764E7" w:rsidRDefault="00522D64" w:rsidP="004A57F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58A05" w14:textId="14103E22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4A000D" w14:textId="77777777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B11CE" w14:textId="498393D8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6164EA9" w14:textId="77777777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88C14" w14:textId="2D5F24DF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6D27B90" w14:textId="77777777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01CE" w14:textId="77777777" w:rsidR="00522D64" w:rsidRPr="005764E7" w:rsidRDefault="00522D64" w:rsidP="004A57FB">
            <w:pPr>
              <w:pStyle w:val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22D64" w:rsidRPr="005764E7" w14:paraId="7906B8A9" w14:textId="77777777" w:rsidTr="008618F1">
        <w:trPr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7777777" w:rsidR="00522D64" w:rsidRPr="005764E7" w:rsidRDefault="00522D64" w:rsidP="00522D64">
            <w:pPr>
              <w:pStyle w:val="51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24E54" w14:textId="1571EE35" w:rsidR="00522D64" w:rsidRPr="005764E7" w:rsidRDefault="008618F1" w:rsidP="000B1219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</w:t>
            </w:r>
            <w:r w:rsidR="00544119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62492" w14:textId="77777777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B087F" w14:textId="31A47A25" w:rsidR="00522D64" w:rsidRPr="005764E7" w:rsidRDefault="00B47AA7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  <w:r w:rsidR="00522D6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0247E" w14:textId="77777777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A794" w14:textId="3336C3FC" w:rsidR="00522D64" w:rsidRPr="005764E7" w:rsidRDefault="008618F1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</w:t>
            </w:r>
            <w:r w:rsidR="00544119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C928" w14:textId="77777777" w:rsidR="00522D64" w:rsidRPr="005764E7" w:rsidRDefault="00522D64" w:rsidP="00522D64">
            <w:pPr>
              <w:spacing w:line="216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3EF0D" w14:textId="131D6DDE" w:rsidR="00522D64" w:rsidRPr="005764E7" w:rsidRDefault="00B47AA7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  <w:r w:rsidR="00522D6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522D64" w:rsidRPr="005764E7" w14:paraId="0AA94B42" w14:textId="77777777" w:rsidTr="008618F1">
        <w:trPr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77777777" w:rsidR="00522D64" w:rsidRPr="005764E7" w:rsidRDefault="00522D64" w:rsidP="00522D64">
            <w:pPr>
              <w:pStyle w:val="51"/>
              <w:spacing w:line="260" w:lineRule="atLeast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417EAB" w14:textId="0EBD6A5B" w:rsidR="00522D64" w:rsidRPr="005764E7" w:rsidRDefault="00544119" w:rsidP="000B1219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ACD40" w14:textId="77777777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69C3C" w14:textId="3EF51477" w:rsidR="00522D64" w:rsidRPr="005764E7" w:rsidRDefault="00B47AA7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522D6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EC088" w14:textId="77777777" w:rsidR="00522D64" w:rsidRPr="005764E7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9B662" w14:textId="0116DE16" w:rsidR="00522D64" w:rsidRPr="005764E7" w:rsidRDefault="008618F1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544119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6AD35" w14:textId="77777777" w:rsidR="00522D64" w:rsidRPr="005764E7" w:rsidRDefault="00522D64" w:rsidP="00522D64">
            <w:pPr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FC1C3" w14:textId="74B31D67" w:rsidR="00522D64" w:rsidRPr="005764E7" w:rsidRDefault="00B47AA7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522D6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547</w:t>
            </w:r>
          </w:p>
        </w:tc>
      </w:tr>
      <w:tr w:rsidR="00522D64" w:rsidRPr="005764E7" w14:paraId="2AE5E608" w14:textId="77777777" w:rsidTr="008618F1">
        <w:trPr>
          <w:trHeight w:val="391"/>
        </w:trPr>
        <w:tc>
          <w:tcPr>
            <w:tcW w:w="2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8C85E" w14:textId="77777777" w:rsidR="00522D64" w:rsidRPr="00DC7D19" w:rsidRDefault="00522D64" w:rsidP="00522D64">
            <w:pPr>
              <w:pStyle w:val="51"/>
              <w:spacing w:line="260" w:lineRule="atLeast"/>
              <w:ind w:left="34" w:firstLine="4"/>
              <w:rPr>
                <w:rFonts w:ascii="Angsana New" w:hAnsi="Angsana New"/>
                <w:sz w:val="28"/>
                <w:szCs w:val="28"/>
              </w:rPr>
            </w:pPr>
            <w:r w:rsidRPr="00DC7D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8252D0" w14:textId="45E323BC" w:rsidR="00522D64" w:rsidRPr="00DC7D19" w:rsidRDefault="008618F1" w:rsidP="00AD2222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123,244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884D" w14:textId="77777777" w:rsidR="00522D64" w:rsidRPr="00DC7D19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B3C65E" w14:textId="15B12F95" w:rsidR="00522D64" w:rsidRPr="00DC7D19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7D1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B47AA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C7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47AA7">
              <w:rPr>
                <w:rFonts w:ascii="Angsana New" w:hAnsi="Angsana New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08106" w14:textId="77777777" w:rsidR="00522D64" w:rsidRPr="00DC7D19" w:rsidRDefault="00522D64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EB8A21" w14:textId="00A5D531" w:rsidR="00522D64" w:rsidRPr="00DC7D19" w:rsidRDefault="008618F1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330,670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CE82" w14:textId="77777777" w:rsidR="00522D64" w:rsidRPr="00DC7D19" w:rsidRDefault="00522D64" w:rsidP="00522D64">
            <w:pPr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E525C0" w14:textId="782DD68E" w:rsidR="00522D64" w:rsidRPr="00DC7D19" w:rsidRDefault="00B47AA7" w:rsidP="00522D64">
            <w:pPr>
              <w:spacing w:line="216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463</w:t>
            </w:r>
            <w:r w:rsidR="00522D64" w:rsidRPr="00DC7D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413</w:t>
            </w:r>
          </w:p>
        </w:tc>
      </w:tr>
    </w:tbl>
    <w:p w14:paraId="76538661" w14:textId="77777777" w:rsidR="00494B88" w:rsidRPr="005764E7" w:rsidRDefault="00494B88" w:rsidP="00494B8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D57351D" w14:textId="77777777" w:rsidR="00494B88" w:rsidRPr="005764E7" w:rsidRDefault="00494B88" w:rsidP="00494B8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59D9FBC" w14:textId="77777777" w:rsidR="00494B88" w:rsidRPr="005764E7" w:rsidRDefault="00494B88" w:rsidP="00494B8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B05AF0F" w14:textId="77777777" w:rsidR="00494B88" w:rsidRPr="005764E7" w:rsidRDefault="00494B88" w:rsidP="00494B88">
      <w:pPr>
        <w:pStyle w:val="afd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DA67679" w14:textId="77777777" w:rsidR="000F0239" w:rsidRPr="005764E7" w:rsidRDefault="00B6235B" w:rsidP="007D1F6A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ภาระผูกพัน</w:t>
      </w:r>
      <w:r w:rsidR="007548AD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14:paraId="061BD53B" w14:textId="129BDFD4" w:rsidR="00B6235B" w:rsidRPr="005764E7" w:rsidRDefault="00B6235B" w:rsidP="00DD0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012E9">
        <w:rPr>
          <w:rFonts w:ascii="Angsana New" w:hAnsi="Angsana New"/>
          <w:sz w:val="28"/>
          <w:szCs w:val="28"/>
        </w:rPr>
        <w:t>30</w:t>
      </w:r>
      <w:r w:rsidR="008012E9" w:rsidRPr="00553B72">
        <w:rPr>
          <w:rFonts w:ascii="Angsana New" w:hAnsi="Angsana New"/>
          <w:sz w:val="28"/>
          <w:szCs w:val="28"/>
        </w:rPr>
        <w:t xml:space="preserve"> </w:t>
      </w:r>
      <w:r w:rsidR="00C00284">
        <w:rPr>
          <w:rFonts w:ascii="Angsana New" w:hAnsi="Angsana New" w:hint="cs"/>
          <w:sz w:val="28"/>
          <w:szCs w:val="28"/>
          <w:cs/>
        </w:rPr>
        <w:t>กันยา</w:t>
      </w:r>
      <w:r w:rsidR="008012E9">
        <w:rPr>
          <w:rFonts w:ascii="Angsana New" w:hAnsi="Angsana New" w:hint="cs"/>
          <w:sz w:val="28"/>
          <w:szCs w:val="28"/>
          <w:cs/>
        </w:rPr>
        <w:t>ยน</w:t>
      </w:r>
      <w:r w:rsidR="008012E9" w:rsidRPr="00553B72">
        <w:rPr>
          <w:rFonts w:ascii="Angsana New" w:hAnsi="Angsana New" w:hint="cs"/>
          <w:sz w:val="28"/>
          <w:szCs w:val="28"/>
          <w:cs/>
        </w:rPr>
        <w:t xml:space="preserve"> </w:t>
      </w:r>
      <w:r w:rsidR="001A472E" w:rsidRPr="005764E7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บริษัทมีภาระผูกพัน</w:t>
      </w:r>
      <w:r w:rsidR="00D4480B" w:rsidRPr="005764E7">
        <w:rPr>
          <w:rFonts w:ascii="Angsana New" w:hAnsi="Angsana New" w:hint="cs"/>
          <w:sz w:val="28"/>
          <w:szCs w:val="28"/>
          <w:cs/>
        </w:rPr>
        <w:t>จากสัญญาเช่าระยะสั้นและสัญญาบริการ</w:t>
      </w:r>
      <w:r w:rsidRPr="005764E7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463" w:type="dxa"/>
        <w:tblInd w:w="284" w:type="dxa"/>
        <w:tblLook w:val="04A0" w:firstRow="1" w:lastRow="0" w:firstColumn="1" w:lastColumn="0" w:noHBand="0" w:noVBand="1"/>
      </w:tblPr>
      <w:tblGrid>
        <w:gridCol w:w="7054"/>
        <w:gridCol w:w="283"/>
        <w:gridCol w:w="2126"/>
      </w:tblGrid>
      <w:tr w:rsidR="00B6235B" w:rsidRPr="005764E7" w14:paraId="7CDEE0BC" w14:textId="77777777" w:rsidTr="007B0F98">
        <w:trPr>
          <w:trHeight w:hRule="exact" w:val="432"/>
        </w:trPr>
        <w:tc>
          <w:tcPr>
            <w:tcW w:w="7054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EE4375">
        <w:trPr>
          <w:trHeight w:hRule="exact" w:val="432"/>
        </w:trPr>
        <w:tc>
          <w:tcPr>
            <w:tcW w:w="7054" w:type="dxa"/>
            <w:vAlign w:val="bottom"/>
          </w:tcPr>
          <w:p w14:paraId="0D607593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3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37056CA" w14:textId="12A79BF2" w:rsidR="00BA535D" w:rsidRPr="005764E7" w:rsidRDefault="00EE4375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7,079</w:t>
            </w:r>
          </w:p>
        </w:tc>
      </w:tr>
      <w:tr w:rsidR="00BA535D" w:rsidRPr="005764E7" w14:paraId="4B0AD960" w14:textId="77777777" w:rsidTr="00EE4375">
        <w:trPr>
          <w:trHeight w:hRule="exact" w:val="432"/>
        </w:trPr>
        <w:tc>
          <w:tcPr>
            <w:tcW w:w="7054" w:type="dxa"/>
            <w:vAlign w:val="bottom"/>
          </w:tcPr>
          <w:p w14:paraId="47A1A3B7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3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20593FB" w14:textId="43163C80" w:rsidR="00BA535D" w:rsidRPr="005764E7" w:rsidRDefault="00EE4375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1,120</w:t>
            </w:r>
          </w:p>
        </w:tc>
      </w:tr>
      <w:tr w:rsidR="00BA535D" w:rsidRPr="005764E7" w14:paraId="05787B89" w14:textId="77777777" w:rsidTr="00EE4375">
        <w:trPr>
          <w:trHeight w:hRule="exact" w:val="432"/>
        </w:trPr>
        <w:tc>
          <w:tcPr>
            <w:tcW w:w="7054" w:type="dxa"/>
            <w:vAlign w:val="bottom"/>
          </w:tcPr>
          <w:p w14:paraId="250E1E41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471BCD12" w:rsidR="00BA535D" w:rsidRPr="005764E7" w:rsidRDefault="00EE4375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8,199</w:t>
            </w:r>
          </w:p>
        </w:tc>
      </w:tr>
    </w:tbl>
    <w:p w14:paraId="7A27D87C" w14:textId="77777777" w:rsidR="00FB1394" w:rsidRPr="005764E7" w:rsidRDefault="00FB1394" w:rsidP="00FB1394">
      <w:pPr>
        <w:pStyle w:val="afd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3939D7EC" w14:textId="77777777" w:rsidR="00A859A1" w:rsidRDefault="00A859A1" w:rsidP="00A859A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14:paraId="35613FF2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B15EA54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44A83A6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D5EC3D9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B0D60F8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B5B3DE0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B31B4B1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2509931A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CB8710A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95B6F86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3DDA05A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35745EE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2237D91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C500850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FD38655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FE28238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453DF7D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179527A6" w14:textId="77777777" w:rsidR="00233C41" w:rsidRPr="00233C41" w:rsidRDefault="00233C41" w:rsidP="00233C41">
      <w:pPr>
        <w:pStyle w:val="afd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28EB975" w14:textId="60B1945A" w:rsidR="00157276" w:rsidRDefault="00856BD7" w:rsidP="00233C41">
      <w:pPr>
        <w:pStyle w:val="afd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356D3">
        <w:rPr>
          <w:rFonts w:ascii="Angsana New" w:hAnsi="Angsana New" w:hint="cs"/>
          <w:sz w:val="28"/>
          <w:szCs w:val="28"/>
          <w:cs/>
        </w:rPr>
        <w:t>ใน</w:t>
      </w:r>
      <w:r w:rsidR="00F00106" w:rsidRPr="00D356D3">
        <w:rPr>
          <w:rFonts w:ascii="Angsana New" w:hAnsi="Angsana New" w:hint="cs"/>
          <w:sz w:val="28"/>
          <w:szCs w:val="28"/>
          <w:cs/>
        </w:rPr>
        <w:t>การประชุมผู้ถือหุ้น เมื่อ</w:t>
      </w:r>
      <w:r w:rsidRPr="0074533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A60C75" w:rsidRPr="00745333">
        <w:rPr>
          <w:rFonts w:ascii="Angsana New" w:hAnsi="Angsana New"/>
          <w:sz w:val="28"/>
          <w:szCs w:val="28"/>
        </w:rPr>
        <w:t xml:space="preserve">3 </w:t>
      </w:r>
      <w:r w:rsidR="00A60C75" w:rsidRPr="00745333">
        <w:rPr>
          <w:rFonts w:ascii="Angsana New" w:hAnsi="Angsana New" w:hint="cs"/>
          <w:sz w:val="28"/>
          <w:szCs w:val="28"/>
          <w:cs/>
        </w:rPr>
        <w:t>สิงหาคม</w:t>
      </w:r>
      <w:r w:rsidRPr="00745333">
        <w:rPr>
          <w:rFonts w:ascii="Angsana New" w:hAnsi="Angsana New" w:hint="cs"/>
          <w:sz w:val="28"/>
          <w:szCs w:val="28"/>
          <w:cs/>
        </w:rPr>
        <w:t xml:space="preserve"> </w:t>
      </w:r>
      <w:r w:rsidR="00007BE7" w:rsidRPr="00745333">
        <w:rPr>
          <w:rFonts w:ascii="Angsana New" w:hAnsi="Angsana New"/>
          <w:sz w:val="28"/>
          <w:szCs w:val="28"/>
        </w:rPr>
        <w:t>2563</w:t>
      </w:r>
      <w:r w:rsidRPr="00745333">
        <w:rPr>
          <w:rFonts w:ascii="Angsana New" w:hAnsi="Angsana New"/>
          <w:sz w:val="28"/>
          <w:szCs w:val="28"/>
        </w:rPr>
        <w:t xml:space="preserve"> </w:t>
      </w:r>
      <w:r w:rsidRPr="00745333">
        <w:rPr>
          <w:rFonts w:ascii="Angsana New" w:hAnsi="Angsana New" w:hint="cs"/>
          <w:sz w:val="28"/>
          <w:szCs w:val="28"/>
          <w:cs/>
        </w:rPr>
        <w:t>ผู้</w:t>
      </w:r>
      <w:r w:rsidRPr="00D356D3">
        <w:rPr>
          <w:rFonts w:ascii="Angsana New" w:hAnsi="Angsana New" w:hint="cs"/>
          <w:sz w:val="28"/>
          <w:szCs w:val="28"/>
          <w:cs/>
        </w:rPr>
        <w:t xml:space="preserve">ถือหุ้นมีมติอนุมัติการจัดสรรกำไรสะสม ณ วันที่ </w:t>
      </w:r>
      <w:r w:rsidRPr="00D356D3">
        <w:rPr>
          <w:rFonts w:ascii="Angsana New" w:hAnsi="Angsana New"/>
          <w:sz w:val="28"/>
          <w:szCs w:val="28"/>
        </w:rPr>
        <w:t xml:space="preserve">31 </w:t>
      </w:r>
      <w:r w:rsidRPr="00D356D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BD3A97" w:rsidRPr="00D356D3">
        <w:rPr>
          <w:rFonts w:ascii="Angsana New" w:hAnsi="Angsana New"/>
          <w:sz w:val="28"/>
          <w:szCs w:val="28"/>
        </w:rPr>
        <w:t>2562</w:t>
      </w:r>
      <w:r w:rsidRPr="00D356D3">
        <w:rPr>
          <w:rFonts w:ascii="Angsana New" w:hAnsi="Angsana New"/>
          <w:sz w:val="28"/>
          <w:szCs w:val="28"/>
        </w:rPr>
        <w:t xml:space="preserve"> </w:t>
      </w:r>
      <w:r w:rsidRPr="00D356D3">
        <w:rPr>
          <w:rFonts w:ascii="Angsana New" w:hAnsi="Angsana New" w:hint="cs"/>
          <w:sz w:val="28"/>
          <w:szCs w:val="28"/>
          <w:cs/>
        </w:rPr>
        <w:t xml:space="preserve">เป็นเงินปันผลในอัตราหุ้นละ </w:t>
      </w:r>
      <w:r w:rsidRPr="00D356D3">
        <w:rPr>
          <w:rFonts w:ascii="Angsana New" w:hAnsi="Angsana New"/>
          <w:sz w:val="28"/>
          <w:szCs w:val="28"/>
        </w:rPr>
        <w:t>0</w:t>
      </w:r>
      <w:r w:rsidRPr="00D356D3">
        <w:rPr>
          <w:rFonts w:ascii="Angsana New" w:hAnsi="Angsana New"/>
          <w:sz w:val="28"/>
          <w:szCs w:val="28"/>
          <w:cs/>
        </w:rPr>
        <w:t>.</w:t>
      </w:r>
      <w:r w:rsidR="002B52D9" w:rsidRPr="00D356D3">
        <w:rPr>
          <w:rFonts w:ascii="Angsana New" w:hAnsi="Angsana New"/>
          <w:sz w:val="28"/>
          <w:szCs w:val="28"/>
        </w:rPr>
        <w:t>10</w:t>
      </w:r>
      <w:r w:rsidRPr="00D356D3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Pr="00D356D3">
        <w:rPr>
          <w:rFonts w:ascii="Angsana New" w:hAnsi="Angsana New"/>
          <w:sz w:val="28"/>
          <w:szCs w:val="28"/>
        </w:rPr>
        <w:t xml:space="preserve">14,951,000 </w:t>
      </w:r>
      <w:r w:rsidRPr="00D356D3">
        <w:rPr>
          <w:rFonts w:ascii="Angsana New" w:hAnsi="Angsana New" w:hint="cs"/>
          <w:sz w:val="28"/>
          <w:szCs w:val="28"/>
          <w:cs/>
        </w:rPr>
        <w:t>หุ้น เป็นจำนวนเงิน</w:t>
      </w:r>
      <w:r w:rsidR="00380B9B" w:rsidRPr="00D356D3">
        <w:rPr>
          <w:rFonts w:ascii="Angsana New" w:hAnsi="Angsana New"/>
          <w:sz w:val="28"/>
          <w:szCs w:val="28"/>
        </w:rPr>
        <w:t xml:space="preserve"> 1.50</w:t>
      </w:r>
      <w:r w:rsidRPr="00D356D3">
        <w:rPr>
          <w:rFonts w:ascii="Angsana New" w:hAnsi="Angsana New"/>
          <w:sz w:val="28"/>
          <w:szCs w:val="28"/>
        </w:rPr>
        <w:t xml:space="preserve"> </w:t>
      </w:r>
      <w:r w:rsidRPr="00D356D3">
        <w:rPr>
          <w:rFonts w:ascii="Angsana New" w:hAnsi="Angsana New" w:hint="cs"/>
          <w:sz w:val="28"/>
          <w:szCs w:val="28"/>
          <w:cs/>
        </w:rPr>
        <w:t>ล้านบาท</w:t>
      </w:r>
      <w:r w:rsidRPr="00D356D3">
        <w:rPr>
          <w:rFonts w:ascii="Angsana New" w:hAnsi="Angsana New"/>
          <w:sz w:val="28"/>
          <w:szCs w:val="28"/>
          <w:cs/>
        </w:rPr>
        <w:t xml:space="preserve"> </w:t>
      </w:r>
      <w:r w:rsidRPr="00D356D3">
        <w:rPr>
          <w:rFonts w:ascii="Angsana New" w:hAnsi="Angsana New" w:hint="cs"/>
          <w:sz w:val="28"/>
          <w:szCs w:val="28"/>
          <w:cs/>
        </w:rPr>
        <w:t xml:space="preserve">และกำหนดจ่ายเงินปันผลในวันที่ </w:t>
      </w:r>
      <w:r w:rsidR="00F73415" w:rsidRPr="00745333">
        <w:rPr>
          <w:rFonts w:ascii="Angsana New" w:hAnsi="Angsana New"/>
          <w:sz w:val="28"/>
          <w:szCs w:val="28"/>
        </w:rPr>
        <w:t>1</w:t>
      </w:r>
      <w:r w:rsidRPr="00745333">
        <w:rPr>
          <w:rFonts w:ascii="Angsana New" w:hAnsi="Angsana New"/>
          <w:sz w:val="28"/>
          <w:szCs w:val="28"/>
        </w:rPr>
        <w:t xml:space="preserve"> </w:t>
      </w:r>
      <w:r w:rsidR="00F73415" w:rsidRPr="00745333">
        <w:rPr>
          <w:rFonts w:ascii="Angsana New" w:hAnsi="Angsana New" w:hint="cs"/>
          <w:sz w:val="28"/>
          <w:szCs w:val="28"/>
          <w:cs/>
        </w:rPr>
        <w:t>กันยายน</w:t>
      </w:r>
      <w:r w:rsidRPr="00745333">
        <w:rPr>
          <w:rFonts w:ascii="Angsana New" w:hAnsi="Angsana New" w:hint="cs"/>
          <w:sz w:val="28"/>
          <w:szCs w:val="28"/>
          <w:cs/>
        </w:rPr>
        <w:t xml:space="preserve"> </w:t>
      </w:r>
      <w:r w:rsidR="00F73415" w:rsidRPr="00745333">
        <w:rPr>
          <w:rFonts w:ascii="Angsana New" w:hAnsi="Angsana New"/>
          <w:sz w:val="28"/>
          <w:szCs w:val="28"/>
        </w:rPr>
        <w:t>2563</w:t>
      </w:r>
    </w:p>
    <w:p w14:paraId="37EE3C80" w14:textId="25DE7A29" w:rsidR="00A859A1" w:rsidRPr="00042211" w:rsidRDefault="00A859A1" w:rsidP="00042211">
      <w:pPr>
        <w:pStyle w:val="afd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left" w:pos="426"/>
          <w:tab w:val="left" w:pos="4820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A859A1">
        <w:rPr>
          <w:rFonts w:ascii="Angsana New" w:hAnsi="Angsana New"/>
          <w:sz w:val="28"/>
          <w:szCs w:val="28"/>
          <w:cs/>
        </w:rPr>
        <w:t xml:space="preserve">ในการประชุมผู้ถือหุ้น เมื่อวันที่ </w:t>
      </w:r>
      <w:r w:rsidRPr="00A859A1">
        <w:rPr>
          <w:rFonts w:ascii="Angsana New" w:hAnsi="Angsana New"/>
          <w:sz w:val="28"/>
          <w:szCs w:val="28"/>
        </w:rPr>
        <w:t xml:space="preserve">23 </w:t>
      </w:r>
      <w:r w:rsidRPr="00A859A1">
        <w:rPr>
          <w:rFonts w:ascii="Angsana New" w:hAnsi="Angsana New"/>
          <w:sz w:val="28"/>
          <w:szCs w:val="28"/>
          <w:cs/>
        </w:rPr>
        <w:t xml:space="preserve">เมษายน </w:t>
      </w:r>
      <w:r w:rsidRPr="00A859A1">
        <w:rPr>
          <w:rFonts w:ascii="Angsana New" w:hAnsi="Angsana New"/>
          <w:sz w:val="28"/>
          <w:szCs w:val="28"/>
        </w:rPr>
        <w:t xml:space="preserve">2562 </w:t>
      </w:r>
      <w:r w:rsidRPr="00A859A1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A859A1">
        <w:rPr>
          <w:rFonts w:ascii="Angsana New" w:hAnsi="Angsana New"/>
          <w:sz w:val="28"/>
          <w:szCs w:val="28"/>
        </w:rPr>
        <w:t xml:space="preserve">31 </w:t>
      </w:r>
      <w:r w:rsidRPr="00A859A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859A1">
        <w:rPr>
          <w:rFonts w:ascii="Angsana New" w:hAnsi="Angsana New"/>
          <w:sz w:val="28"/>
          <w:szCs w:val="28"/>
        </w:rPr>
        <w:t>2561</w:t>
      </w:r>
      <w:r w:rsidRPr="00A859A1">
        <w:rPr>
          <w:rFonts w:ascii="Angsana New" w:hAnsi="Angsana New"/>
          <w:sz w:val="28"/>
          <w:szCs w:val="28"/>
          <w:cs/>
        </w:rPr>
        <w:t xml:space="preserve">เป็นเงินปันผลในอัตราหุ้นละ </w:t>
      </w:r>
      <w:r w:rsidRPr="00A859A1">
        <w:rPr>
          <w:rFonts w:ascii="Angsana New" w:hAnsi="Angsana New"/>
          <w:sz w:val="28"/>
          <w:szCs w:val="28"/>
        </w:rPr>
        <w:t xml:space="preserve">0.35 </w:t>
      </w:r>
      <w:r w:rsidRPr="00A859A1">
        <w:rPr>
          <w:rFonts w:ascii="Angsana New" w:hAnsi="Angsana New"/>
          <w:sz w:val="28"/>
          <w:szCs w:val="28"/>
          <w:cs/>
        </w:rPr>
        <w:t xml:space="preserve">จำนวน </w:t>
      </w:r>
      <w:r w:rsidRPr="00A859A1">
        <w:rPr>
          <w:rFonts w:ascii="Angsana New" w:hAnsi="Angsana New"/>
          <w:sz w:val="28"/>
          <w:szCs w:val="28"/>
        </w:rPr>
        <w:t xml:space="preserve">14,951,000 </w:t>
      </w:r>
      <w:r w:rsidRPr="00A859A1">
        <w:rPr>
          <w:rFonts w:ascii="Angsana New" w:hAnsi="Angsana New"/>
          <w:sz w:val="28"/>
          <w:szCs w:val="28"/>
          <w:cs/>
        </w:rPr>
        <w:t xml:space="preserve">หุ้น เป็นจำนวนเงิน </w:t>
      </w:r>
      <w:r w:rsidRPr="00A859A1">
        <w:rPr>
          <w:rFonts w:ascii="Angsana New" w:hAnsi="Angsana New"/>
          <w:sz w:val="28"/>
          <w:szCs w:val="28"/>
        </w:rPr>
        <w:t xml:space="preserve">5.23 </w:t>
      </w:r>
      <w:r w:rsidRPr="00A859A1">
        <w:rPr>
          <w:rFonts w:ascii="Angsana New" w:hAnsi="Angsana New"/>
          <w:sz w:val="28"/>
          <w:szCs w:val="28"/>
          <w:cs/>
        </w:rPr>
        <w:t xml:space="preserve">ล้านบาท และกำหนดจ่ายเงินปันผลในวันที่ </w:t>
      </w:r>
      <w:r w:rsidRPr="00A859A1">
        <w:rPr>
          <w:rFonts w:ascii="Angsana New" w:hAnsi="Angsana New"/>
          <w:sz w:val="28"/>
          <w:szCs w:val="28"/>
        </w:rPr>
        <w:t xml:space="preserve">22 </w:t>
      </w:r>
      <w:r w:rsidRPr="00A859A1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A859A1">
        <w:rPr>
          <w:rFonts w:ascii="Angsana New" w:hAnsi="Angsana New"/>
          <w:sz w:val="28"/>
          <w:szCs w:val="28"/>
        </w:rPr>
        <w:t>2562</w:t>
      </w:r>
    </w:p>
    <w:p w14:paraId="603FA6A5" w14:textId="20D136D7" w:rsidR="00B6235B" w:rsidRPr="005764E7" w:rsidRDefault="000F47BB" w:rsidP="003F67FA">
      <w:pPr>
        <w:pStyle w:val="afd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91642" w:rsidRPr="005764E7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8F0139" w:rsidRPr="005764E7">
        <w:rPr>
          <w:rFonts w:ascii="Angsana New" w:hAnsi="Angsana New" w:hint="cs"/>
          <w:b/>
          <w:bCs/>
          <w:sz w:val="28"/>
          <w:szCs w:val="28"/>
          <w:cs/>
        </w:rPr>
        <w:t>ทาง</w:t>
      </w:r>
      <w:r w:rsidRPr="005764E7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0B2048" w:rsidRPr="005764E7">
        <w:rPr>
          <w:rFonts w:asciiTheme="majorBidi" w:hAnsiTheme="majorBidi" w:cstheme="majorBidi" w:hint="cs"/>
          <w:b/>
          <w:bCs/>
          <w:sz w:val="28"/>
          <w:szCs w:val="28"/>
          <w:cs/>
        </w:rPr>
        <w:t>ระหว่างกาล</w:t>
      </w:r>
    </w:p>
    <w:p w14:paraId="04E8EC93" w14:textId="25FFB674" w:rsidR="0027487F" w:rsidRPr="00C8551D" w:rsidRDefault="006419FD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ข้อมูลทางการเงินระหว่างกาลนี้ได้รับการอนุมัติให้ออกโดยกรรมการของ</w:t>
      </w:r>
      <w:r w:rsidRPr="000A3F75">
        <w:rPr>
          <w:rFonts w:ascii="Angsana New" w:hAnsi="Angsana New"/>
          <w:sz w:val="28"/>
          <w:szCs w:val="28"/>
          <w:cs/>
        </w:rPr>
        <w:t>บริษัทเมื่อ</w:t>
      </w:r>
      <w:r w:rsidRPr="005C6D30">
        <w:rPr>
          <w:rFonts w:ascii="Angsana New" w:hAnsi="Angsana New"/>
          <w:sz w:val="28"/>
          <w:szCs w:val="28"/>
          <w:cs/>
        </w:rPr>
        <w:t xml:space="preserve">วันที่ </w:t>
      </w:r>
      <w:r w:rsidR="008B327A">
        <w:rPr>
          <w:rFonts w:ascii="Angsana New" w:hAnsi="Angsana New"/>
          <w:sz w:val="28"/>
          <w:szCs w:val="28"/>
        </w:rPr>
        <w:t>1</w:t>
      </w:r>
      <w:r w:rsidR="00725024">
        <w:rPr>
          <w:rFonts w:ascii="Angsana New" w:hAnsi="Angsana New"/>
          <w:sz w:val="28"/>
          <w:szCs w:val="28"/>
        </w:rPr>
        <w:t>3</w:t>
      </w:r>
      <w:r w:rsidR="0041181A">
        <w:rPr>
          <w:rFonts w:ascii="Angsana New" w:hAnsi="Angsana New"/>
          <w:sz w:val="28"/>
          <w:szCs w:val="28"/>
        </w:rPr>
        <w:t xml:space="preserve"> </w:t>
      </w:r>
      <w:r w:rsidR="0041181A">
        <w:rPr>
          <w:rFonts w:ascii="Angsana New" w:hAnsi="Angsana New" w:hint="cs"/>
          <w:sz w:val="28"/>
          <w:szCs w:val="28"/>
          <w:cs/>
        </w:rPr>
        <w:t>พฤศจิกายน</w:t>
      </w:r>
      <w:r w:rsidRPr="005525B4">
        <w:rPr>
          <w:rFonts w:ascii="Angsana New" w:hAnsi="Angsana New"/>
          <w:sz w:val="28"/>
          <w:szCs w:val="28"/>
          <w:cs/>
        </w:rPr>
        <w:t xml:space="preserve"> </w:t>
      </w:r>
      <w:r w:rsidRPr="005525B4">
        <w:rPr>
          <w:rFonts w:ascii="Angsana New" w:hAnsi="Angsana New"/>
          <w:sz w:val="28"/>
          <w:szCs w:val="28"/>
        </w:rPr>
        <w:t>2563</w:t>
      </w:r>
    </w:p>
    <w:sectPr w:rsidR="0027487F" w:rsidRPr="00C8551D" w:rsidSect="00F51CE5">
      <w:headerReference w:type="default" r:id="rId14"/>
      <w:pgSz w:w="11909" w:h="16834" w:code="9"/>
      <w:pgMar w:top="1440" w:right="852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B8AA9" w14:textId="77777777" w:rsidR="00751E9E" w:rsidRDefault="00751E9E">
      <w:r>
        <w:separator/>
      </w:r>
    </w:p>
  </w:endnote>
  <w:endnote w:type="continuationSeparator" w:id="0">
    <w:p w14:paraId="4CC10405" w14:textId="77777777" w:rsidR="00751E9E" w:rsidRDefault="0075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75C33" w14:textId="77777777" w:rsidR="0001156B" w:rsidRPr="005C321B" w:rsidRDefault="0001156B">
    <w:pPr>
      <w:pStyle w:val="a7"/>
      <w:jc w:val="right"/>
      <w:rPr>
        <w:rFonts w:ascii="Angsana New" w:hAnsi="Angsana New"/>
        <w:sz w:val="28"/>
        <w:szCs w:val="28"/>
        <w:cs/>
      </w:rPr>
    </w:pPr>
    <w:r w:rsidRPr="00831E4C">
      <w:rPr>
        <w:rFonts w:ascii="Angsana New" w:hAnsi="Angsana New" w:hint="cs"/>
        <w:sz w:val="28"/>
        <w:szCs w:val="28"/>
        <w:cs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 w:rsidR="00E00191">
      <w:rPr>
        <w:rFonts w:ascii="Angsana New" w:hAnsi="Angsana New"/>
        <w:noProof/>
        <w:sz w:val="28"/>
        <w:szCs w:val="28"/>
      </w:rPr>
      <w:t>27</w:t>
    </w:r>
    <w:r w:rsidRPr="00831E4C">
      <w:rPr>
        <w:rFonts w:ascii="Angsana New" w:hAnsi="Angsana New"/>
        <w:sz w:val="28"/>
        <w:szCs w:val="28"/>
      </w:rPr>
      <w:fldChar w:fldCharType="end"/>
    </w:r>
  </w:p>
  <w:p w14:paraId="646902DE" w14:textId="77777777" w:rsidR="0001156B" w:rsidRDefault="0001156B" w:rsidP="00706AC4">
    <w:pPr>
      <w:pStyle w:val="a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CB49" w14:textId="77777777" w:rsidR="0001156B" w:rsidRPr="00C91024" w:rsidRDefault="0001156B" w:rsidP="00C91024">
    <w:pPr>
      <w:pStyle w:val="a7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E00191">
      <w:rPr>
        <w:rFonts w:ascii="Angsana New" w:hAnsi="Angsana New"/>
        <w:noProof/>
        <w:sz w:val="28"/>
        <w:szCs w:val="28"/>
      </w:rPr>
      <w:t>34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26A3F" w14:textId="77777777" w:rsidR="0001156B" w:rsidRPr="00A20434" w:rsidRDefault="0001156B">
    <w:pPr>
      <w:pStyle w:val="a7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01156B" w:rsidRPr="0017742A" w:rsidRDefault="0001156B">
    <w:pPr>
      <w:pStyle w:val="a7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3EBB3" w14:textId="77777777" w:rsidR="00751E9E" w:rsidRDefault="00751E9E">
      <w:r>
        <w:separator/>
      </w:r>
    </w:p>
  </w:footnote>
  <w:footnote w:type="continuationSeparator" w:id="0">
    <w:p w14:paraId="3F822A20" w14:textId="77777777" w:rsidR="00751E9E" w:rsidRDefault="0075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C7867" w14:textId="77777777" w:rsidR="0001156B" w:rsidRPr="00DF7602" w:rsidRDefault="0001156B" w:rsidP="008D18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32"/>
        <w:szCs w:val="32"/>
        <w:cs/>
      </w:rPr>
    </w:pPr>
    <w:bookmarkStart w:id="3" w:name="_Hlk46837242"/>
    <w:r w:rsidRPr="00831E4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31E4C">
      <w:rPr>
        <w:rFonts w:ascii="Angsana New" w:hAnsi="Angsana New" w:hint="cs"/>
        <w:b/>
        <w:bCs/>
        <w:sz w:val="32"/>
        <w:szCs w:val="32"/>
        <w:cs/>
      </w:rPr>
      <w:t>นิวซิตี้ (กรุงเทพฯ)</w:t>
    </w:r>
    <w:r w:rsidRPr="00831E4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831E4C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    </w:t>
    </w:r>
    <w:r w:rsidRPr="00C6186A">
      <w:rPr>
        <w:rFonts w:ascii="Angsana New" w:hAnsi="Angsana New"/>
        <w:b/>
        <w:bCs/>
        <w:sz w:val="32"/>
        <w:szCs w:val="32"/>
      </w:rPr>
      <w:t>“</w:t>
    </w:r>
    <w:r w:rsidRPr="00C6186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C6186A">
      <w:rPr>
        <w:rFonts w:ascii="Angsana New" w:hAnsi="Angsana New"/>
        <w:b/>
        <w:bCs/>
        <w:sz w:val="32"/>
        <w:szCs w:val="32"/>
      </w:rPr>
      <w:t>”</w:t>
    </w:r>
  </w:p>
  <w:p w14:paraId="6C93E620" w14:textId="77777777" w:rsidR="0001156B" w:rsidRPr="00C6186A" w:rsidRDefault="0001156B" w:rsidP="008D18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05" w:firstLine="1530"/>
      <w:rPr>
        <w:rFonts w:ascii="Angsana New" w:hAnsi="Angsana New"/>
        <w:b/>
        <w:bCs/>
        <w:sz w:val="32"/>
        <w:szCs w:val="32"/>
        <w:cs/>
      </w:rPr>
    </w:pPr>
    <w:r w:rsidRPr="00DF760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DF7602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</w:t>
    </w:r>
    <w:r>
      <w:rPr>
        <w:rFonts w:ascii="Angsana New" w:hAnsi="Angsana New"/>
        <w:b/>
        <w:bCs/>
        <w:sz w:val="32"/>
        <w:szCs w:val="32"/>
      </w:rPr>
      <w:t xml:space="preserve">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</w:t>
    </w:r>
    <w:r w:rsidRPr="00DF7602">
      <w:rPr>
        <w:rFonts w:ascii="Angsana New" w:hAnsi="Angsana New"/>
        <w:b/>
        <w:bCs/>
        <w:sz w:val="32"/>
        <w:szCs w:val="32"/>
        <w:cs/>
      </w:rPr>
      <w:t xml:space="preserve"> </w:t>
    </w:r>
    <w:r w:rsidRPr="00C6186A">
      <w:rPr>
        <w:rFonts w:ascii="Angsana New" w:hAnsi="Angsana New"/>
        <w:b/>
        <w:bCs/>
        <w:sz w:val="32"/>
        <w:szCs w:val="32"/>
      </w:rPr>
      <w:t>“</w:t>
    </w:r>
    <w:r w:rsidRPr="00C6186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C6186A">
      <w:rPr>
        <w:rFonts w:ascii="Angsana New" w:hAnsi="Angsana New"/>
        <w:b/>
        <w:bCs/>
        <w:sz w:val="32"/>
        <w:szCs w:val="32"/>
      </w:rPr>
      <w:t>”</w:t>
    </w:r>
  </w:p>
  <w:p w14:paraId="00F04A3F" w14:textId="3A74F85B" w:rsidR="0001156B" w:rsidRPr="00831E4C" w:rsidRDefault="0001156B" w:rsidP="008D18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2563</w:t>
    </w:r>
  </w:p>
  <w:bookmarkEnd w:id="3"/>
  <w:p w14:paraId="6B02DAD8" w14:textId="77777777" w:rsidR="0001156B" w:rsidRPr="00225770" w:rsidRDefault="0001156B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4F8AB" w14:textId="77777777" w:rsidR="0001156B" w:rsidRPr="00877D23" w:rsidRDefault="0001156B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240D0A">
      <w:rPr>
        <w:rFonts w:ascii="Angsana New" w:hAnsi="Angsana New"/>
        <w:b/>
        <w:bCs/>
        <w:sz w:val="32"/>
        <w:szCs w:val="32"/>
      </w:rPr>
      <w:t xml:space="preserve">    </w:t>
    </w:r>
    <w:r>
      <w:rPr>
        <w:rFonts w:ascii="Angsana New" w:hAnsi="Angsana New"/>
        <w:b/>
        <w:bCs/>
        <w:sz w:val="32"/>
        <w:szCs w:val="32"/>
      </w:rPr>
      <w:t xml:space="preserve">                                                                             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240D0A">
      <w:rPr>
        <w:rFonts w:ascii="Angsana New" w:hAnsi="Angsana New"/>
        <w:b/>
        <w:bCs/>
        <w:sz w:val="32"/>
        <w:szCs w:val="32"/>
      </w:rPr>
      <w:t>”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</w:t>
    </w:r>
  </w:p>
  <w:p w14:paraId="69D48585" w14:textId="5CBDF13B" w:rsidR="0001156B" w:rsidRPr="00877D23" w:rsidRDefault="0001156B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223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240D0A">
      <w:rPr>
        <w:rFonts w:ascii="Angsana New" w:hAnsi="Angsana New"/>
        <w:b/>
        <w:bCs/>
        <w:sz w:val="32"/>
        <w:szCs w:val="32"/>
      </w:rPr>
      <w:t>”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</w:t>
    </w:r>
  </w:p>
  <w:p w14:paraId="19133183" w14:textId="028D091E" w:rsidR="0001156B" w:rsidRPr="005C0EDC" w:rsidRDefault="0001156B" w:rsidP="00125FB7">
    <w:pPr>
      <w:pStyle w:val="a5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ab/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2563</w:t>
    </w:r>
  </w:p>
  <w:p w14:paraId="105F1B2D" w14:textId="77777777" w:rsidR="0001156B" w:rsidRPr="00637127" w:rsidRDefault="0001156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68FA1" w14:textId="77777777" w:rsidR="0001156B" w:rsidRDefault="0001156B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01156B" w:rsidRPr="0093624F" w:rsidRDefault="0001156B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01156B" w:rsidRDefault="0001156B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14:paraId="551F12E0" w14:textId="77777777" w:rsidR="0001156B" w:rsidRDefault="0001156B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14:paraId="2423F3B8" w14:textId="77777777" w:rsidR="0001156B" w:rsidRPr="0093624F" w:rsidRDefault="0001156B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859C6" w14:textId="1F4C3699" w:rsidR="0001156B" w:rsidRPr="00877D23" w:rsidRDefault="0001156B" w:rsidP="000F18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         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240D0A">
      <w:rPr>
        <w:rFonts w:ascii="Angsana New" w:hAnsi="Angsana New"/>
        <w:b/>
        <w:bCs/>
        <w:sz w:val="32"/>
        <w:szCs w:val="32"/>
      </w:rPr>
      <w:t>”</w:t>
    </w: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240D0A">
      <w:rPr>
        <w:rFonts w:ascii="Angsana New" w:hAnsi="Angsana New"/>
        <w:b/>
        <w:bCs/>
        <w:sz w:val="32"/>
        <w:szCs w:val="32"/>
      </w:rPr>
      <w:t>”</w:t>
    </w:r>
  </w:p>
  <w:p w14:paraId="5418E6D5" w14:textId="16C4B2EB" w:rsidR="0001156B" w:rsidRPr="00965D7B" w:rsidRDefault="0001156B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</w:t>
    </w:r>
    <w:r w:rsidRPr="003A1023">
      <w:rPr>
        <w:rFonts w:ascii="Angsana New" w:hAnsi="Angsana New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</w:p>
  <w:p w14:paraId="5A5C546A" w14:textId="77777777" w:rsidR="0001156B" w:rsidRPr="00637127" w:rsidRDefault="0001156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937E8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3" w15:restartNumberingAfterBreak="0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0CA261B6"/>
    <w:multiLevelType w:val="multilevel"/>
    <w:tmpl w:val="7D2A5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24B727D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BFF44EF"/>
    <w:multiLevelType w:val="multilevel"/>
    <w:tmpl w:val="FD8EC222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8" w15:restartNumberingAfterBreak="0">
    <w:nsid w:val="22C7606E"/>
    <w:multiLevelType w:val="hybridMultilevel"/>
    <w:tmpl w:val="3EF6B26A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7508B1"/>
    <w:multiLevelType w:val="multilevel"/>
    <w:tmpl w:val="909E9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D9E4F67"/>
    <w:multiLevelType w:val="hybridMultilevel"/>
    <w:tmpl w:val="EDD23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8D1A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30A5009"/>
    <w:multiLevelType w:val="multilevel"/>
    <w:tmpl w:val="E97614E4"/>
    <w:lvl w:ilvl="0">
      <w:start w:val="1"/>
      <w:numFmt w:val="decimal"/>
      <w:pStyle w:val="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1E7579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C2235ED"/>
    <w:multiLevelType w:val="hybridMultilevel"/>
    <w:tmpl w:val="608A0600"/>
    <w:lvl w:ilvl="0" w:tplc="8F52A938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8" w15:restartNumberingAfterBreak="0">
    <w:nsid w:val="450A4D47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6252246B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0506B5"/>
    <w:multiLevelType w:val="hybridMultilevel"/>
    <w:tmpl w:val="023C25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8677E6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3" w15:restartNumberingAfterBreak="0">
    <w:nsid w:val="6AE775C6"/>
    <w:multiLevelType w:val="multilevel"/>
    <w:tmpl w:val="228E159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BF8550B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5D83BB2"/>
    <w:multiLevelType w:val="multilevel"/>
    <w:tmpl w:val="64B609A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5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37" w15:restartNumberingAfterBreak="0">
    <w:nsid w:val="765F5A48"/>
    <w:multiLevelType w:val="hybridMultilevel"/>
    <w:tmpl w:val="D854936C"/>
    <w:lvl w:ilvl="0" w:tplc="DD18611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BE618B"/>
    <w:multiLevelType w:val="hybridMultilevel"/>
    <w:tmpl w:val="C3E84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42A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0"/>
  </w:num>
  <w:num w:numId="14">
    <w:abstractNumId w:val="23"/>
  </w:num>
  <w:num w:numId="15">
    <w:abstractNumId w:val="27"/>
  </w:num>
  <w:num w:numId="16">
    <w:abstractNumId w:val="39"/>
  </w:num>
  <w:num w:numId="17">
    <w:abstractNumId w:val="17"/>
  </w:num>
  <w:num w:numId="18">
    <w:abstractNumId w:val="16"/>
  </w:num>
  <w:num w:numId="19">
    <w:abstractNumId w:val="29"/>
  </w:num>
  <w:num w:numId="20">
    <w:abstractNumId w:val="10"/>
  </w:num>
  <w:num w:numId="21">
    <w:abstractNumId w:val="21"/>
  </w:num>
  <w:num w:numId="22">
    <w:abstractNumId w:val="31"/>
  </w:num>
  <w:num w:numId="23">
    <w:abstractNumId w:val="38"/>
  </w:num>
  <w:num w:numId="24">
    <w:abstractNumId w:val="12"/>
  </w:num>
  <w:num w:numId="25">
    <w:abstractNumId w:val="34"/>
  </w:num>
  <w:num w:numId="26">
    <w:abstractNumId w:val="40"/>
  </w:num>
  <w:num w:numId="27">
    <w:abstractNumId w:val="37"/>
  </w:num>
  <w:num w:numId="28">
    <w:abstractNumId w:val="24"/>
  </w:num>
  <w:num w:numId="29">
    <w:abstractNumId w:val="14"/>
  </w:num>
  <w:num w:numId="30">
    <w:abstractNumId w:val="32"/>
  </w:num>
  <w:num w:numId="31">
    <w:abstractNumId w:val="15"/>
  </w:num>
  <w:num w:numId="32">
    <w:abstractNumId w:val="22"/>
  </w:num>
  <w:num w:numId="33">
    <w:abstractNumId w:val="33"/>
  </w:num>
  <w:num w:numId="34">
    <w:abstractNumId w:val="28"/>
  </w:num>
  <w:num w:numId="35">
    <w:abstractNumId w:val="35"/>
  </w:num>
  <w:num w:numId="36">
    <w:abstractNumId w:val="11"/>
  </w:num>
  <w:num w:numId="37">
    <w:abstractNumId w:val="26"/>
  </w:num>
  <w:num w:numId="38">
    <w:abstractNumId w:val="13"/>
  </w:num>
  <w:num w:numId="39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36"/>
  </w:num>
  <w:num w:numId="43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40C"/>
    <w:rsid w:val="000077F7"/>
    <w:rsid w:val="000078E0"/>
    <w:rsid w:val="00007BE7"/>
    <w:rsid w:val="00010251"/>
    <w:rsid w:val="000106F1"/>
    <w:rsid w:val="000114F7"/>
    <w:rsid w:val="0001156B"/>
    <w:rsid w:val="0001157B"/>
    <w:rsid w:val="000118FF"/>
    <w:rsid w:val="00012139"/>
    <w:rsid w:val="0001329E"/>
    <w:rsid w:val="00013586"/>
    <w:rsid w:val="00013B52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9D5"/>
    <w:rsid w:val="00017B0A"/>
    <w:rsid w:val="00020190"/>
    <w:rsid w:val="000202AE"/>
    <w:rsid w:val="00020E5D"/>
    <w:rsid w:val="00021538"/>
    <w:rsid w:val="000215A9"/>
    <w:rsid w:val="0002172F"/>
    <w:rsid w:val="000217E7"/>
    <w:rsid w:val="00021949"/>
    <w:rsid w:val="00021D81"/>
    <w:rsid w:val="00022133"/>
    <w:rsid w:val="0002214A"/>
    <w:rsid w:val="000225DA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6931"/>
    <w:rsid w:val="00027939"/>
    <w:rsid w:val="00030356"/>
    <w:rsid w:val="000304F1"/>
    <w:rsid w:val="000307A3"/>
    <w:rsid w:val="00031329"/>
    <w:rsid w:val="000314CA"/>
    <w:rsid w:val="00031905"/>
    <w:rsid w:val="00031B51"/>
    <w:rsid w:val="00032615"/>
    <w:rsid w:val="00032A34"/>
    <w:rsid w:val="00033058"/>
    <w:rsid w:val="00033513"/>
    <w:rsid w:val="00033B7A"/>
    <w:rsid w:val="00033C02"/>
    <w:rsid w:val="000341A0"/>
    <w:rsid w:val="00034258"/>
    <w:rsid w:val="000343C5"/>
    <w:rsid w:val="0003452F"/>
    <w:rsid w:val="000348A9"/>
    <w:rsid w:val="000348FC"/>
    <w:rsid w:val="00034A0C"/>
    <w:rsid w:val="00034E89"/>
    <w:rsid w:val="0003514E"/>
    <w:rsid w:val="00035CED"/>
    <w:rsid w:val="00035E84"/>
    <w:rsid w:val="00036402"/>
    <w:rsid w:val="00036884"/>
    <w:rsid w:val="00036C01"/>
    <w:rsid w:val="0003762C"/>
    <w:rsid w:val="00037962"/>
    <w:rsid w:val="0004017B"/>
    <w:rsid w:val="000402D7"/>
    <w:rsid w:val="00041677"/>
    <w:rsid w:val="000416D5"/>
    <w:rsid w:val="00041BD0"/>
    <w:rsid w:val="00042006"/>
    <w:rsid w:val="00042211"/>
    <w:rsid w:val="000429E6"/>
    <w:rsid w:val="00042DE6"/>
    <w:rsid w:val="000432EE"/>
    <w:rsid w:val="00043419"/>
    <w:rsid w:val="0004358E"/>
    <w:rsid w:val="00043980"/>
    <w:rsid w:val="00043BA7"/>
    <w:rsid w:val="00044793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7B6"/>
    <w:rsid w:val="00053B6A"/>
    <w:rsid w:val="00054134"/>
    <w:rsid w:val="000549BC"/>
    <w:rsid w:val="00054CFF"/>
    <w:rsid w:val="00054FA3"/>
    <w:rsid w:val="000550CF"/>
    <w:rsid w:val="00055853"/>
    <w:rsid w:val="000569D6"/>
    <w:rsid w:val="00056B95"/>
    <w:rsid w:val="00056C13"/>
    <w:rsid w:val="00057B6E"/>
    <w:rsid w:val="00057E28"/>
    <w:rsid w:val="00057ED5"/>
    <w:rsid w:val="00057FFC"/>
    <w:rsid w:val="000603D6"/>
    <w:rsid w:val="0006075E"/>
    <w:rsid w:val="0006118B"/>
    <w:rsid w:val="00061521"/>
    <w:rsid w:val="00061D22"/>
    <w:rsid w:val="00062026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70327"/>
    <w:rsid w:val="000707D3"/>
    <w:rsid w:val="00070A26"/>
    <w:rsid w:val="000715EA"/>
    <w:rsid w:val="00071E32"/>
    <w:rsid w:val="00072019"/>
    <w:rsid w:val="00072F48"/>
    <w:rsid w:val="00073338"/>
    <w:rsid w:val="0007338D"/>
    <w:rsid w:val="000735F1"/>
    <w:rsid w:val="000747D9"/>
    <w:rsid w:val="00074A1A"/>
    <w:rsid w:val="00075939"/>
    <w:rsid w:val="00075E79"/>
    <w:rsid w:val="000762BE"/>
    <w:rsid w:val="00076676"/>
    <w:rsid w:val="000768AA"/>
    <w:rsid w:val="00076CAA"/>
    <w:rsid w:val="00076F9C"/>
    <w:rsid w:val="00077287"/>
    <w:rsid w:val="00077EAB"/>
    <w:rsid w:val="00080337"/>
    <w:rsid w:val="000807DD"/>
    <w:rsid w:val="00081F8F"/>
    <w:rsid w:val="0008218B"/>
    <w:rsid w:val="00082930"/>
    <w:rsid w:val="000831E5"/>
    <w:rsid w:val="00083366"/>
    <w:rsid w:val="00083451"/>
    <w:rsid w:val="0008355A"/>
    <w:rsid w:val="00083EA8"/>
    <w:rsid w:val="00083FB3"/>
    <w:rsid w:val="00084BF0"/>
    <w:rsid w:val="00084C31"/>
    <w:rsid w:val="00084DCA"/>
    <w:rsid w:val="00084F29"/>
    <w:rsid w:val="000854D8"/>
    <w:rsid w:val="00085B18"/>
    <w:rsid w:val="00085E94"/>
    <w:rsid w:val="00090283"/>
    <w:rsid w:val="00090399"/>
    <w:rsid w:val="0009075B"/>
    <w:rsid w:val="00090B69"/>
    <w:rsid w:val="00090F25"/>
    <w:rsid w:val="0009129D"/>
    <w:rsid w:val="0009130A"/>
    <w:rsid w:val="00091F28"/>
    <w:rsid w:val="0009203B"/>
    <w:rsid w:val="0009248E"/>
    <w:rsid w:val="00092C95"/>
    <w:rsid w:val="00092CFB"/>
    <w:rsid w:val="000932E0"/>
    <w:rsid w:val="000934B0"/>
    <w:rsid w:val="00093586"/>
    <w:rsid w:val="000935FC"/>
    <w:rsid w:val="00094094"/>
    <w:rsid w:val="000940DA"/>
    <w:rsid w:val="0009446D"/>
    <w:rsid w:val="00094E26"/>
    <w:rsid w:val="00095357"/>
    <w:rsid w:val="000957E8"/>
    <w:rsid w:val="00096A71"/>
    <w:rsid w:val="00096CDF"/>
    <w:rsid w:val="00096D4B"/>
    <w:rsid w:val="0009718A"/>
    <w:rsid w:val="00097763"/>
    <w:rsid w:val="000978A4"/>
    <w:rsid w:val="00097BE1"/>
    <w:rsid w:val="000A01E8"/>
    <w:rsid w:val="000A0459"/>
    <w:rsid w:val="000A0A9C"/>
    <w:rsid w:val="000A0D16"/>
    <w:rsid w:val="000A0DAE"/>
    <w:rsid w:val="000A113F"/>
    <w:rsid w:val="000A121A"/>
    <w:rsid w:val="000A137B"/>
    <w:rsid w:val="000A17E0"/>
    <w:rsid w:val="000A1C04"/>
    <w:rsid w:val="000A2C20"/>
    <w:rsid w:val="000A2FAF"/>
    <w:rsid w:val="000A314D"/>
    <w:rsid w:val="000A3820"/>
    <w:rsid w:val="000A3938"/>
    <w:rsid w:val="000A3F75"/>
    <w:rsid w:val="000A4D80"/>
    <w:rsid w:val="000A5491"/>
    <w:rsid w:val="000A54F1"/>
    <w:rsid w:val="000A567D"/>
    <w:rsid w:val="000A5684"/>
    <w:rsid w:val="000A641D"/>
    <w:rsid w:val="000A654F"/>
    <w:rsid w:val="000A7BEC"/>
    <w:rsid w:val="000A7CA7"/>
    <w:rsid w:val="000A7DCF"/>
    <w:rsid w:val="000B0409"/>
    <w:rsid w:val="000B06C4"/>
    <w:rsid w:val="000B0951"/>
    <w:rsid w:val="000B09A3"/>
    <w:rsid w:val="000B11EB"/>
    <w:rsid w:val="000B1219"/>
    <w:rsid w:val="000B136B"/>
    <w:rsid w:val="000B1813"/>
    <w:rsid w:val="000B1870"/>
    <w:rsid w:val="000B19E3"/>
    <w:rsid w:val="000B1B68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9AF"/>
    <w:rsid w:val="000B5CFC"/>
    <w:rsid w:val="000B63F6"/>
    <w:rsid w:val="000B6E81"/>
    <w:rsid w:val="000B7A6B"/>
    <w:rsid w:val="000B7C10"/>
    <w:rsid w:val="000B7C4F"/>
    <w:rsid w:val="000B7FE4"/>
    <w:rsid w:val="000C0E06"/>
    <w:rsid w:val="000C104E"/>
    <w:rsid w:val="000C16AE"/>
    <w:rsid w:val="000C1831"/>
    <w:rsid w:val="000C1B64"/>
    <w:rsid w:val="000C1C26"/>
    <w:rsid w:val="000C25E2"/>
    <w:rsid w:val="000C26A2"/>
    <w:rsid w:val="000C2D7D"/>
    <w:rsid w:val="000C2D87"/>
    <w:rsid w:val="000C4D5E"/>
    <w:rsid w:val="000C5046"/>
    <w:rsid w:val="000C50AC"/>
    <w:rsid w:val="000C52D7"/>
    <w:rsid w:val="000C586B"/>
    <w:rsid w:val="000C5F9B"/>
    <w:rsid w:val="000C607C"/>
    <w:rsid w:val="000C6587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5EAF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8F9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0D0"/>
    <w:rsid w:val="000E728A"/>
    <w:rsid w:val="000E7FF7"/>
    <w:rsid w:val="000F01B8"/>
    <w:rsid w:val="000F0239"/>
    <w:rsid w:val="000F0421"/>
    <w:rsid w:val="000F09F4"/>
    <w:rsid w:val="000F0C89"/>
    <w:rsid w:val="000F184D"/>
    <w:rsid w:val="000F18C6"/>
    <w:rsid w:val="000F18EE"/>
    <w:rsid w:val="000F1B9C"/>
    <w:rsid w:val="000F2433"/>
    <w:rsid w:val="000F30E4"/>
    <w:rsid w:val="000F3D51"/>
    <w:rsid w:val="000F47BB"/>
    <w:rsid w:val="000F50DA"/>
    <w:rsid w:val="000F5E70"/>
    <w:rsid w:val="000F6A55"/>
    <w:rsid w:val="000F6B04"/>
    <w:rsid w:val="000F72E8"/>
    <w:rsid w:val="000F744A"/>
    <w:rsid w:val="000F785B"/>
    <w:rsid w:val="001016C6"/>
    <w:rsid w:val="00101928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490D"/>
    <w:rsid w:val="00105A84"/>
    <w:rsid w:val="00105B30"/>
    <w:rsid w:val="00105B97"/>
    <w:rsid w:val="00105DD3"/>
    <w:rsid w:val="001061B1"/>
    <w:rsid w:val="00106E3C"/>
    <w:rsid w:val="00106E75"/>
    <w:rsid w:val="00106EFA"/>
    <w:rsid w:val="0010769F"/>
    <w:rsid w:val="00110BE3"/>
    <w:rsid w:val="00110E4A"/>
    <w:rsid w:val="00110FF3"/>
    <w:rsid w:val="00111550"/>
    <w:rsid w:val="001118F0"/>
    <w:rsid w:val="0011295C"/>
    <w:rsid w:val="00113FF5"/>
    <w:rsid w:val="001140A2"/>
    <w:rsid w:val="00114123"/>
    <w:rsid w:val="001151EB"/>
    <w:rsid w:val="00115270"/>
    <w:rsid w:val="00116163"/>
    <w:rsid w:val="00116A93"/>
    <w:rsid w:val="00116C19"/>
    <w:rsid w:val="0011710F"/>
    <w:rsid w:val="0011787B"/>
    <w:rsid w:val="001178FE"/>
    <w:rsid w:val="00120160"/>
    <w:rsid w:val="00120554"/>
    <w:rsid w:val="00121410"/>
    <w:rsid w:val="001214D8"/>
    <w:rsid w:val="00121FE3"/>
    <w:rsid w:val="00122156"/>
    <w:rsid w:val="00122A02"/>
    <w:rsid w:val="00122BDD"/>
    <w:rsid w:val="00122CAF"/>
    <w:rsid w:val="0012321E"/>
    <w:rsid w:val="0012350E"/>
    <w:rsid w:val="00124EAF"/>
    <w:rsid w:val="0012507C"/>
    <w:rsid w:val="001256B4"/>
    <w:rsid w:val="001259B5"/>
    <w:rsid w:val="00125FB7"/>
    <w:rsid w:val="0012600E"/>
    <w:rsid w:val="00126D41"/>
    <w:rsid w:val="001302E1"/>
    <w:rsid w:val="00130301"/>
    <w:rsid w:val="00130657"/>
    <w:rsid w:val="001308F0"/>
    <w:rsid w:val="00130AFA"/>
    <w:rsid w:val="00130C5A"/>
    <w:rsid w:val="001326AC"/>
    <w:rsid w:val="00132D1A"/>
    <w:rsid w:val="0013396F"/>
    <w:rsid w:val="00133C8E"/>
    <w:rsid w:val="00133D8E"/>
    <w:rsid w:val="0013477E"/>
    <w:rsid w:val="00134913"/>
    <w:rsid w:val="00134FE8"/>
    <w:rsid w:val="001350E4"/>
    <w:rsid w:val="0013558D"/>
    <w:rsid w:val="00135BAB"/>
    <w:rsid w:val="001364E8"/>
    <w:rsid w:val="00136681"/>
    <w:rsid w:val="00136CAA"/>
    <w:rsid w:val="001376EE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6246"/>
    <w:rsid w:val="001466C8"/>
    <w:rsid w:val="00146A4F"/>
    <w:rsid w:val="00146B86"/>
    <w:rsid w:val="00146FE5"/>
    <w:rsid w:val="001473CB"/>
    <w:rsid w:val="00147B5A"/>
    <w:rsid w:val="00147F2A"/>
    <w:rsid w:val="00147F33"/>
    <w:rsid w:val="00147F4B"/>
    <w:rsid w:val="00150A3D"/>
    <w:rsid w:val="00151109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446"/>
    <w:rsid w:val="00153AEA"/>
    <w:rsid w:val="00153CE1"/>
    <w:rsid w:val="00153FBD"/>
    <w:rsid w:val="0015423C"/>
    <w:rsid w:val="00154274"/>
    <w:rsid w:val="00154356"/>
    <w:rsid w:val="0015492A"/>
    <w:rsid w:val="001557AC"/>
    <w:rsid w:val="001565DC"/>
    <w:rsid w:val="001566C1"/>
    <w:rsid w:val="001568FE"/>
    <w:rsid w:val="001569A9"/>
    <w:rsid w:val="00156CF4"/>
    <w:rsid w:val="00157017"/>
    <w:rsid w:val="00157276"/>
    <w:rsid w:val="00157463"/>
    <w:rsid w:val="00157AE4"/>
    <w:rsid w:val="00157BEC"/>
    <w:rsid w:val="001604CE"/>
    <w:rsid w:val="001607E8"/>
    <w:rsid w:val="00161041"/>
    <w:rsid w:val="001613B4"/>
    <w:rsid w:val="00161497"/>
    <w:rsid w:val="00161883"/>
    <w:rsid w:val="00161B8C"/>
    <w:rsid w:val="00161E51"/>
    <w:rsid w:val="001620A0"/>
    <w:rsid w:val="00162353"/>
    <w:rsid w:val="001623FE"/>
    <w:rsid w:val="001638AD"/>
    <w:rsid w:val="00163CAD"/>
    <w:rsid w:val="00163D6A"/>
    <w:rsid w:val="00164731"/>
    <w:rsid w:val="00164C86"/>
    <w:rsid w:val="00164F79"/>
    <w:rsid w:val="00166B3B"/>
    <w:rsid w:val="00166BCA"/>
    <w:rsid w:val="00166C93"/>
    <w:rsid w:val="00167539"/>
    <w:rsid w:val="00167662"/>
    <w:rsid w:val="001679A4"/>
    <w:rsid w:val="00167D5D"/>
    <w:rsid w:val="00170654"/>
    <w:rsid w:val="001708FD"/>
    <w:rsid w:val="00170DE0"/>
    <w:rsid w:val="001729B9"/>
    <w:rsid w:val="00172DC6"/>
    <w:rsid w:val="0017319E"/>
    <w:rsid w:val="001738B3"/>
    <w:rsid w:val="00173CBC"/>
    <w:rsid w:val="00174051"/>
    <w:rsid w:val="00174C6D"/>
    <w:rsid w:val="001752AE"/>
    <w:rsid w:val="001753F5"/>
    <w:rsid w:val="00175530"/>
    <w:rsid w:val="00175D6C"/>
    <w:rsid w:val="00175F93"/>
    <w:rsid w:val="001764DF"/>
    <w:rsid w:val="00176E33"/>
    <w:rsid w:val="001770CD"/>
    <w:rsid w:val="001771E2"/>
    <w:rsid w:val="0017742A"/>
    <w:rsid w:val="0018146F"/>
    <w:rsid w:val="001814AE"/>
    <w:rsid w:val="00181A68"/>
    <w:rsid w:val="001824EB"/>
    <w:rsid w:val="0018254E"/>
    <w:rsid w:val="00182AB7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EC7"/>
    <w:rsid w:val="00190631"/>
    <w:rsid w:val="001916F0"/>
    <w:rsid w:val="001918E6"/>
    <w:rsid w:val="00191C2C"/>
    <w:rsid w:val="001920B1"/>
    <w:rsid w:val="001920E1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602"/>
    <w:rsid w:val="001A0D65"/>
    <w:rsid w:val="001A0DE5"/>
    <w:rsid w:val="001A12AB"/>
    <w:rsid w:val="001A1741"/>
    <w:rsid w:val="001A1B02"/>
    <w:rsid w:val="001A1CD4"/>
    <w:rsid w:val="001A2011"/>
    <w:rsid w:val="001A25BB"/>
    <w:rsid w:val="001A25DC"/>
    <w:rsid w:val="001A281F"/>
    <w:rsid w:val="001A2F00"/>
    <w:rsid w:val="001A329E"/>
    <w:rsid w:val="001A3301"/>
    <w:rsid w:val="001A3AB7"/>
    <w:rsid w:val="001A3E16"/>
    <w:rsid w:val="001A41C3"/>
    <w:rsid w:val="001A4300"/>
    <w:rsid w:val="001A472E"/>
    <w:rsid w:val="001A4C25"/>
    <w:rsid w:val="001A5543"/>
    <w:rsid w:val="001A6171"/>
    <w:rsid w:val="001A6828"/>
    <w:rsid w:val="001A6B72"/>
    <w:rsid w:val="001A6D2C"/>
    <w:rsid w:val="001A770E"/>
    <w:rsid w:val="001A7A78"/>
    <w:rsid w:val="001A7AD7"/>
    <w:rsid w:val="001A7C1B"/>
    <w:rsid w:val="001A7C5A"/>
    <w:rsid w:val="001A7D49"/>
    <w:rsid w:val="001A7FB4"/>
    <w:rsid w:val="001B0806"/>
    <w:rsid w:val="001B0A53"/>
    <w:rsid w:val="001B0C1A"/>
    <w:rsid w:val="001B0C9A"/>
    <w:rsid w:val="001B0E0F"/>
    <w:rsid w:val="001B142F"/>
    <w:rsid w:val="001B3063"/>
    <w:rsid w:val="001B3626"/>
    <w:rsid w:val="001B3889"/>
    <w:rsid w:val="001B389F"/>
    <w:rsid w:val="001B39E7"/>
    <w:rsid w:val="001B3C77"/>
    <w:rsid w:val="001B3D51"/>
    <w:rsid w:val="001B4CA5"/>
    <w:rsid w:val="001B51A7"/>
    <w:rsid w:val="001B5A1E"/>
    <w:rsid w:val="001B5C0A"/>
    <w:rsid w:val="001B6D6C"/>
    <w:rsid w:val="001B6F04"/>
    <w:rsid w:val="001B71EA"/>
    <w:rsid w:val="001B74DD"/>
    <w:rsid w:val="001B7549"/>
    <w:rsid w:val="001B79B0"/>
    <w:rsid w:val="001B7A0E"/>
    <w:rsid w:val="001B7BF4"/>
    <w:rsid w:val="001C0976"/>
    <w:rsid w:val="001C09E5"/>
    <w:rsid w:val="001C1531"/>
    <w:rsid w:val="001C1F59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C81"/>
    <w:rsid w:val="001C4D54"/>
    <w:rsid w:val="001C528C"/>
    <w:rsid w:val="001C5D1A"/>
    <w:rsid w:val="001C5EF8"/>
    <w:rsid w:val="001C5F4F"/>
    <w:rsid w:val="001C6340"/>
    <w:rsid w:val="001C6D39"/>
    <w:rsid w:val="001C6DB5"/>
    <w:rsid w:val="001C6F8B"/>
    <w:rsid w:val="001C7ABF"/>
    <w:rsid w:val="001C7BFF"/>
    <w:rsid w:val="001C7F52"/>
    <w:rsid w:val="001D02CA"/>
    <w:rsid w:val="001D04C9"/>
    <w:rsid w:val="001D05CD"/>
    <w:rsid w:val="001D13FE"/>
    <w:rsid w:val="001D2510"/>
    <w:rsid w:val="001D29CC"/>
    <w:rsid w:val="001D2CB7"/>
    <w:rsid w:val="001D301D"/>
    <w:rsid w:val="001D31AF"/>
    <w:rsid w:val="001D34DF"/>
    <w:rsid w:val="001D3882"/>
    <w:rsid w:val="001D3CD4"/>
    <w:rsid w:val="001D5372"/>
    <w:rsid w:val="001D5463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39"/>
    <w:rsid w:val="001E1702"/>
    <w:rsid w:val="001E1A94"/>
    <w:rsid w:val="001E234C"/>
    <w:rsid w:val="001E23F7"/>
    <w:rsid w:val="001E293B"/>
    <w:rsid w:val="001E2BFA"/>
    <w:rsid w:val="001E43FD"/>
    <w:rsid w:val="001E462E"/>
    <w:rsid w:val="001E4A60"/>
    <w:rsid w:val="001E50EA"/>
    <w:rsid w:val="001E5CD5"/>
    <w:rsid w:val="001E63F0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293C"/>
    <w:rsid w:val="001F3B9E"/>
    <w:rsid w:val="001F3F38"/>
    <w:rsid w:val="001F442C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1FC1"/>
    <w:rsid w:val="00202654"/>
    <w:rsid w:val="00202A09"/>
    <w:rsid w:val="00202FE5"/>
    <w:rsid w:val="002040DE"/>
    <w:rsid w:val="0020470E"/>
    <w:rsid w:val="00204AB5"/>
    <w:rsid w:val="00204C65"/>
    <w:rsid w:val="0020543E"/>
    <w:rsid w:val="0020590E"/>
    <w:rsid w:val="002069B4"/>
    <w:rsid w:val="002069D0"/>
    <w:rsid w:val="00207669"/>
    <w:rsid w:val="002079E1"/>
    <w:rsid w:val="00210389"/>
    <w:rsid w:val="00211067"/>
    <w:rsid w:val="00211E31"/>
    <w:rsid w:val="00211E53"/>
    <w:rsid w:val="00212075"/>
    <w:rsid w:val="00212180"/>
    <w:rsid w:val="0021224E"/>
    <w:rsid w:val="0021264B"/>
    <w:rsid w:val="00212908"/>
    <w:rsid w:val="002129E1"/>
    <w:rsid w:val="00212D95"/>
    <w:rsid w:val="00212FF5"/>
    <w:rsid w:val="002134C7"/>
    <w:rsid w:val="002136EA"/>
    <w:rsid w:val="00213A8E"/>
    <w:rsid w:val="00214C7C"/>
    <w:rsid w:val="002155C1"/>
    <w:rsid w:val="002157E3"/>
    <w:rsid w:val="00215808"/>
    <w:rsid w:val="002161E9"/>
    <w:rsid w:val="00216684"/>
    <w:rsid w:val="002167B2"/>
    <w:rsid w:val="00216AA4"/>
    <w:rsid w:val="00216C6B"/>
    <w:rsid w:val="00216DA4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424"/>
    <w:rsid w:val="00222BE8"/>
    <w:rsid w:val="00223005"/>
    <w:rsid w:val="0022376F"/>
    <w:rsid w:val="002247EB"/>
    <w:rsid w:val="002247FC"/>
    <w:rsid w:val="00224CB6"/>
    <w:rsid w:val="00225304"/>
    <w:rsid w:val="00225770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3C41"/>
    <w:rsid w:val="00234007"/>
    <w:rsid w:val="00234107"/>
    <w:rsid w:val="002342E4"/>
    <w:rsid w:val="002347C9"/>
    <w:rsid w:val="00234B91"/>
    <w:rsid w:val="00235DC3"/>
    <w:rsid w:val="002365F9"/>
    <w:rsid w:val="0023692F"/>
    <w:rsid w:val="00236ABD"/>
    <w:rsid w:val="00236B72"/>
    <w:rsid w:val="00236DD2"/>
    <w:rsid w:val="00237101"/>
    <w:rsid w:val="00237406"/>
    <w:rsid w:val="00240D0A"/>
    <w:rsid w:val="002412F3"/>
    <w:rsid w:val="002419B0"/>
    <w:rsid w:val="002419DF"/>
    <w:rsid w:val="00241D49"/>
    <w:rsid w:val="002422C1"/>
    <w:rsid w:val="0024294A"/>
    <w:rsid w:val="00243842"/>
    <w:rsid w:val="00243C90"/>
    <w:rsid w:val="00243F3B"/>
    <w:rsid w:val="00244C2F"/>
    <w:rsid w:val="00245F89"/>
    <w:rsid w:val="00246520"/>
    <w:rsid w:val="00246AAC"/>
    <w:rsid w:val="00246AE1"/>
    <w:rsid w:val="0024744F"/>
    <w:rsid w:val="0024771D"/>
    <w:rsid w:val="002477DA"/>
    <w:rsid w:val="00247B98"/>
    <w:rsid w:val="00247BC6"/>
    <w:rsid w:val="00247C42"/>
    <w:rsid w:val="002502EA"/>
    <w:rsid w:val="0025081A"/>
    <w:rsid w:val="0025145C"/>
    <w:rsid w:val="0025178F"/>
    <w:rsid w:val="00251C6B"/>
    <w:rsid w:val="002524D0"/>
    <w:rsid w:val="00252F0B"/>
    <w:rsid w:val="00253443"/>
    <w:rsid w:val="00253A05"/>
    <w:rsid w:val="00253F1E"/>
    <w:rsid w:val="00253F6B"/>
    <w:rsid w:val="00255085"/>
    <w:rsid w:val="00255592"/>
    <w:rsid w:val="0025624D"/>
    <w:rsid w:val="0025644E"/>
    <w:rsid w:val="00256683"/>
    <w:rsid w:val="00256C71"/>
    <w:rsid w:val="00256E1B"/>
    <w:rsid w:val="00256F0B"/>
    <w:rsid w:val="00256FD6"/>
    <w:rsid w:val="0025784C"/>
    <w:rsid w:val="0026068D"/>
    <w:rsid w:val="00260704"/>
    <w:rsid w:val="00260B2A"/>
    <w:rsid w:val="00261126"/>
    <w:rsid w:val="002615FB"/>
    <w:rsid w:val="002620E8"/>
    <w:rsid w:val="00262366"/>
    <w:rsid w:val="002623A4"/>
    <w:rsid w:val="00262A21"/>
    <w:rsid w:val="00262BA5"/>
    <w:rsid w:val="0026339F"/>
    <w:rsid w:val="00263953"/>
    <w:rsid w:val="00265CFF"/>
    <w:rsid w:val="002670DA"/>
    <w:rsid w:val="002672DB"/>
    <w:rsid w:val="00267327"/>
    <w:rsid w:val="0026739D"/>
    <w:rsid w:val="002674D8"/>
    <w:rsid w:val="00267F54"/>
    <w:rsid w:val="00272284"/>
    <w:rsid w:val="00272A69"/>
    <w:rsid w:val="00272B3B"/>
    <w:rsid w:val="00272C9B"/>
    <w:rsid w:val="00273AE5"/>
    <w:rsid w:val="00274268"/>
    <w:rsid w:val="002746A7"/>
    <w:rsid w:val="0027487F"/>
    <w:rsid w:val="002753D3"/>
    <w:rsid w:val="002754FF"/>
    <w:rsid w:val="00276434"/>
    <w:rsid w:val="00276495"/>
    <w:rsid w:val="00276989"/>
    <w:rsid w:val="00276AF6"/>
    <w:rsid w:val="00277227"/>
    <w:rsid w:val="00277882"/>
    <w:rsid w:val="00277907"/>
    <w:rsid w:val="00277D5F"/>
    <w:rsid w:val="00277E8F"/>
    <w:rsid w:val="00280019"/>
    <w:rsid w:val="0028088E"/>
    <w:rsid w:val="00280DE9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534C"/>
    <w:rsid w:val="00286090"/>
    <w:rsid w:val="00286DD9"/>
    <w:rsid w:val="00287082"/>
    <w:rsid w:val="00287230"/>
    <w:rsid w:val="0028733F"/>
    <w:rsid w:val="002900B8"/>
    <w:rsid w:val="00290B5E"/>
    <w:rsid w:val="00290C98"/>
    <w:rsid w:val="00290FE3"/>
    <w:rsid w:val="0029119F"/>
    <w:rsid w:val="00291FD2"/>
    <w:rsid w:val="00293855"/>
    <w:rsid w:val="002941D6"/>
    <w:rsid w:val="0029465C"/>
    <w:rsid w:val="002948F6"/>
    <w:rsid w:val="00294FB6"/>
    <w:rsid w:val="002955CA"/>
    <w:rsid w:val="002959F9"/>
    <w:rsid w:val="00295B10"/>
    <w:rsid w:val="002963F8"/>
    <w:rsid w:val="002966A5"/>
    <w:rsid w:val="00296FB4"/>
    <w:rsid w:val="00297DE8"/>
    <w:rsid w:val="00297EE9"/>
    <w:rsid w:val="002A01DA"/>
    <w:rsid w:val="002A03A6"/>
    <w:rsid w:val="002A059E"/>
    <w:rsid w:val="002A0D98"/>
    <w:rsid w:val="002A0E17"/>
    <w:rsid w:val="002A1910"/>
    <w:rsid w:val="002A2819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5042"/>
    <w:rsid w:val="002A5730"/>
    <w:rsid w:val="002A5781"/>
    <w:rsid w:val="002A664B"/>
    <w:rsid w:val="002A669D"/>
    <w:rsid w:val="002A6890"/>
    <w:rsid w:val="002A6B32"/>
    <w:rsid w:val="002A7B25"/>
    <w:rsid w:val="002A7F05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7D0"/>
    <w:rsid w:val="002B3F33"/>
    <w:rsid w:val="002B5182"/>
    <w:rsid w:val="002B52D9"/>
    <w:rsid w:val="002B57BD"/>
    <w:rsid w:val="002B57FD"/>
    <w:rsid w:val="002B5DAD"/>
    <w:rsid w:val="002B6243"/>
    <w:rsid w:val="002B6336"/>
    <w:rsid w:val="002B6388"/>
    <w:rsid w:val="002B6BF2"/>
    <w:rsid w:val="002B7904"/>
    <w:rsid w:val="002B7DA3"/>
    <w:rsid w:val="002C03BC"/>
    <w:rsid w:val="002C0714"/>
    <w:rsid w:val="002C1BA4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6ED"/>
    <w:rsid w:val="002C4769"/>
    <w:rsid w:val="002C5AFF"/>
    <w:rsid w:val="002C67A2"/>
    <w:rsid w:val="002C6C35"/>
    <w:rsid w:val="002C7613"/>
    <w:rsid w:val="002C7F22"/>
    <w:rsid w:val="002D086D"/>
    <w:rsid w:val="002D1042"/>
    <w:rsid w:val="002D1346"/>
    <w:rsid w:val="002D15CA"/>
    <w:rsid w:val="002D1979"/>
    <w:rsid w:val="002D2250"/>
    <w:rsid w:val="002D30B0"/>
    <w:rsid w:val="002D3CA1"/>
    <w:rsid w:val="002D3D2F"/>
    <w:rsid w:val="002D42D6"/>
    <w:rsid w:val="002D4BE8"/>
    <w:rsid w:val="002D54BE"/>
    <w:rsid w:val="002D55DA"/>
    <w:rsid w:val="002D55F5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165E"/>
    <w:rsid w:val="002E215C"/>
    <w:rsid w:val="002E256A"/>
    <w:rsid w:val="002E25B0"/>
    <w:rsid w:val="002E2FAB"/>
    <w:rsid w:val="002E35CE"/>
    <w:rsid w:val="002E39D3"/>
    <w:rsid w:val="002E4093"/>
    <w:rsid w:val="002E4247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65B"/>
    <w:rsid w:val="002F0ED8"/>
    <w:rsid w:val="002F10E1"/>
    <w:rsid w:val="002F11F5"/>
    <w:rsid w:val="002F1C40"/>
    <w:rsid w:val="002F1FA3"/>
    <w:rsid w:val="002F2822"/>
    <w:rsid w:val="002F2F41"/>
    <w:rsid w:val="002F3048"/>
    <w:rsid w:val="002F33C2"/>
    <w:rsid w:val="002F372D"/>
    <w:rsid w:val="002F3A67"/>
    <w:rsid w:val="002F3B9D"/>
    <w:rsid w:val="002F42AA"/>
    <w:rsid w:val="002F44F7"/>
    <w:rsid w:val="002F4681"/>
    <w:rsid w:val="002F5230"/>
    <w:rsid w:val="002F5425"/>
    <w:rsid w:val="002F590B"/>
    <w:rsid w:val="002F59B5"/>
    <w:rsid w:val="002F5DBC"/>
    <w:rsid w:val="002F5DDC"/>
    <w:rsid w:val="002F60DC"/>
    <w:rsid w:val="002F7871"/>
    <w:rsid w:val="002F7A70"/>
    <w:rsid w:val="002F7A99"/>
    <w:rsid w:val="002F7B23"/>
    <w:rsid w:val="002F7E5E"/>
    <w:rsid w:val="002F7F2B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B2D"/>
    <w:rsid w:val="00301F99"/>
    <w:rsid w:val="0030252D"/>
    <w:rsid w:val="003027BD"/>
    <w:rsid w:val="00302DA3"/>
    <w:rsid w:val="0030300F"/>
    <w:rsid w:val="0030314F"/>
    <w:rsid w:val="00304296"/>
    <w:rsid w:val="0030448B"/>
    <w:rsid w:val="003045A8"/>
    <w:rsid w:val="00305345"/>
    <w:rsid w:val="0030673C"/>
    <w:rsid w:val="003067EC"/>
    <w:rsid w:val="0030688D"/>
    <w:rsid w:val="0030790F"/>
    <w:rsid w:val="003110EF"/>
    <w:rsid w:val="00311183"/>
    <w:rsid w:val="003116F3"/>
    <w:rsid w:val="00312260"/>
    <w:rsid w:val="003124CD"/>
    <w:rsid w:val="00312603"/>
    <w:rsid w:val="00312B73"/>
    <w:rsid w:val="00312C28"/>
    <w:rsid w:val="00313149"/>
    <w:rsid w:val="00313279"/>
    <w:rsid w:val="00313595"/>
    <w:rsid w:val="003139F7"/>
    <w:rsid w:val="00313A77"/>
    <w:rsid w:val="003140E4"/>
    <w:rsid w:val="0031492A"/>
    <w:rsid w:val="00314956"/>
    <w:rsid w:val="00314A2C"/>
    <w:rsid w:val="00314C77"/>
    <w:rsid w:val="00315297"/>
    <w:rsid w:val="0031553B"/>
    <w:rsid w:val="00315950"/>
    <w:rsid w:val="00315AD1"/>
    <w:rsid w:val="00315EE7"/>
    <w:rsid w:val="00316567"/>
    <w:rsid w:val="0031781C"/>
    <w:rsid w:val="00317F2D"/>
    <w:rsid w:val="00320048"/>
    <w:rsid w:val="003202DB"/>
    <w:rsid w:val="00320B30"/>
    <w:rsid w:val="00321A26"/>
    <w:rsid w:val="00322A74"/>
    <w:rsid w:val="00323777"/>
    <w:rsid w:val="00323AA7"/>
    <w:rsid w:val="0032440D"/>
    <w:rsid w:val="003244E0"/>
    <w:rsid w:val="00326081"/>
    <w:rsid w:val="00326122"/>
    <w:rsid w:val="003261F0"/>
    <w:rsid w:val="0032711E"/>
    <w:rsid w:val="003271F6"/>
    <w:rsid w:val="00327D5D"/>
    <w:rsid w:val="003305BF"/>
    <w:rsid w:val="0033068E"/>
    <w:rsid w:val="0033078E"/>
    <w:rsid w:val="00330E63"/>
    <w:rsid w:val="00331D11"/>
    <w:rsid w:val="00331ECE"/>
    <w:rsid w:val="003322F8"/>
    <w:rsid w:val="00332DD4"/>
    <w:rsid w:val="0033336A"/>
    <w:rsid w:val="00333EAE"/>
    <w:rsid w:val="00334215"/>
    <w:rsid w:val="00334DDC"/>
    <w:rsid w:val="00335110"/>
    <w:rsid w:val="00335DBA"/>
    <w:rsid w:val="0033602A"/>
    <w:rsid w:val="003362C5"/>
    <w:rsid w:val="003365DD"/>
    <w:rsid w:val="00336A38"/>
    <w:rsid w:val="0033708A"/>
    <w:rsid w:val="0033719D"/>
    <w:rsid w:val="003371F8"/>
    <w:rsid w:val="00337206"/>
    <w:rsid w:val="00337466"/>
    <w:rsid w:val="0033766C"/>
    <w:rsid w:val="00340035"/>
    <w:rsid w:val="0034013C"/>
    <w:rsid w:val="003402C9"/>
    <w:rsid w:val="00340688"/>
    <w:rsid w:val="00340A4D"/>
    <w:rsid w:val="00340BDA"/>
    <w:rsid w:val="0034158F"/>
    <w:rsid w:val="00341FF0"/>
    <w:rsid w:val="0034247A"/>
    <w:rsid w:val="00342488"/>
    <w:rsid w:val="003429E1"/>
    <w:rsid w:val="003430CC"/>
    <w:rsid w:val="00343AAC"/>
    <w:rsid w:val="00343E2A"/>
    <w:rsid w:val="003440DE"/>
    <w:rsid w:val="0034464C"/>
    <w:rsid w:val="00344807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12A3"/>
    <w:rsid w:val="003512D4"/>
    <w:rsid w:val="0035168F"/>
    <w:rsid w:val="00352652"/>
    <w:rsid w:val="00352743"/>
    <w:rsid w:val="00352C66"/>
    <w:rsid w:val="00352D1F"/>
    <w:rsid w:val="00353217"/>
    <w:rsid w:val="0035354C"/>
    <w:rsid w:val="003535EB"/>
    <w:rsid w:val="00353E25"/>
    <w:rsid w:val="003541CE"/>
    <w:rsid w:val="00354712"/>
    <w:rsid w:val="003551D2"/>
    <w:rsid w:val="00355DD8"/>
    <w:rsid w:val="00355F06"/>
    <w:rsid w:val="003560B5"/>
    <w:rsid w:val="00356468"/>
    <w:rsid w:val="00356C42"/>
    <w:rsid w:val="00356EDF"/>
    <w:rsid w:val="00357CC0"/>
    <w:rsid w:val="003606AB"/>
    <w:rsid w:val="0036134A"/>
    <w:rsid w:val="003613C9"/>
    <w:rsid w:val="00361A0C"/>
    <w:rsid w:val="00361EB9"/>
    <w:rsid w:val="00361ED2"/>
    <w:rsid w:val="00362C0F"/>
    <w:rsid w:val="00362F5D"/>
    <w:rsid w:val="00362FEA"/>
    <w:rsid w:val="00363A77"/>
    <w:rsid w:val="00363E03"/>
    <w:rsid w:val="00364291"/>
    <w:rsid w:val="00364A10"/>
    <w:rsid w:val="003656A8"/>
    <w:rsid w:val="00365D22"/>
    <w:rsid w:val="003667DA"/>
    <w:rsid w:val="00366B83"/>
    <w:rsid w:val="00366DB1"/>
    <w:rsid w:val="003674AE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DC4"/>
    <w:rsid w:val="00373DF8"/>
    <w:rsid w:val="00374229"/>
    <w:rsid w:val="00374826"/>
    <w:rsid w:val="00374DAC"/>
    <w:rsid w:val="00375942"/>
    <w:rsid w:val="00375F2D"/>
    <w:rsid w:val="00375FDE"/>
    <w:rsid w:val="003762B4"/>
    <w:rsid w:val="0037656C"/>
    <w:rsid w:val="003777F0"/>
    <w:rsid w:val="00377CDE"/>
    <w:rsid w:val="003802E8"/>
    <w:rsid w:val="0038096C"/>
    <w:rsid w:val="00380B9B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BF1"/>
    <w:rsid w:val="003840A4"/>
    <w:rsid w:val="003848DF"/>
    <w:rsid w:val="00384DBE"/>
    <w:rsid w:val="00384FAB"/>
    <w:rsid w:val="003853EF"/>
    <w:rsid w:val="003855EE"/>
    <w:rsid w:val="00385EF0"/>
    <w:rsid w:val="00386DAE"/>
    <w:rsid w:val="00386EBB"/>
    <w:rsid w:val="00386F96"/>
    <w:rsid w:val="003873D6"/>
    <w:rsid w:val="00390C01"/>
    <w:rsid w:val="003912DD"/>
    <w:rsid w:val="003913F1"/>
    <w:rsid w:val="003915D5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D73"/>
    <w:rsid w:val="0039490E"/>
    <w:rsid w:val="003949DD"/>
    <w:rsid w:val="00395031"/>
    <w:rsid w:val="003958AA"/>
    <w:rsid w:val="00395E44"/>
    <w:rsid w:val="00395FF2"/>
    <w:rsid w:val="00396A53"/>
    <w:rsid w:val="003970B8"/>
    <w:rsid w:val="0039734B"/>
    <w:rsid w:val="00397756"/>
    <w:rsid w:val="003977E4"/>
    <w:rsid w:val="00397EBB"/>
    <w:rsid w:val="00397F12"/>
    <w:rsid w:val="003A09D0"/>
    <w:rsid w:val="003A0AC9"/>
    <w:rsid w:val="003A1023"/>
    <w:rsid w:val="003A2430"/>
    <w:rsid w:val="003A2566"/>
    <w:rsid w:val="003A2F39"/>
    <w:rsid w:val="003A3375"/>
    <w:rsid w:val="003A3859"/>
    <w:rsid w:val="003A3A8D"/>
    <w:rsid w:val="003A4091"/>
    <w:rsid w:val="003A4908"/>
    <w:rsid w:val="003A4D30"/>
    <w:rsid w:val="003A4DB6"/>
    <w:rsid w:val="003A502A"/>
    <w:rsid w:val="003A5BA8"/>
    <w:rsid w:val="003A6110"/>
    <w:rsid w:val="003A64C1"/>
    <w:rsid w:val="003A6941"/>
    <w:rsid w:val="003A69C6"/>
    <w:rsid w:val="003A736F"/>
    <w:rsid w:val="003A75C4"/>
    <w:rsid w:val="003A7A26"/>
    <w:rsid w:val="003B003F"/>
    <w:rsid w:val="003B0934"/>
    <w:rsid w:val="003B1670"/>
    <w:rsid w:val="003B1A55"/>
    <w:rsid w:val="003B264E"/>
    <w:rsid w:val="003B2EA7"/>
    <w:rsid w:val="003B30FB"/>
    <w:rsid w:val="003B35F4"/>
    <w:rsid w:val="003B37E8"/>
    <w:rsid w:val="003B4A96"/>
    <w:rsid w:val="003B575C"/>
    <w:rsid w:val="003B58D4"/>
    <w:rsid w:val="003B5F7E"/>
    <w:rsid w:val="003B7BD3"/>
    <w:rsid w:val="003B7C28"/>
    <w:rsid w:val="003C0763"/>
    <w:rsid w:val="003C1220"/>
    <w:rsid w:val="003C17BF"/>
    <w:rsid w:val="003C18EA"/>
    <w:rsid w:val="003C1B03"/>
    <w:rsid w:val="003C27D3"/>
    <w:rsid w:val="003C3001"/>
    <w:rsid w:val="003C3C54"/>
    <w:rsid w:val="003C407A"/>
    <w:rsid w:val="003C448B"/>
    <w:rsid w:val="003C44EE"/>
    <w:rsid w:val="003C496A"/>
    <w:rsid w:val="003C4A17"/>
    <w:rsid w:val="003C5176"/>
    <w:rsid w:val="003C5FBF"/>
    <w:rsid w:val="003C6ADC"/>
    <w:rsid w:val="003C6BC1"/>
    <w:rsid w:val="003C7D42"/>
    <w:rsid w:val="003D32E2"/>
    <w:rsid w:val="003D377D"/>
    <w:rsid w:val="003D3890"/>
    <w:rsid w:val="003D3B4B"/>
    <w:rsid w:val="003D3B9C"/>
    <w:rsid w:val="003D3FE9"/>
    <w:rsid w:val="003D4955"/>
    <w:rsid w:val="003D4C28"/>
    <w:rsid w:val="003D4FA3"/>
    <w:rsid w:val="003D5E8E"/>
    <w:rsid w:val="003D6030"/>
    <w:rsid w:val="003D6034"/>
    <w:rsid w:val="003D6445"/>
    <w:rsid w:val="003D686B"/>
    <w:rsid w:val="003D708E"/>
    <w:rsid w:val="003D784A"/>
    <w:rsid w:val="003D7D1B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C8C"/>
    <w:rsid w:val="003E3DED"/>
    <w:rsid w:val="003E4CE1"/>
    <w:rsid w:val="003E543B"/>
    <w:rsid w:val="003E60BF"/>
    <w:rsid w:val="003E663C"/>
    <w:rsid w:val="003E683C"/>
    <w:rsid w:val="003E6DE3"/>
    <w:rsid w:val="003E7667"/>
    <w:rsid w:val="003E7941"/>
    <w:rsid w:val="003E7CC9"/>
    <w:rsid w:val="003F068E"/>
    <w:rsid w:val="003F0B28"/>
    <w:rsid w:val="003F0EA7"/>
    <w:rsid w:val="003F19C7"/>
    <w:rsid w:val="003F1C6A"/>
    <w:rsid w:val="003F1C9D"/>
    <w:rsid w:val="003F1E86"/>
    <w:rsid w:val="003F24A5"/>
    <w:rsid w:val="003F2501"/>
    <w:rsid w:val="003F2A7D"/>
    <w:rsid w:val="003F3011"/>
    <w:rsid w:val="003F3234"/>
    <w:rsid w:val="003F385A"/>
    <w:rsid w:val="003F38FE"/>
    <w:rsid w:val="003F448F"/>
    <w:rsid w:val="003F45FA"/>
    <w:rsid w:val="003F49BA"/>
    <w:rsid w:val="003F5DEA"/>
    <w:rsid w:val="003F5F7C"/>
    <w:rsid w:val="003F614C"/>
    <w:rsid w:val="003F6592"/>
    <w:rsid w:val="003F67FA"/>
    <w:rsid w:val="003F6CDE"/>
    <w:rsid w:val="003F7956"/>
    <w:rsid w:val="004005C6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850"/>
    <w:rsid w:val="00403B49"/>
    <w:rsid w:val="004046F4"/>
    <w:rsid w:val="0040494D"/>
    <w:rsid w:val="0040519A"/>
    <w:rsid w:val="004054F7"/>
    <w:rsid w:val="00405658"/>
    <w:rsid w:val="004056C8"/>
    <w:rsid w:val="00405996"/>
    <w:rsid w:val="00405D37"/>
    <w:rsid w:val="004060A1"/>
    <w:rsid w:val="004063FD"/>
    <w:rsid w:val="004079A8"/>
    <w:rsid w:val="00410678"/>
    <w:rsid w:val="00410BDD"/>
    <w:rsid w:val="00411363"/>
    <w:rsid w:val="0041181A"/>
    <w:rsid w:val="00411DF7"/>
    <w:rsid w:val="00412126"/>
    <w:rsid w:val="0041265F"/>
    <w:rsid w:val="004127A4"/>
    <w:rsid w:val="00412B9F"/>
    <w:rsid w:val="004139FC"/>
    <w:rsid w:val="00413E7E"/>
    <w:rsid w:val="004144D1"/>
    <w:rsid w:val="00415588"/>
    <w:rsid w:val="004158F6"/>
    <w:rsid w:val="00415E01"/>
    <w:rsid w:val="00415F84"/>
    <w:rsid w:val="004163C6"/>
    <w:rsid w:val="004163DA"/>
    <w:rsid w:val="00416508"/>
    <w:rsid w:val="00416911"/>
    <w:rsid w:val="00417130"/>
    <w:rsid w:val="00417727"/>
    <w:rsid w:val="0042011C"/>
    <w:rsid w:val="00420469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911"/>
    <w:rsid w:val="00425066"/>
    <w:rsid w:val="004255C9"/>
    <w:rsid w:val="00425AF3"/>
    <w:rsid w:val="00426243"/>
    <w:rsid w:val="00427601"/>
    <w:rsid w:val="004277DF"/>
    <w:rsid w:val="00427F4A"/>
    <w:rsid w:val="004302A6"/>
    <w:rsid w:val="004302E0"/>
    <w:rsid w:val="00430421"/>
    <w:rsid w:val="0043066C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D70"/>
    <w:rsid w:val="00435E36"/>
    <w:rsid w:val="0043775D"/>
    <w:rsid w:val="004379B2"/>
    <w:rsid w:val="00437D83"/>
    <w:rsid w:val="004404CC"/>
    <w:rsid w:val="00441AB0"/>
    <w:rsid w:val="00442A97"/>
    <w:rsid w:val="00442E68"/>
    <w:rsid w:val="00442E7E"/>
    <w:rsid w:val="00443143"/>
    <w:rsid w:val="004438B5"/>
    <w:rsid w:val="004439E0"/>
    <w:rsid w:val="00443E2B"/>
    <w:rsid w:val="0044409C"/>
    <w:rsid w:val="004445CF"/>
    <w:rsid w:val="004446C2"/>
    <w:rsid w:val="00444AE0"/>
    <w:rsid w:val="00444B96"/>
    <w:rsid w:val="00445080"/>
    <w:rsid w:val="004453AF"/>
    <w:rsid w:val="00445CD8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3B1C"/>
    <w:rsid w:val="00453C83"/>
    <w:rsid w:val="00453EB4"/>
    <w:rsid w:val="0045423E"/>
    <w:rsid w:val="004547DF"/>
    <w:rsid w:val="00454B7D"/>
    <w:rsid w:val="004558D7"/>
    <w:rsid w:val="00456A7E"/>
    <w:rsid w:val="00456DA4"/>
    <w:rsid w:val="00456FE2"/>
    <w:rsid w:val="00457411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2B82"/>
    <w:rsid w:val="00462E44"/>
    <w:rsid w:val="00462FCF"/>
    <w:rsid w:val="0046345B"/>
    <w:rsid w:val="004634E8"/>
    <w:rsid w:val="0046354E"/>
    <w:rsid w:val="00463E97"/>
    <w:rsid w:val="004640D1"/>
    <w:rsid w:val="004642A3"/>
    <w:rsid w:val="00464A30"/>
    <w:rsid w:val="0046514E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E18"/>
    <w:rsid w:val="0047209C"/>
    <w:rsid w:val="004721FF"/>
    <w:rsid w:val="00472680"/>
    <w:rsid w:val="0047312B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549"/>
    <w:rsid w:val="00476710"/>
    <w:rsid w:val="00476F5E"/>
    <w:rsid w:val="00477148"/>
    <w:rsid w:val="0047790D"/>
    <w:rsid w:val="00480263"/>
    <w:rsid w:val="00480299"/>
    <w:rsid w:val="0048065F"/>
    <w:rsid w:val="00480693"/>
    <w:rsid w:val="004809D2"/>
    <w:rsid w:val="00480BA4"/>
    <w:rsid w:val="00481081"/>
    <w:rsid w:val="00481120"/>
    <w:rsid w:val="00481784"/>
    <w:rsid w:val="00481C88"/>
    <w:rsid w:val="00482AB0"/>
    <w:rsid w:val="00482B89"/>
    <w:rsid w:val="00482D80"/>
    <w:rsid w:val="00482DC9"/>
    <w:rsid w:val="00482DFF"/>
    <w:rsid w:val="004845C0"/>
    <w:rsid w:val="004847AC"/>
    <w:rsid w:val="004847E4"/>
    <w:rsid w:val="004849D1"/>
    <w:rsid w:val="00485949"/>
    <w:rsid w:val="00485B07"/>
    <w:rsid w:val="00485E46"/>
    <w:rsid w:val="00485F06"/>
    <w:rsid w:val="00486455"/>
    <w:rsid w:val="004866CE"/>
    <w:rsid w:val="0048682A"/>
    <w:rsid w:val="00486BF4"/>
    <w:rsid w:val="004878C9"/>
    <w:rsid w:val="00487CA8"/>
    <w:rsid w:val="00490474"/>
    <w:rsid w:val="00490AEB"/>
    <w:rsid w:val="00490F9B"/>
    <w:rsid w:val="00492D54"/>
    <w:rsid w:val="00493253"/>
    <w:rsid w:val="00493C0A"/>
    <w:rsid w:val="00493C66"/>
    <w:rsid w:val="00493C9A"/>
    <w:rsid w:val="00493F02"/>
    <w:rsid w:val="004943B7"/>
    <w:rsid w:val="00494B88"/>
    <w:rsid w:val="00495039"/>
    <w:rsid w:val="00495048"/>
    <w:rsid w:val="0049506C"/>
    <w:rsid w:val="004957E9"/>
    <w:rsid w:val="00495AE5"/>
    <w:rsid w:val="00496001"/>
    <w:rsid w:val="0049603C"/>
    <w:rsid w:val="00496115"/>
    <w:rsid w:val="0049699A"/>
    <w:rsid w:val="00496FD7"/>
    <w:rsid w:val="00497D70"/>
    <w:rsid w:val="004A0829"/>
    <w:rsid w:val="004A128F"/>
    <w:rsid w:val="004A1FDD"/>
    <w:rsid w:val="004A22FE"/>
    <w:rsid w:val="004A2CE1"/>
    <w:rsid w:val="004A2F78"/>
    <w:rsid w:val="004A2F8D"/>
    <w:rsid w:val="004A30F1"/>
    <w:rsid w:val="004A3933"/>
    <w:rsid w:val="004A3FD4"/>
    <w:rsid w:val="004A45B5"/>
    <w:rsid w:val="004A57FB"/>
    <w:rsid w:val="004A635F"/>
    <w:rsid w:val="004A67B6"/>
    <w:rsid w:val="004A6FCA"/>
    <w:rsid w:val="004A71F3"/>
    <w:rsid w:val="004A762B"/>
    <w:rsid w:val="004A763F"/>
    <w:rsid w:val="004A79CB"/>
    <w:rsid w:val="004A7E74"/>
    <w:rsid w:val="004B053D"/>
    <w:rsid w:val="004B07A7"/>
    <w:rsid w:val="004B1BD0"/>
    <w:rsid w:val="004B22ED"/>
    <w:rsid w:val="004B268B"/>
    <w:rsid w:val="004B3472"/>
    <w:rsid w:val="004B35D8"/>
    <w:rsid w:val="004B3952"/>
    <w:rsid w:val="004B3C69"/>
    <w:rsid w:val="004B405C"/>
    <w:rsid w:val="004B481F"/>
    <w:rsid w:val="004B4853"/>
    <w:rsid w:val="004B4A44"/>
    <w:rsid w:val="004B4D26"/>
    <w:rsid w:val="004B4EA2"/>
    <w:rsid w:val="004B5030"/>
    <w:rsid w:val="004B5205"/>
    <w:rsid w:val="004B52CE"/>
    <w:rsid w:val="004B5991"/>
    <w:rsid w:val="004B68E2"/>
    <w:rsid w:val="004B7580"/>
    <w:rsid w:val="004B7EBD"/>
    <w:rsid w:val="004B7F7E"/>
    <w:rsid w:val="004C0065"/>
    <w:rsid w:val="004C0540"/>
    <w:rsid w:val="004C0CB2"/>
    <w:rsid w:val="004C12A9"/>
    <w:rsid w:val="004C1F0A"/>
    <w:rsid w:val="004C2EDA"/>
    <w:rsid w:val="004C333C"/>
    <w:rsid w:val="004C37DF"/>
    <w:rsid w:val="004C3D4F"/>
    <w:rsid w:val="004C3DE6"/>
    <w:rsid w:val="004C3E3A"/>
    <w:rsid w:val="004C40B6"/>
    <w:rsid w:val="004C4631"/>
    <w:rsid w:val="004C4BBD"/>
    <w:rsid w:val="004C4D6A"/>
    <w:rsid w:val="004C4E44"/>
    <w:rsid w:val="004C4E51"/>
    <w:rsid w:val="004C54C0"/>
    <w:rsid w:val="004C6178"/>
    <w:rsid w:val="004C6452"/>
    <w:rsid w:val="004C7298"/>
    <w:rsid w:val="004D05BE"/>
    <w:rsid w:val="004D0755"/>
    <w:rsid w:val="004D0848"/>
    <w:rsid w:val="004D0F1F"/>
    <w:rsid w:val="004D0F21"/>
    <w:rsid w:val="004D1D71"/>
    <w:rsid w:val="004D205C"/>
    <w:rsid w:val="004D253D"/>
    <w:rsid w:val="004D2544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5B4A"/>
    <w:rsid w:val="004D61BB"/>
    <w:rsid w:val="004D63AC"/>
    <w:rsid w:val="004D6C16"/>
    <w:rsid w:val="004D72CB"/>
    <w:rsid w:val="004D7C88"/>
    <w:rsid w:val="004E088D"/>
    <w:rsid w:val="004E0ED3"/>
    <w:rsid w:val="004E1684"/>
    <w:rsid w:val="004E2256"/>
    <w:rsid w:val="004E2E22"/>
    <w:rsid w:val="004E319C"/>
    <w:rsid w:val="004E3F0A"/>
    <w:rsid w:val="004E4C60"/>
    <w:rsid w:val="004E51BF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EDC"/>
    <w:rsid w:val="004F307F"/>
    <w:rsid w:val="004F3215"/>
    <w:rsid w:val="004F3897"/>
    <w:rsid w:val="004F4576"/>
    <w:rsid w:val="004F4776"/>
    <w:rsid w:val="004F52BB"/>
    <w:rsid w:val="004F53A3"/>
    <w:rsid w:val="004F5EF8"/>
    <w:rsid w:val="004F6453"/>
    <w:rsid w:val="004F7095"/>
    <w:rsid w:val="004F71AC"/>
    <w:rsid w:val="004F72E6"/>
    <w:rsid w:val="004F7D83"/>
    <w:rsid w:val="004F7E7B"/>
    <w:rsid w:val="0050001F"/>
    <w:rsid w:val="0050030D"/>
    <w:rsid w:val="005004FC"/>
    <w:rsid w:val="00501F50"/>
    <w:rsid w:val="005020AA"/>
    <w:rsid w:val="005023BC"/>
    <w:rsid w:val="00502F68"/>
    <w:rsid w:val="00502FB1"/>
    <w:rsid w:val="005039A1"/>
    <w:rsid w:val="00504CE4"/>
    <w:rsid w:val="00505E7A"/>
    <w:rsid w:val="00505F32"/>
    <w:rsid w:val="00505FE0"/>
    <w:rsid w:val="0050641E"/>
    <w:rsid w:val="005066BF"/>
    <w:rsid w:val="005067E0"/>
    <w:rsid w:val="0050785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8D7"/>
    <w:rsid w:val="00514984"/>
    <w:rsid w:val="00514B23"/>
    <w:rsid w:val="00515848"/>
    <w:rsid w:val="00515E23"/>
    <w:rsid w:val="0051614A"/>
    <w:rsid w:val="00516304"/>
    <w:rsid w:val="005168E7"/>
    <w:rsid w:val="00516AD9"/>
    <w:rsid w:val="005177C3"/>
    <w:rsid w:val="00520516"/>
    <w:rsid w:val="00520A7E"/>
    <w:rsid w:val="005210EC"/>
    <w:rsid w:val="00521A02"/>
    <w:rsid w:val="005226FC"/>
    <w:rsid w:val="00522A35"/>
    <w:rsid w:val="00522CC0"/>
    <w:rsid w:val="00522D64"/>
    <w:rsid w:val="00522EA6"/>
    <w:rsid w:val="00524538"/>
    <w:rsid w:val="005255F8"/>
    <w:rsid w:val="005256DB"/>
    <w:rsid w:val="00525B29"/>
    <w:rsid w:val="00525BEA"/>
    <w:rsid w:val="00525F6C"/>
    <w:rsid w:val="005262C0"/>
    <w:rsid w:val="00526645"/>
    <w:rsid w:val="00526759"/>
    <w:rsid w:val="00526875"/>
    <w:rsid w:val="00526E00"/>
    <w:rsid w:val="00526EA2"/>
    <w:rsid w:val="0052712B"/>
    <w:rsid w:val="00527449"/>
    <w:rsid w:val="00527C45"/>
    <w:rsid w:val="00530235"/>
    <w:rsid w:val="005303F3"/>
    <w:rsid w:val="00530DA0"/>
    <w:rsid w:val="00530EF4"/>
    <w:rsid w:val="00531C09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525"/>
    <w:rsid w:val="00536C58"/>
    <w:rsid w:val="005371F0"/>
    <w:rsid w:val="0053775B"/>
    <w:rsid w:val="00537E64"/>
    <w:rsid w:val="00537F1E"/>
    <w:rsid w:val="005404C5"/>
    <w:rsid w:val="00540A5C"/>
    <w:rsid w:val="00540AAF"/>
    <w:rsid w:val="00541F97"/>
    <w:rsid w:val="00542C0D"/>
    <w:rsid w:val="00542DB0"/>
    <w:rsid w:val="005431C3"/>
    <w:rsid w:val="0054394F"/>
    <w:rsid w:val="00544084"/>
    <w:rsid w:val="00544119"/>
    <w:rsid w:val="005442F1"/>
    <w:rsid w:val="00544323"/>
    <w:rsid w:val="0054485F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AE9"/>
    <w:rsid w:val="00552219"/>
    <w:rsid w:val="005524C1"/>
    <w:rsid w:val="005525B4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B77"/>
    <w:rsid w:val="00555BC9"/>
    <w:rsid w:val="00555EFB"/>
    <w:rsid w:val="00555FA8"/>
    <w:rsid w:val="00557939"/>
    <w:rsid w:val="00557CE0"/>
    <w:rsid w:val="005603AC"/>
    <w:rsid w:val="005606CD"/>
    <w:rsid w:val="005606D4"/>
    <w:rsid w:val="005612FB"/>
    <w:rsid w:val="00561343"/>
    <w:rsid w:val="0056227C"/>
    <w:rsid w:val="005630EC"/>
    <w:rsid w:val="0056355F"/>
    <w:rsid w:val="00563B6C"/>
    <w:rsid w:val="00563FFD"/>
    <w:rsid w:val="00564F61"/>
    <w:rsid w:val="005658D5"/>
    <w:rsid w:val="00565EA7"/>
    <w:rsid w:val="005668B8"/>
    <w:rsid w:val="00566F07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C4A"/>
    <w:rsid w:val="00575521"/>
    <w:rsid w:val="005758A7"/>
    <w:rsid w:val="005761A3"/>
    <w:rsid w:val="005764E7"/>
    <w:rsid w:val="00576D6F"/>
    <w:rsid w:val="00576F64"/>
    <w:rsid w:val="00577779"/>
    <w:rsid w:val="0058008E"/>
    <w:rsid w:val="00580580"/>
    <w:rsid w:val="00581744"/>
    <w:rsid w:val="00582035"/>
    <w:rsid w:val="0058256B"/>
    <w:rsid w:val="00582748"/>
    <w:rsid w:val="00582AED"/>
    <w:rsid w:val="00582C1F"/>
    <w:rsid w:val="00583774"/>
    <w:rsid w:val="00583862"/>
    <w:rsid w:val="0058389E"/>
    <w:rsid w:val="005838BA"/>
    <w:rsid w:val="00583B35"/>
    <w:rsid w:val="00583D1C"/>
    <w:rsid w:val="0058404C"/>
    <w:rsid w:val="0058421C"/>
    <w:rsid w:val="0058427E"/>
    <w:rsid w:val="00584755"/>
    <w:rsid w:val="0058513F"/>
    <w:rsid w:val="0058530F"/>
    <w:rsid w:val="0058615A"/>
    <w:rsid w:val="005866F8"/>
    <w:rsid w:val="0058686B"/>
    <w:rsid w:val="00586E1B"/>
    <w:rsid w:val="0058734B"/>
    <w:rsid w:val="0059034A"/>
    <w:rsid w:val="0059038A"/>
    <w:rsid w:val="00591093"/>
    <w:rsid w:val="005912B6"/>
    <w:rsid w:val="00591907"/>
    <w:rsid w:val="005919B5"/>
    <w:rsid w:val="0059242D"/>
    <w:rsid w:val="00592899"/>
    <w:rsid w:val="005931CA"/>
    <w:rsid w:val="005934E7"/>
    <w:rsid w:val="00594112"/>
    <w:rsid w:val="00594382"/>
    <w:rsid w:val="005944A4"/>
    <w:rsid w:val="00594822"/>
    <w:rsid w:val="00594AA1"/>
    <w:rsid w:val="005957ED"/>
    <w:rsid w:val="00595FA0"/>
    <w:rsid w:val="0059633C"/>
    <w:rsid w:val="0059673A"/>
    <w:rsid w:val="005969D8"/>
    <w:rsid w:val="00596C89"/>
    <w:rsid w:val="00597272"/>
    <w:rsid w:val="0059743F"/>
    <w:rsid w:val="005976C9"/>
    <w:rsid w:val="00597869"/>
    <w:rsid w:val="005A0784"/>
    <w:rsid w:val="005A0A78"/>
    <w:rsid w:val="005A0B28"/>
    <w:rsid w:val="005A0BC1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78"/>
    <w:rsid w:val="005A7355"/>
    <w:rsid w:val="005A74C4"/>
    <w:rsid w:val="005A7EED"/>
    <w:rsid w:val="005B0AA8"/>
    <w:rsid w:val="005B0B64"/>
    <w:rsid w:val="005B0E60"/>
    <w:rsid w:val="005B0EB0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9F3"/>
    <w:rsid w:val="005B53E7"/>
    <w:rsid w:val="005B56C4"/>
    <w:rsid w:val="005B59BD"/>
    <w:rsid w:val="005B59EE"/>
    <w:rsid w:val="005B6896"/>
    <w:rsid w:val="005B6C09"/>
    <w:rsid w:val="005B6F3C"/>
    <w:rsid w:val="005B6FFA"/>
    <w:rsid w:val="005B7294"/>
    <w:rsid w:val="005B73D1"/>
    <w:rsid w:val="005B765B"/>
    <w:rsid w:val="005B789F"/>
    <w:rsid w:val="005C0135"/>
    <w:rsid w:val="005C0540"/>
    <w:rsid w:val="005C0C0E"/>
    <w:rsid w:val="005C0EDC"/>
    <w:rsid w:val="005C0F40"/>
    <w:rsid w:val="005C19C7"/>
    <w:rsid w:val="005C1C2C"/>
    <w:rsid w:val="005C2671"/>
    <w:rsid w:val="005C27B0"/>
    <w:rsid w:val="005C31AB"/>
    <w:rsid w:val="005C321B"/>
    <w:rsid w:val="005C3464"/>
    <w:rsid w:val="005C3694"/>
    <w:rsid w:val="005C373F"/>
    <w:rsid w:val="005C379E"/>
    <w:rsid w:val="005C37C1"/>
    <w:rsid w:val="005C38F8"/>
    <w:rsid w:val="005C3934"/>
    <w:rsid w:val="005C39A8"/>
    <w:rsid w:val="005C4269"/>
    <w:rsid w:val="005C4CD4"/>
    <w:rsid w:val="005C4D74"/>
    <w:rsid w:val="005C4DB0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38E"/>
    <w:rsid w:val="005D3646"/>
    <w:rsid w:val="005D4508"/>
    <w:rsid w:val="005D4837"/>
    <w:rsid w:val="005D4BBE"/>
    <w:rsid w:val="005D668B"/>
    <w:rsid w:val="005D6C21"/>
    <w:rsid w:val="005D7CD8"/>
    <w:rsid w:val="005E000D"/>
    <w:rsid w:val="005E0228"/>
    <w:rsid w:val="005E0451"/>
    <w:rsid w:val="005E0730"/>
    <w:rsid w:val="005E0FE7"/>
    <w:rsid w:val="005E115C"/>
    <w:rsid w:val="005E1C6B"/>
    <w:rsid w:val="005E30A1"/>
    <w:rsid w:val="005E40F5"/>
    <w:rsid w:val="005E4241"/>
    <w:rsid w:val="005E4961"/>
    <w:rsid w:val="005E4B60"/>
    <w:rsid w:val="005E4BCB"/>
    <w:rsid w:val="005E4D75"/>
    <w:rsid w:val="005E4D88"/>
    <w:rsid w:val="005E5381"/>
    <w:rsid w:val="005E5DBD"/>
    <w:rsid w:val="005E702C"/>
    <w:rsid w:val="005E71C5"/>
    <w:rsid w:val="005E7995"/>
    <w:rsid w:val="005F06FF"/>
    <w:rsid w:val="005F0D69"/>
    <w:rsid w:val="005F0FE5"/>
    <w:rsid w:val="005F10E9"/>
    <w:rsid w:val="005F2E15"/>
    <w:rsid w:val="005F3116"/>
    <w:rsid w:val="005F3D87"/>
    <w:rsid w:val="005F3E2F"/>
    <w:rsid w:val="005F411D"/>
    <w:rsid w:val="005F47D0"/>
    <w:rsid w:val="005F4EC4"/>
    <w:rsid w:val="005F5296"/>
    <w:rsid w:val="005F5BD8"/>
    <w:rsid w:val="005F63D6"/>
    <w:rsid w:val="005F717F"/>
    <w:rsid w:val="005F7544"/>
    <w:rsid w:val="005F785C"/>
    <w:rsid w:val="005F7CE8"/>
    <w:rsid w:val="006001FD"/>
    <w:rsid w:val="006003AA"/>
    <w:rsid w:val="006007D5"/>
    <w:rsid w:val="0060138B"/>
    <w:rsid w:val="006016A6"/>
    <w:rsid w:val="00602053"/>
    <w:rsid w:val="00602445"/>
    <w:rsid w:val="00602495"/>
    <w:rsid w:val="006032AA"/>
    <w:rsid w:val="00603630"/>
    <w:rsid w:val="00603B0E"/>
    <w:rsid w:val="00603BD5"/>
    <w:rsid w:val="00603D3D"/>
    <w:rsid w:val="006046D4"/>
    <w:rsid w:val="0060478A"/>
    <w:rsid w:val="00604A65"/>
    <w:rsid w:val="00606104"/>
    <w:rsid w:val="006066F4"/>
    <w:rsid w:val="00606D7D"/>
    <w:rsid w:val="00606F1E"/>
    <w:rsid w:val="0060757A"/>
    <w:rsid w:val="006079FB"/>
    <w:rsid w:val="00607E8B"/>
    <w:rsid w:val="006102E5"/>
    <w:rsid w:val="006105F6"/>
    <w:rsid w:val="0061097C"/>
    <w:rsid w:val="00610FC5"/>
    <w:rsid w:val="00611089"/>
    <w:rsid w:val="006111E6"/>
    <w:rsid w:val="00613099"/>
    <w:rsid w:val="00613219"/>
    <w:rsid w:val="006136F8"/>
    <w:rsid w:val="00614808"/>
    <w:rsid w:val="00614CE4"/>
    <w:rsid w:val="006153CF"/>
    <w:rsid w:val="00615782"/>
    <w:rsid w:val="0061608E"/>
    <w:rsid w:val="00616459"/>
    <w:rsid w:val="00616D8A"/>
    <w:rsid w:val="0061747F"/>
    <w:rsid w:val="00617776"/>
    <w:rsid w:val="00620C9C"/>
    <w:rsid w:val="006214B7"/>
    <w:rsid w:val="006216A8"/>
    <w:rsid w:val="00621A6D"/>
    <w:rsid w:val="00621D2B"/>
    <w:rsid w:val="0062230E"/>
    <w:rsid w:val="006225A4"/>
    <w:rsid w:val="00622985"/>
    <w:rsid w:val="0062299C"/>
    <w:rsid w:val="00622ACD"/>
    <w:rsid w:val="00622F7A"/>
    <w:rsid w:val="00623775"/>
    <w:rsid w:val="00623E41"/>
    <w:rsid w:val="006242C1"/>
    <w:rsid w:val="00624CDD"/>
    <w:rsid w:val="00624F3B"/>
    <w:rsid w:val="0062547D"/>
    <w:rsid w:val="00626594"/>
    <w:rsid w:val="00626DC5"/>
    <w:rsid w:val="00627CBF"/>
    <w:rsid w:val="00627F2B"/>
    <w:rsid w:val="006312AF"/>
    <w:rsid w:val="00631600"/>
    <w:rsid w:val="00631F77"/>
    <w:rsid w:val="00632B7F"/>
    <w:rsid w:val="00632DDC"/>
    <w:rsid w:val="006330C1"/>
    <w:rsid w:val="00633D2F"/>
    <w:rsid w:val="00634D99"/>
    <w:rsid w:val="00634E04"/>
    <w:rsid w:val="00635097"/>
    <w:rsid w:val="006357A2"/>
    <w:rsid w:val="00635E6C"/>
    <w:rsid w:val="006365C2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DCA"/>
    <w:rsid w:val="0064386A"/>
    <w:rsid w:val="00643F27"/>
    <w:rsid w:val="00644623"/>
    <w:rsid w:val="006448AB"/>
    <w:rsid w:val="00644900"/>
    <w:rsid w:val="00644BA2"/>
    <w:rsid w:val="00644CAB"/>
    <w:rsid w:val="00644F26"/>
    <w:rsid w:val="00645019"/>
    <w:rsid w:val="00645CCE"/>
    <w:rsid w:val="00645DDA"/>
    <w:rsid w:val="00646F62"/>
    <w:rsid w:val="006476EA"/>
    <w:rsid w:val="00647A33"/>
    <w:rsid w:val="00647C03"/>
    <w:rsid w:val="006500A4"/>
    <w:rsid w:val="00651BE5"/>
    <w:rsid w:val="00652243"/>
    <w:rsid w:val="00652254"/>
    <w:rsid w:val="006526FA"/>
    <w:rsid w:val="00653458"/>
    <w:rsid w:val="00653983"/>
    <w:rsid w:val="00653C75"/>
    <w:rsid w:val="0065403B"/>
    <w:rsid w:val="0065406B"/>
    <w:rsid w:val="00654465"/>
    <w:rsid w:val="00654CE6"/>
    <w:rsid w:val="00654D3D"/>
    <w:rsid w:val="00654D66"/>
    <w:rsid w:val="00655000"/>
    <w:rsid w:val="00655A7B"/>
    <w:rsid w:val="00655AC5"/>
    <w:rsid w:val="00656928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178E"/>
    <w:rsid w:val="00661A2A"/>
    <w:rsid w:val="00661A81"/>
    <w:rsid w:val="0066229C"/>
    <w:rsid w:val="006622E9"/>
    <w:rsid w:val="00662430"/>
    <w:rsid w:val="006624C7"/>
    <w:rsid w:val="00662562"/>
    <w:rsid w:val="00662BFE"/>
    <w:rsid w:val="006632D1"/>
    <w:rsid w:val="00663CC1"/>
    <w:rsid w:val="00663F22"/>
    <w:rsid w:val="006640FC"/>
    <w:rsid w:val="006647AB"/>
    <w:rsid w:val="00664BD1"/>
    <w:rsid w:val="00665332"/>
    <w:rsid w:val="00665850"/>
    <w:rsid w:val="006659D0"/>
    <w:rsid w:val="006669A8"/>
    <w:rsid w:val="00666BAB"/>
    <w:rsid w:val="00666E5C"/>
    <w:rsid w:val="0066782C"/>
    <w:rsid w:val="00667859"/>
    <w:rsid w:val="00667C62"/>
    <w:rsid w:val="00667D40"/>
    <w:rsid w:val="00670BF1"/>
    <w:rsid w:val="00670F8E"/>
    <w:rsid w:val="0067151B"/>
    <w:rsid w:val="00671673"/>
    <w:rsid w:val="00671C87"/>
    <w:rsid w:val="00671CCD"/>
    <w:rsid w:val="0067257D"/>
    <w:rsid w:val="006726A8"/>
    <w:rsid w:val="006726DF"/>
    <w:rsid w:val="0067371A"/>
    <w:rsid w:val="00674101"/>
    <w:rsid w:val="00674BE3"/>
    <w:rsid w:val="0067563C"/>
    <w:rsid w:val="00675D98"/>
    <w:rsid w:val="00675EE8"/>
    <w:rsid w:val="00676143"/>
    <w:rsid w:val="00676930"/>
    <w:rsid w:val="00676C9D"/>
    <w:rsid w:val="006770BE"/>
    <w:rsid w:val="006775BD"/>
    <w:rsid w:val="006775F6"/>
    <w:rsid w:val="00677FBE"/>
    <w:rsid w:val="006806A9"/>
    <w:rsid w:val="006811E2"/>
    <w:rsid w:val="006812B9"/>
    <w:rsid w:val="006812FB"/>
    <w:rsid w:val="00681A01"/>
    <w:rsid w:val="00681F0D"/>
    <w:rsid w:val="0068203C"/>
    <w:rsid w:val="00682567"/>
    <w:rsid w:val="006844C9"/>
    <w:rsid w:val="00684A5A"/>
    <w:rsid w:val="0068542B"/>
    <w:rsid w:val="006855C7"/>
    <w:rsid w:val="00685ECE"/>
    <w:rsid w:val="006863EC"/>
    <w:rsid w:val="00686E0E"/>
    <w:rsid w:val="00686EC4"/>
    <w:rsid w:val="00686EF8"/>
    <w:rsid w:val="0068773E"/>
    <w:rsid w:val="00690CF1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EB6"/>
    <w:rsid w:val="006974DE"/>
    <w:rsid w:val="00697709"/>
    <w:rsid w:val="00697C40"/>
    <w:rsid w:val="00697D2B"/>
    <w:rsid w:val="00697D5F"/>
    <w:rsid w:val="00697D9A"/>
    <w:rsid w:val="006A020E"/>
    <w:rsid w:val="006A120C"/>
    <w:rsid w:val="006A1605"/>
    <w:rsid w:val="006A1FD1"/>
    <w:rsid w:val="006A2137"/>
    <w:rsid w:val="006A21C1"/>
    <w:rsid w:val="006A2F1A"/>
    <w:rsid w:val="006A30A8"/>
    <w:rsid w:val="006A3F59"/>
    <w:rsid w:val="006A43B9"/>
    <w:rsid w:val="006A45AE"/>
    <w:rsid w:val="006A4D10"/>
    <w:rsid w:val="006A60F9"/>
    <w:rsid w:val="006A6186"/>
    <w:rsid w:val="006A6294"/>
    <w:rsid w:val="006A63F0"/>
    <w:rsid w:val="006A661F"/>
    <w:rsid w:val="006A6C09"/>
    <w:rsid w:val="006A7783"/>
    <w:rsid w:val="006A78F6"/>
    <w:rsid w:val="006B0224"/>
    <w:rsid w:val="006B177C"/>
    <w:rsid w:val="006B22C0"/>
    <w:rsid w:val="006B2874"/>
    <w:rsid w:val="006B2B15"/>
    <w:rsid w:val="006B404D"/>
    <w:rsid w:val="006B407A"/>
    <w:rsid w:val="006B4B0B"/>
    <w:rsid w:val="006B535D"/>
    <w:rsid w:val="006B5E11"/>
    <w:rsid w:val="006B5E72"/>
    <w:rsid w:val="006B5FBC"/>
    <w:rsid w:val="006B68EB"/>
    <w:rsid w:val="006B7101"/>
    <w:rsid w:val="006B7435"/>
    <w:rsid w:val="006B7DEA"/>
    <w:rsid w:val="006C0621"/>
    <w:rsid w:val="006C1640"/>
    <w:rsid w:val="006C23A5"/>
    <w:rsid w:val="006C2827"/>
    <w:rsid w:val="006C3EA4"/>
    <w:rsid w:val="006C3EDF"/>
    <w:rsid w:val="006C47C6"/>
    <w:rsid w:val="006C4976"/>
    <w:rsid w:val="006C516A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DC5"/>
    <w:rsid w:val="006D1115"/>
    <w:rsid w:val="006D1AB6"/>
    <w:rsid w:val="006D202F"/>
    <w:rsid w:val="006D3248"/>
    <w:rsid w:val="006D3766"/>
    <w:rsid w:val="006D388B"/>
    <w:rsid w:val="006D3921"/>
    <w:rsid w:val="006D39F2"/>
    <w:rsid w:val="006D3BF1"/>
    <w:rsid w:val="006D4494"/>
    <w:rsid w:val="006D4759"/>
    <w:rsid w:val="006D4BD9"/>
    <w:rsid w:val="006D4FA0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709F"/>
    <w:rsid w:val="006D78FB"/>
    <w:rsid w:val="006E060A"/>
    <w:rsid w:val="006E14CC"/>
    <w:rsid w:val="006E1D17"/>
    <w:rsid w:val="006E212D"/>
    <w:rsid w:val="006E2789"/>
    <w:rsid w:val="006E28DD"/>
    <w:rsid w:val="006E29CF"/>
    <w:rsid w:val="006E29E9"/>
    <w:rsid w:val="006E323D"/>
    <w:rsid w:val="006E3589"/>
    <w:rsid w:val="006E3C5E"/>
    <w:rsid w:val="006E3C9B"/>
    <w:rsid w:val="006E3D85"/>
    <w:rsid w:val="006E44B3"/>
    <w:rsid w:val="006E472A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06C"/>
    <w:rsid w:val="006E6565"/>
    <w:rsid w:val="006E7D81"/>
    <w:rsid w:val="006F005D"/>
    <w:rsid w:val="006F01AF"/>
    <w:rsid w:val="006F0DEC"/>
    <w:rsid w:val="006F1017"/>
    <w:rsid w:val="006F103F"/>
    <w:rsid w:val="006F1E38"/>
    <w:rsid w:val="006F1FDD"/>
    <w:rsid w:val="006F20DE"/>
    <w:rsid w:val="006F32A7"/>
    <w:rsid w:val="006F3440"/>
    <w:rsid w:val="006F3695"/>
    <w:rsid w:val="006F3D23"/>
    <w:rsid w:val="006F3EE2"/>
    <w:rsid w:val="006F40C7"/>
    <w:rsid w:val="006F425F"/>
    <w:rsid w:val="006F4982"/>
    <w:rsid w:val="006F4C3E"/>
    <w:rsid w:val="006F4C56"/>
    <w:rsid w:val="006F4D56"/>
    <w:rsid w:val="006F51D6"/>
    <w:rsid w:val="006F55A1"/>
    <w:rsid w:val="006F5CC5"/>
    <w:rsid w:val="006F6CEB"/>
    <w:rsid w:val="006F7640"/>
    <w:rsid w:val="006F7BEB"/>
    <w:rsid w:val="006F7BFC"/>
    <w:rsid w:val="006F7E82"/>
    <w:rsid w:val="00700078"/>
    <w:rsid w:val="00700242"/>
    <w:rsid w:val="00700895"/>
    <w:rsid w:val="00700CD6"/>
    <w:rsid w:val="0070124D"/>
    <w:rsid w:val="0070126A"/>
    <w:rsid w:val="007012BF"/>
    <w:rsid w:val="007015B1"/>
    <w:rsid w:val="0070285C"/>
    <w:rsid w:val="007032F2"/>
    <w:rsid w:val="007036EA"/>
    <w:rsid w:val="007037FE"/>
    <w:rsid w:val="00703CE0"/>
    <w:rsid w:val="00704049"/>
    <w:rsid w:val="007042B3"/>
    <w:rsid w:val="0070532F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07E96"/>
    <w:rsid w:val="00707FD3"/>
    <w:rsid w:val="0071072E"/>
    <w:rsid w:val="00711641"/>
    <w:rsid w:val="00711EE2"/>
    <w:rsid w:val="007122F8"/>
    <w:rsid w:val="007125AD"/>
    <w:rsid w:val="0071263D"/>
    <w:rsid w:val="00713261"/>
    <w:rsid w:val="007133A7"/>
    <w:rsid w:val="00713E38"/>
    <w:rsid w:val="007147D5"/>
    <w:rsid w:val="00714BB4"/>
    <w:rsid w:val="00714D48"/>
    <w:rsid w:val="00714EC9"/>
    <w:rsid w:val="00714F0A"/>
    <w:rsid w:val="0071531B"/>
    <w:rsid w:val="00715668"/>
    <w:rsid w:val="007156B3"/>
    <w:rsid w:val="007159ED"/>
    <w:rsid w:val="00715E2F"/>
    <w:rsid w:val="0071630D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DCD"/>
    <w:rsid w:val="007234BF"/>
    <w:rsid w:val="00723C45"/>
    <w:rsid w:val="00723FF3"/>
    <w:rsid w:val="007241A4"/>
    <w:rsid w:val="00724496"/>
    <w:rsid w:val="00724A9F"/>
    <w:rsid w:val="00725024"/>
    <w:rsid w:val="00725C7D"/>
    <w:rsid w:val="00725CDC"/>
    <w:rsid w:val="00725E00"/>
    <w:rsid w:val="00726115"/>
    <w:rsid w:val="007261D6"/>
    <w:rsid w:val="00726E8F"/>
    <w:rsid w:val="00727101"/>
    <w:rsid w:val="00727163"/>
    <w:rsid w:val="00727347"/>
    <w:rsid w:val="00727502"/>
    <w:rsid w:val="00727597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668"/>
    <w:rsid w:val="0073391A"/>
    <w:rsid w:val="00734092"/>
    <w:rsid w:val="00734AE9"/>
    <w:rsid w:val="00734E36"/>
    <w:rsid w:val="00734F4A"/>
    <w:rsid w:val="00735001"/>
    <w:rsid w:val="007351B4"/>
    <w:rsid w:val="00735209"/>
    <w:rsid w:val="007356A6"/>
    <w:rsid w:val="00735F3C"/>
    <w:rsid w:val="00735FAF"/>
    <w:rsid w:val="007363A8"/>
    <w:rsid w:val="007367D3"/>
    <w:rsid w:val="007369AC"/>
    <w:rsid w:val="007369C3"/>
    <w:rsid w:val="00736AC6"/>
    <w:rsid w:val="007379FE"/>
    <w:rsid w:val="00737A58"/>
    <w:rsid w:val="00737B6C"/>
    <w:rsid w:val="0074046A"/>
    <w:rsid w:val="007405C5"/>
    <w:rsid w:val="00740BD5"/>
    <w:rsid w:val="00740EDC"/>
    <w:rsid w:val="007412A1"/>
    <w:rsid w:val="00741E03"/>
    <w:rsid w:val="007422C5"/>
    <w:rsid w:val="007427BF"/>
    <w:rsid w:val="007430E5"/>
    <w:rsid w:val="007431CD"/>
    <w:rsid w:val="0074321B"/>
    <w:rsid w:val="00743905"/>
    <w:rsid w:val="00744096"/>
    <w:rsid w:val="007449D9"/>
    <w:rsid w:val="007450B8"/>
    <w:rsid w:val="00745333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116F"/>
    <w:rsid w:val="00751AFC"/>
    <w:rsid w:val="00751E9E"/>
    <w:rsid w:val="00752061"/>
    <w:rsid w:val="007533BB"/>
    <w:rsid w:val="0075347A"/>
    <w:rsid w:val="0075426E"/>
    <w:rsid w:val="007548AD"/>
    <w:rsid w:val="00754CA3"/>
    <w:rsid w:val="0075504E"/>
    <w:rsid w:val="007550DD"/>
    <w:rsid w:val="0075511C"/>
    <w:rsid w:val="00755CF9"/>
    <w:rsid w:val="00755F50"/>
    <w:rsid w:val="007565F5"/>
    <w:rsid w:val="00756CCA"/>
    <w:rsid w:val="00756D09"/>
    <w:rsid w:val="00757163"/>
    <w:rsid w:val="00760149"/>
    <w:rsid w:val="007604FA"/>
    <w:rsid w:val="00760570"/>
    <w:rsid w:val="00760CC5"/>
    <w:rsid w:val="00761051"/>
    <w:rsid w:val="007618E8"/>
    <w:rsid w:val="00761C77"/>
    <w:rsid w:val="0076367F"/>
    <w:rsid w:val="00764DF0"/>
    <w:rsid w:val="0076583A"/>
    <w:rsid w:val="00766BF5"/>
    <w:rsid w:val="00766C1A"/>
    <w:rsid w:val="007714FA"/>
    <w:rsid w:val="007719BB"/>
    <w:rsid w:val="00772391"/>
    <w:rsid w:val="007724C0"/>
    <w:rsid w:val="00773D19"/>
    <w:rsid w:val="007748F8"/>
    <w:rsid w:val="0077551C"/>
    <w:rsid w:val="00775F7D"/>
    <w:rsid w:val="00776BBC"/>
    <w:rsid w:val="00776C10"/>
    <w:rsid w:val="00776C67"/>
    <w:rsid w:val="00776E2B"/>
    <w:rsid w:val="00776F7D"/>
    <w:rsid w:val="0077765C"/>
    <w:rsid w:val="00780B44"/>
    <w:rsid w:val="00780F59"/>
    <w:rsid w:val="007810CE"/>
    <w:rsid w:val="007810EF"/>
    <w:rsid w:val="007813FA"/>
    <w:rsid w:val="00781AD3"/>
    <w:rsid w:val="00781B0D"/>
    <w:rsid w:val="00781C1B"/>
    <w:rsid w:val="0078259D"/>
    <w:rsid w:val="00782FA0"/>
    <w:rsid w:val="00783127"/>
    <w:rsid w:val="00783152"/>
    <w:rsid w:val="0078343C"/>
    <w:rsid w:val="007836F0"/>
    <w:rsid w:val="00783B38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874"/>
    <w:rsid w:val="00790A00"/>
    <w:rsid w:val="00791099"/>
    <w:rsid w:val="00791744"/>
    <w:rsid w:val="007919E2"/>
    <w:rsid w:val="00791CB2"/>
    <w:rsid w:val="00791E3A"/>
    <w:rsid w:val="00792E87"/>
    <w:rsid w:val="00792EA5"/>
    <w:rsid w:val="00792EAB"/>
    <w:rsid w:val="00793727"/>
    <w:rsid w:val="0079372C"/>
    <w:rsid w:val="00793C3C"/>
    <w:rsid w:val="0079562B"/>
    <w:rsid w:val="00795EEC"/>
    <w:rsid w:val="00795FFF"/>
    <w:rsid w:val="007962AA"/>
    <w:rsid w:val="0079633C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2926"/>
    <w:rsid w:val="007A3092"/>
    <w:rsid w:val="007A321A"/>
    <w:rsid w:val="007A3299"/>
    <w:rsid w:val="007A3600"/>
    <w:rsid w:val="007A3D2F"/>
    <w:rsid w:val="007A4032"/>
    <w:rsid w:val="007A425B"/>
    <w:rsid w:val="007A4505"/>
    <w:rsid w:val="007A4779"/>
    <w:rsid w:val="007A4E8D"/>
    <w:rsid w:val="007A51C2"/>
    <w:rsid w:val="007A5385"/>
    <w:rsid w:val="007A5AF9"/>
    <w:rsid w:val="007A645D"/>
    <w:rsid w:val="007A68CB"/>
    <w:rsid w:val="007A69B7"/>
    <w:rsid w:val="007A6CE1"/>
    <w:rsid w:val="007A745F"/>
    <w:rsid w:val="007A757C"/>
    <w:rsid w:val="007A7938"/>
    <w:rsid w:val="007B0868"/>
    <w:rsid w:val="007B08E9"/>
    <w:rsid w:val="007B0F98"/>
    <w:rsid w:val="007B103D"/>
    <w:rsid w:val="007B1DFB"/>
    <w:rsid w:val="007B231F"/>
    <w:rsid w:val="007B2929"/>
    <w:rsid w:val="007B2CCA"/>
    <w:rsid w:val="007B3030"/>
    <w:rsid w:val="007B46D6"/>
    <w:rsid w:val="007B4C2A"/>
    <w:rsid w:val="007B4CCD"/>
    <w:rsid w:val="007B549C"/>
    <w:rsid w:val="007B5A2C"/>
    <w:rsid w:val="007B64A0"/>
    <w:rsid w:val="007B6580"/>
    <w:rsid w:val="007B6948"/>
    <w:rsid w:val="007B6E98"/>
    <w:rsid w:val="007B72B3"/>
    <w:rsid w:val="007B784F"/>
    <w:rsid w:val="007B7ACC"/>
    <w:rsid w:val="007B7B93"/>
    <w:rsid w:val="007C0267"/>
    <w:rsid w:val="007C1469"/>
    <w:rsid w:val="007C3534"/>
    <w:rsid w:val="007C3D09"/>
    <w:rsid w:val="007C4027"/>
    <w:rsid w:val="007C5060"/>
    <w:rsid w:val="007C51A4"/>
    <w:rsid w:val="007C5584"/>
    <w:rsid w:val="007C5BBB"/>
    <w:rsid w:val="007C6E2E"/>
    <w:rsid w:val="007C74F9"/>
    <w:rsid w:val="007C77D4"/>
    <w:rsid w:val="007C7FF8"/>
    <w:rsid w:val="007D0AC5"/>
    <w:rsid w:val="007D0BC1"/>
    <w:rsid w:val="007D0CE9"/>
    <w:rsid w:val="007D1B5D"/>
    <w:rsid w:val="007D1E42"/>
    <w:rsid w:val="007D1F6A"/>
    <w:rsid w:val="007D26A9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A16"/>
    <w:rsid w:val="007D4B36"/>
    <w:rsid w:val="007D4CA7"/>
    <w:rsid w:val="007D5204"/>
    <w:rsid w:val="007D62FC"/>
    <w:rsid w:val="007D7429"/>
    <w:rsid w:val="007D76E7"/>
    <w:rsid w:val="007D7CD4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494"/>
    <w:rsid w:val="007E650B"/>
    <w:rsid w:val="007E6711"/>
    <w:rsid w:val="007E7A4A"/>
    <w:rsid w:val="007E7F32"/>
    <w:rsid w:val="007F003D"/>
    <w:rsid w:val="007F0663"/>
    <w:rsid w:val="007F07E3"/>
    <w:rsid w:val="007F118B"/>
    <w:rsid w:val="007F148A"/>
    <w:rsid w:val="007F16AD"/>
    <w:rsid w:val="007F17FC"/>
    <w:rsid w:val="007F1CB7"/>
    <w:rsid w:val="007F1CCA"/>
    <w:rsid w:val="007F22C9"/>
    <w:rsid w:val="007F23BF"/>
    <w:rsid w:val="007F2979"/>
    <w:rsid w:val="007F4F44"/>
    <w:rsid w:val="007F5114"/>
    <w:rsid w:val="007F53BB"/>
    <w:rsid w:val="007F5467"/>
    <w:rsid w:val="007F57E2"/>
    <w:rsid w:val="007F5E7E"/>
    <w:rsid w:val="007F796D"/>
    <w:rsid w:val="007F7E96"/>
    <w:rsid w:val="00800F16"/>
    <w:rsid w:val="00800FA1"/>
    <w:rsid w:val="008012E9"/>
    <w:rsid w:val="00801A86"/>
    <w:rsid w:val="00801EFF"/>
    <w:rsid w:val="008020F2"/>
    <w:rsid w:val="008038B0"/>
    <w:rsid w:val="00803DFC"/>
    <w:rsid w:val="00805128"/>
    <w:rsid w:val="008051A6"/>
    <w:rsid w:val="008053CD"/>
    <w:rsid w:val="00805714"/>
    <w:rsid w:val="00805A31"/>
    <w:rsid w:val="00806D4B"/>
    <w:rsid w:val="008076AD"/>
    <w:rsid w:val="00807F51"/>
    <w:rsid w:val="0081014A"/>
    <w:rsid w:val="00811574"/>
    <w:rsid w:val="00811610"/>
    <w:rsid w:val="00811642"/>
    <w:rsid w:val="00812249"/>
    <w:rsid w:val="008122D6"/>
    <w:rsid w:val="008128DE"/>
    <w:rsid w:val="00812CB2"/>
    <w:rsid w:val="00812FE3"/>
    <w:rsid w:val="00813273"/>
    <w:rsid w:val="0081376F"/>
    <w:rsid w:val="00813872"/>
    <w:rsid w:val="0081395B"/>
    <w:rsid w:val="00813CF9"/>
    <w:rsid w:val="00813E8D"/>
    <w:rsid w:val="00814CB5"/>
    <w:rsid w:val="008158B6"/>
    <w:rsid w:val="00815B80"/>
    <w:rsid w:val="008161DC"/>
    <w:rsid w:val="008169DE"/>
    <w:rsid w:val="00816A6D"/>
    <w:rsid w:val="00816CD4"/>
    <w:rsid w:val="008170E6"/>
    <w:rsid w:val="00817184"/>
    <w:rsid w:val="0081726D"/>
    <w:rsid w:val="00817B25"/>
    <w:rsid w:val="00817CA9"/>
    <w:rsid w:val="00817DE5"/>
    <w:rsid w:val="00817DF2"/>
    <w:rsid w:val="00817EC7"/>
    <w:rsid w:val="008204DE"/>
    <w:rsid w:val="008207ED"/>
    <w:rsid w:val="008209CC"/>
    <w:rsid w:val="008217F2"/>
    <w:rsid w:val="00821A89"/>
    <w:rsid w:val="00821E81"/>
    <w:rsid w:val="00822C8A"/>
    <w:rsid w:val="0082302A"/>
    <w:rsid w:val="0082399A"/>
    <w:rsid w:val="008245A2"/>
    <w:rsid w:val="008248B8"/>
    <w:rsid w:val="00824C84"/>
    <w:rsid w:val="008265C8"/>
    <w:rsid w:val="008266B3"/>
    <w:rsid w:val="00826868"/>
    <w:rsid w:val="00826BDF"/>
    <w:rsid w:val="00826FF6"/>
    <w:rsid w:val="008302BC"/>
    <w:rsid w:val="00830464"/>
    <w:rsid w:val="008308C3"/>
    <w:rsid w:val="008316FE"/>
    <w:rsid w:val="00831E4C"/>
    <w:rsid w:val="008320EA"/>
    <w:rsid w:val="00832175"/>
    <w:rsid w:val="00832B91"/>
    <w:rsid w:val="00832C56"/>
    <w:rsid w:val="008341D8"/>
    <w:rsid w:val="00834565"/>
    <w:rsid w:val="0083467C"/>
    <w:rsid w:val="00834923"/>
    <w:rsid w:val="00835119"/>
    <w:rsid w:val="008358D6"/>
    <w:rsid w:val="00835B75"/>
    <w:rsid w:val="0083626C"/>
    <w:rsid w:val="008366C9"/>
    <w:rsid w:val="00836B52"/>
    <w:rsid w:val="00836D73"/>
    <w:rsid w:val="008372AA"/>
    <w:rsid w:val="00837AF8"/>
    <w:rsid w:val="00840976"/>
    <w:rsid w:val="00840A75"/>
    <w:rsid w:val="00840BE3"/>
    <w:rsid w:val="0084156C"/>
    <w:rsid w:val="00841E36"/>
    <w:rsid w:val="00841EC9"/>
    <w:rsid w:val="00841F6D"/>
    <w:rsid w:val="00842284"/>
    <w:rsid w:val="0084273F"/>
    <w:rsid w:val="00842F53"/>
    <w:rsid w:val="00843046"/>
    <w:rsid w:val="00843240"/>
    <w:rsid w:val="00843F68"/>
    <w:rsid w:val="008445D7"/>
    <w:rsid w:val="00844796"/>
    <w:rsid w:val="008451F8"/>
    <w:rsid w:val="0084520D"/>
    <w:rsid w:val="0084546F"/>
    <w:rsid w:val="0084580A"/>
    <w:rsid w:val="00845CF4"/>
    <w:rsid w:val="00845F35"/>
    <w:rsid w:val="008460E1"/>
    <w:rsid w:val="00846173"/>
    <w:rsid w:val="008461F7"/>
    <w:rsid w:val="008466C5"/>
    <w:rsid w:val="00846A96"/>
    <w:rsid w:val="008475B7"/>
    <w:rsid w:val="00847D79"/>
    <w:rsid w:val="00850398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5E5"/>
    <w:rsid w:val="00854687"/>
    <w:rsid w:val="00854D4B"/>
    <w:rsid w:val="00855207"/>
    <w:rsid w:val="0085587E"/>
    <w:rsid w:val="00855EF4"/>
    <w:rsid w:val="008561A6"/>
    <w:rsid w:val="008562E3"/>
    <w:rsid w:val="0085639C"/>
    <w:rsid w:val="008569B9"/>
    <w:rsid w:val="00856BD7"/>
    <w:rsid w:val="008577CE"/>
    <w:rsid w:val="0086064B"/>
    <w:rsid w:val="00860686"/>
    <w:rsid w:val="00860B20"/>
    <w:rsid w:val="00860D93"/>
    <w:rsid w:val="008612FB"/>
    <w:rsid w:val="008618F1"/>
    <w:rsid w:val="00861C5F"/>
    <w:rsid w:val="00861EA3"/>
    <w:rsid w:val="00861F8C"/>
    <w:rsid w:val="0086232D"/>
    <w:rsid w:val="0086297B"/>
    <w:rsid w:val="00862DBA"/>
    <w:rsid w:val="0086379F"/>
    <w:rsid w:val="00864374"/>
    <w:rsid w:val="008645A5"/>
    <w:rsid w:val="00865317"/>
    <w:rsid w:val="0086562F"/>
    <w:rsid w:val="008657FD"/>
    <w:rsid w:val="008659E6"/>
    <w:rsid w:val="008665EC"/>
    <w:rsid w:val="00866BBA"/>
    <w:rsid w:val="00866CF1"/>
    <w:rsid w:val="0086760D"/>
    <w:rsid w:val="008702BB"/>
    <w:rsid w:val="0087042F"/>
    <w:rsid w:val="00870EA2"/>
    <w:rsid w:val="00871075"/>
    <w:rsid w:val="008723C3"/>
    <w:rsid w:val="0087248F"/>
    <w:rsid w:val="0087317D"/>
    <w:rsid w:val="008733A9"/>
    <w:rsid w:val="00873742"/>
    <w:rsid w:val="00873C51"/>
    <w:rsid w:val="0087402E"/>
    <w:rsid w:val="00874092"/>
    <w:rsid w:val="008742EA"/>
    <w:rsid w:val="00874925"/>
    <w:rsid w:val="00875A91"/>
    <w:rsid w:val="00875AC5"/>
    <w:rsid w:val="00876026"/>
    <w:rsid w:val="00876692"/>
    <w:rsid w:val="0087680D"/>
    <w:rsid w:val="00877228"/>
    <w:rsid w:val="00877B3D"/>
    <w:rsid w:val="00877D23"/>
    <w:rsid w:val="00880DDC"/>
    <w:rsid w:val="008818B9"/>
    <w:rsid w:val="00881BB8"/>
    <w:rsid w:val="00881ED7"/>
    <w:rsid w:val="00882436"/>
    <w:rsid w:val="00882F78"/>
    <w:rsid w:val="00883020"/>
    <w:rsid w:val="0088325F"/>
    <w:rsid w:val="008832FE"/>
    <w:rsid w:val="00883734"/>
    <w:rsid w:val="008837DF"/>
    <w:rsid w:val="00883E6C"/>
    <w:rsid w:val="008840C7"/>
    <w:rsid w:val="0088498A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A24"/>
    <w:rsid w:val="00886A32"/>
    <w:rsid w:val="0088703B"/>
    <w:rsid w:val="0088714E"/>
    <w:rsid w:val="00890365"/>
    <w:rsid w:val="0089078E"/>
    <w:rsid w:val="00890C8A"/>
    <w:rsid w:val="00890CAF"/>
    <w:rsid w:val="008920C6"/>
    <w:rsid w:val="008929E5"/>
    <w:rsid w:val="00892E4B"/>
    <w:rsid w:val="00893E98"/>
    <w:rsid w:val="0089405B"/>
    <w:rsid w:val="008940B4"/>
    <w:rsid w:val="00894B41"/>
    <w:rsid w:val="00896AF8"/>
    <w:rsid w:val="00896F06"/>
    <w:rsid w:val="00897214"/>
    <w:rsid w:val="008A0491"/>
    <w:rsid w:val="008A07BC"/>
    <w:rsid w:val="008A0974"/>
    <w:rsid w:val="008A0DDA"/>
    <w:rsid w:val="008A0F42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497F"/>
    <w:rsid w:val="008A50F0"/>
    <w:rsid w:val="008A5215"/>
    <w:rsid w:val="008A5901"/>
    <w:rsid w:val="008A6898"/>
    <w:rsid w:val="008A7467"/>
    <w:rsid w:val="008A7A57"/>
    <w:rsid w:val="008A7F00"/>
    <w:rsid w:val="008B0A30"/>
    <w:rsid w:val="008B15B9"/>
    <w:rsid w:val="008B1871"/>
    <w:rsid w:val="008B1B0B"/>
    <w:rsid w:val="008B327A"/>
    <w:rsid w:val="008B3B3B"/>
    <w:rsid w:val="008B4679"/>
    <w:rsid w:val="008B4BE8"/>
    <w:rsid w:val="008B604D"/>
    <w:rsid w:val="008B6A48"/>
    <w:rsid w:val="008B6E6E"/>
    <w:rsid w:val="008B6F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3426"/>
    <w:rsid w:val="008C36F0"/>
    <w:rsid w:val="008C3F6C"/>
    <w:rsid w:val="008C4053"/>
    <w:rsid w:val="008C423E"/>
    <w:rsid w:val="008C53C0"/>
    <w:rsid w:val="008C573B"/>
    <w:rsid w:val="008C5E46"/>
    <w:rsid w:val="008C664B"/>
    <w:rsid w:val="008C6D47"/>
    <w:rsid w:val="008C6D61"/>
    <w:rsid w:val="008C754E"/>
    <w:rsid w:val="008C754F"/>
    <w:rsid w:val="008C7901"/>
    <w:rsid w:val="008C7DC1"/>
    <w:rsid w:val="008D0CA0"/>
    <w:rsid w:val="008D1284"/>
    <w:rsid w:val="008D1859"/>
    <w:rsid w:val="008D191A"/>
    <w:rsid w:val="008D1944"/>
    <w:rsid w:val="008D1F28"/>
    <w:rsid w:val="008D22E9"/>
    <w:rsid w:val="008D2540"/>
    <w:rsid w:val="008D2D3A"/>
    <w:rsid w:val="008D34F3"/>
    <w:rsid w:val="008D39E1"/>
    <w:rsid w:val="008D3AA6"/>
    <w:rsid w:val="008D3CDB"/>
    <w:rsid w:val="008D42F6"/>
    <w:rsid w:val="008D4385"/>
    <w:rsid w:val="008D4836"/>
    <w:rsid w:val="008D53E8"/>
    <w:rsid w:val="008D5569"/>
    <w:rsid w:val="008D6019"/>
    <w:rsid w:val="008D65C1"/>
    <w:rsid w:val="008D6F24"/>
    <w:rsid w:val="008D7489"/>
    <w:rsid w:val="008D7866"/>
    <w:rsid w:val="008D78BB"/>
    <w:rsid w:val="008D7B74"/>
    <w:rsid w:val="008E04E3"/>
    <w:rsid w:val="008E063D"/>
    <w:rsid w:val="008E109F"/>
    <w:rsid w:val="008E135B"/>
    <w:rsid w:val="008E1E49"/>
    <w:rsid w:val="008E23EA"/>
    <w:rsid w:val="008E245E"/>
    <w:rsid w:val="008E29BA"/>
    <w:rsid w:val="008E3202"/>
    <w:rsid w:val="008E42FF"/>
    <w:rsid w:val="008E481F"/>
    <w:rsid w:val="008E4889"/>
    <w:rsid w:val="008E4B0F"/>
    <w:rsid w:val="008E4E12"/>
    <w:rsid w:val="008E5CC1"/>
    <w:rsid w:val="008E5D8E"/>
    <w:rsid w:val="008E5FEB"/>
    <w:rsid w:val="008E628A"/>
    <w:rsid w:val="008E6B91"/>
    <w:rsid w:val="008E7741"/>
    <w:rsid w:val="008F0072"/>
    <w:rsid w:val="008F0139"/>
    <w:rsid w:val="008F06D1"/>
    <w:rsid w:val="008F0803"/>
    <w:rsid w:val="008F09A1"/>
    <w:rsid w:val="008F17BC"/>
    <w:rsid w:val="008F1F0B"/>
    <w:rsid w:val="008F1F4C"/>
    <w:rsid w:val="008F252F"/>
    <w:rsid w:val="008F2849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AFA"/>
    <w:rsid w:val="00901EE4"/>
    <w:rsid w:val="00902488"/>
    <w:rsid w:val="0090275D"/>
    <w:rsid w:val="00903179"/>
    <w:rsid w:val="0090372E"/>
    <w:rsid w:val="00903EBD"/>
    <w:rsid w:val="00903F05"/>
    <w:rsid w:val="00904AA7"/>
    <w:rsid w:val="00904C27"/>
    <w:rsid w:val="00904E87"/>
    <w:rsid w:val="00904E93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198C"/>
    <w:rsid w:val="00912007"/>
    <w:rsid w:val="009124C0"/>
    <w:rsid w:val="00912740"/>
    <w:rsid w:val="009129DD"/>
    <w:rsid w:val="0091302D"/>
    <w:rsid w:val="0091334A"/>
    <w:rsid w:val="009135ED"/>
    <w:rsid w:val="0091370A"/>
    <w:rsid w:val="00913894"/>
    <w:rsid w:val="00913908"/>
    <w:rsid w:val="00913FAE"/>
    <w:rsid w:val="00915546"/>
    <w:rsid w:val="00915A0A"/>
    <w:rsid w:val="00915B75"/>
    <w:rsid w:val="009172B6"/>
    <w:rsid w:val="009172E1"/>
    <w:rsid w:val="00917E1B"/>
    <w:rsid w:val="00920CA6"/>
    <w:rsid w:val="00920E9B"/>
    <w:rsid w:val="00920F9C"/>
    <w:rsid w:val="009211F5"/>
    <w:rsid w:val="009219B3"/>
    <w:rsid w:val="009219D1"/>
    <w:rsid w:val="00921AD2"/>
    <w:rsid w:val="0092223A"/>
    <w:rsid w:val="00922827"/>
    <w:rsid w:val="00922FBE"/>
    <w:rsid w:val="00923CD9"/>
    <w:rsid w:val="0092413C"/>
    <w:rsid w:val="00924B26"/>
    <w:rsid w:val="009252E7"/>
    <w:rsid w:val="00925591"/>
    <w:rsid w:val="0092562E"/>
    <w:rsid w:val="009263C3"/>
    <w:rsid w:val="00926535"/>
    <w:rsid w:val="00926F51"/>
    <w:rsid w:val="0092740F"/>
    <w:rsid w:val="00927740"/>
    <w:rsid w:val="00927889"/>
    <w:rsid w:val="009279E6"/>
    <w:rsid w:val="00927C6F"/>
    <w:rsid w:val="009300E1"/>
    <w:rsid w:val="009307AE"/>
    <w:rsid w:val="00930996"/>
    <w:rsid w:val="00930C4E"/>
    <w:rsid w:val="00930CB3"/>
    <w:rsid w:val="00930F4F"/>
    <w:rsid w:val="00930F5A"/>
    <w:rsid w:val="00931155"/>
    <w:rsid w:val="0093119B"/>
    <w:rsid w:val="00931482"/>
    <w:rsid w:val="0093165E"/>
    <w:rsid w:val="00932346"/>
    <w:rsid w:val="00932CA4"/>
    <w:rsid w:val="009331C6"/>
    <w:rsid w:val="0093323E"/>
    <w:rsid w:val="00933A5F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94F"/>
    <w:rsid w:val="009403DB"/>
    <w:rsid w:val="00940F20"/>
    <w:rsid w:val="00940FAD"/>
    <w:rsid w:val="009416FF"/>
    <w:rsid w:val="009419C5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1A75"/>
    <w:rsid w:val="00952A10"/>
    <w:rsid w:val="009532B5"/>
    <w:rsid w:val="00954126"/>
    <w:rsid w:val="00954749"/>
    <w:rsid w:val="00954930"/>
    <w:rsid w:val="0095493D"/>
    <w:rsid w:val="00954A51"/>
    <w:rsid w:val="00954F57"/>
    <w:rsid w:val="009558E1"/>
    <w:rsid w:val="00955D6B"/>
    <w:rsid w:val="00955F24"/>
    <w:rsid w:val="00956546"/>
    <w:rsid w:val="009573A7"/>
    <w:rsid w:val="00960C14"/>
    <w:rsid w:val="00960D10"/>
    <w:rsid w:val="00961106"/>
    <w:rsid w:val="009611E7"/>
    <w:rsid w:val="0096199C"/>
    <w:rsid w:val="00962358"/>
    <w:rsid w:val="009627BF"/>
    <w:rsid w:val="0096293A"/>
    <w:rsid w:val="009634DA"/>
    <w:rsid w:val="00963606"/>
    <w:rsid w:val="00963705"/>
    <w:rsid w:val="009638A5"/>
    <w:rsid w:val="00963AEC"/>
    <w:rsid w:val="00963E38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A21"/>
    <w:rsid w:val="009710E3"/>
    <w:rsid w:val="00971688"/>
    <w:rsid w:val="0097225C"/>
    <w:rsid w:val="0097231D"/>
    <w:rsid w:val="0097309C"/>
    <w:rsid w:val="00973683"/>
    <w:rsid w:val="00973EDE"/>
    <w:rsid w:val="00974811"/>
    <w:rsid w:val="00975231"/>
    <w:rsid w:val="00975468"/>
    <w:rsid w:val="0097556F"/>
    <w:rsid w:val="009757F1"/>
    <w:rsid w:val="0097600F"/>
    <w:rsid w:val="0097619A"/>
    <w:rsid w:val="009761CB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FB1"/>
    <w:rsid w:val="00984088"/>
    <w:rsid w:val="009845F5"/>
    <w:rsid w:val="009847EA"/>
    <w:rsid w:val="00984F91"/>
    <w:rsid w:val="009855CF"/>
    <w:rsid w:val="00985F84"/>
    <w:rsid w:val="00986102"/>
    <w:rsid w:val="0098644E"/>
    <w:rsid w:val="00986C5F"/>
    <w:rsid w:val="00990D91"/>
    <w:rsid w:val="0099177E"/>
    <w:rsid w:val="00991B86"/>
    <w:rsid w:val="00991E36"/>
    <w:rsid w:val="0099247B"/>
    <w:rsid w:val="00993390"/>
    <w:rsid w:val="0099375E"/>
    <w:rsid w:val="00993887"/>
    <w:rsid w:val="00993F3B"/>
    <w:rsid w:val="009943E0"/>
    <w:rsid w:val="00994848"/>
    <w:rsid w:val="00995239"/>
    <w:rsid w:val="009955F6"/>
    <w:rsid w:val="009966A5"/>
    <w:rsid w:val="00996890"/>
    <w:rsid w:val="009970A9"/>
    <w:rsid w:val="00997FDB"/>
    <w:rsid w:val="009A03FF"/>
    <w:rsid w:val="009A08A3"/>
    <w:rsid w:val="009A09E4"/>
    <w:rsid w:val="009A10BA"/>
    <w:rsid w:val="009A118E"/>
    <w:rsid w:val="009A15F0"/>
    <w:rsid w:val="009A15F1"/>
    <w:rsid w:val="009A185A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889"/>
    <w:rsid w:val="009A3A6A"/>
    <w:rsid w:val="009A3F46"/>
    <w:rsid w:val="009A3F67"/>
    <w:rsid w:val="009A3FC6"/>
    <w:rsid w:val="009A42CB"/>
    <w:rsid w:val="009A44AD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ADA"/>
    <w:rsid w:val="009B0C94"/>
    <w:rsid w:val="009B13BF"/>
    <w:rsid w:val="009B2481"/>
    <w:rsid w:val="009B24D7"/>
    <w:rsid w:val="009B2921"/>
    <w:rsid w:val="009B2931"/>
    <w:rsid w:val="009B2ADB"/>
    <w:rsid w:val="009B38DD"/>
    <w:rsid w:val="009B3FAE"/>
    <w:rsid w:val="009B4179"/>
    <w:rsid w:val="009B452D"/>
    <w:rsid w:val="009B4C2A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8CC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456B"/>
    <w:rsid w:val="009C529A"/>
    <w:rsid w:val="009C5300"/>
    <w:rsid w:val="009C5412"/>
    <w:rsid w:val="009C7BBF"/>
    <w:rsid w:val="009D0916"/>
    <w:rsid w:val="009D0E80"/>
    <w:rsid w:val="009D25D4"/>
    <w:rsid w:val="009D2BEC"/>
    <w:rsid w:val="009D2D95"/>
    <w:rsid w:val="009D2E99"/>
    <w:rsid w:val="009D3E3E"/>
    <w:rsid w:val="009D5024"/>
    <w:rsid w:val="009D575B"/>
    <w:rsid w:val="009D5AAF"/>
    <w:rsid w:val="009D6119"/>
    <w:rsid w:val="009D6266"/>
    <w:rsid w:val="009D664D"/>
    <w:rsid w:val="009D6C68"/>
    <w:rsid w:val="009D6F12"/>
    <w:rsid w:val="009D7567"/>
    <w:rsid w:val="009E0231"/>
    <w:rsid w:val="009E08DE"/>
    <w:rsid w:val="009E1B39"/>
    <w:rsid w:val="009E2131"/>
    <w:rsid w:val="009E25AE"/>
    <w:rsid w:val="009E2BA7"/>
    <w:rsid w:val="009E2F4D"/>
    <w:rsid w:val="009E374D"/>
    <w:rsid w:val="009E3AAC"/>
    <w:rsid w:val="009E3BF0"/>
    <w:rsid w:val="009E3EF0"/>
    <w:rsid w:val="009E3F6E"/>
    <w:rsid w:val="009E408B"/>
    <w:rsid w:val="009E43C8"/>
    <w:rsid w:val="009E563F"/>
    <w:rsid w:val="009E5B43"/>
    <w:rsid w:val="009E5FCD"/>
    <w:rsid w:val="009E635E"/>
    <w:rsid w:val="009E6E53"/>
    <w:rsid w:val="009E700B"/>
    <w:rsid w:val="009E74C8"/>
    <w:rsid w:val="009E7806"/>
    <w:rsid w:val="009E7823"/>
    <w:rsid w:val="009E7AE3"/>
    <w:rsid w:val="009F0009"/>
    <w:rsid w:val="009F02E7"/>
    <w:rsid w:val="009F044D"/>
    <w:rsid w:val="009F06B2"/>
    <w:rsid w:val="009F08D0"/>
    <w:rsid w:val="009F08FB"/>
    <w:rsid w:val="009F1828"/>
    <w:rsid w:val="009F223E"/>
    <w:rsid w:val="009F435F"/>
    <w:rsid w:val="009F4413"/>
    <w:rsid w:val="009F5F9E"/>
    <w:rsid w:val="009F5FE0"/>
    <w:rsid w:val="009F6239"/>
    <w:rsid w:val="009F6288"/>
    <w:rsid w:val="009F6400"/>
    <w:rsid w:val="009F68CC"/>
    <w:rsid w:val="009F6EE9"/>
    <w:rsid w:val="009F7FD9"/>
    <w:rsid w:val="00A00347"/>
    <w:rsid w:val="00A005B9"/>
    <w:rsid w:val="00A01C57"/>
    <w:rsid w:val="00A02248"/>
    <w:rsid w:val="00A02355"/>
    <w:rsid w:val="00A027E2"/>
    <w:rsid w:val="00A0372A"/>
    <w:rsid w:val="00A040F1"/>
    <w:rsid w:val="00A04C5D"/>
    <w:rsid w:val="00A04DBE"/>
    <w:rsid w:val="00A05B2D"/>
    <w:rsid w:val="00A06567"/>
    <w:rsid w:val="00A069E5"/>
    <w:rsid w:val="00A06D73"/>
    <w:rsid w:val="00A07A5D"/>
    <w:rsid w:val="00A10264"/>
    <w:rsid w:val="00A1077C"/>
    <w:rsid w:val="00A10CAF"/>
    <w:rsid w:val="00A10EAA"/>
    <w:rsid w:val="00A10FC0"/>
    <w:rsid w:val="00A11483"/>
    <w:rsid w:val="00A11900"/>
    <w:rsid w:val="00A126B9"/>
    <w:rsid w:val="00A129DB"/>
    <w:rsid w:val="00A1315A"/>
    <w:rsid w:val="00A133E8"/>
    <w:rsid w:val="00A133F2"/>
    <w:rsid w:val="00A13547"/>
    <w:rsid w:val="00A135CE"/>
    <w:rsid w:val="00A13774"/>
    <w:rsid w:val="00A1397F"/>
    <w:rsid w:val="00A13B24"/>
    <w:rsid w:val="00A13F38"/>
    <w:rsid w:val="00A14928"/>
    <w:rsid w:val="00A14A74"/>
    <w:rsid w:val="00A157BF"/>
    <w:rsid w:val="00A16636"/>
    <w:rsid w:val="00A16F9A"/>
    <w:rsid w:val="00A16FB5"/>
    <w:rsid w:val="00A1723A"/>
    <w:rsid w:val="00A17648"/>
    <w:rsid w:val="00A176F6"/>
    <w:rsid w:val="00A179EB"/>
    <w:rsid w:val="00A202BC"/>
    <w:rsid w:val="00A20434"/>
    <w:rsid w:val="00A21806"/>
    <w:rsid w:val="00A21BE5"/>
    <w:rsid w:val="00A222D8"/>
    <w:rsid w:val="00A22E2D"/>
    <w:rsid w:val="00A22EE4"/>
    <w:rsid w:val="00A2399A"/>
    <w:rsid w:val="00A23D5F"/>
    <w:rsid w:val="00A24031"/>
    <w:rsid w:val="00A24BA5"/>
    <w:rsid w:val="00A24CA5"/>
    <w:rsid w:val="00A2510E"/>
    <w:rsid w:val="00A2511A"/>
    <w:rsid w:val="00A254F1"/>
    <w:rsid w:val="00A25C9A"/>
    <w:rsid w:val="00A26AAF"/>
    <w:rsid w:val="00A26BE4"/>
    <w:rsid w:val="00A26FD5"/>
    <w:rsid w:val="00A274BD"/>
    <w:rsid w:val="00A2789E"/>
    <w:rsid w:val="00A27D12"/>
    <w:rsid w:val="00A27F42"/>
    <w:rsid w:val="00A27F6D"/>
    <w:rsid w:val="00A30BCC"/>
    <w:rsid w:val="00A30CBE"/>
    <w:rsid w:val="00A30E23"/>
    <w:rsid w:val="00A310FA"/>
    <w:rsid w:val="00A313EC"/>
    <w:rsid w:val="00A31D12"/>
    <w:rsid w:val="00A320A5"/>
    <w:rsid w:val="00A32D44"/>
    <w:rsid w:val="00A3399E"/>
    <w:rsid w:val="00A33A7A"/>
    <w:rsid w:val="00A34751"/>
    <w:rsid w:val="00A34A96"/>
    <w:rsid w:val="00A356CF"/>
    <w:rsid w:val="00A356F8"/>
    <w:rsid w:val="00A36089"/>
    <w:rsid w:val="00A361DF"/>
    <w:rsid w:val="00A36398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46B0"/>
    <w:rsid w:val="00A455D4"/>
    <w:rsid w:val="00A46ED0"/>
    <w:rsid w:val="00A46EEA"/>
    <w:rsid w:val="00A47E3A"/>
    <w:rsid w:val="00A5087F"/>
    <w:rsid w:val="00A50F0C"/>
    <w:rsid w:val="00A5161F"/>
    <w:rsid w:val="00A51949"/>
    <w:rsid w:val="00A522D8"/>
    <w:rsid w:val="00A5256A"/>
    <w:rsid w:val="00A52C9D"/>
    <w:rsid w:val="00A52F5E"/>
    <w:rsid w:val="00A54DAE"/>
    <w:rsid w:val="00A55081"/>
    <w:rsid w:val="00A551D0"/>
    <w:rsid w:val="00A557BD"/>
    <w:rsid w:val="00A5582F"/>
    <w:rsid w:val="00A5617C"/>
    <w:rsid w:val="00A5634E"/>
    <w:rsid w:val="00A56EDF"/>
    <w:rsid w:val="00A57098"/>
    <w:rsid w:val="00A572D3"/>
    <w:rsid w:val="00A60C75"/>
    <w:rsid w:val="00A61AFF"/>
    <w:rsid w:val="00A61BE1"/>
    <w:rsid w:val="00A6227D"/>
    <w:rsid w:val="00A625D1"/>
    <w:rsid w:val="00A62A5E"/>
    <w:rsid w:val="00A62E10"/>
    <w:rsid w:val="00A635A4"/>
    <w:rsid w:val="00A63620"/>
    <w:rsid w:val="00A63A26"/>
    <w:rsid w:val="00A642D4"/>
    <w:rsid w:val="00A645B2"/>
    <w:rsid w:val="00A653FB"/>
    <w:rsid w:val="00A6595B"/>
    <w:rsid w:val="00A66003"/>
    <w:rsid w:val="00A66939"/>
    <w:rsid w:val="00A66BB0"/>
    <w:rsid w:val="00A66DAB"/>
    <w:rsid w:val="00A7018B"/>
    <w:rsid w:val="00A70B73"/>
    <w:rsid w:val="00A7106C"/>
    <w:rsid w:val="00A7109C"/>
    <w:rsid w:val="00A71839"/>
    <w:rsid w:val="00A71BDB"/>
    <w:rsid w:val="00A71F36"/>
    <w:rsid w:val="00A727A5"/>
    <w:rsid w:val="00A73E22"/>
    <w:rsid w:val="00A74DB2"/>
    <w:rsid w:val="00A756BF"/>
    <w:rsid w:val="00A75A86"/>
    <w:rsid w:val="00A7613C"/>
    <w:rsid w:val="00A76BEB"/>
    <w:rsid w:val="00A76D3F"/>
    <w:rsid w:val="00A76E20"/>
    <w:rsid w:val="00A76F89"/>
    <w:rsid w:val="00A800B1"/>
    <w:rsid w:val="00A806E8"/>
    <w:rsid w:val="00A80803"/>
    <w:rsid w:val="00A8262B"/>
    <w:rsid w:val="00A82940"/>
    <w:rsid w:val="00A82AF4"/>
    <w:rsid w:val="00A82B52"/>
    <w:rsid w:val="00A82D44"/>
    <w:rsid w:val="00A8420D"/>
    <w:rsid w:val="00A84273"/>
    <w:rsid w:val="00A846A7"/>
    <w:rsid w:val="00A84986"/>
    <w:rsid w:val="00A84F43"/>
    <w:rsid w:val="00A85146"/>
    <w:rsid w:val="00A855D1"/>
    <w:rsid w:val="00A859A1"/>
    <w:rsid w:val="00A85F38"/>
    <w:rsid w:val="00A8605A"/>
    <w:rsid w:val="00A8610A"/>
    <w:rsid w:val="00A868C3"/>
    <w:rsid w:val="00A86AB3"/>
    <w:rsid w:val="00A87249"/>
    <w:rsid w:val="00A87756"/>
    <w:rsid w:val="00A90358"/>
    <w:rsid w:val="00A91450"/>
    <w:rsid w:val="00A91C0C"/>
    <w:rsid w:val="00A92194"/>
    <w:rsid w:val="00A9219F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74"/>
    <w:rsid w:val="00A960F5"/>
    <w:rsid w:val="00A9647C"/>
    <w:rsid w:val="00A966CA"/>
    <w:rsid w:val="00A966FB"/>
    <w:rsid w:val="00A96D35"/>
    <w:rsid w:val="00A97081"/>
    <w:rsid w:val="00A971AA"/>
    <w:rsid w:val="00A97549"/>
    <w:rsid w:val="00A9781C"/>
    <w:rsid w:val="00A97F7E"/>
    <w:rsid w:val="00AA04BB"/>
    <w:rsid w:val="00AA05D8"/>
    <w:rsid w:val="00AA07B6"/>
    <w:rsid w:val="00AA1232"/>
    <w:rsid w:val="00AA16A8"/>
    <w:rsid w:val="00AA1FB3"/>
    <w:rsid w:val="00AA295C"/>
    <w:rsid w:val="00AA2ABD"/>
    <w:rsid w:val="00AA2B8E"/>
    <w:rsid w:val="00AA2CD0"/>
    <w:rsid w:val="00AA2D55"/>
    <w:rsid w:val="00AA2E1B"/>
    <w:rsid w:val="00AA3276"/>
    <w:rsid w:val="00AA3761"/>
    <w:rsid w:val="00AA3AF8"/>
    <w:rsid w:val="00AA4A39"/>
    <w:rsid w:val="00AA51E4"/>
    <w:rsid w:val="00AA5479"/>
    <w:rsid w:val="00AA5555"/>
    <w:rsid w:val="00AA61B8"/>
    <w:rsid w:val="00AA6649"/>
    <w:rsid w:val="00AA68D8"/>
    <w:rsid w:val="00AA69F8"/>
    <w:rsid w:val="00AA6D1F"/>
    <w:rsid w:val="00AA72A1"/>
    <w:rsid w:val="00AA768E"/>
    <w:rsid w:val="00AB00EA"/>
    <w:rsid w:val="00AB0306"/>
    <w:rsid w:val="00AB0644"/>
    <w:rsid w:val="00AB0D07"/>
    <w:rsid w:val="00AB165F"/>
    <w:rsid w:val="00AB19B3"/>
    <w:rsid w:val="00AB1C1D"/>
    <w:rsid w:val="00AB1C74"/>
    <w:rsid w:val="00AB1DB2"/>
    <w:rsid w:val="00AB2560"/>
    <w:rsid w:val="00AB2813"/>
    <w:rsid w:val="00AB293E"/>
    <w:rsid w:val="00AB2B88"/>
    <w:rsid w:val="00AB486D"/>
    <w:rsid w:val="00AB4BC3"/>
    <w:rsid w:val="00AB575D"/>
    <w:rsid w:val="00AB61D9"/>
    <w:rsid w:val="00AB755A"/>
    <w:rsid w:val="00AC0DD4"/>
    <w:rsid w:val="00AC0F6B"/>
    <w:rsid w:val="00AC1A69"/>
    <w:rsid w:val="00AC1D5A"/>
    <w:rsid w:val="00AC2AF7"/>
    <w:rsid w:val="00AC3084"/>
    <w:rsid w:val="00AC3D9F"/>
    <w:rsid w:val="00AC417E"/>
    <w:rsid w:val="00AC4881"/>
    <w:rsid w:val="00AC4B63"/>
    <w:rsid w:val="00AC4F09"/>
    <w:rsid w:val="00AC5311"/>
    <w:rsid w:val="00AC53E6"/>
    <w:rsid w:val="00AC7007"/>
    <w:rsid w:val="00AC7DA9"/>
    <w:rsid w:val="00AC7F57"/>
    <w:rsid w:val="00AD03EE"/>
    <w:rsid w:val="00AD09A2"/>
    <w:rsid w:val="00AD0E9F"/>
    <w:rsid w:val="00AD0FCD"/>
    <w:rsid w:val="00AD14AD"/>
    <w:rsid w:val="00AD1A2C"/>
    <w:rsid w:val="00AD2222"/>
    <w:rsid w:val="00AD2C6D"/>
    <w:rsid w:val="00AD31D8"/>
    <w:rsid w:val="00AD3C7A"/>
    <w:rsid w:val="00AD4165"/>
    <w:rsid w:val="00AD45F2"/>
    <w:rsid w:val="00AD4890"/>
    <w:rsid w:val="00AD48DB"/>
    <w:rsid w:val="00AD4B2D"/>
    <w:rsid w:val="00AD57B9"/>
    <w:rsid w:val="00AD5C7F"/>
    <w:rsid w:val="00AD696E"/>
    <w:rsid w:val="00AD6A9C"/>
    <w:rsid w:val="00AD739B"/>
    <w:rsid w:val="00AD73F6"/>
    <w:rsid w:val="00AD778C"/>
    <w:rsid w:val="00AD7EA2"/>
    <w:rsid w:val="00AE097E"/>
    <w:rsid w:val="00AE0AF1"/>
    <w:rsid w:val="00AE0C62"/>
    <w:rsid w:val="00AE0D46"/>
    <w:rsid w:val="00AE17DA"/>
    <w:rsid w:val="00AE1F9B"/>
    <w:rsid w:val="00AE202B"/>
    <w:rsid w:val="00AE321E"/>
    <w:rsid w:val="00AE346B"/>
    <w:rsid w:val="00AE36F5"/>
    <w:rsid w:val="00AE380C"/>
    <w:rsid w:val="00AE39AC"/>
    <w:rsid w:val="00AE3C72"/>
    <w:rsid w:val="00AE3E04"/>
    <w:rsid w:val="00AE46CF"/>
    <w:rsid w:val="00AE4B0D"/>
    <w:rsid w:val="00AE51B1"/>
    <w:rsid w:val="00AE56C9"/>
    <w:rsid w:val="00AE586B"/>
    <w:rsid w:val="00AE5CCB"/>
    <w:rsid w:val="00AE6258"/>
    <w:rsid w:val="00AE65BF"/>
    <w:rsid w:val="00AE6DCF"/>
    <w:rsid w:val="00AE7119"/>
    <w:rsid w:val="00AE72EC"/>
    <w:rsid w:val="00AE7AF0"/>
    <w:rsid w:val="00AE7F15"/>
    <w:rsid w:val="00AF0B3A"/>
    <w:rsid w:val="00AF1658"/>
    <w:rsid w:val="00AF1930"/>
    <w:rsid w:val="00AF1AED"/>
    <w:rsid w:val="00AF1E87"/>
    <w:rsid w:val="00AF2634"/>
    <w:rsid w:val="00AF29FE"/>
    <w:rsid w:val="00AF30AD"/>
    <w:rsid w:val="00AF32C4"/>
    <w:rsid w:val="00AF4030"/>
    <w:rsid w:val="00AF5ECE"/>
    <w:rsid w:val="00AF6012"/>
    <w:rsid w:val="00AF658B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F5D"/>
    <w:rsid w:val="00B022F4"/>
    <w:rsid w:val="00B024B5"/>
    <w:rsid w:val="00B03036"/>
    <w:rsid w:val="00B03DDF"/>
    <w:rsid w:val="00B05019"/>
    <w:rsid w:val="00B05171"/>
    <w:rsid w:val="00B052D4"/>
    <w:rsid w:val="00B0533E"/>
    <w:rsid w:val="00B053D1"/>
    <w:rsid w:val="00B0579D"/>
    <w:rsid w:val="00B05954"/>
    <w:rsid w:val="00B06864"/>
    <w:rsid w:val="00B06F0C"/>
    <w:rsid w:val="00B10009"/>
    <w:rsid w:val="00B10198"/>
    <w:rsid w:val="00B1052E"/>
    <w:rsid w:val="00B10565"/>
    <w:rsid w:val="00B1063D"/>
    <w:rsid w:val="00B10988"/>
    <w:rsid w:val="00B117F4"/>
    <w:rsid w:val="00B11866"/>
    <w:rsid w:val="00B118D9"/>
    <w:rsid w:val="00B11D86"/>
    <w:rsid w:val="00B11E19"/>
    <w:rsid w:val="00B12744"/>
    <w:rsid w:val="00B12960"/>
    <w:rsid w:val="00B13294"/>
    <w:rsid w:val="00B13775"/>
    <w:rsid w:val="00B138DF"/>
    <w:rsid w:val="00B14420"/>
    <w:rsid w:val="00B15040"/>
    <w:rsid w:val="00B156D5"/>
    <w:rsid w:val="00B1672F"/>
    <w:rsid w:val="00B169CF"/>
    <w:rsid w:val="00B17298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BD3"/>
    <w:rsid w:val="00B2636F"/>
    <w:rsid w:val="00B263D6"/>
    <w:rsid w:val="00B266A9"/>
    <w:rsid w:val="00B26FF6"/>
    <w:rsid w:val="00B27404"/>
    <w:rsid w:val="00B2786B"/>
    <w:rsid w:val="00B27E80"/>
    <w:rsid w:val="00B27F4B"/>
    <w:rsid w:val="00B30099"/>
    <w:rsid w:val="00B3015E"/>
    <w:rsid w:val="00B30163"/>
    <w:rsid w:val="00B30302"/>
    <w:rsid w:val="00B3089A"/>
    <w:rsid w:val="00B30AB5"/>
    <w:rsid w:val="00B30C81"/>
    <w:rsid w:val="00B30CBD"/>
    <w:rsid w:val="00B3121B"/>
    <w:rsid w:val="00B3162C"/>
    <w:rsid w:val="00B32401"/>
    <w:rsid w:val="00B32841"/>
    <w:rsid w:val="00B32CDC"/>
    <w:rsid w:val="00B32E3E"/>
    <w:rsid w:val="00B33C0F"/>
    <w:rsid w:val="00B33C39"/>
    <w:rsid w:val="00B33CED"/>
    <w:rsid w:val="00B33D24"/>
    <w:rsid w:val="00B33FCD"/>
    <w:rsid w:val="00B3475E"/>
    <w:rsid w:val="00B36BD7"/>
    <w:rsid w:val="00B36D15"/>
    <w:rsid w:val="00B36D62"/>
    <w:rsid w:val="00B37645"/>
    <w:rsid w:val="00B403C1"/>
    <w:rsid w:val="00B40488"/>
    <w:rsid w:val="00B405A1"/>
    <w:rsid w:val="00B41599"/>
    <w:rsid w:val="00B416AC"/>
    <w:rsid w:val="00B41866"/>
    <w:rsid w:val="00B41A12"/>
    <w:rsid w:val="00B41A5E"/>
    <w:rsid w:val="00B41A83"/>
    <w:rsid w:val="00B41AFF"/>
    <w:rsid w:val="00B41D2A"/>
    <w:rsid w:val="00B42C8C"/>
    <w:rsid w:val="00B43447"/>
    <w:rsid w:val="00B435E8"/>
    <w:rsid w:val="00B44BE3"/>
    <w:rsid w:val="00B44F65"/>
    <w:rsid w:val="00B451C1"/>
    <w:rsid w:val="00B4571F"/>
    <w:rsid w:val="00B458A0"/>
    <w:rsid w:val="00B45E71"/>
    <w:rsid w:val="00B46C98"/>
    <w:rsid w:val="00B4790D"/>
    <w:rsid w:val="00B47AA7"/>
    <w:rsid w:val="00B47C94"/>
    <w:rsid w:val="00B505D5"/>
    <w:rsid w:val="00B5206B"/>
    <w:rsid w:val="00B527A0"/>
    <w:rsid w:val="00B5286A"/>
    <w:rsid w:val="00B52924"/>
    <w:rsid w:val="00B52DF1"/>
    <w:rsid w:val="00B53549"/>
    <w:rsid w:val="00B536A1"/>
    <w:rsid w:val="00B54C3D"/>
    <w:rsid w:val="00B54F82"/>
    <w:rsid w:val="00B555F4"/>
    <w:rsid w:val="00B55CFC"/>
    <w:rsid w:val="00B5724F"/>
    <w:rsid w:val="00B57468"/>
    <w:rsid w:val="00B5786A"/>
    <w:rsid w:val="00B57B08"/>
    <w:rsid w:val="00B57DE9"/>
    <w:rsid w:val="00B57DF9"/>
    <w:rsid w:val="00B57E1E"/>
    <w:rsid w:val="00B605DD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1AC"/>
    <w:rsid w:val="00B6235B"/>
    <w:rsid w:val="00B62A43"/>
    <w:rsid w:val="00B62E83"/>
    <w:rsid w:val="00B62F5F"/>
    <w:rsid w:val="00B63915"/>
    <w:rsid w:val="00B63A28"/>
    <w:rsid w:val="00B63DCC"/>
    <w:rsid w:val="00B64A57"/>
    <w:rsid w:val="00B6538B"/>
    <w:rsid w:val="00B655C5"/>
    <w:rsid w:val="00B65DF9"/>
    <w:rsid w:val="00B664CB"/>
    <w:rsid w:val="00B669EB"/>
    <w:rsid w:val="00B67062"/>
    <w:rsid w:val="00B6788C"/>
    <w:rsid w:val="00B67BE6"/>
    <w:rsid w:val="00B67F59"/>
    <w:rsid w:val="00B70FF9"/>
    <w:rsid w:val="00B710A6"/>
    <w:rsid w:val="00B71629"/>
    <w:rsid w:val="00B7181B"/>
    <w:rsid w:val="00B71A29"/>
    <w:rsid w:val="00B71C84"/>
    <w:rsid w:val="00B71D23"/>
    <w:rsid w:val="00B7200C"/>
    <w:rsid w:val="00B72955"/>
    <w:rsid w:val="00B72F5B"/>
    <w:rsid w:val="00B7439D"/>
    <w:rsid w:val="00B749E5"/>
    <w:rsid w:val="00B74F08"/>
    <w:rsid w:val="00B7510E"/>
    <w:rsid w:val="00B75255"/>
    <w:rsid w:val="00B753BF"/>
    <w:rsid w:val="00B75FC3"/>
    <w:rsid w:val="00B763E8"/>
    <w:rsid w:val="00B76E70"/>
    <w:rsid w:val="00B7707F"/>
    <w:rsid w:val="00B77352"/>
    <w:rsid w:val="00B77422"/>
    <w:rsid w:val="00B77C01"/>
    <w:rsid w:val="00B77EB6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8ED"/>
    <w:rsid w:val="00B82A94"/>
    <w:rsid w:val="00B82AC3"/>
    <w:rsid w:val="00B82C0B"/>
    <w:rsid w:val="00B8315E"/>
    <w:rsid w:val="00B83281"/>
    <w:rsid w:val="00B83E00"/>
    <w:rsid w:val="00B84766"/>
    <w:rsid w:val="00B849F8"/>
    <w:rsid w:val="00B85362"/>
    <w:rsid w:val="00B854C1"/>
    <w:rsid w:val="00B8669B"/>
    <w:rsid w:val="00B87438"/>
    <w:rsid w:val="00B90135"/>
    <w:rsid w:val="00B902D9"/>
    <w:rsid w:val="00B91006"/>
    <w:rsid w:val="00B91D77"/>
    <w:rsid w:val="00B91E99"/>
    <w:rsid w:val="00B91F4E"/>
    <w:rsid w:val="00B9218B"/>
    <w:rsid w:val="00B923A1"/>
    <w:rsid w:val="00B931AB"/>
    <w:rsid w:val="00B93292"/>
    <w:rsid w:val="00B9372E"/>
    <w:rsid w:val="00B93FB8"/>
    <w:rsid w:val="00B94626"/>
    <w:rsid w:val="00B94A0E"/>
    <w:rsid w:val="00B94CD0"/>
    <w:rsid w:val="00B94F5F"/>
    <w:rsid w:val="00B9558F"/>
    <w:rsid w:val="00B95A31"/>
    <w:rsid w:val="00B968EF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463"/>
    <w:rsid w:val="00BA35C8"/>
    <w:rsid w:val="00BA3C29"/>
    <w:rsid w:val="00BA4692"/>
    <w:rsid w:val="00BA4C16"/>
    <w:rsid w:val="00BA535D"/>
    <w:rsid w:val="00BA5A62"/>
    <w:rsid w:val="00BA5B7C"/>
    <w:rsid w:val="00BA5D5F"/>
    <w:rsid w:val="00BA6449"/>
    <w:rsid w:val="00BA6570"/>
    <w:rsid w:val="00BA726F"/>
    <w:rsid w:val="00BA7AA9"/>
    <w:rsid w:val="00BB0601"/>
    <w:rsid w:val="00BB097F"/>
    <w:rsid w:val="00BB0BA2"/>
    <w:rsid w:val="00BB0C23"/>
    <w:rsid w:val="00BB0E3C"/>
    <w:rsid w:val="00BB18FE"/>
    <w:rsid w:val="00BB1997"/>
    <w:rsid w:val="00BB22AC"/>
    <w:rsid w:val="00BB24BB"/>
    <w:rsid w:val="00BB27C2"/>
    <w:rsid w:val="00BB2AE7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AC1"/>
    <w:rsid w:val="00BB5B99"/>
    <w:rsid w:val="00BB70C1"/>
    <w:rsid w:val="00BB7774"/>
    <w:rsid w:val="00BC05AA"/>
    <w:rsid w:val="00BC1786"/>
    <w:rsid w:val="00BC1E0C"/>
    <w:rsid w:val="00BC1EF1"/>
    <w:rsid w:val="00BC3548"/>
    <w:rsid w:val="00BC367E"/>
    <w:rsid w:val="00BC3B6F"/>
    <w:rsid w:val="00BC3E0B"/>
    <w:rsid w:val="00BC4711"/>
    <w:rsid w:val="00BC53D5"/>
    <w:rsid w:val="00BC5C6D"/>
    <w:rsid w:val="00BC5F22"/>
    <w:rsid w:val="00BC5F78"/>
    <w:rsid w:val="00BC65D0"/>
    <w:rsid w:val="00BC6B62"/>
    <w:rsid w:val="00BC71FF"/>
    <w:rsid w:val="00BC7814"/>
    <w:rsid w:val="00BC7C48"/>
    <w:rsid w:val="00BD00AF"/>
    <w:rsid w:val="00BD026B"/>
    <w:rsid w:val="00BD0378"/>
    <w:rsid w:val="00BD0AE8"/>
    <w:rsid w:val="00BD121D"/>
    <w:rsid w:val="00BD1BC1"/>
    <w:rsid w:val="00BD1C44"/>
    <w:rsid w:val="00BD2570"/>
    <w:rsid w:val="00BD2C70"/>
    <w:rsid w:val="00BD319E"/>
    <w:rsid w:val="00BD3342"/>
    <w:rsid w:val="00BD3636"/>
    <w:rsid w:val="00BD3750"/>
    <w:rsid w:val="00BD3A97"/>
    <w:rsid w:val="00BD3F9A"/>
    <w:rsid w:val="00BD408D"/>
    <w:rsid w:val="00BD4180"/>
    <w:rsid w:val="00BD4383"/>
    <w:rsid w:val="00BD4781"/>
    <w:rsid w:val="00BD4934"/>
    <w:rsid w:val="00BD4C08"/>
    <w:rsid w:val="00BD4D1B"/>
    <w:rsid w:val="00BD4EA6"/>
    <w:rsid w:val="00BD50AC"/>
    <w:rsid w:val="00BD50C8"/>
    <w:rsid w:val="00BD57F7"/>
    <w:rsid w:val="00BD5914"/>
    <w:rsid w:val="00BD5D2A"/>
    <w:rsid w:val="00BD6000"/>
    <w:rsid w:val="00BD6076"/>
    <w:rsid w:val="00BD6B32"/>
    <w:rsid w:val="00BD6D16"/>
    <w:rsid w:val="00BD734E"/>
    <w:rsid w:val="00BD7632"/>
    <w:rsid w:val="00BD767E"/>
    <w:rsid w:val="00BD7817"/>
    <w:rsid w:val="00BD7CBD"/>
    <w:rsid w:val="00BD7E70"/>
    <w:rsid w:val="00BE041E"/>
    <w:rsid w:val="00BE0B93"/>
    <w:rsid w:val="00BE1247"/>
    <w:rsid w:val="00BE1583"/>
    <w:rsid w:val="00BE1726"/>
    <w:rsid w:val="00BE21AA"/>
    <w:rsid w:val="00BE22E8"/>
    <w:rsid w:val="00BE284D"/>
    <w:rsid w:val="00BE2B2E"/>
    <w:rsid w:val="00BE2E3D"/>
    <w:rsid w:val="00BE32B5"/>
    <w:rsid w:val="00BE3E0E"/>
    <w:rsid w:val="00BE470F"/>
    <w:rsid w:val="00BE4C5C"/>
    <w:rsid w:val="00BE52EB"/>
    <w:rsid w:val="00BE5BDF"/>
    <w:rsid w:val="00BE5E01"/>
    <w:rsid w:val="00BE5F7A"/>
    <w:rsid w:val="00BE6016"/>
    <w:rsid w:val="00BE6041"/>
    <w:rsid w:val="00BE64ED"/>
    <w:rsid w:val="00BE66DF"/>
    <w:rsid w:val="00BE6749"/>
    <w:rsid w:val="00BE6F37"/>
    <w:rsid w:val="00BE76A0"/>
    <w:rsid w:val="00BE7919"/>
    <w:rsid w:val="00BE7C9C"/>
    <w:rsid w:val="00BF0551"/>
    <w:rsid w:val="00BF0D12"/>
    <w:rsid w:val="00BF149F"/>
    <w:rsid w:val="00BF24E5"/>
    <w:rsid w:val="00BF2C99"/>
    <w:rsid w:val="00BF31D1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284"/>
    <w:rsid w:val="00C00528"/>
    <w:rsid w:val="00C00DC3"/>
    <w:rsid w:val="00C013DE"/>
    <w:rsid w:val="00C01784"/>
    <w:rsid w:val="00C01921"/>
    <w:rsid w:val="00C01A77"/>
    <w:rsid w:val="00C01B32"/>
    <w:rsid w:val="00C02253"/>
    <w:rsid w:val="00C025F5"/>
    <w:rsid w:val="00C0296F"/>
    <w:rsid w:val="00C032F1"/>
    <w:rsid w:val="00C03B39"/>
    <w:rsid w:val="00C03F1D"/>
    <w:rsid w:val="00C0449E"/>
    <w:rsid w:val="00C0464C"/>
    <w:rsid w:val="00C049FD"/>
    <w:rsid w:val="00C05BD2"/>
    <w:rsid w:val="00C06206"/>
    <w:rsid w:val="00C076CF"/>
    <w:rsid w:val="00C077CD"/>
    <w:rsid w:val="00C07E0A"/>
    <w:rsid w:val="00C10024"/>
    <w:rsid w:val="00C100DB"/>
    <w:rsid w:val="00C103B2"/>
    <w:rsid w:val="00C103F4"/>
    <w:rsid w:val="00C10CCA"/>
    <w:rsid w:val="00C11FE7"/>
    <w:rsid w:val="00C120B2"/>
    <w:rsid w:val="00C12A93"/>
    <w:rsid w:val="00C12C1B"/>
    <w:rsid w:val="00C12EC2"/>
    <w:rsid w:val="00C133DE"/>
    <w:rsid w:val="00C1351D"/>
    <w:rsid w:val="00C13A93"/>
    <w:rsid w:val="00C143C0"/>
    <w:rsid w:val="00C143EC"/>
    <w:rsid w:val="00C148F8"/>
    <w:rsid w:val="00C14C40"/>
    <w:rsid w:val="00C14C58"/>
    <w:rsid w:val="00C14CD8"/>
    <w:rsid w:val="00C14CF6"/>
    <w:rsid w:val="00C15370"/>
    <w:rsid w:val="00C157FE"/>
    <w:rsid w:val="00C160AE"/>
    <w:rsid w:val="00C1624F"/>
    <w:rsid w:val="00C16410"/>
    <w:rsid w:val="00C16786"/>
    <w:rsid w:val="00C1681E"/>
    <w:rsid w:val="00C17B05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424E"/>
    <w:rsid w:val="00C2457E"/>
    <w:rsid w:val="00C249A2"/>
    <w:rsid w:val="00C24FC3"/>
    <w:rsid w:val="00C25288"/>
    <w:rsid w:val="00C25AFB"/>
    <w:rsid w:val="00C25FC8"/>
    <w:rsid w:val="00C2610F"/>
    <w:rsid w:val="00C26741"/>
    <w:rsid w:val="00C26D7C"/>
    <w:rsid w:val="00C26E76"/>
    <w:rsid w:val="00C276FA"/>
    <w:rsid w:val="00C300B4"/>
    <w:rsid w:val="00C307D3"/>
    <w:rsid w:val="00C308C4"/>
    <w:rsid w:val="00C30AE0"/>
    <w:rsid w:val="00C3181D"/>
    <w:rsid w:val="00C31A7A"/>
    <w:rsid w:val="00C32AFF"/>
    <w:rsid w:val="00C33097"/>
    <w:rsid w:val="00C3316B"/>
    <w:rsid w:val="00C339A4"/>
    <w:rsid w:val="00C33B06"/>
    <w:rsid w:val="00C343CE"/>
    <w:rsid w:val="00C34BB4"/>
    <w:rsid w:val="00C34BF9"/>
    <w:rsid w:val="00C35082"/>
    <w:rsid w:val="00C35DDE"/>
    <w:rsid w:val="00C3746F"/>
    <w:rsid w:val="00C37BE1"/>
    <w:rsid w:val="00C37DD4"/>
    <w:rsid w:val="00C40706"/>
    <w:rsid w:val="00C40F09"/>
    <w:rsid w:val="00C4163F"/>
    <w:rsid w:val="00C41AB0"/>
    <w:rsid w:val="00C41D4B"/>
    <w:rsid w:val="00C4258D"/>
    <w:rsid w:val="00C42628"/>
    <w:rsid w:val="00C433CE"/>
    <w:rsid w:val="00C4358A"/>
    <w:rsid w:val="00C43894"/>
    <w:rsid w:val="00C43D88"/>
    <w:rsid w:val="00C442F1"/>
    <w:rsid w:val="00C44955"/>
    <w:rsid w:val="00C44A68"/>
    <w:rsid w:val="00C44D0F"/>
    <w:rsid w:val="00C44F11"/>
    <w:rsid w:val="00C45EFB"/>
    <w:rsid w:val="00C461F4"/>
    <w:rsid w:val="00C47385"/>
    <w:rsid w:val="00C4752B"/>
    <w:rsid w:val="00C479AC"/>
    <w:rsid w:val="00C479CB"/>
    <w:rsid w:val="00C47BBE"/>
    <w:rsid w:val="00C47BE7"/>
    <w:rsid w:val="00C50578"/>
    <w:rsid w:val="00C50830"/>
    <w:rsid w:val="00C51410"/>
    <w:rsid w:val="00C51684"/>
    <w:rsid w:val="00C5170D"/>
    <w:rsid w:val="00C518E3"/>
    <w:rsid w:val="00C521D7"/>
    <w:rsid w:val="00C5259B"/>
    <w:rsid w:val="00C526A1"/>
    <w:rsid w:val="00C52AD5"/>
    <w:rsid w:val="00C5318A"/>
    <w:rsid w:val="00C533C7"/>
    <w:rsid w:val="00C537A9"/>
    <w:rsid w:val="00C53F56"/>
    <w:rsid w:val="00C54733"/>
    <w:rsid w:val="00C5475B"/>
    <w:rsid w:val="00C5482F"/>
    <w:rsid w:val="00C549E6"/>
    <w:rsid w:val="00C551B6"/>
    <w:rsid w:val="00C55354"/>
    <w:rsid w:val="00C5562C"/>
    <w:rsid w:val="00C556F3"/>
    <w:rsid w:val="00C55F49"/>
    <w:rsid w:val="00C56465"/>
    <w:rsid w:val="00C56636"/>
    <w:rsid w:val="00C57A7F"/>
    <w:rsid w:val="00C60041"/>
    <w:rsid w:val="00C600A2"/>
    <w:rsid w:val="00C60685"/>
    <w:rsid w:val="00C60E59"/>
    <w:rsid w:val="00C614D9"/>
    <w:rsid w:val="00C6186A"/>
    <w:rsid w:val="00C61ADC"/>
    <w:rsid w:val="00C6263A"/>
    <w:rsid w:val="00C62677"/>
    <w:rsid w:val="00C62B7E"/>
    <w:rsid w:val="00C62E09"/>
    <w:rsid w:val="00C62EBD"/>
    <w:rsid w:val="00C6333D"/>
    <w:rsid w:val="00C63DEF"/>
    <w:rsid w:val="00C64216"/>
    <w:rsid w:val="00C648EC"/>
    <w:rsid w:val="00C64D65"/>
    <w:rsid w:val="00C658E2"/>
    <w:rsid w:val="00C66705"/>
    <w:rsid w:val="00C6772C"/>
    <w:rsid w:val="00C677E6"/>
    <w:rsid w:val="00C704A0"/>
    <w:rsid w:val="00C705D3"/>
    <w:rsid w:val="00C70C56"/>
    <w:rsid w:val="00C70DB5"/>
    <w:rsid w:val="00C70DF0"/>
    <w:rsid w:val="00C70E5E"/>
    <w:rsid w:val="00C71117"/>
    <w:rsid w:val="00C7142D"/>
    <w:rsid w:val="00C71E48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F6"/>
    <w:rsid w:val="00C74265"/>
    <w:rsid w:val="00C74A36"/>
    <w:rsid w:val="00C74A72"/>
    <w:rsid w:val="00C750CB"/>
    <w:rsid w:val="00C75587"/>
    <w:rsid w:val="00C75887"/>
    <w:rsid w:val="00C75A99"/>
    <w:rsid w:val="00C7696B"/>
    <w:rsid w:val="00C7696E"/>
    <w:rsid w:val="00C76E2F"/>
    <w:rsid w:val="00C77D52"/>
    <w:rsid w:val="00C80313"/>
    <w:rsid w:val="00C80747"/>
    <w:rsid w:val="00C80A7B"/>
    <w:rsid w:val="00C80CA1"/>
    <w:rsid w:val="00C80D93"/>
    <w:rsid w:val="00C80E89"/>
    <w:rsid w:val="00C80F1D"/>
    <w:rsid w:val="00C8190B"/>
    <w:rsid w:val="00C819AD"/>
    <w:rsid w:val="00C82924"/>
    <w:rsid w:val="00C82B11"/>
    <w:rsid w:val="00C82CA5"/>
    <w:rsid w:val="00C8301A"/>
    <w:rsid w:val="00C83558"/>
    <w:rsid w:val="00C835B4"/>
    <w:rsid w:val="00C8372D"/>
    <w:rsid w:val="00C84478"/>
    <w:rsid w:val="00C849FE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778E"/>
    <w:rsid w:val="00C87B31"/>
    <w:rsid w:val="00C87B62"/>
    <w:rsid w:val="00C87ED3"/>
    <w:rsid w:val="00C90175"/>
    <w:rsid w:val="00C91024"/>
    <w:rsid w:val="00C91155"/>
    <w:rsid w:val="00C92655"/>
    <w:rsid w:val="00C92EA5"/>
    <w:rsid w:val="00C930E0"/>
    <w:rsid w:val="00C94391"/>
    <w:rsid w:val="00C9490B"/>
    <w:rsid w:val="00C94BB2"/>
    <w:rsid w:val="00C94EED"/>
    <w:rsid w:val="00C9547F"/>
    <w:rsid w:val="00C96961"/>
    <w:rsid w:val="00C97D49"/>
    <w:rsid w:val="00C97DFB"/>
    <w:rsid w:val="00CA0AF3"/>
    <w:rsid w:val="00CA0E7F"/>
    <w:rsid w:val="00CA13C7"/>
    <w:rsid w:val="00CA1936"/>
    <w:rsid w:val="00CA24C3"/>
    <w:rsid w:val="00CA26D2"/>
    <w:rsid w:val="00CA3132"/>
    <w:rsid w:val="00CA3509"/>
    <w:rsid w:val="00CA4424"/>
    <w:rsid w:val="00CA4B35"/>
    <w:rsid w:val="00CA601D"/>
    <w:rsid w:val="00CA626B"/>
    <w:rsid w:val="00CA629F"/>
    <w:rsid w:val="00CA6321"/>
    <w:rsid w:val="00CA68B6"/>
    <w:rsid w:val="00CA767D"/>
    <w:rsid w:val="00CB0380"/>
    <w:rsid w:val="00CB06B2"/>
    <w:rsid w:val="00CB0C07"/>
    <w:rsid w:val="00CB0C65"/>
    <w:rsid w:val="00CB1072"/>
    <w:rsid w:val="00CB1365"/>
    <w:rsid w:val="00CB1BE9"/>
    <w:rsid w:val="00CB36DE"/>
    <w:rsid w:val="00CB4025"/>
    <w:rsid w:val="00CB58C1"/>
    <w:rsid w:val="00CB5F03"/>
    <w:rsid w:val="00CB5F87"/>
    <w:rsid w:val="00CB6863"/>
    <w:rsid w:val="00CB6A64"/>
    <w:rsid w:val="00CB6AE1"/>
    <w:rsid w:val="00CB7FE9"/>
    <w:rsid w:val="00CC0722"/>
    <w:rsid w:val="00CC0AF0"/>
    <w:rsid w:val="00CC0B8D"/>
    <w:rsid w:val="00CC1140"/>
    <w:rsid w:val="00CC1338"/>
    <w:rsid w:val="00CC172C"/>
    <w:rsid w:val="00CC180F"/>
    <w:rsid w:val="00CC213F"/>
    <w:rsid w:val="00CC2217"/>
    <w:rsid w:val="00CC3048"/>
    <w:rsid w:val="00CC3437"/>
    <w:rsid w:val="00CC48C4"/>
    <w:rsid w:val="00CC4F5B"/>
    <w:rsid w:val="00CC4FBD"/>
    <w:rsid w:val="00CC538D"/>
    <w:rsid w:val="00CC565D"/>
    <w:rsid w:val="00CC592B"/>
    <w:rsid w:val="00CC5ECE"/>
    <w:rsid w:val="00CC606D"/>
    <w:rsid w:val="00CC6141"/>
    <w:rsid w:val="00CC7150"/>
    <w:rsid w:val="00CC764B"/>
    <w:rsid w:val="00CC797C"/>
    <w:rsid w:val="00CC7E72"/>
    <w:rsid w:val="00CD0AB0"/>
    <w:rsid w:val="00CD0B21"/>
    <w:rsid w:val="00CD0ED1"/>
    <w:rsid w:val="00CD1499"/>
    <w:rsid w:val="00CD1546"/>
    <w:rsid w:val="00CD176F"/>
    <w:rsid w:val="00CD1DD2"/>
    <w:rsid w:val="00CD27A2"/>
    <w:rsid w:val="00CD2E24"/>
    <w:rsid w:val="00CD3218"/>
    <w:rsid w:val="00CD362E"/>
    <w:rsid w:val="00CD37CF"/>
    <w:rsid w:val="00CD3EAA"/>
    <w:rsid w:val="00CD4062"/>
    <w:rsid w:val="00CD4323"/>
    <w:rsid w:val="00CD456B"/>
    <w:rsid w:val="00CD47C0"/>
    <w:rsid w:val="00CD498F"/>
    <w:rsid w:val="00CD4CDD"/>
    <w:rsid w:val="00CD52C6"/>
    <w:rsid w:val="00CD5CE3"/>
    <w:rsid w:val="00CD5D0C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0C44"/>
    <w:rsid w:val="00CE1140"/>
    <w:rsid w:val="00CE17B4"/>
    <w:rsid w:val="00CE1A7F"/>
    <w:rsid w:val="00CE1C27"/>
    <w:rsid w:val="00CE1DD7"/>
    <w:rsid w:val="00CE1EC5"/>
    <w:rsid w:val="00CE2269"/>
    <w:rsid w:val="00CE245A"/>
    <w:rsid w:val="00CE24DC"/>
    <w:rsid w:val="00CE345B"/>
    <w:rsid w:val="00CE383A"/>
    <w:rsid w:val="00CE39B9"/>
    <w:rsid w:val="00CE3DF1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457"/>
    <w:rsid w:val="00CF590B"/>
    <w:rsid w:val="00CF5C92"/>
    <w:rsid w:val="00CF6345"/>
    <w:rsid w:val="00CF6475"/>
    <w:rsid w:val="00CF65CD"/>
    <w:rsid w:val="00CF6BCF"/>
    <w:rsid w:val="00CF7100"/>
    <w:rsid w:val="00CF779D"/>
    <w:rsid w:val="00CF79A8"/>
    <w:rsid w:val="00D0122A"/>
    <w:rsid w:val="00D01B31"/>
    <w:rsid w:val="00D02896"/>
    <w:rsid w:val="00D02D87"/>
    <w:rsid w:val="00D033C5"/>
    <w:rsid w:val="00D0348E"/>
    <w:rsid w:val="00D03813"/>
    <w:rsid w:val="00D03CD0"/>
    <w:rsid w:val="00D04305"/>
    <w:rsid w:val="00D043C5"/>
    <w:rsid w:val="00D04886"/>
    <w:rsid w:val="00D05043"/>
    <w:rsid w:val="00D050CD"/>
    <w:rsid w:val="00D05BB2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C27"/>
    <w:rsid w:val="00D07C5F"/>
    <w:rsid w:val="00D07CA2"/>
    <w:rsid w:val="00D11346"/>
    <w:rsid w:val="00D11E57"/>
    <w:rsid w:val="00D12031"/>
    <w:rsid w:val="00D122CF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9B"/>
    <w:rsid w:val="00D16B03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6A0"/>
    <w:rsid w:val="00D21747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4EFE"/>
    <w:rsid w:val="00D24FB3"/>
    <w:rsid w:val="00D2561A"/>
    <w:rsid w:val="00D260DD"/>
    <w:rsid w:val="00D264A9"/>
    <w:rsid w:val="00D3046A"/>
    <w:rsid w:val="00D30817"/>
    <w:rsid w:val="00D30B51"/>
    <w:rsid w:val="00D30EB0"/>
    <w:rsid w:val="00D312D1"/>
    <w:rsid w:val="00D31878"/>
    <w:rsid w:val="00D319B9"/>
    <w:rsid w:val="00D319FE"/>
    <w:rsid w:val="00D321C2"/>
    <w:rsid w:val="00D3245F"/>
    <w:rsid w:val="00D32ED4"/>
    <w:rsid w:val="00D33778"/>
    <w:rsid w:val="00D33892"/>
    <w:rsid w:val="00D33FDE"/>
    <w:rsid w:val="00D340A2"/>
    <w:rsid w:val="00D34457"/>
    <w:rsid w:val="00D344D5"/>
    <w:rsid w:val="00D3469A"/>
    <w:rsid w:val="00D34722"/>
    <w:rsid w:val="00D347CB"/>
    <w:rsid w:val="00D34A22"/>
    <w:rsid w:val="00D34D05"/>
    <w:rsid w:val="00D356D3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30C"/>
    <w:rsid w:val="00D43D8D"/>
    <w:rsid w:val="00D43DA7"/>
    <w:rsid w:val="00D444C4"/>
    <w:rsid w:val="00D44804"/>
    <w:rsid w:val="00D4480B"/>
    <w:rsid w:val="00D449F1"/>
    <w:rsid w:val="00D44A51"/>
    <w:rsid w:val="00D44BF9"/>
    <w:rsid w:val="00D451A0"/>
    <w:rsid w:val="00D4564F"/>
    <w:rsid w:val="00D45E66"/>
    <w:rsid w:val="00D461C9"/>
    <w:rsid w:val="00D463B4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2B51"/>
    <w:rsid w:val="00D535A6"/>
    <w:rsid w:val="00D53F21"/>
    <w:rsid w:val="00D54F1A"/>
    <w:rsid w:val="00D55830"/>
    <w:rsid w:val="00D56256"/>
    <w:rsid w:val="00D56530"/>
    <w:rsid w:val="00D567F1"/>
    <w:rsid w:val="00D571FF"/>
    <w:rsid w:val="00D573C3"/>
    <w:rsid w:val="00D6122F"/>
    <w:rsid w:val="00D615BF"/>
    <w:rsid w:val="00D61629"/>
    <w:rsid w:val="00D618F1"/>
    <w:rsid w:val="00D63012"/>
    <w:rsid w:val="00D63347"/>
    <w:rsid w:val="00D64243"/>
    <w:rsid w:val="00D643EE"/>
    <w:rsid w:val="00D64934"/>
    <w:rsid w:val="00D649C1"/>
    <w:rsid w:val="00D64D0A"/>
    <w:rsid w:val="00D66A74"/>
    <w:rsid w:val="00D679C3"/>
    <w:rsid w:val="00D67D57"/>
    <w:rsid w:val="00D67E6D"/>
    <w:rsid w:val="00D702F3"/>
    <w:rsid w:val="00D717F4"/>
    <w:rsid w:val="00D719BA"/>
    <w:rsid w:val="00D72B5F"/>
    <w:rsid w:val="00D72C2F"/>
    <w:rsid w:val="00D72D4B"/>
    <w:rsid w:val="00D72E69"/>
    <w:rsid w:val="00D7337B"/>
    <w:rsid w:val="00D733E8"/>
    <w:rsid w:val="00D738C1"/>
    <w:rsid w:val="00D739A7"/>
    <w:rsid w:val="00D73A49"/>
    <w:rsid w:val="00D73F9B"/>
    <w:rsid w:val="00D74239"/>
    <w:rsid w:val="00D74437"/>
    <w:rsid w:val="00D75721"/>
    <w:rsid w:val="00D75B93"/>
    <w:rsid w:val="00D75C5A"/>
    <w:rsid w:val="00D75D97"/>
    <w:rsid w:val="00D7620F"/>
    <w:rsid w:val="00D76623"/>
    <w:rsid w:val="00D767EA"/>
    <w:rsid w:val="00D768C1"/>
    <w:rsid w:val="00D768D0"/>
    <w:rsid w:val="00D77137"/>
    <w:rsid w:val="00D80263"/>
    <w:rsid w:val="00D8077B"/>
    <w:rsid w:val="00D807B5"/>
    <w:rsid w:val="00D807C8"/>
    <w:rsid w:val="00D80DBF"/>
    <w:rsid w:val="00D8146A"/>
    <w:rsid w:val="00D81699"/>
    <w:rsid w:val="00D818B4"/>
    <w:rsid w:val="00D81B9B"/>
    <w:rsid w:val="00D81F26"/>
    <w:rsid w:val="00D8207E"/>
    <w:rsid w:val="00D83175"/>
    <w:rsid w:val="00D83595"/>
    <w:rsid w:val="00D839B7"/>
    <w:rsid w:val="00D83A49"/>
    <w:rsid w:val="00D83CAD"/>
    <w:rsid w:val="00D83E48"/>
    <w:rsid w:val="00D8429C"/>
    <w:rsid w:val="00D8455A"/>
    <w:rsid w:val="00D84642"/>
    <w:rsid w:val="00D8478D"/>
    <w:rsid w:val="00D84840"/>
    <w:rsid w:val="00D84A3A"/>
    <w:rsid w:val="00D84BB1"/>
    <w:rsid w:val="00D84FF9"/>
    <w:rsid w:val="00D856F6"/>
    <w:rsid w:val="00D856F7"/>
    <w:rsid w:val="00D857F1"/>
    <w:rsid w:val="00D859E2"/>
    <w:rsid w:val="00D85E4F"/>
    <w:rsid w:val="00D866A8"/>
    <w:rsid w:val="00D8678E"/>
    <w:rsid w:val="00D86933"/>
    <w:rsid w:val="00D8701B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4F9C"/>
    <w:rsid w:val="00D95527"/>
    <w:rsid w:val="00D956D6"/>
    <w:rsid w:val="00D95CE7"/>
    <w:rsid w:val="00D9648B"/>
    <w:rsid w:val="00D966B1"/>
    <w:rsid w:val="00D96DB8"/>
    <w:rsid w:val="00D97241"/>
    <w:rsid w:val="00D9783F"/>
    <w:rsid w:val="00D97A36"/>
    <w:rsid w:val="00D97AAD"/>
    <w:rsid w:val="00D97B9E"/>
    <w:rsid w:val="00DA078C"/>
    <w:rsid w:val="00DA0942"/>
    <w:rsid w:val="00DA0C27"/>
    <w:rsid w:val="00DA10D2"/>
    <w:rsid w:val="00DA12E7"/>
    <w:rsid w:val="00DA1560"/>
    <w:rsid w:val="00DA1801"/>
    <w:rsid w:val="00DA2892"/>
    <w:rsid w:val="00DA2A3C"/>
    <w:rsid w:val="00DA2AEB"/>
    <w:rsid w:val="00DA2C74"/>
    <w:rsid w:val="00DA30C4"/>
    <w:rsid w:val="00DA326F"/>
    <w:rsid w:val="00DA3C4F"/>
    <w:rsid w:val="00DA3E8A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6FC2"/>
    <w:rsid w:val="00DA7395"/>
    <w:rsid w:val="00DA75C8"/>
    <w:rsid w:val="00DB0052"/>
    <w:rsid w:val="00DB0990"/>
    <w:rsid w:val="00DB1498"/>
    <w:rsid w:val="00DB1C3A"/>
    <w:rsid w:val="00DB1D84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E38"/>
    <w:rsid w:val="00DB5812"/>
    <w:rsid w:val="00DB59DE"/>
    <w:rsid w:val="00DB5E0D"/>
    <w:rsid w:val="00DB677D"/>
    <w:rsid w:val="00DB7111"/>
    <w:rsid w:val="00DC00DB"/>
    <w:rsid w:val="00DC0451"/>
    <w:rsid w:val="00DC12A6"/>
    <w:rsid w:val="00DC19CB"/>
    <w:rsid w:val="00DC1AD3"/>
    <w:rsid w:val="00DC2A57"/>
    <w:rsid w:val="00DC3141"/>
    <w:rsid w:val="00DC44FF"/>
    <w:rsid w:val="00DC49BC"/>
    <w:rsid w:val="00DC4B21"/>
    <w:rsid w:val="00DC4D24"/>
    <w:rsid w:val="00DC508E"/>
    <w:rsid w:val="00DC5CE6"/>
    <w:rsid w:val="00DC5E57"/>
    <w:rsid w:val="00DC6155"/>
    <w:rsid w:val="00DC6AC7"/>
    <w:rsid w:val="00DC7871"/>
    <w:rsid w:val="00DC7D19"/>
    <w:rsid w:val="00DD04E4"/>
    <w:rsid w:val="00DD0877"/>
    <w:rsid w:val="00DD0AC3"/>
    <w:rsid w:val="00DD0C6F"/>
    <w:rsid w:val="00DD114A"/>
    <w:rsid w:val="00DD13A4"/>
    <w:rsid w:val="00DD182C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133"/>
    <w:rsid w:val="00DE0299"/>
    <w:rsid w:val="00DE036D"/>
    <w:rsid w:val="00DE0477"/>
    <w:rsid w:val="00DE04F1"/>
    <w:rsid w:val="00DE0A56"/>
    <w:rsid w:val="00DE1A48"/>
    <w:rsid w:val="00DE1BDC"/>
    <w:rsid w:val="00DE241A"/>
    <w:rsid w:val="00DE2E1F"/>
    <w:rsid w:val="00DE47CE"/>
    <w:rsid w:val="00DE4807"/>
    <w:rsid w:val="00DE4AFA"/>
    <w:rsid w:val="00DE4EBE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02"/>
    <w:rsid w:val="00DF1094"/>
    <w:rsid w:val="00DF10D4"/>
    <w:rsid w:val="00DF1AD5"/>
    <w:rsid w:val="00DF1E55"/>
    <w:rsid w:val="00DF207D"/>
    <w:rsid w:val="00DF24D7"/>
    <w:rsid w:val="00DF326E"/>
    <w:rsid w:val="00DF339D"/>
    <w:rsid w:val="00DF3D02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60F3"/>
    <w:rsid w:val="00DF64EA"/>
    <w:rsid w:val="00DF65D7"/>
    <w:rsid w:val="00DF6A62"/>
    <w:rsid w:val="00DF71A7"/>
    <w:rsid w:val="00DF7602"/>
    <w:rsid w:val="00DF77FC"/>
    <w:rsid w:val="00DF7C20"/>
    <w:rsid w:val="00E00191"/>
    <w:rsid w:val="00E002F0"/>
    <w:rsid w:val="00E0034D"/>
    <w:rsid w:val="00E007BE"/>
    <w:rsid w:val="00E0083B"/>
    <w:rsid w:val="00E01217"/>
    <w:rsid w:val="00E01DC3"/>
    <w:rsid w:val="00E0233E"/>
    <w:rsid w:val="00E02A92"/>
    <w:rsid w:val="00E02B27"/>
    <w:rsid w:val="00E02C1D"/>
    <w:rsid w:val="00E03BCE"/>
    <w:rsid w:val="00E03CC7"/>
    <w:rsid w:val="00E046F5"/>
    <w:rsid w:val="00E05052"/>
    <w:rsid w:val="00E0577F"/>
    <w:rsid w:val="00E05D07"/>
    <w:rsid w:val="00E06648"/>
    <w:rsid w:val="00E0766A"/>
    <w:rsid w:val="00E07B64"/>
    <w:rsid w:val="00E07D84"/>
    <w:rsid w:val="00E104D5"/>
    <w:rsid w:val="00E10861"/>
    <w:rsid w:val="00E1127E"/>
    <w:rsid w:val="00E11DEB"/>
    <w:rsid w:val="00E12490"/>
    <w:rsid w:val="00E127BD"/>
    <w:rsid w:val="00E1287F"/>
    <w:rsid w:val="00E139CD"/>
    <w:rsid w:val="00E13D4F"/>
    <w:rsid w:val="00E1426E"/>
    <w:rsid w:val="00E1455B"/>
    <w:rsid w:val="00E14D16"/>
    <w:rsid w:val="00E1520D"/>
    <w:rsid w:val="00E157AC"/>
    <w:rsid w:val="00E15EA3"/>
    <w:rsid w:val="00E16056"/>
    <w:rsid w:val="00E161C7"/>
    <w:rsid w:val="00E16BB7"/>
    <w:rsid w:val="00E16BC4"/>
    <w:rsid w:val="00E16E7F"/>
    <w:rsid w:val="00E17286"/>
    <w:rsid w:val="00E20C14"/>
    <w:rsid w:val="00E20C63"/>
    <w:rsid w:val="00E2235B"/>
    <w:rsid w:val="00E223F9"/>
    <w:rsid w:val="00E227D4"/>
    <w:rsid w:val="00E23DAE"/>
    <w:rsid w:val="00E246EE"/>
    <w:rsid w:val="00E2483A"/>
    <w:rsid w:val="00E24C0F"/>
    <w:rsid w:val="00E24F3F"/>
    <w:rsid w:val="00E253A6"/>
    <w:rsid w:val="00E262B3"/>
    <w:rsid w:val="00E27091"/>
    <w:rsid w:val="00E27809"/>
    <w:rsid w:val="00E27843"/>
    <w:rsid w:val="00E279FD"/>
    <w:rsid w:val="00E3013D"/>
    <w:rsid w:val="00E301D5"/>
    <w:rsid w:val="00E30604"/>
    <w:rsid w:val="00E3084A"/>
    <w:rsid w:val="00E30D84"/>
    <w:rsid w:val="00E31010"/>
    <w:rsid w:val="00E310AB"/>
    <w:rsid w:val="00E315D4"/>
    <w:rsid w:val="00E31B7A"/>
    <w:rsid w:val="00E3289E"/>
    <w:rsid w:val="00E32B34"/>
    <w:rsid w:val="00E3365F"/>
    <w:rsid w:val="00E3387D"/>
    <w:rsid w:val="00E33955"/>
    <w:rsid w:val="00E3397D"/>
    <w:rsid w:val="00E34230"/>
    <w:rsid w:val="00E344E5"/>
    <w:rsid w:val="00E34DBC"/>
    <w:rsid w:val="00E352BA"/>
    <w:rsid w:val="00E35335"/>
    <w:rsid w:val="00E359E3"/>
    <w:rsid w:val="00E35BF0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32A6"/>
    <w:rsid w:val="00E43CDF"/>
    <w:rsid w:val="00E45175"/>
    <w:rsid w:val="00E458C4"/>
    <w:rsid w:val="00E46B3D"/>
    <w:rsid w:val="00E46EA6"/>
    <w:rsid w:val="00E479C3"/>
    <w:rsid w:val="00E47BF0"/>
    <w:rsid w:val="00E50115"/>
    <w:rsid w:val="00E50348"/>
    <w:rsid w:val="00E50423"/>
    <w:rsid w:val="00E504DD"/>
    <w:rsid w:val="00E50B52"/>
    <w:rsid w:val="00E50BBA"/>
    <w:rsid w:val="00E5147A"/>
    <w:rsid w:val="00E516E8"/>
    <w:rsid w:val="00E517E6"/>
    <w:rsid w:val="00E522A3"/>
    <w:rsid w:val="00E52C80"/>
    <w:rsid w:val="00E52F34"/>
    <w:rsid w:val="00E53A9F"/>
    <w:rsid w:val="00E543BB"/>
    <w:rsid w:val="00E54543"/>
    <w:rsid w:val="00E54967"/>
    <w:rsid w:val="00E549CD"/>
    <w:rsid w:val="00E549D3"/>
    <w:rsid w:val="00E5569B"/>
    <w:rsid w:val="00E55D11"/>
    <w:rsid w:val="00E561B4"/>
    <w:rsid w:val="00E5623B"/>
    <w:rsid w:val="00E56357"/>
    <w:rsid w:val="00E56C78"/>
    <w:rsid w:val="00E5709A"/>
    <w:rsid w:val="00E5765C"/>
    <w:rsid w:val="00E57C36"/>
    <w:rsid w:val="00E57D31"/>
    <w:rsid w:val="00E57D6C"/>
    <w:rsid w:val="00E607E2"/>
    <w:rsid w:val="00E60E99"/>
    <w:rsid w:val="00E61510"/>
    <w:rsid w:val="00E61B20"/>
    <w:rsid w:val="00E61F58"/>
    <w:rsid w:val="00E6206C"/>
    <w:rsid w:val="00E621B3"/>
    <w:rsid w:val="00E62362"/>
    <w:rsid w:val="00E62BCA"/>
    <w:rsid w:val="00E63336"/>
    <w:rsid w:val="00E63A34"/>
    <w:rsid w:val="00E63F91"/>
    <w:rsid w:val="00E65376"/>
    <w:rsid w:val="00E65FBC"/>
    <w:rsid w:val="00E67790"/>
    <w:rsid w:val="00E71937"/>
    <w:rsid w:val="00E72619"/>
    <w:rsid w:val="00E72824"/>
    <w:rsid w:val="00E72C93"/>
    <w:rsid w:val="00E733EC"/>
    <w:rsid w:val="00E7374D"/>
    <w:rsid w:val="00E748A0"/>
    <w:rsid w:val="00E74CD4"/>
    <w:rsid w:val="00E750A8"/>
    <w:rsid w:val="00E750AF"/>
    <w:rsid w:val="00E75820"/>
    <w:rsid w:val="00E75C26"/>
    <w:rsid w:val="00E75C67"/>
    <w:rsid w:val="00E76299"/>
    <w:rsid w:val="00E76CB6"/>
    <w:rsid w:val="00E76F4F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3F03"/>
    <w:rsid w:val="00E8496D"/>
    <w:rsid w:val="00E84A49"/>
    <w:rsid w:val="00E8530C"/>
    <w:rsid w:val="00E86055"/>
    <w:rsid w:val="00E86107"/>
    <w:rsid w:val="00E86D10"/>
    <w:rsid w:val="00E87469"/>
    <w:rsid w:val="00E874FF"/>
    <w:rsid w:val="00E8756C"/>
    <w:rsid w:val="00E87595"/>
    <w:rsid w:val="00E87FE1"/>
    <w:rsid w:val="00E91239"/>
    <w:rsid w:val="00E91AF2"/>
    <w:rsid w:val="00E91DB7"/>
    <w:rsid w:val="00E92B5B"/>
    <w:rsid w:val="00E9387E"/>
    <w:rsid w:val="00E94454"/>
    <w:rsid w:val="00E9541B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D3"/>
    <w:rsid w:val="00EA2318"/>
    <w:rsid w:val="00EA2498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66BC"/>
    <w:rsid w:val="00EA6732"/>
    <w:rsid w:val="00EA6852"/>
    <w:rsid w:val="00EA6BBC"/>
    <w:rsid w:val="00EA6F7C"/>
    <w:rsid w:val="00EA7915"/>
    <w:rsid w:val="00EB02F1"/>
    <w:rsid w:val="00EB05F9"/>
    <w:rsid w:val="00EB0E8D"/>
    <w:rsid w:val="00EB1109"/>
    <w:rsid w:val="00EB136B"/>
    <w:rsid w:val="00EB15D1"/>
    <w:rsid w:val="00EB1965"/>
    <w:rsid w:val="00EB1C16"/>
    <w:rsid w:val="00EB216C"/>
    <w:rsid w:val="00EB2595"/>
    <w:rsid w:val="00EB2624"/>
    <w:rsid w:val="00EB267E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81D"/>
    <w:rsid w:val="00EC00BC"/>
    <w:rsid w:val="00EC016F"/>
    <w:rsid w:val="00EC0430"/>
    <w:rsid w:val="00EC0869"/>
    <w:rsid w:val="00EC09E1"/>
    <w:rsid w:val="00EC10AE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AFF"/>
    <w:rsid w:val="00EC4C99"/>
    <w:rsid w:val="00EC4E1F"/>
    <w:rsid w:val="00EC518D"/>
    <w:rsid w:val="00EC554A"/>
    <w:rsid w:val="00EC5575"/>
    <w:rsid w:val="00EC5C06"/>
    <w:rsid w:val="00EC5FD1"/>
    <w:rsid w:val="00EC6081"/>
    <w:rsid w:val="00EC63CF"/>
    <w:rsid w:val="00EC6D75"/>
    <w:rsid w:val="00EC79D1"/>
    <w:rsid w:val="00EC7DC4"/>
    <w:rsid w:val="00EC7F7C"/>
    <w:rsid w:val="00ED0439"/>
    <w:rsid w:val="00ED08EF"/>
    <w:rsid w:val="00ED0B6D"/>
    <w:rsid w:val="00ED1406"/>
    <w:rsid w:val="00ED1C16"/>
    <w:rsid w:val="00ED201F"/>
    <w:rsid w:val="00ED21DC"/>
    <w:rsid w:val="00ED26A6"/>
    <w:rsid w:val="00ED35B0"/>
    <w:rsid w:val="00ED3622"/>
    <w:rsid w:val="00ED3698"/>
    <w:rsid w:val="00ED374A"/>
    <w:rsid w:val="00ED376F"/>
    <w:rsid w:val="00ED3F06"/>
    <w:rsid w:val="00ED4813"/>
    <w:rsid w:val="00ED51E9"/>
    <w:rsid w:val="00ED567E"/>
    <w:rsid w:val="00ED5E78"/>
    <w:rsid w:val="00ED677F"/>
    <w:rsid w:val="00EE0751"/>
    <w:rsid w:val="00EE0F33"/>
    <w:rsid w:val="00EE124F"/>
    <w:rsid w:val="00EE12C4"/>
    <w:rsid w:val="00EE14D2"/>
    <w:rsid w:val="00EE16A0"/>
    <w:rsid w:val="00EE1CC9"/>
    <w:rsid w:val="00EE28D9"/>
    <w:rsid w:val="00EE2A4A"/>
    <w:rsid w:val="00EE2C31"/>
    <w:rsid w:val="00EE3042"/>
    <w:rsid w:val="00EE3BF7"/>
    <w:rsid w:val="00EE3CB4"/>
    <w:rsid w:val="00EE3D6D"/>
    <w:rsid w:val="00EE4271"/>
    <w:rsid w:val="00EE4375"/>
    <w:rsid w:val="00EE4677"/>
    <w:rsid w:val="00EE4856"/>
    <w:rsid w:val="00EE4E11"/>
    <w:rsid w:val="00EE4E80"/>
    <w:rsid w:val="00EE5754"/>
    <w:rsid w:val="00EE611B"/>
    <w:rsid w:val="00EE699E"/>
    <w:rsid w:val="00EE6C5C"/>
    <w:rsid w:val="00EE6C7C"/>
    <w:rsid w:val="00EE71AE"/>
    <w:rsid w:val="00EE7C49"/>
    <w:rsid w:val="00EE7CC9"/>
    <w:rsid w:val="00EF0ED3"/>
    <w:rsid w:val="00EF1041"/>
    <w:rsid w:val="00EF1B7E"/>
    <w:rsid w:val="00EF20C7"/>
    <w:rsid w:val="00EF236D"/>
    <w:rsid w:val="00EF2462"/>
    <w:rsid w:val="00EF2576"/>
    <w:rsid w:val="00EF2B8C"/>
    <w:rsid w:val="00EF35D3"/>
    <w:rsid w:val="00EF3748"/>
    <w:rsid w:val="00EF37E8"/>
    <w:rsid w:val="00EF3BB7"/>
    <w:rsid w:val="00EF3BEB"/>
    <w:rsid w:val="00EF41F3"/>
    <w:rsid w:val="00EF43A4"/>
    <w:rsid w:val="00EF4C90"/>
    <w:rsid w:val="00EF508B"/>
    <w:rsid w:val="00EF5263"/>
    <w:rsid w:val="00EF52DF"/>
    <w:rsid w:val="00EF5F77"/>
    <w:rsid w:val="00EF633B"/>
    <w:rsid w:val="00EF68DD"/>
    <w:rsid w:val="00EF6947"/>
    <w:rsid w:val="00EF6DDB"/>
    <w:rsid w:val="00EF6EC5"/>
    <w:rsid w:val="00EF6FEE"/>
    <w:rsid w:val="00EF7317"/>
    <w:rsid w:val="00EF758E"/>
    <w:rsid w:val="00EF75E7"/>
    <w:rsid w:val="00EF7727"/>
    <w:rsid w:val="00F00106"/>
    <w:rsid w:val="00F00C26"/>
    <w:rsid w:val="00F01554"/>
    <w:rsid w:val="00F01647"/>
    <w:rsid w:val="00F0187C"/>
    <w:rsid w:val="00F019EF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4BEB"/>
    <w:rsid w:val="00F05282"/>
    <w:rsid w:val="00F05C8F"/>
    <w:rsid w:val="00F07804"/>
    <w:rsid w:val="00F07E81"/>
    <w:rsid w:val="00F10041"/>
    <w:rsid w:val="00F10A2A"/>
    <w:rsid w:val="00F10FD3"/>
    <w:rsid w:val="00F1112C"/>
    <w:rsid w:val="00F1137B"/>
    <w:rsid w:val="00F11969"/>
    <w:rsid w:val="00F12392"/>
    <w:rsid w:val="00F123F9"/>
    <w:rsid w:val="00F13B25"/>
    <w:rsid w:val="00F14247"/>
    <w:rsid w:val="00F1546D"/>
    <w:rsid w:val="00F160A3"/>
    <w:rsid w:val="00F16370"/>
    <w:rsid w:val="00F165F4"/>
    <w:rsid w:val="00F1689B"/>
    <w:rsid w:val="00F17222"/>
    <w:rsid w:val="00F17AF1"/>
    <w:rsid w:val="00F17D87"/>
    <w:rsid w:val="00F2053F"/>
    <w:rsid w:val="00F2153E"/>
    <w:rsid w:val="00F219A8"/>
    <w:rsid w:val="00F21D69"/>
    <w:rsid w:val="00F21FFF"/>
    <w:rsid w:val="00F222EC"/>
    <w:rsid w:val="00F224CB"/>
    <w:rsid w:val="00F22ED9"/>
    <w:rsid w:val="00F22FE5"/>
    <w:rsid w:val="00F23317"/>
    <w:rsid w:val="00F241C1"/>
    <w:rsid w:val="00F24964"/>
    <w:rsid w:val="00F2524E"/>
    <w:rsid w:val="00F252E2"/>
    <w:rsid w:val="00F253AE"/>
    <w:rsid w:val="00F255A9"/>
    <w:rsid w:val="00F25773"/>
    <w:rsid w:val="00F2608C"/>
    <w:rsid w:val="00F265C6"/>
    <w:rsid w:val="00F27395"/>
    <w:rsid w:val="00F278A1"/>
    <w:rsid w:val="00F27F80"/>
    <w:rsid w:val="00F30092"/>
    <w:rsid w:val="00F30B60"/>
    <w:rsid w:val="00F30B9E"/>
    <w:rsid w:val="00F30BD4"/>
    <w:rsid w:val="00F310C1"/>
    <w:rsid w:val="00F320CA"/>
    <w:rsid w:val="00F32EC5"/>
    <w:rsid w:val="00F33244"/>
    <w:rsid w:val="00F33763"/>
    <w:rsid w:val="00F33A3F"/>
    <w:rsid w:val="00F33AB4"/>
    <w:rsid w:val="00F33E57"/>
    <w:rsid w:val="00F34607"/>
    <w:rsid w:val="00F34A0A"/>
    <w:rsid w:val="00F34C1C"/>
    <w:rsid w:val="00F35802"/>
    <w:rsid w:val="00F35A00"/>
    <w:rsid w:val="00F35A4B"/>
    <w:rsid w:val="00F35E40"/>
    <w:rsid w:val="00F36552"/>
    <w:rsid w:val="00F36721"/>
    <w:rsid w:val="00F36B0F"/>
    <w:rsid w:val="00F37032"/>
    <w:rsid w:val="00F378FE"/>
    <w:rsid w:val="00F37A73"/>
    <w:rsid w:val="00F40A4A"/>
    <w:rsid w:val="00F412F9"/>
    <w:rsid w:val="00F419E8"/>
    <w:rsid w:val="00F41A3D"/>
    <w:rsid w:val="00F426E9"/>
    <w:rsid w:val="00F42A5C"/>
    <w:rsid w:val="00F42D47"/>
    <w:rsid w:val="00F432ED"/>
    <w:rsid w:val="00F43AAA"/>
    <w:rsid w:val="00F43C68"/>
    <w:rsid w:val="00F44581"/>
    <w:rsid w:val="00F446CC"/>
    <w:rsid w:val="00F45077"/>
    <w:rsid w:val="00F4594B"/>
    <w:rsid w:val="00F45C16"/>
    <w:rsid w:val="00F45F42"/>
    <w:rsid w:val="00F46049"/>
    <w:rsid w:val="00F46DB2"/>
    <w:rsid w:val="00F4738F"/>
    <w:rsid w:val="00F478E7"/>
    <w:rsid w:val="00F51607"/>
    <w:rsid w:val="00F51ABE"/>
    <w:rsid w:val="00F51CE5"/>
    <w:rsid w:val="00F51DB7"/>
    <w:rsid w:val="00F51F09"/>
    <w:rsid w:val="00F5255D"/>
    <w:rsid w:val="00F52C59"/>
    <w:rsid w:val="00F52C80"/>
    <w:rsid w:val="00F53730"/>
    <w:rsid w:val="00F53CB1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D2A"/>
    <w:rsid w:val="00F57111"/>
    <w:rsid w:val="00F5754F"/>
    <w:rsid w:val="00F5775D"/>
    <w:rsid w:val="00F57C73"/>
    <w:rsid w:val="00F57F7D"/>
    <w:rsid w:val="00F60348"/>
    <w:rsid w:val="00F61140"/>
    <w:rsid w:val="00F61337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340"/>
    <w:rsid w:val="00F6695C"/>
    <w:rsid w:val="00F66F65"/>
    <w:rsid w:val="00F6747B"/>
    <w:rsid w:val="00F67BCF"/>
    <w:rsid w:val="00F67D2D"/>
    <w:rsid w:val="00F7009C"/>
    <w:rsid w:val="00F7059D"/>
    <w:rsid w:val="00F705AD"/>
    <w:rsid w:val="00F70668"/>
    <w:rsid w:val="00F70E32"/>
    <w:rsid w:val="00F710BB"/>
    <w:rsid w:val="00F719B7"/>
    <w:rsid w:val="00F72711"/>
    <w:rsid w:val="00F72804"/>
    <w:rsid w:val="00F733DD"/>
    <w:rsid w:val="00F733F2"/>
    <w:rsid w:val="00F73415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A41"/>
    <w:rsid w:val="00F77D30"/>
    <w:rsid w:val="00F80BE2"/>
    <w:rsid w:val="00F814CD"/>
    <w:rsid w:val="00F8156B"/>
    <w:rsid w:val="00F820E0"/>
    <w:rsid w:val="00F8285C"/>
    <w:rsid w:val="00F82CA3"/>
    <w:rsid w:val="00F83319"/>
    <w:rsid w:val="00F8375B"/>
    <w:rsid w:val="00F83E32"/>
    <w:rsid w:val="00F84A9A"/>
    <w:rsid w:val="00F84BA1"/>
    <w:rsid w:val="00F85707"/>
    <w:rsid w:val="00F867E4"/>
    <w:rsid w:val="00F86814"/>
    <w:rsid w:val="00F869FA"/>
    <w:rsid w:val="00F8720A"/>
    <w:rsid w:val="00F8720B"/>
    <w:rsid w:val="00F87A33"/>
    <w:rsid w:val="00F87AB5"/>
    <w:rsid w:val="00F902B0"/>
    <w:rsid w:val="00F902CC"/>
    <w:rsid w:val="00F902DC"/>
    <w:rsid w:val="00F905D1"/>
    <w:rsid w:val="00F913DA"/>
    <w:rsid w:val="00F9181E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7F7"/>
    <w:rsid w:val="00F93DB3"/>
    <w:rsid w:val="00F95002"/>
    <w:rsid w:val="00F95251"/>
    <w:rsid w:val="00F95A6D"/>
    <w:rsid w:val="00F95B73"/>
    <w:rsid w:val="00F95FB7"/>
    <w:rsid w:val="00F96FD3"/>
    <w:rsid w:val="00F975FE"/>
    <w:rsid w:val="00F97843"/>
    <w:rsid w:val="00F97993"/>
    <w:rsid w:val="00F97CF6"/>
    <w:rsid w:val="00FA01F7"/>
    <w:rsid w:val="00FA029C"/>
    <w:rsid w:val="00FA052D"/>
    <w:rsid w:val="00FA065E"/>
    <w:rsid w:val="00FA0A84"/>
    <w:rsid w:val="00FA0B45"/>
    <w:rsid w:val="00FA0DCF"/>
    <w:rsid w:val="00FA1180"/>
    <w:rsid w:val="00FA1D33"/>
    <w:rsid w:val="00FA2131"/>
    <w:rsid w:val="00FA283F"/>
    <w:rsid w:val="00FA302D"/>
    <w:rsid w:val="00FA3E72"/>
    <w:rsid w:val="00FA40E6"/>
    <w:rsid w:val="00FA428A"/>
    <w:rsid w:val="00FA4523"/>
    <w:rsid w:val="00FA4C3C"/>
    <w:rsid w:val="00FA4C44"/>
    <w:rsid w:val="00FA5656"/>
    <w:rsid w:val="00FA5A53"/>
    <w:rsid w:val="00FA5E5C"/>
    <w:rsid w:val="00FA601D"/>
    <w:rsid w:val="00FA66DB"/>
    <w:rsid w:val="00FA6835"/>
    <w:rsid w:val="00FA6F2D"/>
    <w:rsid w:val="00FA729B"/>
    <w:rsid w:val="00FA775B"/>
    <w:rsid w:val="00FA7C1B"/>
    <w:rsid w:val="00FA7DAB"/>
    <w:rsid w:val="00FA7F18"/>
    <w:rsid w:val="00FB05EB"/>
    <w:rsid w:val="00FB0EF6"/>
    <w:rsid w:val="00FB1394"/>
    <w:rsid w:val="00FB1778"/>
    <w:rsid w:val="00FB1855"/>
    <w:rsid w:val="00FB250C"/>
    <w:rsid w:val="00FB2723"/>
    <w:rsid w:val="00FB2CFD"/>
    <w:rsid w:val="00FB3154"/>
    <w:rsid w:val="00FB3CEC"/>
    <w:rsid w:val="00FB3D2F"/>
    <w:rsid w:val="00FB3E51"/>
    <w:rsid w:val="00FB4336"/>
    <w:rsid w:val="00FB44D8"/>
    <w:rsid w:val="00FB47D3"/>
    <w:rsid w:val="00FB5C63"/>
    <w:rsid w:val="00FB5D30"/>
    <w:rsid w:val="00FB5EDC"/>
    <w:rsid w:val="00FB62D3"/>
    <w:rsid w:val="00FB6432"/>
    <w:rsid w:val="00FB6518"/>
    <w:rsid w:val="00FB683C"/>
    <w:rsid w:val="00FB6D49"/>
    <w:rsid w:val="00FB6F2B"/>
    <w:rsid w:val="00FB7284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222"/>
    <w:rsid w:val="00FC6759"/>
    <w:rsid w:val="00FC6823"/>
    <w:rsid w:val="00FC72C0"/>
    <w:rsid w:val="00FC7703"/>
    <w:rsid w:val="00FD002A"/>
    <w:rsid w:val="00FD009D"/>
    <w:rsid w:val="00FD02F6"/>
    <w:rsid w:val="00FD0373"/>
    <w:rsid w:val="00FD1187"/>
    <w:rsid w:val="00FD1338"/>
    <w:rsid w:val="00FD163C"/>
    <w:rsid w:val="00FD1AA1"/>
    <w:rsid w:val="00FD1ACC"/>
    <w:rsid w:val="00FD1DB5"/>
    <w:rsid w:val="00FD28F6"/>
    <w:rsid w:val="00FD29BD"/>
    <w:rsid w:val="00FD2E2C"/>
    <w:rsid w:val="00FD46E4"/>
    <w:rsid w:val="00FD530C"/>
    <w:rsid w:val="00FD573F"/>
    <w:rsid w:val="00FD59DB"/>
    <w:rsid w:val="00FD5D73"/>
    <w:rsid w:val="00FD5DC4"/>
    <w:rsid w:val="00FD5E84"/>
    <w:rsid w:val="00FD62C7"/>
    <w:rsid w:val="00FD65D3"/>
    <w:rsid w:val="00FD69D1"/>
    <w:rsid w:val="00FD6AFF"/>
    <w:rsid w:val="00FD702B"/>
    <w:rsid w:val="00FD793C"/>
    <w:rsid w:val="00FD7A9D"/>
    <w:rsid w:val="00FD7ED5"/>
    <w:rsid w:val="00FE00A8"/>
    <w:rsid w:val="00FE052E"/>
    <w:rsid w:val="00FE0ABC"/>
    <w:rsid w:val="00FE0AE6"/>
    <w:rsid w:val="00FE0F0D"/>
    <w:rsid w:val="00FE2B00"/>
    <w:rsid w:val="00FE2F1E"/>
    <w:rsid w:val="00FE2FAE"/>
    <w:rsid w:val="00FE30D1"/>
    <w:rsid w:val="00FE3315"/>
    <w:rsid w:val="00FE3EE3"/>
    <w:rsid w:val="00FE46E4"/>
    <w:rsid w:val="00FE5E2D"/>
    <w:rsid w:val="00FE60AA"/>
    <w:rsid w:val="00FE67C2"/>
    <w:rsid w:val="00FE6D92"/>
    <w:rsid w:val="00FE6DF7"/>
    <w:rsid w:val="00FE70ED"/>
    <w:rsid w:val="00FE7682"/>
    <w:rsid w:val="00FE7B72"/>
    <w:rsid w:val="00FF04CE"/>
    <w:rsid w:val="00FF08AE"/>
    <w:rsid w:val="00FF16BA"/>
    <w:rsid w:val="00FF1D07"/>
    <w:rsid w:val="00FF2467"/>
    <w:rsid w:val="00FF25C2"/>
    <w:rsid w:val="00FF3146"/>
    <w:rsid w:val="00FF3A54"/>
    <w:rsid w:val="00FF4428"/>
    <w:rsid w:val="00FF4AAD"/>
    <w:rsid w:val="00FF4C8A"/>
    <w:rsid w:val="00FF50BA"/>
    <w:rsid w:val="00FF5390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83D3D52"/>
  <w15:docId w15:val="{34397008-3D32-4AE8-B3C4-98F383D8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A859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21">
    <w:name w:val="heading 2"/>
    <w:basedOn w:val="a1"/>
    <w:next w:val="a1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1">
    <w:name w:val="heading 3"/>
    <w:basedOn w:val="a1"/>
    <w:next w:val="a1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1">
    <w:name w:val="heading 4"/>
    <w:basedOn w:val="a1"/>
    <w:next w:val="a1"/>
    <w:link w:val="42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1">
    <w:name w:val="heading 5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6">
    <w:name w:val="heading 6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7">
    <w:name w:val="heading 7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8">
    <w:name w:val="heading 8"/>
    <w:basedOn w:val="a1"/>
    <w:next w:val="a1"/>
    <w:link w:val="80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9">
    <w:name w:val="heading 9"/>
    <w:basedOn w:val="a1"/>
    <w:next w:val="a1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a7">
    <w:name w:val="footer"/>
    <w:basedOn w:val="a1"/>
    <w:link w:val="a8"/>
    <w:uiPriority w:val="99"/>
    <w:rsid w:val="00CE1C27"/>
    <w:pPr>
      <w:tabs>
        <w:tab w:val="center" w:pos="4536"/>
        <w:tab w:val="right" w:pos="9072"/>
      </w:tabs>
    </w:pPr>
  </w:style>
  <w:style w:type="paragraph" w:styleId="a9">
    <w:name w:val="caption"/>
    <w:basedOn w:val="a1"/>
    <w:next w:val="a1"/>
    <w:qFormat/>
    <w:rsid w:val="00CE1C27"/>
    <w:rPr>
      <w:b/>
      <w:bCs/>
    </w:rPr>
  </w:style>
  <w:style w:type="paragraph" w:styleId="a0">
    <w:name w:val="List Bullet"/>
    <w:basedOn w:val="a1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a">
    <w:name w:val="Normal Indent"/>
    <w:basedOn w:val="a1"/>
    <w:rsid w:val="00CE1C27"/>
    <w:pPr>
      <w:ind w:left="284"/>
    </w:pPr>
  </w:style>
  <w:style w:type="paragraph" w:customStyle="1" w:styleId="AAFrameAddress">
    <w:name w:val="AA Frame Address"/>
    <w:basedOn w:val="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ab">
    <w:name w:val="table of authorities"/>
    <w:basedOn w:val="a1"/>
    <w:next w:val="a1"/>
    <w:semiHidden/>
    <w:rsid w:val="00CE1C27"/>
    <w:pPr>
      <w:ind w:left="284" w:hanging="284"/>
    </w:pPr>
  </w:style>
  <w:style w:type="paragraph" w:styleId="10">
    <w:name w:val="index 1"/>
    <w:basedOn w:val="a1"/>
    <w:next w:val="a1"/>
    <w:autoRedefine/>
    <w:semiHidden/>
    <w:rsid w:val="00CE1C27"/>
    <w:pPr>
      <w:ind w:left="284" w:hanging="284"/>
    </w:pPr>
  </w:style>
  <w:style w:type="paragraph" w:styleId="22">
    <w:name w:val="index 2"/>
    <w:basedOn w:val="a1"/>
    <w:next w:val="a1"/>
    <w:autoRedefine/>
    <w:semiHidden/>
    <w:rsid w:val="00CE1C27"/>
    <w:pPr>
      <w:ind w:left="568" w:hanging="284"/>
    </w:pPr>
  </w:style>
  <w:style w:type="paragraph" w:styleId="32">
    <w:name w:val="index 3"/>
    <w:basedOn w:val="a1"/>
    <w:next w:val="a1"/>
    <w:autoRedefine/>
    <w:semiHidden/>
    <w:rsid w:val="00CE1C27"/>
    <w:pPr>
      <w:ind w:left="851" w:hanging="284"/>
    </w:pPr>
  </w:style>
  <w:style w:type="paragraph" w:styleId="43">
    <w:name w:val="index 4"/>
    <w:basedOn w:val="a1"/>
    <w:next w:val="a1"/>
    <w:semiHidden/>
    <w:rsid w:val="00CE1C27"/>
    <w:pPr>
      <w:ind w:left="1135" w:hanging="284"/>
    </w:pPr>
  </w:style>
  <w:style w:type="paragraph" w:styleId="60">
    <w:name w:val="index 6"/>
    <w:basedOn w:val="a1"/>
    <w:next w:val="a1"/>
    <w:semiHidden/>
    <w:rsid w:val="00CE1C27"/>
    <w:pPr>
      <w:ind w:left="1702" w:hanging="284"/>
    </w:pPr>
  </w:style>
  <w:style w:type="paragraph" w:styleId="52">
    <w:name w:val="index 5"/>
    <w:basedOn w:val="a1"/>
    <w:next w:val="a1"/>
    <w:semiHidden/>
    <w:rsid w:val="00CE1C27"/>
    <w:pPr>
      <w:ind w:left="1418" w:hanging="284"/>
    </w:pPr>
  </w:style>
  <w:style w:type="paragraph" w:styleId="70">
    <w:name w:val="index 7"/>
    <w:basedOn w:val="a1"/>
    <w:next w:val="a1"/>
    <w:semiHidden/>
    <w:rsid w:val="00CE1C27"/>
    <w:pPr>
      <w:ind w:left="1985" w:hanging="284"/>
    </w:pPr>
  </w:style>
  <w:style w:type="paragraph" w:styleId="81">
    <w:name w:val="index 8"/>
    <w:basedOn w:val="a1"/>
    <w:next w:val="a1"/>
    <w:semiHidden/>
    <w:rsid w:val="00CE1C27"/>
    <w:pPr>
      <w:ind w:left="2269" w:hanging="284"/>
    </w:pPr>
  </w:style>
  <w:style w:type="paragraph" w:styleId="90">
    <w:name w:val="index 9"/>
    <w:basedOn w:val="a1"/>
    <w:next w:val="a1"/>
    <w:semiHidden/>
    <w:rsid w:val="00CE1C27"/>
    <w:pPr>
      <w:ind w:left="2552" w:hanging="284"/>
    </w:pPr>
  </w:style>
  <w:style w:type="paragraph" w:styleId="23">
    <w:name w:val="toc 2"/>
    <w:basedOn w:val="a1"/>
    <w:next w:val="a1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3">
    <w:name w:val="toc 3"/>
    <w:basedOn w:val="a1"/>
    <w:next w:val="a1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1"/>
    <w:next w:val="a1"/>
    <w:semiHidden/>
    <w:rsid w:val="00CE1C27"/>
    <w:pPr>
      <w:ind w:left="851"/>
    </w:pPr>
  </w:style>
  <w:style w:type="paragraph" w:styleId="53">
    <w:name w:val="toc 5"/>
    <w:basedOn w:val="a1"/>
    <w:next w:val="a1"/>
    <w:semiHidden/>
    <w:rsid w:val="00CE1C27"/>
    <w:pPr>
      <w:ind w:left="1134"/>
    </w:pPr>
  </w:style>
  <w:style w:type="paragraph" w:styleId="61">
    <w:name w:val="toc 6"/>
    <w:basedOn w:val="a1"/>
    <w:next w:val="a1"/>
    <w:semiHidden/>
    <w:rsid w:val="00CE1C27"/>
    <w:pPr>
      <w:ind w:left="1418"/>
    </w:pPr>
  </w:style>
  <w:style w:type="paragraph" w:styleId="71">
    <w:name w:val="toc 7"/>
    <w:basedOn w:val="a1"/>
    <w:next w:val="a1"/>
    <w:semiHidden/>
    <w:rsid w:val="00CE1C27"/>
    <w:pPr>
      <w:ind w:left="1701"/>
    </w:pPr>
  </w:style>
  <w:style w:type="paragraph" w:styleId="82">
    <w:name w:val="toc 8"/>
    <w:basedOn w:val="a1"/>
    <w:next w:val="a1"/>
    <w:semiHidden/>
    <w:rsid w:val="00CE1C27"/>
    <w:pPr>
      <w:ind w:left="1985"/>
    </w:pPr>
  </w:style>
  <w:style w:type="paragraph" w:styleId="91">
    <w:name w:val="toc 9"/>
    <w:basedOn w:val="a1"/>
    <w:next w:val="a1"/>
    <w:semiHidden/>
    <w:rsid w:val="00CE1C27"/>
    <w:pPr>
      <w:ind w:left="2268"/>
    </w:pPr>
  </w:style>
  <w:style w:type="paragraph" w:styleId="ac">
    <w:name w:val="table of figures"/>
    <w:basedOn w:val="a1"/>
    <w:next w:val="a1"/>
    <w:semiHidden/>
    <w:rsid w:val="00CE1C27"/>
    <w:pPr>
      <w:ind w:left="567" w:hanging="567"/>
    </w:pPr>
  </w:style>
  <w:style w:type="paragraph" w:styleId="50">
    <w:name w:val="List Bullet 5"/>
    <w:basedOn w:val="a1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d">
    <w:name w:val="Body Text"/>
    <w:basedOn w:val="a1"/>
    <w:link w:val="ae"/>
    <w:rsid w:val="00CE1C27"/>
    <w:pPr>
      <w:spacing w:after="120"/>
    </w:pPr>
  </w:style>
  <w:style w:type="paragraph" w:styleId="af">
    <w:name w:val="Body Text First Indent"/>
    <w:basedOn w:val="ad"/>
    <w:rsid w:val="00CE1C27"/>
    <w:pPr>
      <w:ind w:firstLine="284"/>
    </w:pPr>
  </w:style>
  <w:style w:type="paragraph" w:styleId="af0">
    <w:name w:val="Body Text Indent"/>
    <w:basedOn w:val="a1"/>
    <w:rsid w:val="00CE1C27"/>
    <w:pPr>
      <w:spacing w:after="120"/>
      <w:ind w:left="283"/>
    </w:pPr>
  </w:style>
  <w:style w:type="paragraph" w:styleId="24">
    <w:name w:val="Body Text First Indent 2"/>
    <w:basedOn w:val="af0"/>
    <w:rsid w:val="00CE1C27"/>
    <w:pPr>
      <w:ind w:left="284" w:firstLine="284"/>
    </w:pPr>
  </w:style>
  <w:style w:type="character" w:styleId="af1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a1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f2">
    <w:name w:val="¢éÍ¤ÇÒÁ"/>
    <w:basedOn w:val="a1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a5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af3">
    <w:name w:val="page number"/>
    <w:basedOn w:val="a2"/>
    <w:rsid w:val="00CE1C27"/>
  </w:style>
  <w:style w:type="paragraph" w:customStyle="1" w:styleId="34">
    <w:name w:val="?????3????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4">
    <w:name w:val="???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25">
    <w:name w:val="Body Text Indent 2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f5">
    <w:name w:val="ºÇ¡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f6">
    <w:name w:val="Åº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26">
    <w:name w:val="Body Text 2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35">
    <w:name w:val="Body Text 3"/>
    <w:basedOn w:val="a1"/>
    <w:link w:val="36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a1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f7">
    <w:name w:val="???????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a1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af8">
    <w:name w:val="Balloon Text"/>
    <w:basedOn w:val="a1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a1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f9">
    <w:name w:val="เนื้อเรื่อง"/>
    <w:basedOn w:val="a1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2">
    <w:name w:val="เนื้อเรื่อง1"/>
    <w:basedOn w:val="a1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3">
    <w:name w:val="???????????1"/>
    <w:basedOn w:val="a1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fa">
    <w:name w:val="??????????? ????????"/>
    <w:basedOn w:val="aa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afb">
    <w:name w:val="Table Grid"/>
    <w:basedOn w:val="a3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??"/>
    <w:basedOn w:val="a1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a1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a1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8">
    <w:name w:val="ท้ายกระดาษ อักขระ"/>
    <w:link w:val="a7"/>
    <w:uiPriority w:val="99"/>
    <w:rsid w:val="00A20434"/>
    <w:rPr>
      <w:rFonts w:ascii="Arial" w:hAnsi="Arial"/>
      <w:sz w:val="18"/>
      <w:szCs w:val="18"/>
    </w:rPr>
  </w:style>
  <w:style w:type="paragraph" w:styleId="afd">
    <w:name w:val="List Paragraph"/>
    <w:basedOn w:val="a1"/>
    <w:link w:val="afe"/>
    <w:uiPriority w:val="34"/>
    <w:qFormat/>
    <w:rsid w:val="00450A77"/>
    <w:pPr>
      <w:ind w:left="720"/>
    </w:pPr>
    <w:rPr>
      <w:szCs w:val="22"/>
    </w:rPr>
  </w:style>
  <w:style w:type="paragraph" w:styleId="aff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80">
    <w:name w:val="หัวเรื่อง 8 อักขระ"/>
    <w:link w:val="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a1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ad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a6">
    <w:name w:val="หัวกระดาษ อักขระ"/>
    <w:link w:val="a5"/>
    <w:uiPriority w:val="99"/>
    <w:rsid w:val="007C5BBB"/>
    <w:rPr>
      <w:rFonts w:ascii="Arial" w:hAnsi="Arial"/>
      <w:sz w:val="18"/>
      <w:szCs w:val="18"/>
    </w:rPr>
  </w:style>
  <w:style w:type="character" w:customStyle="1" w:styleId="36">
    <w:name w:val="เนื้อความ 3 อักขระ"/>
    <w:link w:val="35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ad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aff0">
    <w:name w:val="Block Text"/>
    <w:basedOn w:val="a1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aff1">
    <w:name w:val="line number"/>
    <w:rsid w:val="001A41C3"/>
  </w:style>
  <w:style w:type="character" w:customStyle="1" w:styleId="42">
    <w:name w:val="หัวเรื่อง 4 อักขระ"/>
    <w:link w:val="41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afe">
    <w:name w:val="ย่อหน้ารายการ อักขระ"/>
    <w:link w:val="afd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a3"/>
    <w:next w:val="afb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fb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fb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semiHidden/>
    <w:unhideWhenUsed/>
    <w:rsid w:val="00BE21AA"/>
    <w:rPr>
      <w:sz w:val="16"/>
      <w:szCs w:val="16"/>
    </w:rPr>
  </w:style>
  <w:style w:type="paragraph" w:styleId="aff3">
    <w:name w:val="annotation text"/>
    <w:basedOn w:val="a1"/>
    <w:link w:val="aff4"/>
    <w:semiHidden/>
    <w:unhideWhenUsed/>
    <w:rsid w:val="00BE21AA"/>
    <w:pPr>
      <w:spacing w:line="240" w:lineRule="auto"/>
    </w:pPr>
    <w:rPr>
      <w:sz w:val="20"/>
      <w:szCs w:val="25"/>
    </w:rPr>
  </w:style>
  <w:style w:type="character" w:customStyle="1" w:styleId="aff4">
    <w:name w:val="ข้อความข้อคิดเห็น อักขระ"/>
    <w:basedOn w:val="a2"/>
    <w:link w:val="aff3"/>
    <w:semiHidden/>
    <w:rsid w:val="00BE21AA"/>
    <w:rPr>
      <w:rFonts w:ascii="Arial" w:hAnsi="Arial"/>
      <w:szCs w:val="25"/>
    </w:rPr>
  </w:style>
  <w:style w:type="paragraph" w:styleId="aff5">
    <w:name w:val="annotation subject"/>
    <w:basedOn w:val="aff3"/>
    <w:next w:val="aff3"/>
    <w:link w:val="aff6"/>
    <w:semiHidden/>
    <w:unhideWhenUsed/>
    <w:rsid w:val="00BE21AA"/>
    <w:rPr>
      <w:b/>
      <w:bCs/>
    </w:rPr>
  </w:style>
  <w:style w:type="character" w:customStyle="1" w:styleId="aff6">
    <w:name w:val="ชื่อเรื่องของข้อคิดเห็น อักขระ"/>
    <w:basedOn w:val="aff4"/>
    <w:link w:val="aff5"/>
    <w:semiHidden/>
    <w:rsid w:val="00BE21AA"/>
    <w:rPr>
      <w:rFonts w:ascii="Arial" w:hAnsi="Arial"/>
      <w:b/>
      <w:bCs/>
      <w:szCs w:val="25"/>
    </w:rPr>
  </w:style>
  <w:style w:type="character" w:customStyle="1" w:styleId="ae">
    <w:name w:val="เนื้อความ อักขระ"/>
    <w:basedOn w:val="a2"/>
    <w:link w:val="ad"/>
    <w:rsid w:val="00D94F9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27542-2F22-40F5-8B81-F1AC68C2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1402</TotalTime>
  <Pages>30</Pages>
  <Words>5390</Words>
  <Characters>30725</Characters>
  <Application>Microsoft Office Word</Application>
  <DocSecurity>0</DocSecurity>
  <Lines>256</Lines>
  <Paragraphs>72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36043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ธนัชพร เสนา</cp:lastModifiedBy>
  <cp:revision>643</cp:revision>
  <cp:lastPrinted>2020-10-31T03:15:00Z</cp:lastPrinted>
  <dcterms:created xsi:type="dcterms:W3CDTF">2020-05-05T07:02:00Z</dcterms:created>
  <dcterms:modified xsi:type="dcterms:W3CDTF">2020-11-12T07:11:00Z</dcterms:modified>
</cp:coreProperties>
</file>