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AD5E47" w:rsidRPr="001F50B0" w14:paraId="72D29995" w14:textId="77777777" w:rsidTr="0033634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DB3BC5" w14:textId="77777777" w:rsidR="00AD5E47" w:rsidRPr="001F50B0" w:rsidRDefault="00AD5E47" w:rsidP="001B7FDE">
            <w:pPr>
              <w:pStyle w:val="Caption"/>
            </w:pPr>
            <w:r w:rsidRPr="001F50B0">
              <w:rPr>
                <w:rFonts w:ascii="Angsana New" w:hAnsi="Angsana New" w:cs="Angsana New" w:hint="cs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0E842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12AF0D6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6618D0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5E47" w:rsidRPr="001F50B0" w14:paraId="21A3C3E6" w14:textId="77777777" w:rsidTr="0033634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5AE7E9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F960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FAAA5B0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A33E8F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5E47" w:rsidRPr="001F50B0" w14:paraId="21B3515D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9F212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C6A8E8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94AB5C7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222C89E8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049F8BE2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452C95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CC3B2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D052327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0922518F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1D7279FE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C601AA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3AC92D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44484E9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การเปลี่ยนแปลงนโยบายการบัญชี  </w:t>
            </w:r>
          </w:p>
        </w:tc>
        <w:tc>
          <w:tcPr>
            <w:tcW w:w="1215" w:type="dxa"/>
          </w:tcPr>
          <w:p w14:paraId="73ABB603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1AE12369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BEC423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775BC3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083B02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0CCC7640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6DC6B2D7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18226D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ED7AAE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238818D7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372DA95A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56B6E7FC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C7D77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A0F546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CEE5592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1E55A565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080C2494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EE95A6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EFD8BE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45AF04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4FBFB193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73349578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E402E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4F45A8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3028A7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78947AB6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49646A0C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71873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F51D75A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BFA743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308069B7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75FD1C87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4533AA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5DBCA69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BF10D3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3993CBC5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7F0542D3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3C70B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BBBDD57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271E70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568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14:paraId="54C75B45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2C29C7BE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E19F6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5ABF020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027FC0D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8FD6572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5688779D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08B47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64C1908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0691383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5A1E46A1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E47" w:rsidRPr="001F50B0" w14:paraId="0D791289" w14:textId="77777777" w:rsidTr="0033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61A431" w14:textId="77777777" w:rsidR="00AD5E47" w:rsidRPr="003153A1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53A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8E4C3B1" w14:textId="77777777" w:rsidR="00AD5E47" w:rsidRPr="003153A1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05" w:type="dxa"/>
          </w:tcPr>
          <w:p w14:paraId="5B34399C" w14:textId="354F44DF" w:rsidR="00AD5E47" w:rsidRPr="003153A1" w:rsidRDefault="003153A1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C7D70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7D930D7B" w14:textId="77777777" w:rsidR="00AD5E47" w:rsidRPr="001F50B0" w:rsidRDefault="00AD5E47" w:rsidP="0033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8C8C624" w14:textId="77777777" w:rsidR="00AD5E47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85204" w14:textId="0BF676C8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br w:type="page"/>
      </w: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B621A" w:rsidRPr="001F50B0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1F50B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DCF4948" w14:textId="77777777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B233B" w14:textId="47126438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21A" w:rsidRPr="001F50B0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B314A8" w:rsidRPr="001F50B0">
        <w:rPr>
          <w:rFonts w:asciiTheme="majorBidi" w:hAnsiTheme="majorBidi" w:cstheme="majorBidi"/>
          <w:sz w:val="30"/>
          <w:szCs w:val="30"/>
          <w:cs/>
        </w:rPr>
        <w:t>นี้</w:t>
      </w:r>
      <w:r w:rsidRPr="001F50B0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1F50B0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1F50B0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1F50B0">
        <w:rPr>
          <w:rFonts w:asciiTheme="majorBidi" w:hAnsiTheme="majorBidi" w:cstheme="majorBidi"/>
          <w:sz w:val="30"/>
          <w:szCs w:val="30"/>
          <w:cs/>
        </w:rPr>
        <w:t>คณะ</w:t>
      </w:r>
      <w:r w:rsidRPr="001F50B0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1F50B0">
        <w:rPr>
          <w:rFonts w:asciiTheme="majorBidi" w:hAnsiTheme="majorBidi" w:cstheme="majorBidi"/>
          <w:sz w:val="30"/>
          <w:szCs w:val="30"/>
          <w:cs/>
        </w:rPr>
        <w:t>เ</w:t>
      </w:r>
      <w:r w:rsidRPr="001F50B0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9D41EE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13</w:t>
      </w:r>
      <w:r w:rsidR="00647BB9">
        <w:rPr>
          <w:rFonts w:asciiTheme="majorBidi" w:hAnsiTheme="majorBidi" w:cstheme="majorBidi"/>
          <w:sz w:val="30"/>
          <w:szCs w:val="30"/>
        </w:rPr>
        <w:t xml:space="preserve"> </w:t>
      </w:r>
      <w:r w:rsidR="00336345" w:rsidRPr="0051265E">
        <w:rPr>
          <w:rFonts w:ascii="Angsana New" w:hAnsi="Angsana New" w:hint="cs"/>
          <w:sz w:val="30"/>
          <w:szCs w:val="30"/>
          <w:cs/>
        </w:rPr>
        <w:t>พฤศจิกายน</w:t>
      </w:r>
      <w:r w:rsidR="00336345" w:rsidRPr="00A26C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6345" w:rsidRPr="005A64ED">
        <w:rPr>
          <w:rFonts w:asciiTheme="majorBidi" w:hAnsiTheme="majorBidi" w:cstheme="majorBidi"/>
          <w:sz w:val="30"/>
          <w:szCs w:val="30"/>
        </w:rPr>
        <w:t>2563</w:t>
      </w:r>
    </w:p>
    <w:p w14:paraId="6BC33A44" w14:textId="77777777" w:rsidR="00014212" w:rsidRPr="001F50B0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B9F2682" w14:textId="77777777" w:rsidR="00014212" w:rsidRPr="001F50B0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ข้อมูล</w:t>
      </w:r>
      <w:r w:rsidR="00014212" w:rsidRPr="001F50B0">
        <w:rPr>
          <w:rFonts w:asciiTheme="majorBidi" w:hAnsiTheme="majorBidi" w:cstheme="majorBidi"/>
          <w:szCs w:val="30"/>
          <w:cs/>
        </w:rPr>
        <w:t>ทั่วไป</w:t>
      </w:r>
    </w:p>
    <w:p w14:paraId="639520F7" w14:textId="77777777" w:rsidR="00014212" w:rsidRPr="001F50B0" w:rsidRDefault="00014212" w:rsidP="00EB6969">
      <w:pPr>
        <w:pStyle w:val="NoSpacing"/>
        <w:rPr>
          <w:rFonts w:asciiTheme="majorBidi" w:hAnsiTheme="majorBidi" w:cstheme="majorBidi"/>
        </w:rPr>
      </w:pPr>
    </w:p>
    <w:p w14:paraId="7700272C" w14:textId="5A2B22E8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บริษัทดำเนินธุรกิจหลักเกี่ยวกับการผลิตและจำหน่ายอาหารทะเลบรรจุกระป๋องและบรรจุซอง รายละเอียดของ</w:t>
      </w:r>
      <w:r w:rsidRPr="001F50B0">
        <w:rPr>
          <w:rFonts w:asciiTheme="majorBidi" w:hAnsiTheme="majorBidi" w:cstheme="majorBidi"/>
          <w:sz w:val="30"/>
          <w:szCs w:val="30"/>
          <w:cs/>
        </w:rPr>
        <w:br/>
        <w:t xml:space="preserve">บริษัทย่อยได้เปิดเผยไว้ในหมายเหตุประกอบงบการเงินข้อ </w:t>
      </w:r>
      <w:r w:rsidR="005A64ED" w:rsidRPr="005A64ED">
        <w:rPr>
          <w:rFonts w:asciiTheme="majorBidi" w:hAnsiTheme="majorBidi" w:cstheme="majorBidi"/>
          <w:sz w:val="30"/>
          <w:szCs w:val="30"/>
        </w:rPr>
        <w:t>4</w:t>
      </w:r>
      <w:r w:rsidR="002828B9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2828B9" w:rsidRPr="001F50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5A64ED">
        <w:rPr>
          <w:rFonts w:asciiTheme="majorBidi" w:hAnsiTheme="majorBidi" w:cstheme="majorBidi"/>
          <w:sz w:val="30"/>
          <w:szCs w:val="30"/>
        </w:rPr>
        <w:t>6</w:t>
      </w:r>
    </w:p>
    <w:p w14:paraId="62BD90C8" w14:textId="77777777" w:rsidR="00F17282" w:rsidRPr="001F50B0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683A53" w14:textId="72FF5801" w:rsidR="00014212" w:rsidRPr="001F50B0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เกณฑ์</w:t>
      </w:r>
      <w:r w:rsidR="00014212" w:rsidRPr="001F50B0">
        <w:rPr>
          <w:rFonts w:asciiTheme="majorBidi" w:hAnsiTheme="majorBidi" w:cstheme="majorBidi"/>
          <w:szCs w:val="30"/>
          <w:cs/>
        </w:rPr>
        <w:t>การจัดทำงบการเงิน</w:t>
      </w:r>
      <w:r w:rsidR="009B621A" w:rsidRPr="001F50B0">
        <w:rPr>
          <w:rFonts w:asciiTheme="majorBidi" w:hAnsiTheme="majorBidi" w:cstheme="majorBidi"/>
          <w:szCs w:val="30"/>
          <w:cs/>
        </w:rPr>
        <w:t>ระหว่างกาล</w:t>
      </w:r>
    </w:p>
    <w:p w14:paraId="42924AAF" w14:textId="77777777" w:rsidR="00014212" w:rsidRPr="001F50B0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0147EED3" w14:textId="77777777" w:rsidR="008D5EFE" w:rsidRPr="001F50B0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FA1C090" w14:textId="763AFF46" w:rsidR="008D5EFE" w:rsidRPr="001F50B0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12779C89" w14:textId="381CD0C2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br/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>”)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ตามมาตรฐานการบัญชี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34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</w:t>
      </w:r>
      <w:r w:rsidRPr="001F50B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50B0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</w:p>
    <w:p w14:paraId="11BCF376" w14:textId="77777777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50601E4F" w14:textId="11BD8CED" w:rsidR="00CF47D1" w:rsidRPr="001F50B0" w:rsidRDefault="00CF47D1" w:rsidP="006D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A26C8D">
        <w:rPr>
          <w:rFonts w:asciiTheme="majorBidi" w:hAnsiTheme="majorBidi" w:cstheme="majorBidi"/>
          <w:spacing w:val="-6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</w:p>
    <w:p w14:paraId="28421380" w14:textId="09F2E6E1" w:rsidR="00CF47D1" w:rsidRPr="001F50B0" w:rsidRDefault="00CF47D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68FF3E5" w14:textId="3D872A40" w:rsidR="00CF47D1" w:rsidRPr="001F50B0" w:rsidRDefault="00CF47D1" w:rsidP="00C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C6707C" w:rsidRPr="001F50B0">
        <w:rPr>
          <w:rFonts w:asciiTheme="majorBidi" w:hAnsiTheme="majorBidi" w:cstheme="majorBidi"/>
          <w:sz w:val="30"/>
          <w:szCs w:val="30"/>
        </w:rPr>
        <w:t xml:space="preserve">       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16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1F50B0">
        <w:rPr>
          <w:rFonts w:asciiTheme="majorBidi" w:hAnsiTheme="majorBidi" w:cstheme="majorBidi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z w:val="30"/>
          <w:szCs w:val="30"/>
        </w:rPr>
        <w:t>16</w:t>
      </w:r>
      <w:r w:rsidRPr="001F50B0">
        <w:rPr>
          <w:rFonts w:asciiTheme="majorBidi" w:hAnsiTheme="majorBidi" w:cstheme="majorBidi"/>
          <w:sz w:val="30"/>
          <w:szCs w:val="30"/>
          <w:cs/>
        </w:rPr>
        <w:t>) เป็นครั้งแรก</w:t>
      </w:r>
      <w:r w:rsidR="0060051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53A53" w:rsidRPr="001F50B0">
        <w:rPr>
          <w:rFonts w:asciiTheme="majorBidi" w:hAnsiTheme="majorBidi" w:cstheme="majorBidi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5A64ED" w:rsidRPr="005A64ED">
        <w:rPr>
          <w:rFonts w:asciiTheme="majorBidi" w:hAnsiTheme="majorBidi" w:cstheme="majorBidi"/>
          <w:sz w:val="30"/>
          <w:szCs w:val="30"/>
        </w:rPr>
        <w:t>3</w:t>
      </w:r>
    </w:p>
    <w:p w14:paraId="7C009A8F" w14:textId="74BDEBAB" w:rsidR="00CF47D1" w:rsidRDefault="00CF47D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506EB3E" w14:textId="75ABBD30" w:rsidR="00AE63B6" w:rsidRPr="00AE63B6" w:rsidRDefault="00AE63B6" w:rsidP="00F51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3B6">
        <w:rPr>
          <w:rFonts w:asciiTheme="majorBidi" w:hAnsiTheme="majorBidi" w:cstheme="majorBidi"/>
          <w:sz w:val="30"/>
          <w:szCs w:val="30"/>
          <w:cs/>
        </w:rPr>
        <w:t xml:space="preserve">นอกจากนี้ 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 </w:t>
      </w:r>
      <w:r w:rsidRPr="00AE63B6">
        <w:rPr>
          <w:rFonts w:asciiTheme="majorBidi" w:hAnsiTheme="majorBidi" w:cstheme="majorBidi"/>
          <w:sz w:val="30"/>
          <w:szCs w:val="30"/>
        </w:rPr>
        <w:t xml:space="preserve">1 </w:t>
      </w:r>
      <w:r w:rsidRPr="00AE63B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E63B6">
        <w:rPr>
          <w:rFonts w:asciiTheme="majorBidi" w:hAnsiTheme="majorBidi" w:cstheme="majorBidi"/>
          <w:sz w:val="30"/>
          <w:szCs w:val="30"/>
        </w:rPr>
        <w:t xml:space="preserve">2564 </w:t>
      </w:r>
      <w:r w:rsidRPr="00AE63B6">
        <w:rPr>
          <w:rFonts w:asciiTheme="majorBidi" w:hAnsiTheme="majorBidi" w:cstheme="majorBidi"/>
          <w:sz w:val="30"/>
          <w:szCs w:val="30"/>
          <w:cs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 กลุ่มบริษัทอยู่ระหว่าง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5751211B" w14:textId="4EB305FB" w:rsidR="00516E7C" w:rsidRPr="001F50B0" w:rsidRDefault="00516E7C" w:rsidP="00516E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5E6FE63E" w14:textId="77777777" w:rsidR="00516E7C" w:rsidRPr="00A26C8D" w:rsidRDefault="00516E7C" w:rsidP="0051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24"/>
          <w:szCs w:val="24"/>
          <w:cs/>
        </w:rPr>
      </w:pPr>
    </w:p>
    <w:p w14:paraId="4B5F9A2C" w14:textId="068C6496" w:rsidR="00CF47D1" w:rsidRDefault="0051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0F51C7">
        <w:rPr>
          <w:rFonts w:asciiTheme="majorBidi" w:hAnsiTheme="majorBidi" w:cstheme="majorBidi"/>
          <w:spacing w:val="-3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</w:t>
      </w:r>
      <w:r w:rsidR="00833BFC" w:rsidRPr="000F51C7">
        <w:rPr>
          <w:rFonts w:asciiTheme="majorBidi" w:hAnsiTheme="majorBidi" w:cstheme="majorBidi"/>
          <w:spacing w:val="-3"/>
          <w:sz w:val="30"/>
          <w:szCs w:val="30"/>
          <w:cs/>
        </w:rPr>
        <w:t xml:space="preserve">               </w:t>
      </w:r>
      <w:r w:rsidRPr="000F51C7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งบการเงินสำหรับปีสิ้นสุดวันที่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31</w:t>
      </w:r>
      <w:r w:rsidR="007F54DA" w:rsidRPr="000F51C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="003B41F8" w:rsidRPr="00A26C8D">
        <w:rPr>
          <w:rFonts w:asciiTheme="majorBidi" w:hAnsiTheme="majorBidi" w:cstheme="majorBidi"/>
          <w:sz w:val="30"/>
          <w:szCs w:val="30"/>
        </w:rPr>
        <w:t xml:space="preserve"> </w:t>
      </w:r>
      <w:r w:rsidR="003B41F8" w:rsidRPr="000F51C7">
        <w:rPr>
          <w:rFonts w:ascii="Angsana New" w:hAnsi="Angsana New"/>
          <w:sz w:val="28"/>
          <w:szCs w:val="28"/>
          <w:cs/>
        </w:rPr>
        <w:t xml:space="preserve">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233BC0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ตามที่ได้อธิบายไว้ในหมายเหตุข้อ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</w:t>
      </w:r>
      <w:r w:rsidR="003B41F8" w:rsidRPr="000F51C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33BC0"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="003B41F8" w:rsidRPr="000F51C7">
        <w:rPr>
          <w:rFonts w:asciiTheme="majorBidi" w:hAnsiTheme="majorBidi" w:cstheme="majorBidi"/>
          <w:spacing w:val="-3"/>
          <w:sz w:val="30"/>
          <w:szCs w:val="30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2019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</w:rPr>
        <w:t>(Covid-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19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</w:rPr>
        <w:t>)</w:t>
      </w:r>
      <w:r w:rsidR="003B41F8" w:rsidRPr="000F51C7">
        <w:rPr>
          <w:rFonts w:ascii="Angsana New" w:hAnsi="Angsana New"/>
          <w:sz w:val="28"/>
          <w:szCs w:val="28"/>
          <w:cs/>
        </w:rPr>
        <w:t xml:space="preserve"> </w:t>
      </w:r>
    </w:p>
    <w:p w14:paraId="11FCD7DC" w14:textId="2BF1C14E" w:rsidR="001E4388" w:rsidRDefault="001E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4C4DA0A" w14:textId="6E9D9CD7" w:rsidR="0000680A" w:rsidRDefault="001E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ในช่วงต้นปี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เกิดการแพร่ระบาดของ</w:t>
      </w:r>
      <w:bookmarkStart w:id="0" w:name="_Hlk37010652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โรคติดเชื้อไวรัสโคโรนา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2019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(Covid-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)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bookmarkEnd w:id="0"/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ทำให้ประเทศไทยและ</w:t>
      </w:r>
      <w:r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="009C6098">
        <w:rPr>
          <w:rFonts w:asciiTheme="majorBidi" w:hAnsiTheme="majorBidi" w:cstheme="majorBidi"/>
          <w:spacing w:val="-3"/>
          <w:sz w:val="30"/>
          <w:szCs w:val="30"/>
        </w:rPr>
        <w:t xml:space="preserve">                        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ในสถานการณ์นี้อาจนำมาซึ่งความไม่แน่นอน และส่งผลกระทบต่อสภาพแวดล้อมของ</w:t>
      </w:r>
      <w:r w:rsidR="009C6098" w:rsidRPr="00A26C57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อย่างไรก็ตาม</w:t>
      </w:r>
      <w:r w:rsidR="009C6098"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ฝ่ายบริหารของกลุ่มบริษัท จะยังคงติดตาม</w:t>
      </w:r>
      <w:r w:rsidR="009C6098" w:rsidRPr="00A26C57">
        <w:rPr>
          <w:rFonts w:asciiTheme="majorBidi" w:hAnsiTheme="majorBidi" w:cstheme="majorBidi"/>
          <w:spacing w:val="-3"/>
          <w:sz w:val="30"/>
          <w:szCs w:val="30"/>
          <w:cs/>
        </w:rPr>
        <w:t>สถานการณ์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อย่างต่อเนื่อง และประเมินผลกระทบทางการเงินอย่างสม่ำเสมอ</w:t>
      </w:r>
      <w:r w:rsidR="009C6098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6D1EA0">
        <w:rPr>
          <w:rFonts w:asciiTheme="majorBidi" w:hAnsiTheme="majorBidi" w:cstheme="majorBidi" w:hint="cs"/>
          <w:spacing w:val="-3"/>
          <w:sz w:val="30"/>
          <w:szCs w:val="30"/>
          <w:cs/>
        </w:rPr>
        <w:t>ทั้ง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ในส่วนที่เกี่ยวกับการประเมินมูลค่าสินทรัพย์</w:t>
      </w:r>
      <w:r w:rsidR="006D1EA0">
        <w:rPr>
          <w:rFonts w:asciiTheme="majorBidi" w:hAnsiTheme="majorBidi" w:cstheme="majorBidi"/>
          <w:spacing w:val="-3"/>
          <w:sz w:val="30"/>
          <w:szCs w:val="30"/>
        </w:rPr>
        <w:t xml:space="preserve">,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ประมาณการหนี้สิน</w:t>
      </w:r>
      <w:r w:rsidR="006D1EA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และหนี้สินที่อาจเกิดขึ้น</w:t>
      </w:r>
    </w:p>
    <w:p w14:paraId="1D6E33CD" w14:textId="77777777" w:rsidR="004D27E1" w:rsidRDefault="004D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E64E095" w14:textId="1556968A" w:rsidR="0000680A" w:rsidRDefault="00006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="00336345" w:rsidRPr="005A64ED">
        <w:rPr>
          <w:rFonts w:asciiTheme="majorBidi" w:hAnsiTheme="majorBidi" w:cstheme="majorBidi"/>
          <w:spacing w:val="-3"/>
          <w:sz w:val="30"/>
          <w:szCs w:val="30"/>
        </w:rPr>
        <w:t>30</w:t>
      </w:r>
      <w:r w:rsidR="00336345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336345" w:rsidRPr="009B21A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336345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336345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="00336345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bookmarkStart w:id="1" w:name="_Hlk48033589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</w:t>
      </w:r>
      <w:bookmarkEnd w:id="1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FB3112">
        <w:rPr>
          <w:rFonts w:asciiTheme="majorBidi" w:hAnsiTheme="majorBidi" w:cstheme="majorBidi"/>
          <w:spacing w:val="-3"/>
          <w:sz w:val="30"/>
          <w:szCs w:val="30"/>
        </w:rPr>
        <w:t xml:space="preserve">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โรคติดเชื้อไวรัส โคโรนา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2019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07306" w:rsidRPr="00A26C8D">
        <w:rPr>
          <w:rFonts w:asciiTheme="majorBidi" w:hAnsiTheme="majorBidi" w:cstheme="majorBidi"/>
          <w:spacing w:val="-3"/>
          <w:sz w:val="30"/>
          <w:szCs w:val="30"/>
        </w:rPr>
        <w:t>(Covid-</w:t>
      </w:r>
      <w:r w:rsidR="00507306" w:rsidRPr="005A64ED">
        <w:rPr>
          <w:rFonts w:asciiTheme="majorBidi" w:hAnsiTheme="majorBidi" w:cstheme="majorBidi"/>
          <w:spacing w:val="-3"/>
          <w:sz w:val="30"/>
          <w:szCs w:val="30"/>
        </w:rPr>
        <w:t>19</w:t>
      </w:r>
      <w:r w:rsidR="00507306" w:rsidRPr="00A26C8D">
        <w:rPr>
          <w:rFonts w:asciiTheme="majorBidi" w:hAnsiTheme="majorBidi" w:cstheme="majorBidi"/>
          <w:spacing w:val="-3"/>
          <w:sz w:val="30"/>
          <w:szCs w:val="30"/>
        </w:rPr>
        <w:t>)</w:t>
      </w:r>
      <w:r w:rsidR="00507306" w:rsidRPr="000F51C7">
        <w:rPr>
          <w:rFonts w:ascii="Angsana New" w:hAnsi="Angsana New"/>
          <w:sz w:val="28"/>
          <w:szCs w:val="28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ในเรื่องดังต่อไปนี้</w:t>
      </w:r>
    </w:p>
    <w:p w14:paraId="00B702D2" w14:textId="07F3D835" w:rsidR="00C06E3A" w:rsidRDefault="00C0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E68D50E" w14:textId="77777777" w:rsidR="00C06E3A" w:rsidRPr="00A26C8D" w:rsidRDefault="00C06E3A" w:rsidP="00C06E3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26C8D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46C25FE0" w14:textId="77777777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E4F842" w14:textId="177120DD" w:rsidR="00C06E3A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26C8D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A26C8D">
        <w:rPr>
          <w:rFonts w:ascii="Angsana New" w:hAnsi="Angsana New"/>
          <w:color w:val="000000"/>
          <w:sz w:val="30"/>
          <w:szCs w:val="30"/>
        </w:rPr>
        <w:t>Simplified approach)</w:t>
      </w:r>
      <w:r w:rsidRPr="00A26C8D">
        <w:rPr>
          <w:rFonts w:ascii="Angsana New" w:hAnsi="Angsana New"/>
          <w:color w:val="000000"/>
          <w:sz w:val="30"/>
          <w:szCs w:val="30"/>
          <w:cs/>
        </w:rPr>
        <w:t xml:space="preserve"> โดยใช้ข้อมูล</w:t>
      </w:r>
      <w:r w:rsidRPr="00A26C8D">
        <w:rPr>
          <w:rFonts w:ascii="Angsana New" w:hAnsi="Angsana New"/>
          <w:color w:val="000000"/>
          <w:sz w:val="30"/>
          <w:szCs w:val="30"/>
        </w:rPr>
        <w:t xml:space="preserve">             </w:t>
      </w:r>
      <w:r w:rsidRPr="00A26C8D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 (</w:t>
      </w:r>
      <w:r w:rsidRPr="00A26C8D">
        <w:rPr>
          <w:rFonts w:ascii="Angsana New" w:hAnsi="Angsana New"/>
          <w:color w:val="000000"/>
          <w:sz w:val="30"/>
          <w:szCs w:val="30"/>
        </w:rPr>
        <w:t>loss rate)</w:t>
      </w:r>
      <w:r w:rsidRPr="00A26C8D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A26C8D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A26C8D">
        <w:rPr>
          <w:rFonts w:ascii="Angsana New" w:hAnsi="Angsana New"/>
          <w:sz w:val="30"/>
          <w:szCs w:val="30"/>
        </w:rPr>
        <w:t xml:space="preserve">(Forward-looking information) </w:t>
      </w:r>
      <w:r w:rsidRPr="00A26C8D">
        <w:rPr>
          <w:rFonts w:ascii="Angsana New" w:hAnsi="Angsana New"/>
          <w:sz w:val="30"/>
          <w:szCs w:val="30"/>
          <w:cs/>
        </w:rPr>
        <w:t>มาพิจารณา</w:t>
      </w:r>
    </w:p>
    <w:p w14:paraId="6A068C82" w14:textId="18494958" w:rsidR="00C06E3A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252A4CB" w14:textId="77777777" w:rsidR="00C06E3A" w:rsidRPr="00A26C8D" w:rsidRDefault="00C06E3A" w:rsidP="00C06E3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26C8D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6788FAA0" w14:textId="77777777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D03C822" w14:textId="2C63E090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26C8D">
        <w:rPr>
          <w:rFonts w:ascii="Angsana New" w:hAnsi="Angsana New"/>
          <w:color w:val="000000"/>
          <w:sz w:val="30"/>
          <w:szCs w:val="30"/>
          <w:cs/>
        </w:rPr>
        <w:t>กลุ่มบริษัทเลือกวัด</w:t>
      </w:r>
      <w:r w:rsidRPr="00A26C8D">
        <w:rPr>
          <w:rFonts w:ascii="Angsana New" w:hAnsi="Angsana New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 ณ วันที่</w:t>
      </w:r>
      <w:r w:rsidRPr="00A26C8D">
        <w:rPr>
          <w:rFonts w:ascii="Angsana New" w:hAnsi="Angsana New"/>
          <w:sz w:val="30"/>
          <w:szCs w:val="30"/>
        </w:rPr>
        <w:t xml:space="preserve"> </w:t>
      </w:r>
      <w:r w:rsidR="003B4D08">
        <w:rPr>
          <w:rFonts w:ascii="Angsana New" w:hAnsi="Angsana New"/>
          <w:sz w:val="30"/>
          <w:szCs w:val="30"/>
        </w:rPr>
        <w:t xml:space="preserve">        </w:t>
      </w:r>
      <w:r w:rsidR="00336345" w:rsidRPr="005A64ED">
        <w:rPr>
          <w:rFonts w:asciiTheme="majorBidi" w:hAnsiTheme="majorBidi" w:cstheme="majorBidi"/>
          <w:spacing w:val="-3"/>
          <w:sz w:val="30"/>
          <w:szCs w:val="30"/>
        </w:rPr>
        <w:t>30</w:t>
      </w:r>
      <w:r w:rsidR="00336345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336345" w:rsidRPr="009B21A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336345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336345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="00336345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="005A64ED" w:rsidRPr="005A64ED">
        <w:rPr>
          <w:rFonts w:ascii="Angsana New" w:hAnsi="Angsana New"/>
          <w:sz w:val="30"/>
          <w:szCs w:val="30"/>
        </w:rPr>
        <w:t>1</w:t>
      </w:r>
      <w:r w:rsidRPr="00A26C8D">
        <w:rPr>
          <w:rFonts w:ascii="Angsana New" w:hAnsi="Angsana New"/>
          <w:sz w:val="30"/>
          <w:szCs w:val="30"/>
          <w:cs/>
        </w:rPr>
        <w:t xml:space="preserve"> มกราคม </w:t>
      </w:r>
      <w:r w:rsidR="005A64ED" w:rsidRPr="005A64ED">
        <w:rPr>
          <w:rFonts w:ascii="Angsana New" w:hAnsi="Angsana New"/>
          <w:sz w:val="30"/>
          <w:szCs w:val="30"/>
        </w:rPr>
        <w:t>2563</w:t>
      </w:r>
    </w:p>
    <w:p w14:paraId="106B7EE5" w14:textId="4B7CC027" w:rsidR="008C1067" w:rsidRPr="00A26C8D" w:rsidRDefault="008C1067" w:rsidP="00F411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20E167F" w14:textId="598DDC06" w:rsidR="008C1067" w:rsidRPr="001F50B0" w:rsidRDefault="008763DF" w:rsidP="009B621A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="008C1067" w:rsidRPr="001F50B0">
        <w:rPr>
          <w:rFonts w:asciiTheme="majorBidi" w:hAnsiTheme="majorBidi" w:cstheme="majorBidi"/>
          <w:szCs w:val="30"/>
          <w:cs/>
        </w:rPr>
        <w:t>การเปลี่ยนแปลง</w:t>
      </w:r>
      <w:r w:rsidR="008C1067" w:rsidRPr="00142DE9">
        <w:rPr>
          <w:rFonts w:asciiTheme="majorBidi" w:hAnsiTheme="majorBidi" w:cstheme="majorBidi"/>
          <w:szCs w:val="30"/>
          <w:cs/>
        </w:rPr>
        <w:t>นโยบาย</w:t>
      </w:r>
      <w:r w:rsidR="007368E1" w:rsidRPr="00A26C8D">
        <w:rPr>
          <w:rFonts w:asciiTheme="majorBidi" w:hAnsiTheme="majorBidi" w:cstheme="majorBidi"/>
          <w:szCs w:val="30"/>
          <w:cs/>
        </w:rPr>
        <w:t>การ</w:t>
      </w:r>
      <w:r w:rsidR="008C1067" w:rsidRPr="00142DE9">
        <w:rPr>
          <w:rFonts w:asciiTheme="majorBidi" w:hAnsiTheme="majorBidi" w:cstheme="majorBidi"/>
          <w:szCs w:val="30"/>
          <w:cs/>
        </w:rPr>
        <w:t>บัญชี</w:t>
      </w:r>
    </w:p>
    <w:p w14:paraId="4996156C" w14:textId="347F4119" w:rsidR="008C1067" w:rsidRPr="00A26C8D" w:rsidRDefault="008C1067" w:rsidP="008C1067">
      <w:pPr>
        <w:rPr>
          <w:rFonts w:asciiTheme="majorBidi" w:hAnsiTheme="majorBidi" w:cstheme="majorBidi"/>
          <w:sz w:val="22"/>
          <w:szCs w:val="22"/>
        </w:rPr>
      </w:pPr>
    </w:p>
    <w:p w14:paraId="0E7829E3" w14:textId="576E3EAC" w:rsidR="00177B0F" w:rsidRDefault="00177B0F" w:rsidP="00177B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ตั้งแต่วันที่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16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เป็นครั้งแรก ผลกระทบจากการเปลี่ยนแปลงนโยบายการบัญชี มีดังนี้</w:t>
      </w:r>
    </w:p>
    <w:p w14:paraId="061EB754" w14:textId="77777777" w:rsidR="00ED0B88" w:rsidRPr="00A26C8D" w:rsidRDefault="00ED0B88" w:rsidP="00A26C8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42D9DDA0" w14:textId="549D48C0" w:rsidR="001C4296" w:rsidRPr="001C4296" w:rsidRDefault="001C4296" w:rsidP="00DE627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C42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1C429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1C42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0FCE290" w14:textId="749ABDCC" w:rsidR="001C4296" w:rsidRDefault="001C4296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14:paraId="559AA792" w14:textId="182F542B" w:rsidR="00EA0E4E" w:rsidRPr="00A26C8D" w:rsidRDefault="00EA0E4E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2562</w:t>
      </w:r>
    </w:p>
    <w:p w14:paraId="0C204C89" w14:textId="77777777" w:rsidR="00342899" w:rsidRDefault="00342899" w:rsidP="00A26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750EADAC" w14:textId="6D1CECE1" w:rsidR="00342899" w:rsidRPr="00A26C8D" w:rsidRDefault="001A2F67" w:rsidP="006E6F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</w:t>
      </w:r>
      <w:r w:rsidR="00887F6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ทางการเงิน มีดังนี้</w:t>
      </w:r>
    </w:p>
    <w:p w14:paraId="077D404A" w14:textId="0D14069F" w:rsidR="00B218BD" w:rsidRPr="00A26C8D" w:rsidRDefault="00B218BD" w:rsidP="00A26C8D">
      <w:pPr>
        <w:pStyle w:val="ListParagraph"/>
        <w:tabs>
          <w:tab w:val="clear" w:pos="680"/>
          <w:tab w:val="left" w:pos="990"/>
        </w:tabs>
        <w:ind w:left="540"/>
        <w:rPr>
          <w:sz w:val="28"/>
          <w:szCs w:val="36"/>
        </w:rPr>
      </w:pPr>
    </w:p>
    <w:p w14:paraId="44BC4F27" w14:textId="34B286F9" w:rsidR="00B81F01" w:rsidRPr="009C2AD7" w:rsidRDefault="006D6844" w:rsidP="00504C1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การจัดประเภทรายการและการวัดมูลค่า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>ของสินทรัพย์ทางการเงินและหนี้สินทางการเงิน</w:t>
      </w:r>
    </w:p>
    <w:p w14:paraId="2EE27197" w14:textId="402C71AA" w:rsidR="006D6844" w:rsidRPr="009C2AD7" w:rsidRDefault="006D6844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BE9E5C7" w14:textId="18040155" w:rsidR="006D6844" w:rsidRPr="009C2AD7" w:rsidRDefault="006D6844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มาตรฐานการรายงานทางการเงิน ฉบับที่ </w:t>
      </w:r>
      <w:r w:rsidR="005A64ED" w:rsidRPr="009C2AD7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(“TFRS </w:t>
      </w:r>
      <w:r w:rsidR="005A64ED" w:rsidRPr="009C2AD7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 xml:space="preserve">จัดประเภทสินทรัพย์ทางการเงินเป็น </w:t>
      </w:r>
      <w:r w:rsidR="005A64ED" w:rsidRPr="009C2AD7">
        <w:rPr>
          <w:rFonts w:asciiTheme="majorBidi" w:hAnsiTheme="majorBidi" w:cstheme="majorBidi"/>
          <w:spacing w:val="-3"/>
          <w:sz w:val="30"/>
          <w:szCs w:val="30"/>
        </w:rPr>
        <w:t>3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>ประเภท ได้แก่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>(FVOCI)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(FVTPL) 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โดยการจัดประเภทตาม 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9C2AD7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9C2AD7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5A64ED" w:rsidRPr="009C2AD7">
        <w:rPr>
          <w:rFonts w:asciiTheme="majorBidi" w:hAnsiTheme="majorBidi" w:cstheme="majorBidi"/>
          <w:spacing w:val="-3"/>
          <w:sz w:val="30"/>
          <w:szCs w:val="30"/>
        </w:rPr>
        <w:t>105</w:t>
      </w:r>
    </w:p>
    <w:p w14:paraId="70EBB8BB" w14:textId="77777777" w:rsidR="00465A4B" w:rsidRPr="009C2AD7" w:rsidRDefault="00465A4B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711B443D" w14:textId="4A35BE15" w:rsidR="006F4D05" w:rsidRDefault="004A178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>ตาม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TFRS </w:t>
      </w:r>
      <w:r w:rsidR="005A64ED" w:rsidRPr="009C2AD7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9C2AD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9C2AD7">
        <w:rPr>
          <w:rFonts w:asciiTheme="majorBidi" w:hAnsiTheme="majorBidi" w:cstheme="majorBidi"/>
          <w:spacing w:val="-3"/>
          <w:sz w:val="30"/>
          <w:szCs w:val="30"/>
          <w:cs/>
        </w:rPr>
        <w:t>สินทรัพย์และหนี้สินทางการเงินที่วัดมูลค่า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</w:t>
      </w:r>
      <w:r w:rsidR="00277B05">
        <w:rPr>
          <w:rFonts w:asciiTheme="majorBidi" w:hAnsiTheme="majorBidi" w:cstheme="majorBidi"/>
          <w:spacing w:val="-3"/>
          <w:sz w:val="30"/>
          <w:szCs w:val="30"/>
        </w:rPr>
        <w:t xml:space="preserve">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ตามสัญญา</w:t>
      </w:r>
      <w:r w:rsidR="000856C2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6F4D05" w:rsidRPr="00A26C8D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4AC3692C" w14:textId="0BFA7A0A" w:rsidR="006F4D05" w:rsidRDefault="006F4D05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3289944" w14:textId="678C920E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6CC0073" w14:textId="2B39FBB1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A798CD1" w14:textId="541C0DC2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5348B187" w14:textId="77777777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5AA6FAB" w14:textId="03351EC9" w:rsidR="00B81F01" w:rsidRPr="00A26C8D" w:rsidRDefault="006F4D05" w:rsidP="00A26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>การวัดมูลค่าภายใต้</w:t>
      </w:r>
      <w:r w:rsidR="0010252C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306D6B">
        <w:rPr>
          <w:rFonts w:asciiTheme="majorBidi" w:hAnsiTheme="majorBidi" w:cstheme="majorBidi"/>
          <w:spacing w:val="-3"/>
          <w:sz w:val="30"/>
          <w:szCs w:val="30"/>
          <w:cs/>
        </w:rPr>
        <w:t>ไม่มีผลกระทบที่มีสาระสำคัญ</w:t>
      </w:r>
      <w:r w:rsidR="00532F2E">
        <w:rPr>
          <w:rFonts w:asciiTheme="majorBidi" w:hAnsiTheme="majorBidi" w:cstheme="majorBidi" w:hint="cs"/>
          <w:spacing w:val="-3"/>
          <w:sz w:val="30"/>
          <w:szCs w:val="30"/>
          <w:cs/>
        </w:rPr>
        <w:t>ต่อ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</w:t>
      </w:r>
      <w:bookmarkStart w:id="2" w:name="_Hlk39858191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จัดประเภทรายการ</w:t>
      </w:r>
      <w:r w:rsidR="00532F2E">
        <w:rPr>
          <w:rFonts w:asciiTheme="majorBidi" w:hAnsiTheme="majorBidi" w:cstheme="majorBidi" w:hint="cs"/>
          <w:spacing w:val="-3"/>
          <w:sz w:val="30"/>
          <w:szCs w:val="30"/>
          <w:cs/>
        </w:rPr>
        <w:t>และวัดมูลค่า</w:t>
      </w:r>
      <w:bookmarkEnd w:id="2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="003C4FE6">
        <w:rPr>
          <w:rFonts w:asciiTheme="majorBidi" w:hAnsiTheme="majorBidi" w:cstheme="majorBidi" w:hint="cs"/>
          <w:spacing w:val="-3"/>
          <w:sz w:val="30"/>
          <w:szCs w:val="30"/>
          <w:cs/>
        </w:rPr>
        <w:t>การ</w:t>
      </w:r>
      <w:r w:rsidR="00E80AA6" w:rsidRPr="00306D6B">
        <w:rPr>
          <w:rFonts w:asciiTheme="majorBidi" w:hAnsiTheme="majorBidi" w:cstheme="majorBidi" w:hint="cs"/>
          <w:spacing w:val="-3"/>
          <w:sz w:val="30"/>
          <w:szCs w:val="30"/>
          <w:cs/>
        </w:rPr>
        <w:t>จัดประเภท</w:t>
      </w:r>
      <w:r w:rsidR="00E80AA6">
        <w:rPr>
          <w:rFonts w:asciiTheme="majorBidi" w:hAnsiTheme="majorBidi" w:cstheme="majorBidi" w:hint="cs"/>
          <w:spacing w:val="-3"/>
          <w:sz w:val="30"/>
          <w:szCs w:val="30"/>
          <w:cs/>
        </w:rPr>
        <w:t>และวัดมูลค่าด้วยราคาทุนตัดจำหน่ายซึ่งใกล้เคียงกับ</w:t>
      </w:r>
      <w:r w:rsidR="00307448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    </w:t>
      </w:r>
      <w:r w:rsidR="00E80AA6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มูลค่าทางบัญชี  </w:t>
      </w:r>
      <w:r w:rsidR="00C51A76">
        <w:rPr>
          <w:rFonts w:asciiTheme="majorBidi" w:hAnsiTheme="majorBidi" w:cstheme="majorBidi" w:hint="cs"/>
          <w:spacing w:val="-3"/>
          <w:sz w:val="30"/>
          <w:szCs w:val="30"/>
          <w:cs/>
        </w:rPr>
        <w:t>ทั้งนี้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กลุ่มบริษัทและบริษัทตั้งใจจะถือตราสารทุนที่ไม่อยู่ในความต้องการของตลาดจำนวน</w:t>
      </w:r>
      <w:r w:rsidR="004A7885">
        <w:rPr>
          <w:rFonts w:asciiTheme="majorBidi" w:hAnsiTheme="majorBidi" w:cstheme="majorBidi" w:hint="cs"/>
          <w:spacing w:val="-3"/>
          <w:sz w:val="30"/>
          <w:szCs w:val="30"/>
          <w:cs/>
        </w:rPr>
        <w:t>เงิน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7</w:t>
      </w:r>
      <w:r w:rsidR="00EB5A14" w:rsidRPr="00A26C8D">
        <w:rPr>
          <w:rFonts w:asciiTheme="majorBidi" w:hAnsiTheme="majorBidi" w:cstheme="majorBidi"/>
          <w:spacing w:val="-3"/>
          <w:sz w:val="30"/>
          <w:szCs w:val="30"/>
        </w:rPr>
        <w:t>.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38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</w:t>
      </w:r>
      <w:r w:rsidR="00C51A76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  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0134566E" w14:textId="77777777" w:rsidR="00F925A0" w:rsidRDefault="00F925A0" w:rsidP="00B81F01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334CF985" w14:textId="2B0D3A03" w:rsidR="00B81F01" w:rsidRPr="00A26C8D" w:rsidRDefault="00B81F01" w:rsidP="00A26C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469E75AF" w14:textId="77777777" w:rsidR="00B218BD" w:rsidRPr="00B218BD" w:rsidRDefault="00B218BD" w:rsidP="00A26C8D"/>
    <w:p w14:paraId="48159A8F" w14:textId="47D091EB" w:rsidR="00B218BD" w:rsidRDefault="00B218BD" w:rsidP="00AD56BF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A91E23">
        <w:rPr>
          <w:rFonts w:asciiTheme="majorBidi" w:hAnsiTheme="majorBidi" w:cstheme="majorBidi"/>
          <w:spacing w:val="-3"/>
          <w:sz w:val="30"/>
          <w:szCs w:val="30"/>
        </w:rPr>
        <w:t xml:space="preserve">          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กำหนดให้ใช้วิจารณญาณในการประเมินว่า</w:t>
      </w:r>
      <w:r w:rsidR="00A91E23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และพิจารณา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ความน่าจะเป็นถ่วงน้ำหนัก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ทั้งนี้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การพิจารณาด้อยค่า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ดังกล่าว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จะถือปฏิบัติกับสินทรัพย์ทางการเงินที</w:t>
      </w:r>
      <w:r w:rsidR="000055F9">
        <w:rPr>
          <w:rFonts w:asciiTheme="majorBidi" w:hAnsiTheme="majorBidi" w:cstheme="majorBidi" w:hint="cs"/>
          <w:spacing w:val="-3"/>
          <w:sz w:val="30"/>
          <w:szCs w:val="30"/>
          <w:cs/>
        </w:rPr>
        <w:t>่</w:t>
      </w:r>
      <w:r w:rsidR="006F23EC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วัดมูลค่าด้วยวิธีราคาทุนตัดจำหน่าย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0A01C5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="006F23EC">
        <w:rPr>
          <w:rFonts w:asciiTheme="majorBidi" w:hAnsiTheme="majorBidi" w:cstheme="majorBidi"/>
          <w:spacing w:val="-3"/>
          <w:sz w:val="30"/>
          <w:szCs w:val="30"/>
        </w:rPr>
        <w:t xml:space="preserve">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ลูกหนี้ตามสัญญาเช่า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ซึ่งไม่รวมเงินลงทุนในตราสารทุน</w:t>
      </w:r>
    </w:p>
    <w:p w14:paraId="7E106452" w14:textId="55E5A389" w:rsidR="00BA10C3" w:rsidRDefault="00BA10C3" w:rsidP="00AD56BF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</w:p>
    <w:p w14:paraId="76D51A7D" w14:textId="2D04F697" w:rsidR="00BA10C3" w:rsidRDefault="00BA10C3" w:rsidP="00BA1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10252C" w:rsidRPr="00306D6B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</w:t>
      </w:r>
    </w:p>
    <w:p w14:paraId="345589AA" w14:textId="77777777" w:rsidR="00D008A2" w:rsidRDefault="00D008A2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14:paraId="77A58F20" w14:textId="1263F4B9" w:rsidR="001C4296" w:rsidRPr="001F50B0" w:rsidRDefault="001C4296" w:rsidP="00DE627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20B9351" w14:textId="77777777" w:rsidR="008C1067" w:rsidRPr="001F50B0" w:rsidRDefault="008C1067" w:rsidP="008C1067">
      <w:pPr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11F7E44" w14:textId="3AA599DD" w:rsidR="008C1067" w:rsidRPr="001F50B0" w:rsidRDefault="008C1067" w:rsidP="008C10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ตั้งแต่วันที่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กลุ่มบริษัทถือปฏิบัติตาม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16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17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สัญญาเช่า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(TAS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17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)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4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การประเมินว่าข้อตกลงประกอบด้วยสัญญาเช่าหรือไม่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(TFRIC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4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) </w:t>
      </w:r>
      <w:r w:rsidR="00A23596"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A23596" w:rsidRPr="001F50B0">
        <w:rPr>
          <w:rFonts w:asciiTheme="majorBidi" w:hAnsiTheme="majorBidi" w:cstheme="majorBidi"/>
          <w:spacing w:val="-3"/>
          <w:sz w:val="30"/>
          <w:szCs w:val="30"/>
        </w:rPr>
        <w:t>(Modified retrospective approach)</w:t>
      </w:r>
    </w:p>
    <w:p w14:paraId="4D214FD7" w14:textId="77777777" w:rsidR="00E05D82" w:rsidRPr="001F50B0" w:rsidRDefault="00E05D82" w:rsidP="008C10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240F87A" w14:textId="67DDC28A" w:rsidR="008C1067" w:rsidRPr="001F50B0" w:rsidRDefault="008C1067" w:rsidP="008C1067">
      <w:pPr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TFRS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16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(Transaction price)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ณ วันที่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235CF7E" w14:textId="77777777" w:rsidR="004F5EE1" w:rsidRPr="001F50B0" w:rsidRDefault="004F5EE1" w:rsidP="008C1067">
      <w:pPr>
        <w:rPr>
          <w:rFonts w:asciiTheme="majorBidi" w:hAnsiTheme="majorBidi" w:cstheme="majorBidi"/>
          <w:sz w:val="32"/>
          <w:szCs w:val="32"/>
        </w:rPr>
      </w:pPr>
    </w:p>
    <w:p w14:paraId="5CC1BEC7" w14:textId="6C5DB41B" w:rsidR="00F255C7" w:rsidRPr="001F50B0" w:rsidRDefault="00F255C7" w:rsidP="00F25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6BB5F7F" w14:textId="77777777" w:rsidR="00F255C7" w:rsidRPr="00F20CC0" w:rsidRDefault="00F255C7" w:rsidP="00F25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b/>
          <w:sz w:val="16"/>
          <w:szCs w:val="16"/>
          <w:highlight w:val="cyan"/>
        </w:rPr>
      </w:pPr>
    </w:p>
    <w:p w14:paraId="0FC0B4B8" w14:textId="593145B8" w:rsidR="00F255C7" w:rsidRPr="001F50B0" w:rsidRDefault="00F255C7" w:rsidP="00F255C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12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เดือน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657D58DC" w14:textId="77777777" w:rsidR="00F255C7" w:rsidRPr="001F50B0" w:rsidRDefault="00F255C7" w:rsidP="00F255C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3376615E" w14:textId="77777777" w:rsidR="00AF49CF" w:rsidRPr="00F20CC0" w:rsidRDefault="00AF49CF" w:rsidP="009A3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  <w:highlight w:val="yellow"/>
          <w:shd w:val="clear" w:color="auto" w:fill="CCCCCC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21"/>
        <w:gridCol w:w="1433"/>
        <w:gridCol w:w="191"/>
        <w:gridCol w:w="1434"/>
      </w:tblGrid>
      <w:tr w:rsidR="009A361F" w:rsidRPr="001F50B0" w14:paraId="3EE7433E" w14:textId="77777777" w:rsidTr="00A26C8D">
        <w:trPr>
          <w:cantSplit/>
          <w:trHeight w:val="20"/>
          <w:tblHeader/>
        </w:trPr>
        <w:tc>
          <w:tcPr>
            <w:tcW w:w="6021" w:type="dxa"/>
            <w:shd w:val="clear" w:color="auto" w:fill="auto"/>
            <w:vAlign w:val="bottom"/>
          </w:tcPr>
          <w:p w14:paraId="44C931F4" w14:textId="77BDF137" w:rsidR="009A361F" w:rsidRPr="001F50B0" w:rsidRDefault="009A361F" w:rsidP="00F021F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5A64ED" w:rsidRPr="005A64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1F50B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14:paraId="758E2C8A" w14:textId="7DC9E3C7" w:rsidR="009A361F" w:rsidRPr="001F50B0" w:rsidRDefault="009A361F" w:rsidP="00F021F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1" w:type="dxa"/>
            <w:vAlign w:val="bottom"/>
          </w:tcPr>
          <w:p w14:paraId="6A4F8E3C" w14:textId="77777777" w:rsidR="009A361F" w:rsidRPr="001F50B0" w:rsidRDefault="009A361F" w:rsidP="00F021F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0910876A" w14:textId="77777777" w:rsidR="009A361F" w:rsidRPr="001F50B0" w:rsidRDefault="009A361F" w:rsidP="00F021F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A27AB66" w14:textId="453457F5" w:rsidR="009A361F" w:rsidRPr="001F50B0" w:rsidRDefault="009A361F" w:rsidP="00F021F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A361F" w:rsidRPr="001F50B0" w14:paraId="034910BA" w14:textId="77777777" w:rsidTr="002F53D9">
        <w:trPr>
          <w:cantSplit/>
          <w:trHeight w:val="20"/>
          <w:tblHeader/>
        </w:trPr>
        <w:tc>
          <w:tcPr>
            <w:tcW w:w="6021" w:type="dxa"/>
          </w:tcPr>
          <w:p w14:paraId="490B7D89" w14:textId="77777777" w:rsidR="009A361F" w:rsidRPr="001F50B0" w:rsidRDefault="009A361F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8" w:type="dxa"/>
            <w:gridSpan w:val="3"/>
          </w:tcPr>
          <w:p w14:paraId="58DBCCB5" w14:textId="77777777" w:rsidR="009A361F" w:rsidRPr="001F50B0" w:rsidRDefault="009A361F" w:rsidP="00F021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361F" w:rsidRPr="001F50B0" w14:paraId="15612165" w14:textId="77777777" w:rsidTr="002F53D9">
        <w:trPr>
          <w:cantSplit/>
          <w:trHeight w:val="20"/>
        </w:trPr>
        <w:tc>
          <w:tcPr>
            <w:tcW w:w="6021" w:type="dxa"/>
          </w:tcPr>
          <w:p w14:paraId="2513624C" w14:textId="26370573" w:rsidR="009A361F" w:rsidRPr="001F50B0" w:rsidRDefault="009A361F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58" w:type="dxa"/>
            <w:gridSpan w:val="3"/>
          </w:tcPr>
          <w:p w14:paraId="73AED653" w14:textId="77777777" w:rsidR="009A361F" w:rsidRPr="001F50B0" w:rsidRDefault="009A361F" w:rsidP="00F021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74F31" w:rsidRPr="001F50B0" w14:paraId="435F2B2D" w14:textId="77777777" w:rsidTr="00A26C8D">
        <w:trPr>
          <w:cantSplit/>
          <w:trHeight w:val="20"/>
        </w:trPr>
        <w:tc>
          <w:tcPr>
            <w:tcW w:w="6021" w:type="dxa"/>
            <w:vAlign w:val="bottom"/>
          </w:tcPr>
          <w:p w14:paraId="4A4AE141" w14:textId="1BD89315" w:rsidR="00074F31" w:rsidRPr="001F50B0" w:rsidRDefault="00B3200D" w:rsidP="00074F3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00D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074F31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3" w:type="dxa"/>
            <w:vAlign w:val="bottom"/>
          </w:tcPr>
          <w:p w14:paraId="35B051FB" w14:textId="10ADA021" w:rsidR="00074F31" w:rsidRPr="001F50B0" w:rsidRDefault="005A64ED" w:rsidP="00074F3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074F31"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91" w:type="dxa"/>
            <w:vAlign w:val="bottom"/>
          </w:tcPr>
          <w:p w14:paraId="4845DC14" w14:textId="77777777" w:rsidR="00074F31" w:rsidRPr="001F50B0" w:rsidRDefault="00074F31" w:rsidP="00074F3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3B18D990" w14:textId="71CFB3B7" w:rsidR="00074F31" w:rsidRPr="001F50B0" w:rsidRDefault="005A64ED" w:rsidP="00D21D1E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074F31"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</w:tr>
      <w:tr w:rsidR="00074F31" w:rsidRPr="001F50B0" w14:paraId="40DB0CCA" w14:textId="77777777" w:rsidTr="00A26C8D">
        <w:trPr>
          <w:cantSplit/>
          <w:trHeight w:val="20"/>
        </w:trPr>
        <w:tc>
          <w:tcPr>
            <w:tcW w:w="6021" w:type="dxa"/>
          </w:tcPr>
          <w:p w14:paraId="00315777" w14:textId="77777777" w:rsidR="00074F31" w:rsidRPr="001F50B0" w:rsidRDefault="00074F31" w:rsidP="00074F3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33" w:type="dxa"/>
            <w:vAlign w:val="bottom"/>
          </w:tcPr>
          <w:p w14:paraId="7FF52966" w14:textId="28CC12E5" w:rsidR="00074F31" w:rsidRPr="001F50B0" w:rsidRDefault="00074F31" w:rsidP="00074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1" w:type="dxa"/>
          </w:tcPr>
          <w:p w14:paraId="7B421E98" w14:textId="77777777" w:rsidR="00074F31" w:rsidRPr="001F50B0" w:rsidRDefault="00074F31" w:rsidP="00074F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329CB511" w14:textId="5D6F76FC" w:rsidR="00074F31" w:rsidRPr="001F50B0" w:rsidRDefault="00074F31" w:rsidP="00074F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A34796D" w14:textId="5E8F5695" w:rsidR="00FB10CA" w:rsidRPr="00F20CC0" w:rsidRDefault="00FB10CA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16"/>
          <w:szCs w:val="16"/>
          <w:highlight w:val="yellow"/>
          <w:shd w:val="clear" w:color="auto" w:fill="CCCCCC"/>
        </w:rPr>
      </w:pPr>
    </w:p>
    <w:p w14:paraId="485239F8" w14:textId="10BD90F6" w:rsidR="00F200E4" w:rsidRPr="00A26C8D" w:rsidRDefault="007245B0" w:rsidP="00A26C8D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b w:val="0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7283DC5B" w14:textId="77777777" w:rsidR="00014212" w:rsidRPr="00F20CC0" w:rsidRDefault="00014212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68C41BB4" w14:textId="6C89646B" w:rsidR="00F20CC0" w:rsidRDefault="00F20CC0" w:rsidP="00F20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  <w:r w:rsidRPr="00FF25E0">
        <w:rPr>
          <w:rFonts w:ascii="Angsana New" w:hAnsi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E011E2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Pr="00FF25E0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="00E011E2" w:rsidRPr="00747AB0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E011E2">
        <w:rPr>
          <w:rFonts w:ascii="Angsana New" w:hAnsi="Angsana New"/>
          <w:spacing w:val="-2"/>
          <w:sz w:val="30"/>
          <w:szCs w:val="30"/>
        </w:rPr>
        <w:t xml:space="preserve"> 30</w:t>
      </w:r>
      <w:r w:rsidR="00E011E2" w:rsidRPr="00747AB0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 w:rsidR="00E011E2" w:rsidRPr="00747AB0">
        <w:rPr>
          <w:rFonts w:ascii="Angsana New" w:hAnsi="Angsana New"/>
          <w:spacing w:val="-2"/>
          <w:sz w:val="30"/>
          <w:szCs w:val="30"/>
        </w:rPr>
        <w:t xml:space="preserve"> </w:t>
      </w:r>
      <w:r w:rsidRPr="00FF25E0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tbl>
      <w:tblPr>
        <w:tblW w:w="92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041"/>
        <w:gridCol w:w="9"/>
        <w:gridCol w:w="1098"/>
        <w:gridCol w:w="9"/>
        <w:gridCol w:w="234"/>
        <w:gridCol w:w="9"/>
        <w:gridCol w:w="1116"/>
        <w:gridCol w:w="9"/>
        <w:gridCol w:w="234"/>
        <w:gridCol w:w="9"/>
        <w:gridCol w:w="1089"/>
        <w:gridCol w:w="9"/>
        <w:gridCol w:w="227"/>
        <w:gridCol w:w="9"/>
        <w:gridCol w:w="1098"/>
        <w:gridCol w:w="9"/>
      </w:tblGrid>
      <w:tr w:rsidR="00F20CC0" w:rsidRPr="002B4634" w14:paraId="0898D2FE" w14:textId="77777777" w:rsidTr="00957389">
        <w:trPr>
          <w:gridAfter w:val="1"/>
          <w:wAfter w:w="9" w:type="dxa"/>
          <w:tblHeader/>
        </w:trPr>
        <w:tc>
          <w:tcPr>
            <w:tcW w:w="4050" w:type="dxa"/>
            <w:gridSpan w:val="2"/>
          </w:tcPr>
          <w:p w14:paraId="3A179076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6"/>
          </w:tcPr>
          <w:p w14:paraId="350DDA21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6F7606F7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6"/>
          </w:tcPr>
          <w:p w14:paraId="1DF62FEA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CC0" w:rsidRPr="002B4634" w14:paraId="34813FB3" w14:textId="77777777" w:rsidTr="00957389">
        <w:trPr>
          <w:gridAfter w:val="1"/>
          <w:wAfter w:w="9" w:type="dxa"/>
          <w:tblHeader/>
        </w:trPr>
        <w:tc>
          <w:tcPr>
            <w:tcW w:w="4050" w:type="dxa"/>
            <w:gridSpan w:val="2"/>
          </w:tcPr>
          <w:p w14:paraId="69E3097A" w14:textId="4E5DA07D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2B46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011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7" w:type="dxa"/>
            <w:gridSpan w:val="2"/>
          </w:tcPr>
          <w:p w14:paraId="45EF77CB" w14:textId="41966C50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43" w:type="dxa"/>
            <w:gridSpan w:val="2"/>
          </w:tcPr>
          <w:p w14:paraId="0ED384DC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639CA4CA" w14:textId="4109F989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  <w:gridSpan w:val="2"/>
          </w:tcPr>
          <w:p w14:paraId="0B6AD46B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C63CA17" w14:textId="1C93B008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3B4C9731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4510D8B" w14:textId="49F48AF8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20CC0" w:rsidRPr="002B4634" w14:paraId="589FB504" w14:textId="77777777" w:rsidTr="00957389">
        <w:trPr>
          <w:gridAfter w:val="1"/>
          <w:wAfter w:w="9" w:type="dxa"/>
          <w:tblHeader/>
        </w:trPr>
        <w:tc>
          <w:tcPr>
            <w:tcW w:w="4050" w:type="dxa"/>
            <w:gridSpan w:val="2"/>
          </w:tcPr>
          <w:p w14:paraId="5D758453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14"/>
          </w:tcPr>
          <w:p w14:paraId="00625D3E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B463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0CC0" w:rsidRPr="002B4634" w14:paraId="6804FDFF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01F03BB7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gridSpan w:val="2"/>
          </w:tcPr>
          <w:p w14:paraId="782F947F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460D51B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1DC5F3A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E3DF58F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A023F59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3450F59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B6AB741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2B4634" w14:paraId="44B22878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2291011F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63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2B463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  <w:gridSpan w:val="2"/>
          </w:tcPr>
          <w:p w14:paraId="2FE4C1CD" w14:textId="324DED18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5EBB082" w14:textId="77777777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6DDF5FAA" w14:textId="0290A692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D65E117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878EB39" w14:textId="50D1E812" w:rsidR="00E011E2" w:rsidRPr="00BF7916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5,948</w:t>
            </w:r>
          </w:p>
        </w:tc>
        <w:tc>
          <w:tcPr>
            <w:tcW w:w="236" w:type="dxa"/>
            <w:gridSpan w:val="2"/>
          </w:tcPr>
          <w:p w14:paraId="11E4C892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0EF3ADF" w14:textId="4150875B" w:rsidR="00E011E2" w:rsidRPr="00BF791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16,986</w:t>
            </w:r>
          </w:p>
        </w:tc>
      </w:tr>
      <w:tr w:rsidR="00E011E2" w:rsidRPr="002B4634" w14:paraId="23CCFF1F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01C76AED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463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  <w:gridSpan w:val="2"/>
          </w:tcPr>
          <w:p w14:paraId="5A5DA5B7" w14:textId="728D754D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5AB5059" w14:textId="77777777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8364245" w14:textId="3EC34AE8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4992609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255005C" w14:textId="341B83CC" w:rsidR="00E011E2" w:rsidRPr="00BF7916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236" w:type="dxa"/>
            <w:gridSpan w:val="2"/>
          </w:tcPr>
          <w:p w14:paraId="51FBA223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D87F4F4" w14:textId="56E7968E" w:rsidR="00E011E2" w:rsidRPr="00BF791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</w:tr>
      <w:tr w:rsidR="00E011E2" w:rsidRPr="002B4634" w14:paraId="115DB147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0A6410DF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  <w:gridSpan w:val="2"/>
          </w:tcPr>
          <w:p w14:paraId="3BE7EEDD" w14:textId="37DA0508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BC3626F" w14:textId="77777777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1A42779" w14:textId="3758ADF9" w:rsidR="00E011E2" w:rsidRPr="001B503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18B1D0E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0E68298" w14:textId="63188B37" w:rsidR="00E011E2" w:rsidRPr="00BF7916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  <w:gridSpan w:val="2"/>
          </w:tcPr>
          <w:p w14:paraId="662CD942" w14:textId="77777777" w:rsidR="00E011E2" w:rsidRPr="002B4634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197A339" w14:textId="29320BD3" w:rsidR="00E011E2" w:rsidRPr="00BF791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1E2" w:rsidRPr="00F20CC0" w14:paraId="4E7673CB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5266B607" w14:textId="77777777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7" w:type="dxa"/>
            <w:gridSpan w:val="2"/>
          </w:tcPr>
          <w:p w14:paraId="4961FE16" w14:textId="77777777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14:paraId="4F5D8023" w14:textId="77777777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  <w:gridSpan w:val="2"/>
          </w:tcPr>
          <w:p w14:paraId="51099901" w14:textId="77777777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14:paraId="783F907B" w14:textId="77777777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  <w:gridSpan w:val="2"/>
          </w:tcPr>
          <w:p w14:paraId="3996A5B6" w14:textId="6868B0D0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9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636007AA" w14:textId="77777777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7" w:type="dxa"/>
            <w:gridSpan w:val="2"/>
          </w:tcPr>
          <w:p w14:paraId="7612E8B6" w14:textId="77777777" w:rsidR="00E011E2" w:rsidRPr="00F20CC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11E2" w:rsidRPr="006049A0" w14:paraId="7678D677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31451F52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07" w:type="dxa"/>
            <w:gridSpan w:val="2"/>
          </w:tcPr>
          <w:p w14:paraId="43CF47D5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2039551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E83FD38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896416A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758317D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D6F41CE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03C5AEC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5787A925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14C87F0E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  <w:gridSpan w:val="2"/>
          </w:tcPr>
          <w:p w14:paraId="6ABEFE3F" w14:textId="4AB3DEF6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707,918</w:t>
            </w:r>
          </w:p>
        </w:tc>
        <w:tc>
          <w:tcPr>
            <w:tcW w:w="243" w:type="dxa"/>
            <w:gridSpan w:val="2"/>
          </w:tcPr>
          <w:p w14:paraId="3C2C9FA3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16F50782" w14:textId="0233F325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647,928</w:t>
            </w:r>
          </w:p>
        </w:tc>
        <w:tc>
          <w:tcPr>
            <w:tcW w:w="243" w:type="dxa"/>
            <w:gridSpan w:val="2"/>
          </w:tcPr>
          <w:p w14:paraId="512DD127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5BDB795" w14:textId="2A3F288B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706,380</w:t>
            </w:r>
          </w:p>
        </w:tc>
        <w:tc>
          <w:tcPr>
            <w:tcW w:w="236" w:type="dxa"/>
            <w:gridSpan w:val="2"/>
          </w:tcPr>
          <w:p w14:paraId="3A38B6FB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2CD08B95" w14:textId="6E840CF5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645,512</w:t>
            </w:r>
          </w:p>
        </w:tc>
      </w:tr>
      <w:tr w:rsidR="00E011E2" w:rsidRPr="006049A0" w14:paraId="35F22D65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0A70DE5D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  <w:gridSpan w:val="2"/>
          </w:tcPr>
          <w:p w14:paraId="270F5B2C" w14:textId="6A62EC16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4,105</w:t>
            </w:r>
          </w:p>
        </w:tc>
        <w:tc>
          <w:tcPr>
            <w:tcW w:w="243" w:type="dxa"/>
            <w:gridSpan w:val="2"/>
          </w:tcPr>
          <w:p w14:paraId="1329621B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35A56559" w14:textId="051BFDBE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5,269</w:t>
            </w:r>
          </w:p>
        </w:tc>
        <w:tc>
          <w:tcPr>
            <w:tcW w:w="243" w:type="dxa"/>
            <w:gridSpan w:val="2"/>
          </w:tcPr>
          <w:p w14:paraId="252DE25F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C522496" w14:textId="550A5959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4,105</w:t>
            </w:r>
          </w:p>
        </w:tc>
        <w:tc>
          <w:tcPr>
            <w:tcW w:w="236" w:type="dxa"/>
            <w:gridSpan w:val="2"/>
          </w:tcPr>
          <w:p w14:paraId="265272AC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440604C7" w14:textId="13E3297D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5,269</w:t>
            </w:r>
          </w:p>
        </w:tc>
      </w:tr>
      <w:tr w:rsidR="00E011E2" w:rsidRPr="006049A0" w14:paraId="23A6E5A1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26C45322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  <w:gridSpan w:val="2"/>
          </w:tcPr>
          <w:p w14:paraId="54B61837" w14:textId="3D709E6F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243" w:type="dxa"/>
            <w:gridSpan w:val="2"/>
          </w:tcPr>
          <w:p w14:paraId="68CBE027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706320C4" w14:textId="06BB7187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1,824</w:t>
            </w:r>
          </w:p>
        </w:tc>
        <w:tc>
          <w:tcPr>
            <w:tcW w:w="243" w:type="dxa"/>
            <w:gridSpan w:val="2"/>
          </w:tcPr>
          <w:p w14:paraId="25ECEEEC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D96A6FC" w14:textId="2FC2AF68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1,617</w:t>
            </w:r>
          </w:p>
        </w:tc>
        <w:tc>
          <w:tcPr>
            <w:tcW w:w="236" w:type="dxa"/>
            <w:gridSpan w:val="2"/>
          </w:tcPr>
          <w:p w14:paraId="6790BD74" w14:textId="77777777" w:rsidR="00E011E2" w:rsidRPr="00121D53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6C0F5EA" w14:textId="080FAE57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1,158</w:t>
            </w:r>
          </w:p>
        </w:tc>
      </w:tr>
      <w:tr w:rsidR="00E011E2" w:rsidRPr="006049A0" w14:paraId="65477806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54C4203D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  <w:gridSpan w:val="2"/>
          </w:tcPr>
          <w:p w14:paraId="03159A55" w14:textId="4EE95661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8,526</w:t>
            </w:r>
          </w:p>
        </w:tc>
        <w:tc>
          <w:tcPr>
            <w:tcW w:w="243" w:type="dxa"/>
            <w:gridSpan w:val="2"/>
          </w:tcPr>
          <w:p w14:paraId="6ECE5E02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7DF9563B" w14:textId="53F58FA2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5,913</w:t>
            </w:r>
          </w:p>
        </w:tc>
        <w:tc>
          <w:tcPr>
            <w:tcW w:w="243" w:type="dxa"/>
            <w:gridSpan w:val="2"/>
          </w:tcPr>
          <w:p w14:paraId="616E0EBE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6386BDC" w14:textId="29FE700D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8,526</w:t>
            </w:r>
          </w:p>
        </w:tc>
        <w:tc>
          <w:tcPr>
            <w:tcW w:w="236" w:type="dxa"/>
            <w:gridSpan w:val="2"/>
          </w:tcPr>
          <w:p w14:paraId="4D8EB2C9" w14:textId="77777777" w:rsidR="00E011E2" w:rsidRPr="00121D53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766D9704" w14:textId="00D28C12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5,913</w:t>
            </w:r>
          </w:p>
        </w:tc>
      </w:tr>
      <w:tr w:rsidR="00E011E2" w:rsidRPr="006049A0" w14:paraId="18C33861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01D47CE3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  <w:gridSpan w:val="2"/>
          </w:tcPr>
          <w:p w14:paraId="4FC7C9DC" w14:textId="52597CC6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218,053</w:t>
            </w:r>
          </w:p>
        </w:tc>
        <w:tc>
          <w:tcPr>
            <w:tcW w:w="243" w:type="dxa"/>
            <w:gridSpan w:val="2"/>
          </w:tcPr>
          <w:p w14:paraId="3E97DC02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2E01676" w14:textId="64C97C2F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233,839</w:t>
            </w:r>
          </w:p>
        </w:tc>
        <w:tc>
          <w:tcPr>
            <w:tcW w:w="243" w:type="dxa"/>
            <w:gridSpan w:val="2"/>
          </w:tcPr>
          <w:p w14:paraId="49CA8F9F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AF4B008" w14:textId="479C1259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218,053</w:t>
            </w:r>
          </w:p>
        </w:tc>
        <w:tc>
          <w:tcPr>
            <w:tcW w:w="236" w:type="dxa"/>
            <w:gridSpan w:val="2"/>
          </w:tcPr>
          <w:p w14:paraId="18122AFB" w14:textId="77777777" w:rsidR="00E011E2" w:rsidRPr="00121D53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C078D45" w14:textId="428C8F9A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233,839</w:t>
            </w:r>
          </w:p>
        </w:tc>
      </w:tr>
      <w:tr w:rsidR="00E011E2" w:rsidRPr="006049A0" w14:paraId="58DEB4A8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1456B071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  <w:gridSpan w:val="2"/>
          </w:tcPr>
          <w:p w14:paraId="5CBB924D" w14:textId="6A695219" w:rsidR="00E011E2" w:rsidRPr="009B21EF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43" w:type="dxa"/>
            <w:gridSpan w:val="2"/>
          </w:tcPr>
          <w:p w14:paraId="22E8771B" w14:textId="77777777" w:rsidR="00E011E2" w:rsidRPr="009B21E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B2E0633" w14:textId="4C872C9A" w:rsidR="00E011E2" w:rsidRPr="009B21E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1,029</w:t>
            </w:r>
          </w:p>
        </w:tc>
        <w:tc>
          <w:tcPr>
            <w:tcW w:w="243" w:type="dxa"/>
            <w:gridSpan w:val="2"/>
          </w:tcPr>
          <w:p w14:paraId="3FB09FA1" w14:textId="77777777" w:rsidR="00E011E2" w:rsidRPr="009B21E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5E8B9CD" w14:textId="0CDBED37" w:rsidR="00E011E2" w:rsidRPr="009B21EF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36" w:type="dxa"/>
            <w:gridSpan w:val="2"/>
          </w:tcPr>
          <w:p w14:paraId="7C2CF743" w14:textId="77777777" w:rsidR="00E011E2" w:rsidRPr="009B21E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6416C70A" w14:textId="0345815F" w:rsidR="00E011E2" w:rsidRPr="009B21E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1,029</w:t>
            </w:r>
          </w:p>
        </w:tc>
      </w:tr>
      <w:tr w:rsidR="00E011E2" w:rsidRPr="006049A0" w14:paraId="614AD28B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72C56BB1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07" w:type="dxa"/>
            <w:gridSpan w:val="2"/>
          </w:tcPr>
          <w:p w14:paraId="1AC15D43" w14:textId="21181274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  <w:tc>
          <w:tcPr>
            <w:tcW w:w="243" w:type="dxa"/>
            <w:gridSpan w:val="2"/>
          </w:tcPr>
          <w:p w14:paraId="0723A5D7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7D9DDC0E" w14:textId="01AA79B4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12,943</w:t>
            </w:r>
          </w:p>
        </w:tc>
        <w:tc>
          <w:tcPr>
            <w:tcW w:w="243" w:type="dxa"/>
            <w:gridSpan w:val="2"/>
          </w:tcPr>
          <w:p w14:paraId="2C0FF2B5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ADED9B3" w14:textId="1E44E224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  <w:tc>
          <w:tcPr>
            <w:tcW w:w="236" w:type="dxa"/>
            <w:gridSpan w:val="2"/>
          </w:tcPr>
          <w:p w14:paraId="5252A0F6" w14:textId="77777777" w:rsidR="00E011E2" w:rsidRPr="00121D53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46F5DDCD" w14:textId="1153B979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12,943</w:t>
            </w:r>
          </w:p>
        </w:tc>
      </w:tr>
      <w:tr w:rsidR="00E011E2" w:rsidRPr="006049A0" w14:paraId="76E156FC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0E7C0CDE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  <w:gridSpan w:val="2"/>
          </w:tcPr>
          <w:p w14:paraId="4806697B" w14:textId="1F14D765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43" w:type="dxa"/>
            <w:gridSpan w:val="2"/>
          </w:tcPr>
          <w:p w14:paraId="39095C71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372C1CD7" w14:textId="4F24FE1D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43" w:type="dxa"/>
            <w:gridSpan w:val="2"/>
          </w:tcPr>
          <w:p w14:paraId="325B2A04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E67A0FC" w14:textId="6025615F" w:rsidR="00E011E2" w:rsidRPr="004071A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6" w:type="dxa"/>
            <w:gridSpan w:val="2"/>
          </w:tcPr>
          <w:p w14:paraId="1897D2F8" w14:textId="77777777" w:rsidR="00E011E2" w:rsidRPr="00121D53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13852B78" w14:textId="78B647B6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</w:tr>
      <w:tr w:rsidR="00E011E2" w:rsidRPr="006049A0" w14:paraId="60FDDCF6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3DD2EAD2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7" w:type="dxa"/>
            <w:gridSpan w:val="2"/>
          </w:tcPr>
          <w:p w14:paraId="5F875C12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6E3F9F3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2F8D032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E57DDBD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BE271C0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932C7A4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C219FD7" w14:textId="77777777" w:rsidR="00E011E2" w:rsidRPr="003371D1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6A6E3DBC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0612ABE7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1107" w:type="dxa"/>
            <w:gridSpan w:val="2"/>
          </w:tcPr>
          <w:p w14:paraId="15596AED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267CDCE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034F2B29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F3776C6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DD44A38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4303158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7E1BF22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47B104CC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224352F4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  <w:gridSpan w:val="2"/>
          </w:tcPr>
          <w:p w14:paraId="0BD22593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7F81E18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4A74035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F5701A7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7E739B0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C9CDC7E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8C3B985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34863A0F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6D11EC02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1107" w:type="dxa"/>
            <w:gridSpan w:val="2"/>
          </w:tcPr>
          <w:p w14:paraId="63980A20" w14:textId="678DCCFB" w:rsidR="00E011E2" w:rsidRPr="00585919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10,812</w:t>
            </w:r>
          </w:p>
        </w:tc>
        <w:tc>
          <w:tcPr>
            <w:tcW w:w="243" w:type="dxa"/>
            <w:gridSpan w:val="2"/>
          </w:tcPr>
          <w:p w14:paraId="5AC96223" w14:textId="77777777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7AC6C3DC" w14:textId="37021C65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9,423</w:t>
            </w:r>
          </w:p>
        </w:tc>
        <w:tc>
          <w:tcPr>
            <w:tcW w:w="243" w:type="dxa"/>
            <w:gridSpan w:val="2"/>
          </w:tcPr>
          <w:p w14:paraId="3654C562" w14:textId="77777777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D25212F" w14:textId="23349066" w:rsidR="00E011E2" w:rsidRPr="00585919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10,345</w:t>
            </w:r>
          </w:p>
        </w:tc>
        <w:tc>
          <w:tcPr>
            <w:tcW w:w="236" w:type="dxa"/>
            <w:gridSpan w:val="2"/>
          </w:tcPr>
          <w:p w14:paraId="4476E715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08BF6C2" w14:textId="08E247A2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8,995</w:t>
            </w:r>
          </w:p>
        </w:tc>
      </w:tr>
      <w:tr w:rsidR="00E011E2" w:rsidRPr="006049A0" w14:paraId="2507B344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1C6E132A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45E1F133" w14:textId="6292E4C2" w:rsidR="00E011E2" w:rsidRPr="00585919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43" w:type="dxa"/>
            <w:gridSpan w:val="2"/>
          </w:tcPr>
          <w:p w14:paraId="07EEFB30" w14:textId="77777777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762702C0" w14:textId="6E0E1AB1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43" w:type="dxa"/>
            <w:gridSpan w:val="2"/>
          </w:tcPr>
          <w:p w14:paraId="51A1874B" w14:textId="77777777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3CD038B7" w14:textId="6559F8FA" w:rsidR="00E011E2" w:rsidRPr="00585919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36" w:type="dxa"/>
            <w:gridSpan w:val="2"/>
          </w:tcPr>
          <w:p w14:paraId="1B1C909C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31E47921" w14:textId="152759AF" w:rsidR="00E011E2" w:rsidRPr="004071A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E011E2" w:rsidRPr="006049A0" w14:paraId="1F19CA25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33750E19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6F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A991E" w14:textId="125AB620" w:rsidR="00E011E2" w:rsidRPr="00585919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11,154</w:t>
            </w:r>
          </w:p>
        </w:tc>
        <w:tc>
          <w:tcPr>
            <w:tcW w:w="243" w:type="dxa"/>
            <w:gridSpan w:val="2"/>
          </w:tcPr>
          <w:p w14:paraId="27C0EB0B" w14:textId="77777777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05C1FD" w14:textId="0C029257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AB0">
              <w:rPr>
                <w:rFonts w:ascii="Angsana New" w:hAnsi="Angsana New"/>
                <w:b/>
                <w:bCs/>
                <w:sz w:val="30"/>
                <w:szCs w:val="30"/>
              </w:rPr>
              <w:t>9,762</w:t>
            </w:r>
          </w:p>
        </w:tc>
        <w:tc>
          <w:tcPr>
            <w:tcW w:w="243" w:type="dxa"/>
            <w:gridSpan w:val="2"/>
          </w:tcPr>
          <w:p w14:paraId="0AEFDB35" w14:textId="77777777" w:rsidR="00E011E2" w:rsidRPr="0058591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B940FE" w14:textId="0E1BCE20" w:rsidR="00E011E2" w:rsidRPr="00585919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10,679</w:t>
            </w:r>
          </w:p>
        </w:tc>
        <w:tc>
          <w:tcPr>
            <w:tcW w:w="236" w:type="dxa"/>
            <w:gridSpan w:val="2"/>
          </w:tcPr>
          <w:p w14:paraId="13FF27B8" w14:textId="77777777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A37059" w14:textId="01FE4992" w:rsidR="00E011E2" w:rsidRPr="002B6FF8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AB0">
              <w:rPr>
                <w:rFonts w:ascii="Angsana New" w:hAnsi="Angsana New"/>
                <w:b/>
                <w:bCs/>
                <w:sz w:val="30"/>
                <w:szCs w:val="30"/>
              </w:rPr>
              <w:t>9,326</w:t>
            </w:r>
          </w:p>
        </w:tc>
      </w:tr>
      <w:tr w:rsidR="00957389" w:rsidRPr="006049A0" w14:paraId="5B3E99C9" w14:textId="77777777" w:rsidTr="00957389">
        <w:trPr>
          <w:gridAfter w:val="1"/>
          <w:wAfter w:w="9" w:type="dxa"/>
        </w:trPr>
        <w:tc>
          <w:tcPr>
            <w:tcW w:w="4050" w:type="dxa"/>
            <w:gridSpan w:val="2"/>
          </w:tcPr>
          <w:p w14:paraId="202A233A" w14:textId="77777777" w:rsidR="00957389" w:rsidRPr="002B6FF8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nil"/>
            </w:tcBorders>
          </w:tcPr>
          <w:p w14:paraId="0B961D59" w14:textId="77777777" w:rsidR="00957389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8F0986E" w14:textId="77777777" w:rsidR="00957389" w:rsidRPr="00585919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  <w:bottom w:val="nil"/>
            </w:tcBorders>
          </w:tcPr>
          <w:p w14:paraId="6114772C" w14:textId="77777777" w:rsidR="00957389" w:rsidRPr="00747AB0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92CAA33" w14:textId="77777777" w:rsidR="00957389" w:rsidRPr="00585919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  <w:bottom w:val="nil"/>
            </w:tcBorders>
          </w:tcPr>
          <w:p w14:paraId="718A50D9" w14:textId="77777777" w:rsidR="00957389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24C8B5E" w14:textId="77777777" w:rsidR="00957389" w:rsidRPr="002B6FF8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nil"/>
            </w:tcBorders>
          </w:tcPr>
          <w:p w14:paraId="2D8B7CC7" w14:textId="77777777" w:rsidR="00957389" w:rsidRPr="00747AB0" w:rsidRDefault="0095738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0CC0" w:rsidRPr="006049A0" w14:paraId="6884FF21" w14:textId="77777777" w:rsidTr="00957389">
        <w:trPr>
          <w:gridBefore w:val="1"/>
          <w:wBefore w:w="9" w:type="dxa"/>
          <w:tblHeader/>
        </w:trPr>
        <w:tc>
          <w:tcPr>
            <w:tcW w:w="4050" w:type="dxa"/>
            <w:gridSpan w:val="2"/>
          </w:tcPr>
          <w:p w14:paraId="539C6F91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6"/>
          </w:tcPr>
          <w:p w14:paraId="3370E0D9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0C6EB023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6"/>
          </w:tcPr>
          <w:p w14:paraId="0D67F74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F26" w:rsidRPr="006049A0" w14:paraId="536846A9" w14:textId="77777777" w:rsidTr="00957389">
        <w:trPr>
          <w:gridBefore w:val="1"/>
          <w:wBefore w:w="9" w:type="dxa"/>
          <w:tblHeader/>
        </w:trPr>
        <w:tc>
          <w:tcPr>
            <w:tcW w:w="4050" w:type="dxa"/>
            <w:gridSpan w:val="2"/>
          </w:tcPr>
          <w:p w14:paraId="513C8D9F" w14:textId="7368ABBA" w:rsidR="00466F26" w:rsidRPr="00C30545" w:rsidRDefault="00E011E2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="00466F26" w:rsidRPr="00C305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7" w:type="dxa"/>
            <w:gridSpan w:val="2"/>
          </w:tcPr>
          <w:p w14:paraId="1B11F78A" w14:textId="117F0753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43" w:type="dxa"/>
            <w:gridSpan w:val="2"/>
          </w:tcPr>
          <w:p w14:paraId="1B521664" w14:textId="77777777" w:rsidR="00466F26" w:rsidRPr="002B4634" w:rsidRDefault="00466F26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731C914" w14:textId="6CE46235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  <w:gridSpan w:val="2"/>
          </w:tcPr>
          <w:p w14:paraId="0BFBDA70" w14:textId="77777777" w:rsidR="00466F26" w:rsidRPr="002B4634" w:rsidRDefault="00466F26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7F7A9D1" w14:textId="476FD626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533A9A6E" w14:textId="77777777" w:rsidR="00466F26" w:rsidRPr="002B4634" w:rsidRDefault="00466F26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A435032" w14:textId="00F84BA6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20CC0" w:rsidRPr="006049A0" w14:paraId="11A3A164" w14:textId="77777777" w:rsidTr="00957389">
        <w:trPr>
          <w:gridBefore w:val="1"/>
          <w:wBefore w:w="9" w:type="dxa"/>
          <w:tblHeader/>
        </w:trPr>
        <w:tc>
          <w:tcPr>
            <w:tcW w:w="4050" w:type="dxa"/>
            <w:gridSpan w:val="2"/>
          </w:tcPr>
          <w:p w14:paraId="626B9995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14"/>
          </w:tcPr>
          <w:p w14:paraId="54EFE15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0CC0" w:rsidRPr="006049A0" w14:paraId="58877A0B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4D733F5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gridSpan w:val="2"/>
          </w:tcPr>
          <w:p w14:paraId="5950AC9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6F8FB9D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8D96DB6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8529104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292459B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0852E85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056445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0144C78B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6061DA30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0545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C3054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  <w:gridSpan w:val="2"/>
          </w:tcPr>
          <w:p w14:paraId="24FC5209" w14:textId="790B6556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EE3DAA3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0647A856" w14:textId="358AC73D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11AE4F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F58AF9D" w14:textId="06AF9A12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23,742</w:t>
            </w:r>
          </w:p>
        </w:tc>
        <w:tc>
          <w:tcPr>
            <w:tcW w:w="236" w:type="dxa"/>
            <w:gridSpan w:val="2"/>
          </w:tcPr>
          <w:p w14:paraId="38560C9A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82E3F71" w14:textId="353A77DF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44,845</w:t>
            </w:r>
          </w:p>
        </w:tc>
      </w:tr>
      <w:tr w:rsidR="00E011E2" w:rsidRPr="006049A0" w14:paraId="52037FD3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46A7CBC7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  <w:gridSpan w:val="2"/>
          </w:tcPr>
          <w:p w14:paraId="2E41788C" w14:textId="453B9D96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0BA5D57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89B9B36" w14:textId="2D1DFC7E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49E40D4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629F987" w14:textId="7D7CD8B3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  <w:tc>
          <w:tcPr>
            <w:tcW w:w="236" w:type="dxa"/>
            <w:gridSpan w:val="2"/>
          </w:tcPr>
          <w:p w14:paraId="43569B44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C8F56D8" w14:textId="2D579FE9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3,653</w:t>
            </w:r>
          </w:p>
        </w:tc>
      </w:tr>
      <w:tr w:rsidR="00E011E2" w:rsidRPr="006049A0" w14:paraId="20A0BD89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6B4B9618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  <w:gridSpan w:val="2"/>
          </w:tcPr>
          <w:p w14:paraId="4DCA0BC2" w14:textId="1B195B63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B31E0D3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38AE635" w14:textId="3DFE8F7A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2AE33C8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0053FCC" w14:textId="0C6EB320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36" w:type="dxa"/>
            <w:gridSpan w:val="2"/>
          </w:tcPr>
          <w:p w14:paraId="346D3B2B" w14:textId="77777777" w:rsidR="00E011E2" w:rsidRPr="00C3054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D83B417" w14:textId="37FFDE8D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011E2" w:rsidRPr="00466F26" w14:paraId="4DAC39B6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5193E8D1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07" w:type="dxa"/>
            <w:gridSpan w:val="2"/>
          </w:tcPr>
          <w:p w14:paraId="32576EAC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gridSpan w:val="2"/>
          </w:tcPr>
          <w:p w14:paraId="5F3D80AB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  <w:gridSpan w:val="2"/>
          </w:tcPr>
          <w:p w14:paraId="557E0533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gridSpan w:val="2"/>
          </w:tcPr>
          <w:p w14:paraId="5E9A50A3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  <w:gridSpan w:val="2"/>
          </w:tcPr>
          <w:p w14:paraId="6114789F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69644BD1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07" w:type="dxa"/>
            <w:gridSpan w:val="2"/>
          </w:tcPr>
          <w:p w14:paraId="47BD8BE2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011E2" w:rsidRPr="006049A0" w14:paraId="44B3CDF1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632EE870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C30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gridSpan w:val="2"/>
          </w:tcPr>
          <w:p w14:paraId="1997EB0E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4212DCF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7E7411B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DB979A8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F7CFB80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8C90C54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3EAE082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4BE803D0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40F073E9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  <w:gridSpan w:val="2"/>
          </w:tcPr>
          <w:p w14:paraId="639B97EB" w14:textId="73F05B1F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  <w:r w:rsidR="006E08E6">
              <w:rPr>
                <w:rFonts w:ascii="Angsana New" w:hAnsi="Angsana New"/>
                <w:sz w:val="30"/>
                <w:szCs w:val="30"/>
              </w:rPr>
              <w:t>,298</w:t>
            </w:r>
          </w:p>
        </w:tc>
        <w:tc>
          <w:tcPr>
            <w:tcW w:w="243" w:type="dxa"/>
            <w:gridSpan w:val="2"/>
          </w:tcPr>
          <w:p w14:paraId="63201040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601C4715" w14:textId="2977C060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2,053,968</w:t>
            </w:r>
          </w:p>
        </w:tc>
        <w:tc>
          <w:tcPr>
            <w:tcW w:w="243" w:type="dxa"/>
            <w:gridSpan w:val="2"/>
          </w:tcPr>
          <w:p w14:paraId="37DFD6AF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13BBA30" w14:textId="00F60C0D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2,010,661</w:t>
            </w:r>
          </w:p>
        </w:tc>
        <w:tc>
          <w:tcPr>
            <w:tcW w:w="236" w:type="dxa"/>
            <w:gridSpan w:val="2"/>
          </w:tcPr>
          <w:p w14:paraId="0B628946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E3900FE" w14:textId="626CDBF3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2,047,320</w:t>
            </w:r>
          </w:p>
        </w:tc>
      </w:tr>
      <w:tr w:rsidR="00E011E2" w:rsidRPr="006049A0" w14:paraId="16DAD3E8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1EE71FDA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  <w:gridSpan w:val="2"/>
          </w:tcPr>
          <w:p w14:paraId="23BDA725" w14:textId="415A628C" w:rsidR="00E011E2" w:rsidRPr="006079E7" w:rsidRDefault="006E08E6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36,983</w:t>
            </w:r>
          </w:p>
        </w:tc>
        <w:tc>
          <w:tcPr>
            <w:tcW w:w="243" w:type="dxa"/>
            <w:gridSpan w:val="2"/>
          </w:tcPr>
          <w:p w14:paraId="3DC1EBB7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37CAAF0" w14:textId="5E694244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12,827</w:t>
            </w:r>
          </w:p>
        </w:tc>
        <w:tc>
          <w:tcPr>
            <w:tcW w:w="243" w:type="dxa"/>
            <w:gridSpan w:val="2"/>
          </w:tcPr>
          <w:p w14:paraId="70B6A2C2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98EEA0F" w14:textId="70BA8F5C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36,983</w:t>
            </w:r>
          </w:p>
        </w:tc>
        <w:tc>
          <w:tcPr>
            <w:tcW w:w="236" w:type="dxa"/>
            <w:gridSpan w:val="2"/>
          </w:tcPr>
          <w:p w14:paraId="6AB60568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3FA5D51" w14:textId="2FA038D2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12,827</w:t>
            </w:r>
          </w:p>
        </w:tc>
      </w:tr>
      <w:tr w:rsidR="00E011E2" w:rsidRPr="006049A0" w14:paraId="27A56838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640018D6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  <w:gridSpan w:val="2"/>
          </w:tcPr>
          <w:p w14:paraId="72C5B45D" w14:textId="68536E1E" w:rsidR="00E011E2" w:rsidRPr="006079E7" w:rsidRDefault="006E08E6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  <w:tc>
          <w:tcPr>
            <w:tcW w:w="243" w:type="dxa"/>
            <w:gridSpan w:val="2"/>
          </w:tcPr>
          <w:p w14:paraId="25A53FD5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4F8EA585" w14:textId="58DE4071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5,221</w:t>
            </w:r>
          </w:p>
        </w:tc>
        <w:tc>
          <w:tcPr>
            <w:tcW w:w="243" w:type="dxa"/>
            <w:gridSpan w:val="2"/>
          </w:tcPr>
          <w:p w14:paraId="2E70C2AC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6E914C8" w14:textId="6B020554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3,492</w:t>
            </w:r>
          </w:p>
        </w:tc>
        <w:tc>
          <w:tcPr>
            <w:tcW w:w="236" w:type="dxa"/>
            <w:gridSpan w:val="2"/>
          </w:tcPr>
          <w:p w14:paraId="26CEFD65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DDBE321" w14:textId="5AEE119B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</w:tr>
      <w:tr w:rsidR="00E011E2" w:rsidRPr="006049A0" w14:paraId="3A2975ED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0F9BF04F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  <w:gridSpan w:val="2"/>
          </w:tcPr>
          <w:p w14:paraId="6C5EB082" w14:textId="42AE6D4C" w:rsidR="00E011E2" w:rsidRPr="006079E7" w:rsidRDefault="006E08E6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23,590</w:t>
            </w:r>
          </w:p>
        </w:tc>
        <w:tc>
          <w:tcPr>
            <w:tcW w:w="243" w:type="dxa"/>
            <w:gridSpan w:val="2"/>
          </w:tcPr>
          <w:p w14:paraId="07A652B5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2BF9763" w14:textId="13E1BFF5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18,876</w:t>
            </w:r>
          </w:p>
        </w:tc>
        <w:tc>
          <w:tcPr>
            <w:tcW w:w="243" w:type="dxa"/>
            <w:gridSpan w:val="2"/>
          </w:tcPr>
          <w:p w14:paraId="5B1F7C31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1EC4BB9" w14:textId="6E9FC66E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23,590</w:t>
            </w:r>
          </w:p>
        </w:tc>
        <w:tc>
          <w:tcPr>
            <w:tcW w:w="236" w:type="dxa"/>
            <w:gridSpan w:val="2"/>
          </w:tcPr>
          <w:p w14:paraId="4121F5F0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EE4CA15" w14:textId="1B9D902E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18,876</w:t>
            </w:r>
          </w:p>
        </w:tc>
      </w:tr>
      <w:tr w:rsidR="00E011E2" w:rsidRPr="006049A0" w14:paraId="69114A00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639DC6F5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  <w:gridSpan w:val="2"/>
          </w:tcPr>
          <w:p w14:paraId="36E6983F" w14:textId="66A5408F" w:rsidR="00E011E2" w:rsidRPr="006079E7" w:rsidRDefault="006E08E6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552,869</w:t>
            </w:r>
          </w:p>
        </w:tc>
        <w:tc>
          <w:tcPr>
            <w:tcW w:w="243" w:type="dxa"/>
            <w:gridSpan w:val="2"/>
          </w:tcPr>
          <w:p w14:paraId="476B6A4D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7ED9D566" w14:textId="64CA729A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532,797</w:t>
            </w:r>
          </w:p>
        </w:tc>
        <w:tc>
          <w:tcPr>
            <w:tcW w:w="243" w:type="dxa"/>
            <w:gridSpan w:val="2"/>
          </w:tcPr>
          <w:p w14:paraId="05DCAA90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D87F734" w14:textId="377D4B5B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552,869</w:t>
            </w:r>
          </w:p>
        </w:tc>
        <w:tc>
          <w:tcPr>
            <w:tcW w:w="236" w:type="dxa"/>
            <w:gridSpan w:val="2"/>
          </w:tcPr>
          <w:p w14:paraId="64237C20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05DC9BE" w14:textId="3432E09E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532,797</w:t>
            </w:r>
          </w:p>
        </w:tc>
      </w:tr>
      <w:tr w:rsidR="00E011E2" w:rsidRPr="006049A0" w14:paraId="3F29AFA3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5750C2E2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  <w:gridSpan w:val="2"/>
          </w:tcPr>
          <w:p w14:paraId="50512C9F" w14:textId="2899BF91" w:rsidR="00E011E2" w:rsidRPr="006079E7" w:rsidRDefault="006E08E6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43" w:type="dxa"/>
            <w:gridSpan w:val="2"/>
          </w:tcPr>
          <w:p w14:paraId="5529A567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9BB51DC" w14:textId="60864F71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43" w:type="dxa"/>
            <w:gridSpan w:val="2"/>
          </w:tcPr>
          <w:p w14:paraId="62403EE9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5BA5041" w14:textId="6C89ADA4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36" w:type="dxa"/>
            <w:gridSpan w:val="2"/>
          </w:tcPr>
          <w:p w14:paraId="67A59EC2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7C86DD0" w14:textId="69C165F3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</w:tr>
      <w:tr w:rsidR="00E011E2" w:rsidRPr="006049A0" w14:paraId="1514C772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3D43C958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  <w:gridSpan w:val="2"/>
          </w:tcPr>
          <w:p w14:paraId="6C901998" w14:textId="3C8C4FC8" w:rsidR="00E011E2" w:rsidRPr="006079E7" w:rsidRDefault="006E08E6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31,767</w:t>
            </w:r>
          </w:p>
        </w:tc>
        <w:tc>
          <w:tcPr>
            <w:tcW w:w="243" w:type="dxa"/>
            <w:gridSpan w:val="2"/>
          </w:tcPr>
          <w:p w14:paraId="6F32DA3F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0CEB90CF" w14:textId="50CB1D86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  <w:tc>
          <w:tcPr>
            <w:tcW w:w="243" w:type="dxa"/>
            <w:gridSpan w:val="2"/>
          </w:tcPr>
          <w:p w14:paraId="441F1AA8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84E877A" w14:textId="3746ED5B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31,767</w:t>
            </w:r>
          </w:p>
        </w:tc>
        <w:tc>
          <w:tcPr>
            <w:tcW w:w="236" w:type="dxa"/>
            <w:gridSpan w:val="2"/>
          </w:tcPr>
          <w:p w14:paraId="77B05B76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3B1BFB8" w14:textId="475DE056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</w:tr>
      <w:tr w:rsidR="00E011E2" w:rsidRPr="006049A0" w14:paraId="198BA034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59340C78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  <w:gridSpan w:val="2"/>
          </w:tcPr>
          <w:p w14:paraId="3CCF504E" w14:textId="31193917" w:rsidR="00E011E2" w:rsidRPr="006079E7" w:rsidRDefault="006E08E6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43" w:type="dxa"/>
            <w:gridSpan w:val="2"/>
          </w:tcPr>
          <w:p w14:paraId="78488BB6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224BAFC" w14:textId="7B68B960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43" w:type="dxa"/>
            <w:gridSpan w:val="2"/>
          </w:tcPr>
          <w:p w14:paraId="2625FE62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A9CCF38" w14:textId="51EAAD1B" w:rsidR="00E011E2" w:rsidRPr="006079E7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  <w:gridSpan w:val="2"/>
          </w:tcPr>
          <w:p w14:paraId="0CC6541D" w14:textId="77777777" w:rsidR="00E011E2" w:rsidRPr="00FC3009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F959BED" w14:textId="693D16B3" w:rsidR="00E011E2" w:rsidRPr="006079E7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E011E2" w:rsidRPr="00466F26" w14:paraId="576D6CBF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1C8D9AD9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107" w:type="dxa"/>
            <w:gridSpan w:val="2"/>
          </w:tcPr>
          <w:p w14:paraId="7F7A33E5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gridSpan w:val="2"/>
          </w:tcPr>
          <w:p w14:paraId="0E25D9D2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  <w:gridSpan w:val="2"/>
          </w:tcPr>
          <w:p w14:paraId="5D220A0E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gridSpan w:val="2"/>
          </w:tcPr>
          <w:p w14:paraId="7DE8A0D6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  <w:gridSpan w:val="2"/>
          </w:tcPr>
          <w:p w14:paraId="606F2534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22F338A6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07" w:type="dxa"/>
            <w:gridSpan w:val="2"/>
          </w:tcPr>
          <w:p w14:paraId="67D0FC56" w14:textId="77777777" w:rsidR="00E011E2" w:rsidRPr="00466F26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011E2" w:rsidRPr="006049A0" w14:paraId="15CF4EA2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1BF1BEBF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  <w:gridSpan w:val="2"/>
          </w:tcPr>
          <w:p w14:paraId="242F5352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69C3187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7124DF7B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E9E70EA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F5E84F9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81FEE45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C048E2E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4E893BF7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4D08611C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  <w:gridSpan w:val="2"/>
          </w:tcPr>
          <w:p w14:paraId="55825B38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4F24A57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E1A9AA9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DAC21EE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F9E8DD1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B3430C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81FFF13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6049A0" w14:paraId="0453CB64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01CE5830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E44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07" w:type="dxa"/>
            <w:gridSpan w:val="2"/>
          </w:tcPr>
          <w:p w14:paraId="6419DAAA" w14:textId="165F44ED" w:rsidR="00E011E2" w:rsidRPr="00592635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34,573</w:t>
            </w:r>
          </w:p>
        </w:tc>
        <w:tc>
          <w:tcPr>
            <w:tcW w:w="243" w:type="dxa"/>
            <w:gridSpan w:val="2"/>
          </w:tcPr>
          <w:p w14:paraId="4EE69290" w14:textId="77777777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7E9170E1" w14:textId="48E1EB1B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27,000</w:t>
            </w:r>
          </w:p>
        </w:tc>
        <w:tc>
          <w:tcPr>
            <w:tcW w:w="243" w:type="dxa"/>
            <w:gridSpan w:val="2"/>
          </w:tcPr>
          <w:p w14:paraId="2CA46E63" w14:textId="77777777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B2B8F2D" w14:textId="010EEC68" w:rsidR="00E011E2" w:rsidRPr="00592635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32,741</w:t>
            </w:r>
          </w:p>
        </w:tc>
        <w:tc>
          <w:tcPr>
            <w:tcW w:w="236" w:type="dxa"/>
            <w:gridSpan w:val="2"/>
          </w:tcPr>
          <w:p w14:paraId="11208891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823E6A3" w14:textId="39A636BE" w:rsidR="00E011E2" w:rsidRPr="006A769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25,505</w:t>
            </w:r>
          </w:p>
        </w:tc>
      </w:tr>
      <w:tr w:rsidR="00E011E2" w:rsidRPr="006049A0" w14:paraId="0FE5A330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1DAE7C71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E44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49E8CEF8" w14:textId="60D76102" w:rsidR="00E011E2" w:rsidRPr="00592635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243" w:type="dxa"/>
            <w:gridSpan w:val="2"/>
          </w:tcPr>
          <w:p w14:paraId="0358EAB9" w14:textId="77777777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05315A88" w14:textId="5FE2C1FE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6,720</w:t>
            </w:r>
          </w:p>
        </w:tc>
        <w:tc>
          <w:tcPr>
            <w:tcW w:w="243" w:type="dxa"/>
            <w:gridSpan w:val="2"/>
          </w:tcPr>
          <w:p w14:paraId="516AC409" w14:textId="77777777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7EF62B1" w14:textId="10CF6943" w:rsidR="00E011E2" w:rsidRPr="00592635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236" w:type="dxa"/>
            <w:gridSpan w:val="2"/>
          </w:tcPr>
          <w:p w14:paraId="05A9D67A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5F95C64F" w14:textId="63E86FA7" w:rsidR="00E011E2" w:rsidRPr="006A769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7AB0">
              <w:rPr>
                <w:rFonts w:ascii="Angsana New" w:hAnsi="Angsana New"/>
                <w:sz w:val="30"/>
                <w:szCs w:val="30"/>
              </w:rPr>
              <w:t>6,652</w:t>
            </w:r>
          </w:p>
        </w:tc>
      </w:tr>
      <w:tr w:rsidR="00E011E2" w:rsidRPr="006049A0" w14:paraId="4CEE5627" w14:textId="77777777" w:rsidTr="00957389">
        <w:trPr>
          <w:gridBefore w:val="1"/>
          <w:wBefore w:w="9" w:type="dxa"/>
        </w:trPr>
        <w:tc>
          <w:tcPr>
            <w:tcW w:w="4050" w:type="dxa"/>
            <w:gridSpan w:val="2"/>
          </w:tcPr>
          <w:p w14:paraId="77B21DC9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2D8E73" w14:textId="1DFEE3C5" w:rsidR="00E011E2" w:rsidRPr="00592635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35,601</w:t>
            </w:r>
          </w:p>
        </w:tc>
        <w:tc>
          <w:tcPr>
            <w:tcW w:w="243" w:type="dxa"/>
            <w:gridSpan w:val="2"/>
          </w:tcPr>
          <w:p w14:paraId="79BE90F0" w14:textId="77777777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B4C1D" w14:textId="3159BEE7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AB0">
              <w:rPr>
                <w:rFonts w:ascii="Angsana New" w:hAnsi="Angsana New"/>
                <w:b/>
                <w:bCs/>
                <w:sz w:val="30"/>
                <w:szCs w:val="30"/>
              </w:rPr>
              <w:t>33,720</w:t>
            </w:r>
          </w:p>
        </w:tc>
        <w:tc>
          <w:tcPr>
            <w:tcW w:w="243" w:type="dxa"/>
            <w:gridSpan w:val="2"/>
          </w:tcPr>
          <w:p w14:paraId="7833B100" w14:textId="77777777" w:rsidR="00E011E2" w:rsidRPr="00592635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1A3D3D" w14:textId="198B9335" w:rsidR="00E011E2" w:rsidRPr="00592635" w:rsidRDefault="00FF0079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33,744</w:t>
            </w:r>
          </w:p>
        </w:tc>
        <w:tc>
          <w:tcPr>
            <w:tcW w:w="236" w:type="dxa"/>
            <w:gridSpan w:val="2"/>
          </w:tcPr>
          <w:p w14:paraId="73AC5142" w14:textId="77777777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B633CF" w14:textId="1E7055B1" w:rsidR="00E011E2" w:rsidRPr="00AE445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AB0">
              <w:rPr>
                <w:rFonts w:ascii="Angsana New" w:hAnsi="Angsana New"/>
                <w:b/>
                <w:bCs/>
                <w:sz w:val="30"/>
                <w:szCs w:val="30"/>
              </w:rPr>
              <w:t>32,157</w:t>
            </w:r>
          </w:p>
        </w:tc>
      </w:tr>
    </w:tbl>
    <w:p w14:paraId="7E2D4F83" w14:textId="3BA29D69" w:rsidR="00AD7B8E" w:rsidRPr="001F50B0" w:rsidRDefault="00014212" w:rsidP="00466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0E42AE" w:rsidRPr="001F50B0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1F50B0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011E2">
        <w:rPr>
          <w:rFonts w:asciiTheme="majorBidi" w:hAnsiTheme="majorBidi" w:cstheme="majorBidi"/>
          <w:sz w:val="30"/>
          <w:szCs w:val="30"/>
        </w:rPr>
        <w:t xml:space="preserve">30 </w:t>
      </w:r>
      <w:r w:rsidR="00E011E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="00B57C9A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5A64ED">
        <w:rPr>
          <w:rFonts w:asciiTheme="majorBidi" w:hAnsiTheme="majorBidi" w:cstheme="majorBidi"/>
          <w:sz w:val="30"/>
          <w:szCs w:val="30"/>
        </w:rPr>
        <w:t>31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="00B57C9A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04C67" w14:textId="77777777" w:rsidR="000E42AE" w:rsidRPr="001F50B0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2316D0" w:rsidRPr="001F50B0" w14:paraId="7BDD1AC8" w14:textId="77777777" w:rsidTr="003A3CB1">
        <w:tc>
          <w:tcPr>
            <w:tcW w:w="3889" w:type="dxa"/>
          </w:tcPr>
          <w:p w14:paraId="428FCFFA" w14:textId="121F90E6" w:rsidR="002316D0" w:rsidRPr="001F50B0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22A8B61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1CEBF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D54C4D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CDE" w:rsidRPr="001F50B0" w14:paraId="6FA97676" w14:textId="77777777" w:rsidTr="003A3CB1">
        <w:tc>
          <w:tcPr>
            <w:tcW w:w="3889" w:type="dxa"/>
          </w:tcPr>
          <w:p w14:paraId="1ED28E48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A910F0" w14:textId="334C5D9F" w:rsidR="00B81CDE" w:rsidRPr="001F50B0" w:rsidRDefault="00E011E2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6FB842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AAD01" w14:textId="5DF310ED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69BE678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53AAC" w14:textId="713EE095" w:rsidR="00B81CDE" w:rsidRPr="001F50B0" w:rsidRDefault="00E011E2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608B159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88D81" w14:textId="11112492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1CDE" w:rsidRPr="001F50B0" w14:paraId="56739B43" w14:textId="77777777" w:rsidTr="003A3CB1">
        <w:tc>
          <w:tcPr>
            <w:tcW w:w="3889" w:type="dxa"/>
          </w:tcPr>
          <w:p w14:paraId="6C5971C0" w14:textId="76EE3131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E6DBFC5" w14:textId="747C159A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62CD7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24E50" w14:textId="0AEE68C4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C333059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D2A5A4" w14:textId="69802675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296037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CFD71" w14:textId="455B1A9F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1CDE" w:rsidRPr="001F50B0" w14:paraId="544F37D1" w14:textId="77777777" w:rsidTr="003A3CB1">
        <w:tc>
          <w:tcPr>
            <w:tcW w:w="3889" w:type="dxa"/>
          </w:tcPr>
          <w:p w14:paraId="2C18308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70BA1E9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B3F6F" w:rsidRPr="001F50B0" w14:paraId="5F44E4E5" w14:textId="77777777" w:rsidTr="003A3CB1">
        <w:tc>
          <w:tcPr>
            <w:tcW w:w="3889" w:type="dxa"/>
          </w:tcPr>
          <w:p w14:paraId="7E1D3466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702757" w14:textId="1D65679B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1F8DE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52256" w14:textId="41DA4DC6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2EDDF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C596F" w14:textId="0D2C5525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6,295</w:t>
            </w:r>
          </w:p>
        </w:tc>
        <w:tc>
          <w:tcPr>
            <w:tcW w:w="270" w:type="dxa"/>
          </w:tcPr>
          <w:p w14:paraId="00BFAD80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FC77D" w14:textId="0C213516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CB3F6F" w:rsidRPr="001F50B0" w14:paraId="6966B078" w14:textId="77777777" w:rsidTr="003A3CB1">
        <w:tc>
          <w:tcPr>
            <w:tcW w:w="3889" w:type="dxa"/>
          </w:tcPr>
          <w:p w14:paraId="710E0C5D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2FD508F" w14:textId="2FD4AB23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512,105</w:t>
            </w:r>
          </w:p>
        </w:tc>
        <w:tc>
          <w:tcPr>
            <w:tcW w:w="270" w:type="dxa"/>
          </w:tcPr>
          <w:p w14:paraId="0B0852B2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3AD9" w14:textId="20B70EC8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4F337BE9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574C3" w14:textId="797CC575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512,105</w:t>
            </w:r>
          </w:p>
        </w:tc>
        <w:tc>
          <w:tcPr>
            <w:tcW w:w="270" w:type="dxa"/>
          </w:tcPr>
          <w:p w14:paraId="08FD0B86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FCD5F" w14:textId="5AE4E869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CB3F6F" w:rsidRPr="001F50B0" w14:paraId="118896DE" w14:textId="77777777" w:rsidTr="008F62B7">
        <w:tc>
          <w:tcPr>
            <w:tcW w:w="3889" w:type="dxa"/>
          </w:tcPr>
          <w:p w14:paraId="238CC848" w14:textId="2E1B397B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EC4014" w14:textId="05955CD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512,105</w:t>
            </w:r>
          </w:p>
        </w:tc>
        <w:tc>
          <w:tcPr>
            <w:tcW w:w="270" w:type="dxa"/>
          </w:tcPr>
          <w:p w14:paraId="04633BE0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FCB68C" w14:textId="7B9C96D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2F3FF37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929941" w14:textId="3AF0D2A6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518,400</w:t>
            </w:r>
          </w:p>
        </w:tc>
        <w:tc>
          <w:tcPr>
            <w:tcW w:w="270" w:type="dxa"/>
          </w:tcPr>
          <w:p w14:paraId="540E15E6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6AF6BD" w14:textId="0C86060E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</w:tr>
      <w:tr w:rsidR="00CB3F6F" w:rsidRPr="001F50B0" w14:paraId="233B3935" w14:textId="77777777" w:rsidTr="00ED6FB9">
        <w:tc>
          <w:tcPr>
            <w:tcW w:w="3889" w:type="dxa"/>
          </w:tcPr>
          <w:p w14:paraId="2530AAF2" w14:textId="4B757D5B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1ACC92" w14:textId="30734063" w:rsidR="00CB3F6F" w:rsidRPr="007029A7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3A26E1E5" w14:textId="77777777" w:rsidR="00CB3F6F" w:rsidRPr="007029A7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4D467" w14:textId="2AAC6709" w:rsidR="00CB3F6F" w:rsidRPr="007029A7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52E76" w14:textId="77777777" w:rsidR="00CB3F6F" w:rsidRPr="007029A7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443CD" w14:textId="4C33F106" w:rsidR="00CB3F6F" w:rsidRPr="007029A7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6D79FA21" w14:textId="77777777" w:rsidR="00CB3F6F" w:rsidRPr="007029A7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7DC6A9" w14:textId="7D428346" w:rsidR="00CB3F6F" w:rsidRPr="007029A7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F6F" w:rsidRPr="001F50B0" w14:paraId="73B0E1DC" w14:textId="77777777" w:rsidTr="00ED6FB9">
        <w:tc>
          <w:tcPr>
            <w:tcW w:w="3889" w:type="dxa"/>
          </w:tcPr>
          <w:p w14:paraId="6872D440" w14:textId="43F24D23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458CD8" w14:textId="2BCFC07E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512,094</w:t>
            </w:r>
          </w:p>
        </w:tc>
        <w:tc>
          <w:tcPr>
            <w:tcW w:w="270" w:type="dxa"/>
          </w:tcPr>
          <w:p w14:paraId="3F38FC08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99647" w14:textId="2AD8A514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3E76CD54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FD772" w14:textId="3AA9F4B5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518,389</w:t>
            </w:r>
          </w:p>
        </w:tc>
        <w:tc>
          <w:tcPr>
            <w:tcW w:w="270" w:type="dxa"/>
          </w:tcPr>
          <w:p w14:paraId="6AE918A3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631888" w14:textId="2C26DD2D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</w:tr>
      <w:tr w:rsidR="00CB3F6F" w:rsidRPr="001F50B0" w14:paraId="661C2E74" w14:textId="77777777" w:rsidTr="004238A0">
        <w:trPr>
          <w:trHeight w:val="386"/>
        </w:trPr>
        <w:tc>
          <w:tcPr>
            <w:tcW w:w="3889" w:type="dxa"/>
          </w:tcPr>
          <w:p w14:paraId="070880AB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3CCA4E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329F64A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DA5AB6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6CC42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66FF81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B64D7B2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B3ADB7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B3F6F" w:rsidRPr="001F50B0" w14:paraId="5A18C01B" w14:textId="77777777" w:rsidTr="003A3CB1">
        <w:tc>
          <w:tcPr>
            <w:tcW w:w="3889" w:type="dxa"/>
          </w:tcPr>
          <w:p w14:paraId="100715B8" w14:textId="0E118D28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47814530"/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AD8F733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06B0B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76739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FFB01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7D3499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7A653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4A8B3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3F6F" w:rsidRPr="001F50B0" w14:paraId="526A9A67" w14:textId="77777777" w:rsidTr="003A3CB1">
        <w:tc>
          <w:tcPr>
            <w:tcW w:w="3889" w:type="dxa"/>
          </w:tcPr>
          <w:p w14:paraId="63F1D242" w14:textId="5260F353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1C159A" w14:textId="445F90EC" w:rsidR="00CB3F6F" w:rsidRPr="00306843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6843">
              <w:rPr>
                <w:rFonts w:asciiTheme="majorBidi" w:hAnsiTheme="majorBidi" w:cstheme="majorBidi"/>
                <w:sz w:val="30"/>
                <w:szCs w:val="30"/>
              </w:rPr>
              <w:t>16,70</w:t>
            </w:r>
            <w:r w:rsidR="00306843" w:rsidRPr="003068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7596CE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2718DA" w14:textId="5C76925D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63F14FFD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969339" w14:textId="5B1703AA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16,553</w:t>
            </w:r>
          </w:p>
        </w:tc>
        <w:tc>
          <w:tcPr>
            <w:tcW w:w="270" w:type="dxa"/>
          </w:tcPr>
          <w:p w14:paraId="1A9AC448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8B814" w14:textId="7BB79A0F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CB3F6F" w:rsidRPr="001F50B0" w14:paraId="27B3D30B" w14:textId="77777777" w:rsidTr="00FF16E4">
        <w:tc>
          <w:tcPr>
            <w:tcW w:w="3889" w:type="dxa"/>
          </w:tcPr>
          <w:p w14:paraId="156BF73F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F8F2D7" w14:textId="4F376EF0" w:rsidR="00CB3F6F" w:rsidRPr="00306843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16,70</w:t>
            </w:r>
            <w:r w:rsidR="00306843" w:rsidRPr="0030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8922D6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0A2177" w14:textId="3705E5F8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25B2B523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BD090" w14:textId="11359D40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16,553</w:t>
            </w:r>
          </w:p>
        </w:tc>
        <w:tc>
          <w:tcPr>
            <w:tcW w:w="270" w:type="dxa"/>
          </w:tcPr>
          <w:p w14:paraId="32DCFDC7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00907C" w14:textId="63A257DB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</w:p>
        </w:tc>
      </w:tr>
      <w:tr w:rsidR="00CB3F6F" w:rsidRPr="001F50B0" w14:paraId="78AC4CB3" w14:textId="77777777" w:rsidTr="00FF16E4">
        <w:tc>
          <w:tcPr>
            <w:tcW w:w="3889" w:type="dxa"/>
          </w:tcPr>
          <w:p w14:paraId="703D48B1" w14:textId="6E0785DE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2C95B" w14:textId="0154525F" w:rsidR="00CB3F6F" w:rsidRPr="00306843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6843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270" w:type="dxa"/>
          </w:tcPr>
          <w:p w14:paraId="13B38EF0" w14:textId="77777777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225170" w14:textId="11E7C0DA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AF861" w14:textId="77777777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C598A7" w14:textId="36BD23B6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270" w:type="dxa"/>
          </w:tcPr>
          <w:p w14:paraId="5E7E3295" w14:textId="77777777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3B6E5" w14:textId="630C5123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F6F" w:rsidRPr="001F50B0" w14:paraId="45B5652B" w14:textId="77777777" w:rsidTr="00FF16E4">
        <w:tc>
          <w:tcPr>
            <w:tcW w:w="3889" w:type="dxa"/>
          </w:tcPr>
          <w:p w14:paraId="0507633F" w14:textId="77777777" w:rsidR="00CB3F6F" w:rsidRPr="001F50B0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7710E0" w14:textId="6B9C6870" w:rsidR="00CB3F6F" w:rsidRPr="00306843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16,51</w:t>
            </w:r>
            <w:r w:rsidR="00306843" w:rsidRPr="0030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CF228F" w14:textId="77777777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6DC934" w14:textId="3C8066D9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24CC901B" w14:textId="77777777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C128D5" w14:textId="6E92DCD2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16,362</w:t>
            </w:r>
          </w:p>
        </w:tc>
        <w:tc>
          <w:tcPr>
            <w:tcW w:w="270" w:type="dxa"/>
          </w:tcPr>
          <w:p w14:paraId="4B486917" w14:textId="77777777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47EE8" w14:textId="1C5E961C" w:rsidR="00CB3F6F" w:rsidRPr="00152C2C" w:rsidRDefault="00CB3F6F" w:rsidP="00C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1,376</w:t>
            </w:r>
          </w:p>
        </w:tc>
      </w:tr>
      <w:bookmarkEnd w:id="3"/>
    </w:tbl>
    <w:p w14:paraId="45270029" w14:textId="472E89F6" w:rsidR="009274CD" w:rsidRDefault="009274C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FB10CA" w:rsidRPr="001F50B0" w14:paraId="24B8819C" w14:textId="77777777" w:rsidTr="00B81CD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0A6E9D3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2E652A3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1E67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1BC30C3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B81CDE" w:rsidRPr="001F50B0" w14:paraId="71255B7C" w14:textId="77777777" w:rsidTr="00B81CD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550F92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E73A2A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333402" w14:textId="000BDC56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5F270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5697D3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F5142D" w14:textId="2B6FAF44" w:rsidR="00B81CDE" w:rsidRPr="001F50B0" w:rsidRDefault="00E011E2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3C57C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8BF64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7489B2" w14:textId="578616E9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31B1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AC3791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808E84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8C45652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5F304FC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7EF057E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D9F4E" w14:textId="7A4AB86B" w:rsidR="00B81CDE" w:rsidRPr="001F50B0" w:rsidRDefault="00E011E2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81CDE" w:rsidRPr="001F50B0" w14:paraId="3F45E05E" w14:textId="77777777" w:rsidTr="00B81CD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41339052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2345F65" w14:textId="5FA41451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3C9C1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63C84CE" w14:textId="4F08C29C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FAEF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A95682" w14:textId="191FCCDD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68AC51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FA77943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56E3F760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295F76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E4179A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0E57EFF" w14:textId="2EFDC84C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81CDE" w:rsidRPr="001F50B0" w14:paraId="3E72057E" w14:textId="77777777" w:rsidTr="00B81CDE">
        <w:trPr>
          <w:tblHeader/>
        </w:trPr>
        <w:tc>
          <w:tcPr>
            <w:tcW w:w="2326" w:type="dxa"/>
            <w:shd w:val="clear" w:color="auto" w:fill="auto"/>
          </w:tcPr>
          <w:p w14:paraId="76BD46E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56569E3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F50B0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40116D2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48D56AE1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4EB" w:rsidRPr="001F50B0" w14:paraId="48E3A2FF" w14:textId="77777777" w:rsidTr="00117618">
        <w:tc>
          <w:tcPr>
            <w:tcW w:w="2326" w:type="dxa"/>
            <w:shd w:val="clear" w:color="auto" w:fill="auto"/>
          </w:tcPr>
          <w:p w14:paraId="37497EC0" w14:textId="77777777" w:rsidR="002714EB" w:rsidRPr="001F50B0" w:rsidRDefault="002714EB" w:rsidP="002714EB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19906CA3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4A4575F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FB8AD28" w14:textId="59B6033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7A29C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D8614AA" w14:textId="0FD611FE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42" w:type="dxa"/>
            <w:shd w:val="clear" w:color="auto" w:fill="auto"/>
          </w:tcPr>
          <w:p w14:paraId="0BD3770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A893283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C639A91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42D716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3E63AC1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CDF95A" w14:textId="31F85BB6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2714EB" w:rsidRPr="001F50B0" w14:paraId="372BB19D" w14:textId="77777777" w:rsidTr="00117618">
        <w:tc>
          <w:tcPr>
            <w:tcW w:w="2326" w:type="dxa"/>
            <w:shd w:val="clear" w:color="auto" w:fill="auto"/>
          </w:tcPr>
          <w:p w14:paraId="5FF0FE6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3B5CB99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48BF94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54EA75EB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BA9A9A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EC9E4CE" w14:textId="67B5D3E2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42" w:type="dxa"/>
            <w:shd w:val="clear" w:color="auto" w:fill="auto"/>
          </w:tcPr>
          <w:p w14:paraId="125B8B0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5CF15D5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297A01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DE63E84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04F940D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87D4C" w14:textId="05582D23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</w:tr>
      <w:tr w:rsidR="002714EB" w:rsidRPr="001F50B0" w14:paraId="68EBCB5A" w14:textId="77777777" w:rsidTr="00117618">
        <w:tc>
          <w:tcPr>
            <w:tcW w:w="2326" w:type="dxa"/>
            <w:shd w:val="clear" w:color="auto" w:fill="auto"/>
          </w:tcPr>
          <w:p w14:paraId="184BA720" w14:textId="77777777" w:rsidR="002714EB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1FF2BED6" w14:textId="29572FB9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61" w:type="dxa"/>
            <w:shd w:val="clear" w:color="auto" w:fill="auto"/>
          </w:tcPr>
          <w:p w14:paraId="3E8FE033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98D0CE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718F453A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FAC7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7AF6C96" w14:textId="77777777" w:rsidR="002714EB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84EBD" w14:textId="772D7D29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69A165A6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FC58BF6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897437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2E042A0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70CD742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7EB3F7" w14:textId="77777777" w:rsidR="002714EB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D2687" w14:textId="3485DB31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14EB" w:rsidRPr="001F50B0" w14:paraId="721EA9A5" w14:textId="77777777" w:rsidTr="00B81CDE">
        <w:tc>
          <w:tcPr>
            <w:tcW w:w="2326" w:type="dxa"/>
            <w:shd w:val="clear" w:color="auto" w:fill="auto"/>
          </w:tcPr>
          <w:p w14:paraId="5EDBE6C5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3530F580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246F27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66D167B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84F48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5D475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D4582E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247C815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6D3B2A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278C500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E2A43C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77EF27" w14:textId="691E2F3C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48AD63" w14:textId="77777777" w:rsidR="00FB10CA" w:rsidRPr="001F50B0" w:rsidRDefault="00FB10CA" w:rsidP="002A7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B332F5D" w14:textId="77777777" w:rsidR="00466F26" w:rsidRDefault="00466F26">
      <w:r>
        <w:br w:type="page"/>
      </w: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1C619E" w:rsidRPr="001F50B0" w14:paraId="5A5AE269" w14:textId="77777777" w:rsidTr="001C619E">
        <w:tc>
          <w:tcPr>
            <w:tcW w:w="3889" w:type="dxa"/>
          </w:tcPr>
          <w:p w14:paraId="2511CDB3" w14:textId="3E59197A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0D17A2" w14:textId="77777777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505FE5" w14:textId="77777777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27B96F5" w14:textId="77777777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CDE" w:rsidRPr="001F50B0" w14:paraId="283DB69B" w14:textId="77777777" w:rsidTr="001C619E">
        <w:tc>
          <w:tcPr>
            <w:tcW w:w="3889" w:type="dxa"/>
          </w:tcPr>
          <w:p w14:paraId="6BACB2D5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557A4E" w14:textId="3BEFD694" w:rsidR="00B81CDE" w:rsidRPr="00B81CDE" w:rsidRDefault="00E011E2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941F5F2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54F87" w14:textId="66CE072F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81CDE" w:rsidRPr="00B81C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F48EFBE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2360C" w14:textId="74263DA0" w:rsidR="00B81CDE" w:rsidRPr="00B81CDE" w:rsidRDefault="00E011E2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780451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7A8A6" w14:textId="6B2A4DF4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81CDE" w:rsidRPr="00B81C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1CDE" w:rsidRPr="001F50B0" w14:paraId="1DAA1788" w14:textId="77777777" w:rsidTr="001C619E">
        <w:tc>
          <w:tcPr>
            <w:tcW w:w="3889" w:type="dxa"/>
          </w:tcPr>
          <w:p w14:paraId="62932B07" w14:textId="6A8B762D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2E699C3" w14:textId="05B080C8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A5AF1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B2315" w14:textId="14BBEB33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5BD9DAB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7613" w14:textId="512F2027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DFC7F4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BD8D4" w14:textId="21A4543A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81CDE" w:rsidRPr="001F50B0" w14:paraId="048A97B5" w14:textId="77777777" w:rsidTr="001C619E">
        <w:tc>
          <w:tcPr>
            <w:tcW w:w="3889" w:type="dxa"/>
          </w:tcPr>
          <w:p w14:paraId="21558012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681EE6D6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81CD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011E2" w:rsidRPr="001F50B0" w14:paraId="50B66A19" w14:textId="77777777" w:rsidTr="001C619E">
        <w:tc>
          <w:tcPr>
            <w:tcW w:w="3889" w:type="dxa"/>
          </w:tcPr>
          <w:p w14:paraId="321F7FC8" w14:textId="5CE2E02B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D75F318" w14:textId="55F03949" w:rsidR="00E011E2" w:rsidRPr="00B81CDE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32,597</w:t>
            </w:r>
          </w:p>
        </w:tc>
        <w:tc>
          <w:tcPr>
            <w:tcW w:w="270" w:type="dxa"/>
          </w:tcPr>
          <w:p w14:paraId="30FBDEF3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4D43D" w14:textId="422834A0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536EF855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9BC5A" w14:textId="3E20F868" w:rsidR="00E011E2" w:rsidRPr="00B81CDE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32,597</w:t>
            </w:r>
          </w:p>
        </w:tc>
        <w:tc>
          <w:tcPr>
            <w:tcW w:w="270" w:type="dxa"/>
          </w:tcPr>
          <w:p w14:paraId="38FBC2FB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3DB72" w14:textId="4E1BA6C3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001</w:t>
            </w:r>
          </w:p>
        </w:tc>
      </w:tr>
      <w:tr w:rsidR="00E011E2" w:rsidRPr="001F50B0" w14:paraId="090963FA" w14:textId="77777777" w:rsidTr="001C619E">
        <w:tc>
          <w:tcPr>
            <w:tcW w:w="3889" w:type="dxa"/>
          </w:tcPr>
          <w:p w14:paraId="01111814" w14:textId="06BEC025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D56653" w14:textId="3B7597E3" w:rsidR="00E011E2" w:rsidRPr="00B81CDE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32,597</w:t>
            </w:r>
          </w:p>
        </w:tc>
        <w:tc>
          <w:tcPr>
            <w:tcW w:w="270" w:type="dxa"/>
          </w:tcPr>
          <w:p w14:paraId="20C33454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BB4601" w14:textId="6DF45435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5A79817F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69C161" w14:textId="17C44A1A" w:rsidR="00E011E2" w:rsidRPr="00B81CDE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32,597</w:t>
            </w:r>
          </w:p>
        </w:tc>
        <w:tc>
          <w:tcPr>
            <w:tcW w:w="270" w:type="dxa"/>
          </w:tcPr>
          <w:p w14:paraId="2E2C4A5B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2D4DAA" w14:textId="1ADFD50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001</w:t>
            </w:r>
          </w:p>
        </w:tc>
      </w:tr>
      <w:tr w:rsidR="00E011E2" w:rsidRPr="001F50B0" w14:paraId="032E5F58" w14:textId="77777777" w:rsidTr="00DF4AC9">
        <w:tc>
          <w:tcPr>
            <w:tcW w:w="3889" w:type="dxa"/>
          </w:tcPr>
          <w:p w14:paraId="21E37C8E" w14:textId="4FFD91AF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2E1AFE" w14:textId="6E316645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E6016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8EF5B" w14:textId="2725BF8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334D9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DF4AE9" w14:textId="33282BD1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9C3EE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E61E4" w14:textId="7DC2BF0C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1E2" w:rsidRPr="001F50B0" w14:paraId="45392A83" w14:textId="77777777" w:rsidTr="00DF4AC9">
        <w:tc>
          <w:tcPr>
            <w:tcW w:w="3889" w:type="dxa"/>
          </w:tcPr>
          <w:p w14:paraId="7023444C" w14:textId="35951404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4000D79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1AA28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99A24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B6092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4A6DE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266B7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B730B" w14:textId="77777777" w:rsidR="00E011E2" w:rsidRPr="00B81CDE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7C0" w:rsidRPr="001F50B0" w14:paraId="6AB18718" w14:textId="77777777" w:rsidTr="00DF4AC9">
        <w:tc>
          <w:tcPr>
            <w:tcW w:w="3889" w:type="dxa"/>
          </w:tcPr>
          <w:p w14:paraId="2FEFA6ED" w14:textId="2C0A5A1B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E3A712" w14:textId="16E04CE8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D1045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5D96C" w14:textId="74CC644D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2BA1B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A8EA8" w14:textId="41BFDEA8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188F6547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D08A5" w14:textId="319871F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140</w:t>
            </w:r>
          </w:p>
        </w:tc>
      </w:tr>
      <w:tr w:rsidR="00D407C0" w:rsidRPr="001F50B0" w14:paraId="4D8B5263" w14:textId="77777777" w:rsidTr="00DF4AC9">
        <w:tc>
          <w:tcPr>
            <w:tcW w:w="3889" w:type="dxa"/>
          </w:tcPr>
          <w:p w14:paraId="379885CD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151DA64" w14:textId="06AF467C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4,484</w:t>
            </w:r>
          </w:p>
        </w:tc>
        <w:tc>
          <w:tcPr>
            <w:tcW w:w="270" w:type="dxa"/>
          </w:tcPr>
          <w:p w14:paraId="6C34351F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6DDC6" w14:textId="6719CFB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18D6C3FB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93FDE" w14:textId="50ECFEEA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4,484</w:t>
            </w:r>
          </w:p>
        </w:tc>
        <w:tc>
          <w:tcPr>
            <w:tcW w:w="270" w:type="dxa"/>
          </w:tcPr>
          <w:p w14:paraId="0383C64C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B1040" w14:textId="67B333C0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678</w:t>
            </w:r>
          </w:p>
        </w:tc>
      </w:tr>
      <w:tr w:rsidR="00D407C0" w:rsidRPr="001F50B0" w14:paraId="57DF9019" w14:textId="77777777" w:rsidTr="00DF4AC9">
        <w:tc>
          <w:tcPr>
            <w:tcW w:w="3889" w:type="dxa"/>
          </w:tcPr>
          <w:p w14:paraId="74E4874A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270E3A" w14:textId="67D5A5FF" w:rsidR="00D407C0" w:rsidRPr="00B81CDE" w:rsidRDefault="006C3C8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4,484</w:t>
            </w:r>
          </w:p>
        </w:tc>
        <w:tc>
          <w:tcPr>
            <w:tcW w:w="270" w:type="dxa"/>
          </w:tcPr>
          <w:p w14:paraId="3B59BA16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44B0EF" w14:textId="6D05373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7244C3F2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1E1652" w14:textId="655200F9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14:paraId="444B27EC" w14:textId="77777777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644D" w14:textId="67B5ADD2" w:rsidR="00D407C0" w:rsidRPr="00B81CDE" w:rsidRDefault="00D407C0" w:rsidP="00D4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818</w:t>
            </w:r>
          </w:p>
        </w:tc>
      </w:tr>
    </w:tbl>
    <w:p w14:paraId="76D05E2C" w14:textId="32B9BE56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51C3AD07" w14:textId="77777777" w:rsidR="00F81043" w:rsidRPr="001F50B0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1F50B0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4DAFE0CA" w14:textId="53F7BC03" w:rsidR="007B1A61" w:rsidRPr="001F50B0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1F50B0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1F50B0">
        <w:rPr>
          <w:rFonts w:asciiTheme="majorBidi" w:hAnsiTheme="majorBidi" w:cstheme="majorBidi"/>
          <w:sz w:val="30"/>
          <w:szCs w:val="30"/>
        </w:rPr>
        <w:t>(TCC)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1F50B0">
        <w:rPr>
          <w:rFonts w:asciiTheme="majorBidi" w:hAnsiTheme="majorBidi" w:cstheme="majorBidi"/>
          <w:sz w:val="30"/>
          <w:szCs w:val="30"/>
        </w:rPr>
        <w:t xml:space="preserve">TCC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="005A64ED" w:rsidRPr="005A64ED">
        <w:rPr>
          <w:rFonts w:asciiTheme="majorBidi" w:hAnsiTheme="majorBidi" w:cstheme="majorBidi"/>
          <w:sz w:val="30"/>
          <w:szCs w:val="30"/>
        </w:rPr>
        <w:t>3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="005A64ED" w:rsidRPr="005A64ED">
        <w:rPr>
          <w:rFonts w:asciiTheme="majorBidi" w:hAnsiTheme="majorBidi" w:cstheme="majorBidi"/>
          <w:sz w:val="30"/>
          <w:szCs w:val="30"/>
        </w:rPr>
        <w:t>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59F586AD" w14:textId="77777777" w:rsidR="00BB53E6" w:rsidRPr="001F50B0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1F50B0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1F50B0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1F50B0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D0B967" w14:textId="61FB7E8F" w:rsidR="00AE4282" w:rsidRPr="001F50B0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E011E2">
        <w:rPr>
          <w:rFonts w:asciiTheme="majorBidi" w:eastAsia="Times New Roman" w:hAnsiTheme="majorBidi" w:cstheme="majorBidi"/>
          <w:snapToGrid/>
          <w:lang w:val="en-US" w:eastAsia="en-US"/>
        </w:rPr>
        <w:t xml:space="preserve">30 </w:t>
      </w:r>
      <w:r w:rsidR="00E011E2">
        <w:rPr>
          <w:rFonts w:asciiTheme="majorBidi" w:eastAsia="Times New Roman" w:hAnsiTheme="majorBidi" w:cstheme="majorBidi"/>
          <w:snapToGrid/>
          <w:cs/>
          <w:lang w:val="en-US" w:eastAsia="en-US"/>
        </w:rPr>
        <w:t>กันยายน</w:t>
      </w:r>
      <w:r w:rsidR="00B81CDE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 </w:t>
      </w:r>
      <w:r w:rsidR="005A64ED" w:rsidRPr="005A64ED">
        <w:rPr>
          <w:rFonts w:asciiTheme="majorBidi" w:eastAsia="Times New Roman" w:hAnsiTheme="majorBidi" w:cstheme="majorBidi"/>
          <w:snapToGrid/>
          <w:lang w:val="en-US" w:eastAsia="en-US"/>
        </w:rPr>
        <w:t>2563</w:t>
      </w:r>
      <w:r w:rsidR="000B6AEE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กิจการ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ที่เกี่ยวข้องกันเป็นจำนวนเงินรว</w:t>
      </w:r>
      <w:r w:rsidR="002A7168"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ม</w:t>
      </w:r>
      <w:r w:rsidR="002A7168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5A64ED" w:rsidRPr="006C3C80">
        <w:rPr>
          <w:rFonts w:asciiTheme="majorBidi" w:eastAsia="Times New Roman" w:hAnsiTheme="majorBidi" w:cstheme="majorBidi"/>
          <w:snapToGrid/>
          <w:lang w:val="en-US" w:eastAsia="en-US"/>
        </w:rPr>
        <w:t>18</w:t>
      </w:r>
      <w:r w:rsidR="00FA3F00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ล้านบาท </w:t>
      </w:r>
      <w:r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(</w:t>
      </w:r>
      <w:r w:rsidR="005A64ED" w:rsidRPr="005A64ED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31</w:t>
      </w:r>
      <w:r w:rsidR="000B6AEE"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 xml:space="preserve"> ธันวาคม </w:t>
      </w:r>
      <w:r w:rsidR="005A64ED" w:rsidRPr="005A64ED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2562</w:t>
      </w:r>
      <w:r w:rsidR="00E847A7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: </w:t>
      </w:r>
      <w:r w:rsidR="005A64ED" w:rsidRPr="005A64ED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18</w:t>
      </w:r>
      <w:r w:rsidR="00EC474F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ล้านบาท)</w:t>
      </w:r>
    </w:p>
    <w:p w14:paraId="2EA43E70" w14:textId="77777777" w:rsidR="00AE4282" w:rsidRPr="001F50B0" w:rsidRDefault="00AE4282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</w:p>
    <w:p w14:paraId="1C0CF651" w14:textId="55656A1A" w:rsidR="00BB53E6" w:rsidRPr="001F50B0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ab/>
      </w:r>
    </w:p>
    <w:p w14:paraId="2932172B" w14:textId="4ED830CF" w:rsidR="00283B78" w:rsidRPr="001F50B0" w:rsidRDefault="00283B78" w:rsidP="002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283B78" w:rsidRPr="001F50B0" w:rsidSect="00550EB6">
          <w:headerReference w:type="default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3B477E3B" w14:textId="01E6A8D3" w:rsidR="00885A1C" w:rsidRPr="001F50B0" w:rsidRDefault="00885A1C" w:rsidP="00422E51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b w:val="0"/>
          <w:bCs w:val="0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Pr="001F50B0">
        <w:rPr>
          <w:rFonts w:asciiTheme="majorBidi" w:hAnsiTheme="majorBidi" w:cstheme="majorBidi"/>
          <w:szCs w:val="30"/>
          <w:cs/>
        </w:rPr>
        <w:t>เงิ</w:t>
      </w:r>
      <w:r>
        <w:rPr>
          <w:rFonts w:asciiTheme="majorBidi" w:hAnsiTheme="majorBidi" w:cstheme="majorBidi" w:hint="cs"/>
          <w:szCs w:val="30"/>
          <w:cs/>
        </w:rPr>
        <w:t>น</w:t>
      </w:r>
      <w:r w:rsidRPr="001F50B0">
        <w:rPr>
          <w:rFonts w:asciiTheme="majorBidi" w:hAnsiTheme="majorBidi" w:cstheme="majorBidi"/>
          <w:szCs w:val="30"/>
          <w:cs/>
        </w:rPr>
        <w:t>ลงทุนในบริษัทร่วม</w:t>
      </w:r>
    </w:p>
    <w:p w14:paraId="75B66D1F" w14:textId="77777777" w:rsidR="001555D8" w:rsidRPr="001F50B0" w:rsidRDefault="001555D8" w:rsidP="00155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146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520"/>
        <w:gridCol w:w="1060"/>
        <w:gridCol w:w="972"/>
        <w:gridCol w:w="784"/>
        <w:gridCol w:w="725"/>
        <w:gridCol w:w="830"/>
        <w:gridCol w:w="262"/>
        <w:gridCol w:w="17"/>
        <w:gridCol w:w="882"/>
        <w:gridCol w:w="14"/>
        <w:gridCol w:w="255"/>
        <w:gridCol w:w="859"/>
        <w:gridCol w:w="16"/>
        <w:gridCol w:w="253"/>
        <w:gridCol w:w="16"/>
        <w:gridCol w:w="902"/>
        <w:gridCol w:w="236"/>
        <w:gridCol w:w="892"/>
        <w:gridCol w:w="269"/>
        <w:gridCol w:w="817"/>
        <w:gridCol w:w="269"/>
        <w:gridCol w:w="770"/>
        <w:gridCol w:w="270"/>
        <w:gridCol w:w="725"/>
      </w:tblGrid>
      <w:tr w:rsidR="005537D8" w:rsidRPr="001F50B0" w14:paraId="03A6A3D1" w14:textId="77777777" w:rsidTr="00A84013">
        <w:trPr>
          <w:trHeight w:hRule="exact" w:val="361"/>
        </w:trPr>
        <w:tc>
          <w:tcPr>
            <w:tcW w:w="2520" w:type="dxa"/>
          </w:tcPr>
          <w:p w14:paraId="3DB58E7B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58" w:hanging="34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927DE5F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98ACC9D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3" w:type="dxa"/>
            <w:gridSpan w:val="21"/>
          </w:tcPr>
          <w:p w14:paraId="2CD85E4E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5B59" w:rsidRPr="001F50B0" w14:paraId="45198420" w14:textId="77777777" w:rsidTr="00A84013">
        <w:trPr>
          <w:trHeight w:hRule="exact" w:val="361"/>
        </w:trPr>
        <w:tc>
          <w:tcPr>
            <w:tcW w:w="2520" w:type="dxa"/>
          </w:tcPr>
          <w:p w14:paraId="2AE7355C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2F6D940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F92306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509" w:type="dxa"/>
            <w:gridSpan w:val="2"/>
          </w:tcPr>
          <w:p w14:paraId="3AC16E8E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สัดส่วนความ</w:t>
            </w:r>
          </w:p>
        </w:tc>
        <w:tc>
          <w:tcPr>
            <w:tcW w:w="830" w:type="dxa"/>
          </w:tcPr>
          <w:p w14:paraId="29BB121B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08B26B75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3FD10C38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51CE9A55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E038E7C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697E228E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27009700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ADA6AD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0CE02639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69" w:type="dxa"/>
          </w:tcPr>
          <w:p w14:paraId="0E27175A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89CDEBB" w14:textId="33B603B0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เงินปันผลรับสำหรับงวด</w:t>
            </w:r>
          </w:p>
        </w:tc>
      </w:tr>
      <w:tr w:rsidR="0029489A" w:rsidRPr="001F50B0" w14:paraId="15C17615" w14:textId="77777777" w:rsidTr="00A84013">
        <w:trPr>
          <w:trHeight w:hRule="exact" w:val="361"/>
        </w:trPr>
        <w:tc>
          <w:tcPr>
            <w:tcW w:w="2520" w:type="dxa"/>
          </w:tcPr>
          <w:p w14:paraId="7EEE9171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0" w:type="dxa"/>
          </w:tcPr>
          <w:p w14:paraId="214EA9BE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72" w:type="dxa"/>
          </w:tcPr>
          <w:p w14:paraId="61D2A414" w14:textId="77777777" w:rsidR="0029489A" w:rsidRPr="001F50B0" w:rsidRDefault="008460C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09" w:type="dxa"/>
            <w:gridSpan w:val="2"/>
          </w:tcPr>
          <w:p w14:paraId="68ED8D19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991" w:type="dxa"/>
            <w:gridSpan w:val="4"/>
          </w:tcPr>
          <w:p w14:paraId="7C4ADF41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69" w:type="dxa"/>
            <w:gridSpan w:val="2"/>
          </w:tcPr>
          <w:p w14:paraId="5F63C562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6" w:type="dxa"/>
            <w:gridSpan w:val="5"/>
          </w:tcPr>
          <w:p w14:paraId="11983BB6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837794E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335640E" w14:textId="77777777" w:rsidR="0029489A" w:rsidRPr="001F50B0" w:rsidDel="00685444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69" w:type="dxa"/>
          </w:tcPr>
          <w:p w14:paraId="524C21D6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DBAE3C9" w14:textId="33B5381C" w:rsidR="0029489A" w:rsidRPr="001F50B0" w:rsidDel="00685444" w:rsidRDefault="00E011E2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="00815B59"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11B21" w:rsidRPr="001F50B0" w14:paraId="31C2BBBC" w14:textId="77777777" w:rsidTr="00A84013">
        <w:trPr>
          <w:trHeight w:hRule="exact" w:val="361"/>
        </w:trPr>
        <w:tc>
          <w:tcPr>
            <w:tcW w:w="2520" w:type="dxa"/>
          </w:tcPr>
          <w:p w14:paraId="57E3EC83" w14:textId="77777777" w:rsidR="00511B21" w:rsidRPr="001F50B0" w:rsidRDefault="00511B21" w:rsidP="00A84013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5DF541B1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4E616EB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09F343" w14:textId="56AEC7EC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725" w:type="dxa"/>
          </w:tcPr>
          <w:p w14:paraId="5AC62C87" w14:textId="340D3D8D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830" w:type="dxa"/>
          </w:tcPr>
          <w:p w14:paraId="7FA7130D" w14:textId="274E400D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62" w:type="dxa"/>
          </w:tcPr>
          <w:p w14:paraId="4792DC06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680FA739" w14:textId="7E227F8A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3B8F15C4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7B42D4CB" w14:textId="38BA99B6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69" w:type="dxa"/>
            <w:gridSpan w:val="2"/>
          </w:tcPr>
          <w:p w14:paraId="4DEA72B8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363FEA2A" w14:textId="6387F925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36" w:type="dxa"/>
          </w:tcPr>
          <w:p w14:paraId="4D07279F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687DADA" w14:textId="7FC57B00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69" w:type="dxa"/>
          </w:tcPr>
          <w:p w14:paraId="44E399BD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6A8DB881" w14:textId="3E5CBEA4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69" w:type="dxa"/>
          </w:tcPr>
          <w:p w14:paraId="59EC2CB1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547B577E" w14:textId="34DB59FD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0" w:type="dxa"/>
          </w:tcPr>
          <w:p w14:paraId="1AD86AC5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7B84D3EA" w14:textId="5966DE5E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E011E2" w:rsidRPr="001F50B0" w14:paraId="2CC4B786" w14:textId="77777777" w:rsidTr="00A84013">
        <w:trPr>
          <w:trHeight w:hRule="exact" w:val="361"/>
        </w:trPr>
        <w:tc>
          <w:tcPr>
            <w:tcW w:w="2520" w:type="dxa"/>
          </w:tcPr>
          <w:p w14:paraId="4354B562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23BF4DF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D1EBCA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37DD76" w14:textId="1C9FD3A6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725" w:type="dxa"/>
          </w:tcPr>
          <w:p w14:paraId="3D37B156" w14:textId="72794A3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30" w:type="dxa"/>
          </w:tcPr>
          <w:p w14:paraId="1C9B164C" w14:textId="41517DF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62" w:type="dxa"/>
          </w:tcPr>
          <w:p w14:paraId="04B3243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6781648A" w14:textId="1DDB40F5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69FAE70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597F1DFD" w14:textId="6162004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69" w:type="dxa"/>
            <w:gridSpan w:val="2"/>
          </w:tcPr>
          <w:p w14:paraId="7CAE503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6476D79" w14:textId="4C3F6AF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36" w:type="dxa"/>
          </w:tcPr>
          <w:p w14:paraId="3D3F969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B8124AD" w14:textId="4A4DEBC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69" w:type="dxa"/>
          </w:tcPr>
          <w:p w14:paraId="3468EA6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37F60874" w14:textId="0C047315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69" w:type="dxa"/>
          </w:tcPr>
          <w:p w14:paraId="74AF0E1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7ABCCB9E" w14:textId="4F8ABC30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14:paraId="37DC540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1A904C1D" w14:textId="0F3C962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</w:tr>
      <w:tr w:rsidR="00E011E2" w:rsidRPr="001F50B0" w14:paraId="10C506F7" w14:textId="77777777" w:rsidTr="00A84013">
        <w:trPr>
          <w:trHeight w:hRule="exact" w:val="361"/>
        </w:trPr>
        <w:tc>
          <w:tcPr>
            <w:tcW w:w="2520" w:type="dxa"/>
          </w:tcPr>
          <w:p w14:paraId="39DBB1DC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3C43218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66A4BB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6E7F8EF" w14:textId="08923A5A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25" w:type="dxa"/>
          </w:tcPr>
          <w:p w14:paraId="6C45C50F" w14:textId="4BEB2892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30" w:type="dxa"/>
          </w:tcPr>
          <w:p w14:paraId="4BA5C14A" w14:textId="2EF9FEC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2" w:type="dxa"/>
          </w:tcPr>
          <w:p w14:paraId="30F5230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474C9F26" w14:textId="221C994C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9" w:type="dxa"/>
            <w:gridSpan w:val="2"/>
          </w:tcPr>
          <w:p w14:paraId="6182611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61D301CC" w14:textId="148683F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gridSpan w:val="2"/>
          </w:tcPr>
          <w:p w14:paraId="76F8DE8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47DBEB4" w14:textId="63CD6A1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2709DB5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02FFA7C" w14:textId="7BC855A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</w:tcPr>
          <w:p w14:paraId="0BA9402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70E576D" w14:textId="1B67905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7C3CF33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494AB615" w14:textId="5C83052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238134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4C4867DA" w14:textId="7504091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011E2" w:rsidRPr="001F50B0" w14:paraId="4323327B" w14:textId="77777777" w:rsidTr="00A84013">
        <w:trPr>
          <w:trHeight w:hRule="exact" w:val="361"/>
        </w:trPr>
        <w:tc>
          <w:tcPr>
            <w:tcW w:w="2520" w:type="dxa"/>
          </w:tcPr>
          <w:p w14:paraId="71A8F35D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798D3B7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A2FD1E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2"/>
          </w:tcPr>
          <w:p w14:paraId="579433E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54" w:type="dxa"/>
            <w:gridSpan w:val="19"/>
          </w:tcPr>
          <w:p w14:paraId="6B980C7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011E2" w:rsidRPr="001F50B0" w14:paraId="78A492A3" w14:textId="77777777" w:rsidTr="00A84013">
        <w:trPr>
          <w:trHeight w:hRule="exact" w:val="361"/>
        </w:trPr>
        <w:tc>
          <w:tcPr>
            <w:tcW w:w="2520" w:type="dxa"/>
          </w:tcPr>
          <w:p w14:paraId="38547F43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60" w:type="dxa"/>
          </w:tcPr>
          <w:p w14:paraId="1CA2FA5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2" w:type="dxa"/>
          </w:tcPr>
          <w:p w14:paraId="336BB78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4" w:type="dxa"/>
          </w:tcPr>
          <w:p w14:paraId="466B6AB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</w:tcPr>
          <w:p w14:paraId="21E8BCD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</w:tcPr>
          <w:p w14:paraId="78A0D12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2" w:type="dxa"/>
          </w:tcPr>
          <w:p w14:paraId="4C84B19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99DC16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5411543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gridSpan w:val="2"/>
          </w:tcPr>
          <w:p w14:paraId="37D802D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74F0E10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2" w:type="dxa"/>
          </w:tcPr>
          <w:p w14:paraId="57F64A0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E8298B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1329FB8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</w:tcPr>
          <w:p w14:paraId="4CA3295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7" w:type="dxa"/>
          </w:tcPr>
          <w:p w14:paraId="2A76748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</w:tcPr>
          <w:p w14:paraId="1D62460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0" w:type="dxa"/>
          </w:tcPr>
          <w:p w14:paraId="5E25373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C4D79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</w:tcPr>
          <w:p w14:paraId="1E8F405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011E2" w:rsidRPr="001F50B0" w14:paraId="4E27D7AA" w14:textId="77777777" w:rsidTr="00A84013">
        <w:trPr>
          <w:trHeight w:hRule="exact" w:val="361"/>
        </w:trPr>
        <w:tc>
          <w:tcPr>
            <w:tcW w:w="2520" w:type="dxa"/>
          </w:tcPr>
          <w:p w14:paraId="5C9A5E2A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1F50B0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แพคเกจจิ้ง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60" w:type="dxa"/>
          </w:tcPr>
          <w:p w14:paraId="291B614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ผลิต</w:t>
            </w:r>
          </w:p>
        </w:tc>
        <w:tc>
          <w:tcPr>
            <w:tcW w:w="972" w:type="dxa"/>
          </w:tcPr>
          <w:p w14:paraId="1A6FA97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784" w:type="dxa"/>
          </w:tcPr>
          <w:p w14:paraId="48C56824" w14:textId="5A80257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725" w:type="dxa"/>
          </w:tcPr>
          <w:p w14:paraId="5838F71B" w14:textId="6DBAB2F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830" w:type="dxa"/>
          </w:tcPr>
          <w:p w14:paraId="1C6CB255" w14:textId="7E789DBC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62" w:type="dxa"/>
          </w:tcPr>
          <w:p w14:paraId="1102337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C7CDB69" w14:textId="1280F282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69" w:type="dxa"/>
            <w:gridSpan w:val="2"/>
          </w:tcPr>
          <w:p w14:paraId="7CF9FEB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14:paraId="1DACCB4F" w14:textId="34857ED6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69" w:type="dxa"/>
            <w:gridSpan w:val="2"/>
          </w:tcPr>
          <w:p w14:paraId="090044A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A579CC7" w14:textId="6DF6834C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36" w:type="dxa"/>
          </w:tcPr>
          <w:p w14:paraId="3E2668C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628E0550" w14:textId="1A15855B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7D6EAD4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9FB114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4FD2B48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61644973" w14:textId="7527A870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F62B9A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9787B8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011E2" w:rsidRPr="001F50B0" w14:paraId="46D3F560" w14:textId="77777777" w:rsidTr="00957389">
        <w:trPr>
          <w:trHeight w:hRule="exact" w:val="361"/>
        </w:trPr>
        <w:tc>
          <w:tcPr>
            <w:tcW w:w="2520" w:type="dxa"/>
          </w:tcPr>
          <w:p w14:paraId="698964A1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60" w:type="dxa"/>
          </w:tcPr>
          <w:p w14:paraId="56E6667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2" w:type="dxa"/>
          </w:tcPr>
          <w:p w14:paraId="5FF5548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84" w:type="dxa"/>
          </w:tcPr>
          <w:p w14:paraId="61B9419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</w:tcPr>
          <w:p w14:paraId="1B17448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14:paraId="66ACF21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2" w:type="dxa"/>
          </w:tcPr>
          <w:p w14:paraId="13D050A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39B2A02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" w:type="dxa"/>
            <w:gridSpan w:val="2"/>
          </w:tcPr>
          <w:p w14:paraId="14B8078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5F227" w14:textId="1FCDADD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69" w:type="dxa"/>
            <w:gridSpan w:val="2"/>
          </w:tcPr>
          <w:p w14:paraId="4627A4C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9E91B44" w14:textId="2BA6310A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36" w:type="dxa"/>
          </w:tcPr>
          <w:p w14:paraId="7EC7E9A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B7F83" w14:textId="46A9C5A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F37A85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541228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ED7C0D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060C9E85" w14:textId="0D75C8BA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D29F53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DB0E87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</w:tr>
    </w:tbl>
    <w:p w14:paraId="4C794847" w14:textId="26F7049E" w:rsidR="00DA07F4" w:rsidRPr="001F50B0" w:rsidRDefault="00DA07F4">
      <w:pPr>
        <w:rPr>
          <w:rFonts w:asciiTheme="majorBidi" w:hAnsiTheme="majorBidi" w:cstheme="majorBidi"/>
          <w:sz w:val="28"/>
          <w:szCs w:val="28"/>
        </w:rPr>
      </w:pPr>
    </w:p>
    <w:p w14:paraId="6D78D95E" w14:textId="015DD72D" w:rsidR="00BE131F" w:rsidRPr="001F50B0" w:rsidRDefault="00BE131F" w:rsidP="007B7104">
      <w:pPr>
        <w:tabs>
          <w:tab w:val="clear" w:pos="454"/>
          <w:tab w:val="left" w:pos="540"/>
        </w:tabs>
        <w:rPr>
          <w:rFonts w:asciiTheme="majorBidi" w:hAnsiTheme="majorBidi" w:cstheme="majorBidi"/>
        </w:rPr>
      </w:pPr>
      <w:r w:rsidRPr="001F50B0">
        <w:rPr>
          <w:rFonts w:asciiTheme="majorBidi" w:hAnsiTheme="majorBidi" w:cstheme="majorBidi"/>
          <w:sz w:val="30"/>
          <w:szCs w:val="30"/>
        </w:rPr>
        <w:tab/>
      </w:r>
      <w:r w:rsidRPr="001F50B0">
        <w:rPr>
          <w:rFonts w:asciiTheme="majorBidi" w:hAnsiTheme="majorBidi" w:cstheme="majorBidi"/>
          <w:sz w:val="30"/>
          <w:szCs w:val="30"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367B3D4" w14:textId="77777777" w:rsidR="001555D8" w:rsidRPr="001F50B0" w:rsidRDefault="001555D8">
      <w:pPr>
        <w:rPr>
          <w:rFonts w:asciiTheme="majorBidi" w:hAnsiTheme="majorBidi" w:cstheme="majorBidi"/>
        </w:rPr>
      </w:pPr>
      <w:r w:rsidRPr="001F50B0">
        <w:rPr>
          <w:rFonts w:asciiTheme="majorBidi" w:hAnsiTheme="majorBidi" w:cstheme="majorBidi"/>
        </w:rPr>
        <w:br w:type="page"/>
      </w: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900"/>
        <w:gridCol w:w="630"/>
        <w:gridCol w:w="630"/>
        <w:gridCol w:w="720"/>
        <w:gridCol w:w="243"/>
        <w:gridCol w:w="649"/>
        <w:gridCol w:w="8"/>
        <w:gridCol w:w="263"/>
        <w:gridCol w:w="8"/>
        <w:gridCol w:w="724"/>
        <w:gridCol w:w="271"/>
        <w:gridCol w:w="719"/>
        <w:gridCol w:w="8"/>
        <w:gridCol w:w="263"/>
        <w:gridCol w:w="8"/>
        <w:gridCol w:w="724"/>
        <w:gridCol w:w="271"/>
        <w:gridCol w:w="611"/>
        <w:gridCol w:w="271"/>
        <w:gridCol w:w="634"/>
        <w:gridCol w:w="271"/>
        <w:gridCol w:w="624"/>
        <w:gridCol w:w="270"/>
        <w:gridCol w:w="674"/>
        <w:gridCol w:w="270"/>
        <w:gridCol w:w="676"/>
      </w:tblGrid>
      <w:tr w:rsidR="004A7692" w:rsidRPr="001F50B0" w14:paraId="7CA1553A" w14:textId="77777777" w:rsidTr="00511B21">
        <w:trPr>
          <w:trHeight w:hRule="exact" w:val="349"/>
        </w:trPr>
        <w:tc>
          <w:tcPr>
            <w:tcW w:w="2520" w:type="dxa"/>
          </w:tcPr>
          <w:p w14:paraId="63D6B4EA" w14:textId="04A0AF0A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EE76F2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F9F94C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0" w:type="dxa"/>
            <w:gridSpan w:val="25"/>
          </w:tcPr>
          <w:p w14:paraId="381AF121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5B59" w:rsidRPr="001F50B0" w14:paraId="5AA737CA" w14:textId="77777777" w:rsidTr="00511B21">
        <w:trPr>
          <w:trHeight w:hRule="exact" w:val="362"/>
        </w:trPr>
        <w:tc>
          <w:tcPr>
            <w:tcW w:w="2520" w:type="dxa"/>
          </w:tcPr>
          <w:p w14:paraId="544F94E5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C0FF4B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900" w:type="dxa"/>
          </w:tcPr>
          <w:p w14:paraId="5B2C4DBF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4DAF91D8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720" w:type="dxa"/>
          </w:tcPr>
          <w:p w14:paraId="637AF62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F429C45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3971FC4D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64E8EBE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AF56F5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FA7E4E0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gridSpan w:val="2"/>
          </w:tcPr>
          <w:p w14:paraId="0704201F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44510853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3B9216E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0446B87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</w:tcPr>
          <w:p w14:paraId="7BDDE98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B5548A0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1CFCE68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C2E5307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</w:tcPr>
          <w:p w14:paraId="18343F49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CA438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33245A9" w14:textId="1ABD9C49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เงินปันผลรับสำหรับงวด</w:t>
            </w:r>
          </w:p>
        </w:tc>
      </w:tr>
      <w:tr w:rsidR="004A7692" w:rsidRPr="001F50B0" w:rsidDel="00685444" w14:paraId="63DD7CBE" w14:textId="77777777" w:rsidTr="00511B21">
        <w:trPr>
          <w:trHeight w:hRule="exact" w:val="349"/>
        </w:trPr>
        <w:tc>
          <w:tcPr>
            <w:tcW w:w="2520" w:type="dxa"/>
          </w:tcPr>
          <w:p w14:paraId="5C142097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B33236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900" w:type="dxa"/>
          </w:tcPr>
          <w:p w14:paraId="43E16156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2"/>
          </w:tcPr>
          <w:p w14:paraId="385FE7F3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612" w:type="dxa"/>
            <w:gridSpan w:val="3"/>
          </w:tcPr>
          <w:p w14:paraId="52522899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1" w:type="dxa"/>
            <w:gridSpan w:val="2"/>
          </w:tcPr>
          <w:p w14:paraId="34EC4ED3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2" w:type="dxa"/>
            <w:gridSpan w:val="4"/>
          </w:tcPr>
          <w:p w14:paraId="6898B4F0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71" w:type="dxa"/>
            <w:gridSpan w:val="2"/>
          </w:tcPr>
          <w:p w14:paraId="4562558C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4" w:type="dxa"/>
            <w:gridSpan w:val="4"/>
          </w:tcPr>
          <w:p w14:paraId="6878A716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1" w:type="dxa"/>
          </w:tcPr>
          <w:p w14:paraId="77AEDEEA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9" w:type="dxa"/>
            <w:gridSpan w:val="3"/>
          </w:tcPr>
          <w:p w14:paraId="0AAAB4BE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1E488B5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475D5D9F" w14:textId="001FE67C" w:rsidR="004A7692" w:rsidRPr="001F50B0" w:rsidDel="00685444" w:rsidRDefault="00E011E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="00815B59"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11B21" w:rsidRPr="001F50B0" w14:paraId="475B8014" w14:textId="77777777" w:rsidTr="00511B21">
        <w:trPr>
          <w:trHeight w:hRule="exact" w:val="349"/>
        </w:trPr>
        <w:tc>
          <w:tcPr>
            <w:tcW w:w="2520" w:type="dxa"/>
          </w:tcPr>
          <w:p w14:paraId="43077903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0BA48D3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888D3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29F14AE" w14:textId="0AC02FD9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630" w:type="dxa"/>
          </w:tcPr>
          <w:p w14:paraId="5BE947E7" w14:textId="14515FAE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720" w:type="dxa"/>
          </w:tcPr>
          <w:p w14:paraId="1F7849F4" w14:textId="21AEE64A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43" w:type="dxa"/>
          </w:tcPr>
          <w:p w14:paraId="64B9D1BB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47AFE6B3" w14:textId="281EF48C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1" w:type="dxa"/>
            <w:gridSpan w:val="2"/>
          </w:tcPr>
          <w:p w14:paraId="42322CDB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9EFA082" w14:textId="5EEE8424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1" w:type="dxa"/>
          </w:tcPr>
          <w:p w14:paraId="18ED51A1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3613C04" w14:textId="4710E141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1" w:type="dxa"/>
            <w:gridSpan w:val="2"/>
          </w:tcPr>
          <w:p w14:paraId="24485DF1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7489D07" w14:textId="6BFE5020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1" w:type="dxa"/>
          </w:tcPr>
          <w:p w14:paraId="07BCCB0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0C632FE" w14:textId="4BD65B90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1" w:type="dxa"/>
          </w:tcPr>
          <w:p w14:paraId="7E9F3DD8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E14862C" w14:textId="43933C48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1" w:type="dxa"/>
          </w:tcPr>
          <w:p w14:paraId="346C25D2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33F3A8FB" w14:textId="79EA266D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0" w:type="dxa"/>
          </w:tcPr>
          <w:p w14:paraId="25A667C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7BE8C2F0" w14:textId="41A4C925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0" w:type="dxa"/>
          </w:tcPr>
          <w:p w14:paraId="2B8B7C7B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13347F0" w14:textId="57376A8F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E011E2" w:rsidRPr="001F50B0" w14:paraId="3AD9572A" w14:textId="77777777" w:rsidTr="00511B21">
        <w:trPr>
          <w:trHeight w:hRule="exact" w:val="349"/>
        </w:trPr>
        <w:tc>
          <w:tcPr>
            <w:tcW w:w="2520" w:type="dxa"/>
          </w:tcPr>
          <w:p w14:paraId="3273DD0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F224F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7FE02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1C737A0" w14:textId="2E33A7E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630" w:type="dxa"/>
          </w:tcPr>
          <w:p w14:paraId="52ADA77A" w14:textId="6E519085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720" w:type="dxa"/>
          </w:tcPr>
          <w:p w14:paraId="6AFECF8F" w14:textId="1BBA490A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43" w:type="dxa"/>
          </w:tcPr>
          <w:p w14:paraId="4C6D826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20319BF1" w14:textId="4F86753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  <w:gridSpan w:val="2"/>
          </w:tcPr>
          <w:p w14:paraId="2A38283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76AD01E" w14:textId="441EAE7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1" w:type="dxa"/>
          </w:tcPr>
          <w:p w14:paraId="67BEF37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238E79D7" w14:textId="19F52B0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  <w:gridSpan w:val="2"/>
          </w:tcPr>
          <w:p w14:paraId="2BE4F8A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A233C4A" w14:textId="740BAEFB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1" w:type="dxa"/>
          </w:tcPr>
          <w:p w14:paraId="04CCA9C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3A999799" w14:textId="0D7CD99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</w:tcPr>
          <w:p w14:paraId="3159A8C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7AD2FEA" w14:textId="4F82AD4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1" w:type="dxa"/>
          </w:tcPr>
          <w:p w14:paraId="2A13F86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5B2C68F1" w14:textId="53F98F16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0" w:type="dxa"/>
          </w:tcPr>
          <w:p w14:paraId="51C2DF3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3BFADA09" w14:textId="36A7570C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14:paraId="218B71E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7D9E3EBA" w14:textId="7A0ACEC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</w:tr>
      <w:tr w:rsidR="00E011E2" w:rsidRPr="001F50B0" w14:paraId="49F022DD" w14:textId="77777777" w:rsidTr="00511B21">
        <w:trPr>
          <w:trHeight w:hRule="exact" w:val="349"/>
        </w:trPr>
        <w:tc>
          <w:tcPr>
            <w:tcW w:w="2520" w:type="dxa"/>
          </w:tcPr>
          <w:p w14:paraId="7A14ADC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5B889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93752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4021569" w14:textId="5189FA4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630" w:type="dxa"/>
          </w:tcPr>
          <w:p w14:paraId="4EFC387C" w14:textId="56E3B9E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720" w:type="dxa"/>
          </w:tcPr>
          <w:p w14:paraId="3D0FBC22" w14:textId="43739342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43" w:type="dxa"/>
          </w:tcPr>
          <w:p w14:paraId="1FB146A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6EF080DB" w14:textId="47BF833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1" w:type="dxa"/>
            <w:gridSpan w:val="2"/>
          </w:tcPr>
          <w:p w14:paraId="1B8C4BF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4C219E" w14:textId="29D9096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1" w:type="dxa"/>
          </w:tcPr>
          <w:p w14:paraId="33B29C2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61CE0BA" w14:textId="22A300EA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1" w:type="dxa"/>
            <w:gridSpan w:val="2"/>
          </w:tcPr>
          <w:p w14:paraId="7CE61CA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2E53D42" w14:textId="2015E67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1" w:type="dxa"/>
          </w:tcPr>
          <w:p w14:paraId="4F6BCEB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5E51B3D" w14:textId="025283F2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1" w:type="dxa"/>
          </w:tcPr>
          <w:p w14:paraId="7152E32D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3E22478" w14:textId="3874990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1" w:type="dxa"/>
          </w:tcPr>
          <w:p w14:paraId="659DD17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72794261" w14:textId="6949805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0" w:type="dxa"/>
          </w:tcPr>
          <w:p w14:paraId="30F46B0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2BBA41F6" w14:textId="4A055EF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0" w:type="dxa"/>
          </w:tcPr>
          <w:p w14:paraId="2381351D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EDF5C99" w14:textId="786E488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E011E2" w:rsidRPr="001F50B0" w14:paraId="60F7BB0E" w14:textId="77777777" w:rsidTr="00511B21">
        <w:trPr>
          <w:trHeight w:hRule="exact" w:val="349"/>
        </w:trPr>
        <w:tc>
          <w:tcPr>
            <w:tcW w:w="2520" w:type="dxa"/>
          </w:tcPr>
          <w:p w14:paraId="1C4D5A7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E93F02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70E41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41EBB4C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0" w:type="dxa"/>
            <w:gridSpan w:val="23"/>
          </w:tcPr>
          <w:p w14:paraId="0A830F8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011E2" w:rsidRPr="001F50B0" w14:paraId="3FEB095E" w14:textId="77777777" w:rsidTr="00511B21">
        <w:trPr>
          <w:trHeight w:hRule="exact" w:val="349"/>
        </w:trPr>
        <w:tc>
          <w:tcPr>
            <w:tcW w:w="2520" w:type="dxa"/>
          </w:tcPr>
          <w:p w14:paraId="1AD0027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38FA9AA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10B6D8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2E74C53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50BF3A5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532DA25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</w:tcPr>
          <w:p w14:paraId="18B8A78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7F000FC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406948E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</w:tcPr>
          <w:p w14:paraId="221EFEC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1A20832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7" w:type="dxa"/>
            <w:gridSpan w:val="2"/>
          </w:tcPr>
          <w:p w14:paraId="6C54B38D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08792B8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</w:tcPr>
          <w:p w14:paraId="2B8689F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6367B8F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1" w:type="dxa"/>
          </w:tcPr>
          <w:p w14:paraId="1D30060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5664A8D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4" w:type="dxa"/>
          </w:tcPr>
          <w:p w14:paraId="6EAD251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0374513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4" w:type="dxa"/>
          </w:tcPr>
          <w:p w14:paraId="205CD35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24B66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4" w:type="dxa"/>
          </w:tcPr>
          <w:p w14:paraId="2F775D2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3E383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6" w:type="dxa"/>
          </w:tcPr>
          <w:p w14:paraId="1AFEE6D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011E2" w:rsidRPr="001F50B0" w14:paraId="7E60B91C" w14:textId="77777777" w:rsidTr="00511B21">
        <w:trPr>
          <w:trHeight w:hRule="exact" w:val="349"/>
        </w:trPr>
        <w:tc>
          <w:tcPr>
            <w:tcW w:w="2520" w:type="dxa"/>
          </w:tcPr>
          <w:p w14:paraId="36D342A0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spacing w:line="240" w:lineRule="atLeast"/>
              <w:ind w:right="-46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แพคเกจจิ้ง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720" w:type="dxa"/>
          </w:tcPr>
          <w:p w14:paraId="61AFC80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14:paraId="2F9A389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4A7AF172" w14:textId="15C1F25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630" w:type="dxa"/>
          </w:tcPr>
          <w:p w14:paraId="698D7967" w14:textId="750719CE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720" w:type="dxa"/>
          </w:tcPr>
          <w:p w14:paraId="73776032" w14:textId="1011705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43" w:type="dxa"/>
          </w:tcPr>
          <w:p w14:paraId="45B2611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6742893D" w14:textId="3220492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71" w:type="dxa"/>
            <w:gridSpan w:val="2"/>
          </w:tcPr>
          <w:p w14:paraId="7E97CE9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0DE34A1" w14:textId="411AB83E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71" w:type="dxa"/>
          </w:tcPr>
          <w:p w14:paraId="0795C50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</w:tcPr>
          <w:p w14:paraId="17B379E7" w14:textId="5CBD5D0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71" w:type="dxa"/>
            <w:gridSpan w:val="2"/>
          </w:tcPr>
          <w:p w14:paraId="5B5851C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6464EB4" w14:textId="44EF4135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3246428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C742265" w14:textId="47248E95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1E584A3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C25064A" w14:textId="74618155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36F0F9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6B5CB02" w14:textId="5D63361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0739B33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B9D1441" w14:textId="4CE600B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41EE23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0FD8772D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011E2" w:rsidRPr="001F50B0" w14:paraId="3A78421A" w14:textId="77777777" w:rsidTr="00511B21">
        <w:trPr>
          <w:trHeight w:hRule="exact" w:val="349"/>
        </w:trPr>
        <w:tc>
          <w:tcPr>
            <w:tcW w:w="2520" w:type="dxa"/>
          </w:tcPr>
          <w:p w14:paraId="5FAA571D" w14:textId="77777777" w:rsidR="00E011E2" w:rsidRPr="001F50B0" w:rsidRDefault="00E011E2" w:rsidP="00E011E2">
            <w:pPr>
              <w:pStyle w:val="10"/>
              <w:tabs>
                <w:tab w:val="clear" w:pos="1080"/>
              </w:tabs>
              <w:spacing w:line="240" w:lineRule="atLeast"/>
              <w:ind w:right="-5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4DCDBC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47E794B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1A41184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4E4C656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14:paraId="63DB20E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72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3" w:type="dxa"/>
          </w:tcPr>
          <w:p w14:paraId="688AC4E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2EB1344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72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1" w:type="dxa"/>
            <w:gridSpan w:val="2"/>
          </w:tcPr>
          <w:p w14:paraId="5F2F578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363D46FC" w14:textId="085F9B2C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71" w:type="dxa"/>
          </w:tcPr>
          <w:p w14:paraId="67D8F7D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86865" w14:textId="1B9D143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71" w:type="dxa"/>
            <w:gridSpan w:val="2"/>
          </w:tcPr>
          <w:p w14:paraId="1CB99F2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81B079D" w14:textId="368E480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5FFFDC3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5AFFD13" w14:textId="1A2D2020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7B8CAC9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EC65C98" w14:textId="16EB63D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ADB2C8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454813CE" w14:textId="4B188A76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792C9AE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3F3E89CC" w14:textId="2EB790C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392BD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</w:tcPr>
          <w:p w14:paraId="755434B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</w:tr>
    </w:tbl>
    <w:p w14:paraId="328CBAA2" w14:textId="77777777" w:rsidR="00AC354F" w:rsidRPr="001F50B0" w:rsidRDefault="00AC354F" w:rsidP="000E69F1">
      <w:pPr>
        <w:spacing w:line="240" w:lineRule="auto"/>
        <w:ind w:left="-270"/>
        <w:rPr>
          <w:rFonts w:asciiTheme="majorBidi" w:hAnsiTheme="majorBidi" w:cstheme="majorBidi"/>
          <w:sz w:val="30"/>
          <w:szCs w:val="30"/>
        </w:rPr>
      </w:pPr>
    </w:p>
    <w:p w14:paraId="346B70A7" w14:textId="40A08680" w:rsidR="00AE4282" w:rsidRPr="001F50B0" w:rsidRDefault="004A7692" w:rsidP="00422E5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</w:pP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="00DE54EB" w:rsidRPr="001F50B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453719" w:rsidRPr="001F50B0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DE54EB" w:rsidRPr="001F50B0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D1A2BD9" w14:textId="77777777" w:rsidR="00AE4282" w:rsidRPr="001F50B0" w:rsidRDefault="00AE4282" w:rsidP="00AE4282">
      <w:pPr>
        <w:rPr>
          <w:rFonts w:asciiTheme="majorBidi" w:hAnsiTheme="majorBidi" w:cstheme="majorBidi"/>
        </w:rPr>
      </w:pPr>
    </w:p>
    <w:p w14:paraId="26F2F4A5" w14:textId="18CD7550" w:rsidR="00AE4282" w:rsidRPr="001F50B0" w:rsidRDefault="00AE4282" w:rsidP="00AE4282">
      <w:pPr>
        <w:rPr>
          <w:rFonts w:asciiTheme="majorBidi" w:hAnsiTheme="majorBidi" w:cstheme="majorBidi"/>
          <w:cs/>
        </w:rPr>
        <w:sectPr w:rsidR="00AE4282" w:rsidRPr="001F50B0" w:rsidSect="00AE4282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23685AE" w14:textId="51A02CFD" w:rsidR="00640404" w:rsidRPr="001F50B0" w:rsidRDefault="00640404" w:rsidP="00277C42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b w:val="0"/>
          <w:bCs w:val="0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Pr="001F50B0">
        <w:rPr>
          <w:rFonts w:asciiTheme="majorBidi" w:hAnsiTheme="majorBidi" w:cstheme="majorBidi"/>
          <w:szCs w:val="30"/>
          <w:cs/>
        </w:rPr>
        <w:t>เงินลงทุนในบริษัทย่อย</w:t>
      </w:r>
    </w:p>
    <w:p w14:paraId="1183CDE8" w14:textId="77777777" w:rsidR="00640404" w:rsidRPr="00277C42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tbl>
      <w:tblPr>
        <w:tblW w:w="146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93"/>
      </w:tblGrid>
      <w:tr w:rsidR="003F51E8" w:rsidRPr="001F50B0" w14:paraId="1E2F85E1" w14:textId="77777777" w:rsidTr="00392F3C">
        <w:trPr>
          <w:trHeight w:val="377"/>
        </w:trPr>
        <w:tc>
          <w:tcPr>
            <w:tcW w:w="1710" w:type="dxa"/>
          </w:tcPr>
          <w:p w14:paraId="087EF329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431003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71" w:type="dxa"/>
            <w:gridSpan w:val="22"/>
          </w:tcPr>
          <w:p w14:paraId="6CCA0BB1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1F50B0" w14:paraId="71DC79E8" w14:textId="77777777" w:rsidTr="00392F3C">
        <w:trPr>
          <w:trHeight w:val="362"/>
        </w:trPr>
        <w:tc>
          <w:tcPr>
            <w:tcW w:w="1710" w:type="dxa"/>
          </w:tcPr>
          <w:p w14:paraId="202FD6E4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53AD9C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3383022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0D9B68D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1E1297F7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5CA29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D7509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3C0F8C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6C2D1B0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9733CC8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4EF78B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F780FE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2F1C48D8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B2365A0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7FE9F30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E2DDC37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1065F36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237DD49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43100B4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6F4C24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</w:tcPr>
          <w:p w14:paraId="76CEAD54" w14:textId="5993A08A" w:rsidR="003F51E8" w:rsidRPr="001F50B0" w:rsidRDefault="00815B5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เงินปันผลรับ</w:t>
            </w:r>
          </w:p>
        </w:tc>
      </w:tr>
      <w:tr w:rsidR="000E7D58" w:rsidRPr="001F50B0" w14:paraId="0100CFCB" w14:textId="77777777" w:rsidTr="00392F3C">
        <w:trPr>
          <w:trHeight w:val="710"/>
        </w:trPr>
        <w:tc>
          <w:tcPr>
            <w:tcW w:w="1710" w:type="dxa"/>
          </w:tcPr>
          <w:p w14:paraId="323DA601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163D6C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  <w:vAlign w:val="bottom"/>
          </w:tcPr>
          <w:p w14:paraId="5043B032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  <w:vAlign w:val="bottom"/>
          </w:tcPr>
          <w:p w14:paraId="4FCB4C3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  <w:vAlign w:val="bottom"/>
          </w:tcPr>
          <w:p w14:paraId="453718CB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6DBEFC8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vAlign w:val="bottom"/>
          </w:tcPr>
          <w:p w14:paraId="52EAF6F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  <w:vAlign w:val="bottom"/>
          </w:tcPr>
          <w:p w14:paraId="1B119B2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  <w:vAlign w:val="bottom"/>
          </w:tcPr>
          <w:p w14:paraId="0D7AFCB2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23CE8F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  <w:vAlign w:val="bottom"/>
          </w:tcPr>
          <w:p w14:paraId="35C3382F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1D4F29BC" w14:textId="3D4A86F4" w:rsidR="003F51E8" w:rsidRPr="001F50B0" w:rsidRDefault="00E011E2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สำหรับงวดเก้าเดือน</w:t>
            </w:r>
            <w:r w:rsidR="00815B59" w:rsidRPr="001F50B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15B59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สิ้นสุดวันที่</w:t>
            </w:r>
          </w:p>
        </w:tc>
      </w:tr>
      <w:tr w:rsidR="00392F3C" w:rsidRPr="001F50B0" w14:paraId="6919BFDE" w14:textId="77777777" w:rsidTr="00392F3C">
        <w:trPr>
          <w:trHeight w:val="362"/>
        </w:trPr>
        <w:tc>
          <w:tcPr>
            <w:tcW w:w="1710" w:type="dxa"/>
          </w:tcPr>
          <w:p w14:paraId="7EC106CA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2E6D11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661AFE6A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349F0F29" w14:textId="4E1DEE1F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732" w:type="dxa"/>
          </w:tcPr>
          <w:p w14:paraId="55156BE3" w14:textId="07736F87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677" w:type="dxa"/>
          </w:tcPr>
          <w:p w14:paraId="31D8D50F" w14:textId="3F7E8047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66726202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4D26E475" w14:textId="2EDCF837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47" w:type="dxa"/>
          </w:tcPr>
          <w:p w14:paraId="68172E66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C5BED59" w14:textId="05920E1C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4DAD578F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0E04D5D4" w14:textId="1735ED65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8" w:type="dxa"/>
          </w:tcPr>
          <w:p w14:paraId="6A8BE76D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43A3065" w14:textId="73FEC260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175F4678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3D1F30C7" w14:textId="67C4BEBD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8" w:type="dxa"/>
          </w:tcPr>
          <w:p w14:paraId="709F0B32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207D7341" w14:textId="15419D4C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07BB4248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5EA8A71" w14:textId="4EC10576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81" w:type="dxa"/>
          </w:tcPr>
          <w:p w14:paraId="01CDD311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026E7A0" w14:textId="11CC627A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7F90C4A8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6FD56893" w14:textId="0B397C82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E011E2" w:rsidRPr="001F50B0" w14:paraId="48AEE702" w14:textId="77777777" w:rsidTr="00392F3C">
        <w:trPr>
          <w:trHeight w:val="362"/>
        </w:trPr>
        <w:tc>
          <w:tcPr>
            <w:tcW w:w="1710" w:type="dxa"/>
          </w:tcPr>
          <w:p w14:paraId="221A870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BB21C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1C0BFAB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29EA231" w14:textId="041ACC8D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732" w:type="dxa"/>
          </w:tcPr>
          <w:p w14:paraId="6AC0E580" w14:textId="304263B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7" w:type="dxa"/>
          </w:tcPr>
          <w:p w14:paraId="05314615" w14:textId="22EB6F9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8" w:type="dxa"/>
          </w:tcPr>
          <w:p w14:paraId="4E5A3A4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767B1E98" w14:textId="3292ED9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7" w:type="dxa"/>
          </w:tcPr>
          <w:p w14:paraId="6C5194C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0C5249C" w14:textId="22B9CE0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8" w:type="dxa"/>
          </w:tcPr>
          <w:p w14:paraId="761A1C7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62C29FA6" w14:textId="07E77CE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5F7399E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70E49473" w14:textId="4FD8DD6B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8" w:type="dxa"/>
          </w:tcPr>
          <w:p w14:paraId="0C1FF5F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12AE343" w14:textId="6E9DAB6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255D4A7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06FEC23A" w14:textId="0610D81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8" w:type="dxa"/>
          </w:tcPr>
          <w:p w14:paraId="766DDC5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6FAC1647" w14:textId="1D767E2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14:paraId="37DFA60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9F1BE67" w14:textId="592435F0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8" w:type="dxa"/>
          </w:tcPr>
          <w:p w14:paraId="6A22370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3DA6F26C" w14:textId="7E83C68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</w:tr>
      <w:tr w:rsidR="00E011E2" w:rsidRPr="001F50B0" w14:paraId="1E9F0A46" w14:textId="77777777" w:rsidTr="00392F3C">
        <w:trPr>
          <w:trHeight w:val="362"/>
        </w:trPr>
        <w:tc>
          <w:tcPr>
            <w:tcW w:w="1710" w:type="dxa"/>
          </w:tcPr>
          <w:p w14:paraId="17303E9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E084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7F6B0556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32" w:type="dxa"/>
          </w:tcPr>
          <w:p w14:paraId="121871BD" w14:textId="114049F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677" w:type="dxa"/>
          </w:tcPr>
          <w:p w14:paraId="4ED01D7A" w14:textId="0778F15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107A58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67E243E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7" w:type="dxa"/>
          </w:tcPr>
          <w:p w14:paraId="202D2F4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2323B82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0DF5718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5CA71A96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8" w:type="dxa"/>
          </w:tcPr>
          <w:p w14:paraId="29DCCF2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3AFFE33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08A2C9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1C1EEB01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8" w:type="dxa"/>
          </w:tcPr>
          <w:p w14:paraId="1CFE795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1782375C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B7D90A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0764124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1" w:type="dxa"/>
          </w:tcPr>
          <w:p w14:paraId="450A73C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3758315C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64796B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236CC3C4" w14:textId="0886BED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011E2" w:rsidRPr="001F50B0" w14:paraId="7AE37D2A" w14:textId="77777777" w:rsidTr="00392F3C">
        <w:trPr>
          <w:trHeight w:val="377"/>
        </w:trPr>
        <w:tc>
          <w:tcPr>
            <w:tcW w:w="1710" w:type="dxa"/>
          </w:tcPr>
          <w:p w14:paraId="5659F1A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976AE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302" w:type="dxa"/>
            <w:gridSpan w:val="19"/>
          </w:tcPr>
          <w:p w14:paraId="721DC38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11E2" w:rsidRPr="001F50B0" w14:paraId="153D8263" w14:textId="77777777" w:rsidTr="00392F3C">
        <w:trPr>
          <w:trHeight w:val="362"/>
        </w:trPr>
        <w:tc>
          <w:tcPr>
            <w:tcW w:w="1710" w:type="dxa"/>
          </w:tcPr>
          <w:p w14:paraId="0445B42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11D652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69D7C21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11E2" w:rsidRPr="001F50B0" w14:paraId="0A5CD36A" w14:textId="77777777" w:rsidTr="00392F3C">
        <w:trPr>
          <w:trHeight w:val="351"/>
        </w:trPr>
        <w:tc>
          <w:tcPr>
            <w:tcW w:w="1710" w:type="dxa"/>
          </w:tcPr>
          <w:p w14:paraId="73BFD2D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109BD1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257EB105" w:rsidR="00E011E2" w:rsidRPr="001F50B0" w:rsidRDefault="00E011E2" w:rsidP="00E011E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732" w:type="dxa"/>
          </w:tcPr>
          <w:p w14:paraId="5B92A2F7" w14:textId="651E6ECC" w:rsidR="00E011E2" w:rsidRPr="001F50B0" w:rsidRDefault="00E011E2" w:rsidP="00E011E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677" w:type="dxa"/>
          </w:tcPr>
          <w:p w14:paraId="2382B76C" w14:textId="619FD40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68C36DF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56BCC4AE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7" w:type="dxa"/>
          </w:tcPr>
          <w:p w14:paraId="45E2410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724501A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029E995C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0138688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2F2FF08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2BCF059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071864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0B79FE1F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465E67F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1B1EEFF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1" w:type="dxa"/>
          </w:tcPr>
          <w:p w14:paraId="15B4D50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120C2D0B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04ECC56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011E2" w:rsidRPr="001F50B0" w14:paraId="3BE2CFFC" w14:textId="77777777" w:rsidTr="00392F3C">
        <w:trPr>
          <w:trHeight w:val="362"/>
        </w:trPr>
        <w:tc>
          <w:tcPr>
            <w:tcW w:w="1710" w:type="dxa"/>
          </w:tcPr>
          <w:p w14:paraId="26272D5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8029C3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3F38E6A8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1A52D7E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5BD306E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527C458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4015A594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54C5523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48F06EEF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096FFFF3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81" w:type="dxa"/>
          </w:tcPr>
          <w:p w14:paraId="0E4E5CF3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7828AC79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E011E2" w:rsidRPr="001F50B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0751CA05" w14:textId="77777777" w:rsidR="00150740" w:rsidRPr="001F50B0" w:rsidRDefault="00150740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7BFE2A1" w14:textId="090221E8" w:rsidR="00640404" w:rsidRPr="001F50B0" w:rsidRDefault="000E7D58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640404" w:rsidRPr="001F50B0" w:rsidSect="00AE4282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="007113E9" w:rsidRPr="001F50B0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</w:t>
      </w:r>
      <w:r w:rsidR="000D5DBB" w:rsidRPr="001F50B0">
        <w:rPr>
          <w:rFonts w:asciiTheme="majorBidi" w:hAnsiTheme="majorBidi" w:cstheme="majorBidi"/>
          <w:sz w:val="30"/>
          <w:szCs w:val="30"/>
          <w:cs/>
        </w:rPr>
        <w:t>ย</w:t>
      </w:r>
    </w:p>
    <w:p w14:paraId="6296B6D5" w14:textId="7801A3DC" w:rsidR="0076038E" w:rsidRPr="001F50B0" w:rsidRDefault="0076038E" w:rsidP="00DF4AC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="00DF4AC9" w:rsidRPr="001F50B0">
        <w:rPr>
          <w:rFonts w:asciiTheme="majorBidi" w:hAnsiTheme="majorBidi" w:cstheme="majorBidi"/>
          <w:szCs w:val="30"/>
          <w:cs/>
        </w:rPr>
        <w:t>ที่ดิน อาคารและอุปกรณ์</w:t>
      </w:r>
    </w:p>
    <w:p w14:paraId="1CBDD86C" w14:textId="77777777" w:rsidR="00DF4AC9" w:rsidRPr="00277C42" w:rsidRDefault="00DF4AC9" w:rsidP="00DF4AC9">
      <w:pPr>
        <w:rPr>
          <w:rFonts w:asciiTheme="majorBidi" w:hAnsiTheme="majorBidi" w:cstheme="majorBidi"/>
          <w:sz w:val="16"/>
          <w:szCs w:val="16"/>
        </w:rPr>
      </w:pPr>
    </w:p>
    <w:p w14:paraId="3A247037" w14:textId="6AF54515" w:rsidR="00DF4AC9" w:rsidRPr="00277C42" w:rsidRDefault="00DF4AC9" w:rsidP="0027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การซื้อ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จำหน่ายและโอนที่ดิน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อาคารและอุปกรณ์ระหว่างงวด</w:t>
      </w:r>
      <w:r w:rsidR="00E011E2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เดือนสิ้นสุดวันที่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011E2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E011E2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A64ED" w:rsidRPr="005A64ED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4DDE43B5" w14:textId="77777777" w:rsidR="00277C42" w:rsidRPr="00277C42" w:rsidRDefault="00277C42" w:rsidP="0027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both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270"/>
        <w:gridCol w:w="1170"/>
        <w:gridCol w:w="270"/>
        <w:gridCol w:w="1260"/>
        <w:gridCol w:w="270"/>
        <w:gridCol w:w="1260"/>
      </w:tblGrid>
      <w:tr w:rsidR="00277C42" w:rsidRPr="006049A0" w14:paraId="61C8FE39" w14:textId="77777777" w:rsidTr="00277C42">
        <w:tc>
          <w:tcPr>
            <w:tcW w:w="3708" w:type="dxa"/>
          </w:tcPr>
          <w:p w14:paraId="62D85A2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1089857" w14:textId="77777777" w:rsidR="00277C42" w:rsidRPr="00E0224F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7C42" w:rsidRPr="006049A0" w14:paraId="50AA91EC" w14:textId="77777777" w:rsidTr="00277C42">
        <w:tc>
          <w:tcPr>
            <w:tcW w:w="3708" w:type="dxa"/>
          </w:tcPr>
          <w:p w14:paraId="76CDA88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AC6F206" w14:textId="3F555FF3" w:rsidR="00277C42" w:rsidRPr="00EF744C" w:rsidRDefault="005A64ED" w:rsidP="00A50CE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D3FA5D2" w14:textId="77777777" w:rsidR="00277C42" w:rsidRPr="00EF744C" w:rsidRDefault="00277C42" w:rsidP="00A50CE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1DC95ABC" w14:textId="6E171D1F" w:rsidR="00277C42" w:rsidRPr="00EF744C" w:rsidRDefault="005A64ED" w:rsidP="00A50CE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2562</w:t>
            </w:r>
          </w:p>
        </w:tc>
      </w:tr>
      <w:tr w:rsidR="00277C42" w:rsidRPr="006049A0" w14:paraId="4DAEAB4E" w14:textId="77777777" w:rsidTr="00277C42">
        <w:tc>
          <w:tcPr>
            <w:tcW w:w="3708" w:type="dxa"/>
          </w:tcPr>
          <w:p w14:paraId="3AACEA58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7031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2F64E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DAA1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39B2D71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3A4E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09967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DF4D8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277C42" w:rsidRPr="006049A0" w14:paraId="13746EDE" w14:textId="77777777" w:rsidTr="00277C42">
        <w:tc>
          <w:tcPr>
            <w:tcW w:w="3708" w:type="dxa"/>
          </w:tcPr>
          <w:p w14:paraId="40EEB90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3E599B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0004B0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4B1C7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A8FE1A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107D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A263E6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424CC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277C42" w:rsidRPr="006049A0" w14:paraId="75FCBA16" w14:textId="77777777" w:rsidTr="00277C42">
        <w:tc>
          <w:tcPr>
            <w:tcW w:w="3708" w:type="dxa"/>
          </w:tcPr>
          <w:p w14:paraId="74CDFC6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5A1A9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24BB253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E98D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14:paraId="0B89B03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3923F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77257E3D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8DD3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277C42" w:rsidRPr="006049A0" w14:paraId="508FAF4D" w14:textId="77777777" w:rsidTr="00277C42">
        <w:tc>
          <w:tcPr>
            <w:tcW w:w="3708" w:type="dxa"/>
          </w:tcPr>
          <w:p w14:paraId="7B7BD61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183E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8BD1FE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D167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7BD2B1E8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00EB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64138A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74504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277C42" w:rsidRPr="006049A0" w14:paraId="6988A757" w14:textId="77777777" w:rsidTr="00277C42">
        <w:tc>
          <w:tcPr>
            <w:tcW w:w="3708" w:type="dxa"/>
          </w:tcPr>
          <w:p w14:paraId="3344F8C3" w14:textId="77777777" w:rsidR="00277C42" w:rsidRPr="006049A0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7"/>
          </w:tcPr>
          <w:p w14:paraId="780817D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11E2" w:rsidRPr="006049A0" w14:paraId="3AD49776" w14:textId="77777777" w:rsidTr="00277C42">
        <w:tc>
          <w:tcPr>
            <w:tcW w:w="3708" w:type="dxa"/>
          </w:tcPr>
          <w:p w14:paraId="3A88B303" w14:textId="77777777" w:rsidR="00E011E2" w:rsidRPr="00B34D63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29483DFA" w14:textId="60DF42BA" w:rsidR="00E011E2" w:rsidRPr="00E0224F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19,389</w:t>
            </w:r>
          </w:p>
        </w:tc>
        <w:tc>
          <w:tcPr>
            <w:tcW w:w="270" w:type="dxa"/>
          </w:tcPr>
          <w:p w14:paraId="537E6906" w14:textId="77777777" w:rsidR="00E011E2" w:rsidRPr="006049A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38FF6C7" w14:textId="057383B5" w:rsidR="00E011E2" w:rsidRPr="00E0224F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B03D7" w14:textId="77777777" w:rsidR="00E011E2" w:rsidRPr="006049A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CCF16E4" w14:textId="399DBDE4" w:rsidR="00E011E2" w:rsidRPr="00E0224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10,012</w:t>
            </w:r>
          </w:p>
        </w:tc>
        <w:tc>
          <w:tcPr>
            <w:tcW w:w="270" w:type="dxa"/>
          </w:tcPr>
          <w:p w14:paraId="4FADDCC1" w14:textId="77777777" w:rsidR="00E011E2" w:rsidRPr="006049A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BFAAD3B" w14:textId="29ED6E07" w:rsidR="00E011E2" w:rsidRPr="00E0224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011E2" w:rsidRPr="006049A0" w14:paraId="6AE4666B" w14:textId="77777777" w:rsidTr="00277C42">
        <w:tc>
          <w:tcPr>
            <w:tcW w:w="3708" w:type="dxa"/>
          </w:tcPr>
          <w:p w14:paraId="08C35A58" w14:textId="77777777" w:rsidR="00E011E2" w:rsidRPr="00B34D63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496D9897" w14:textId="45ECD0D1" w:rsidR="00E011E2" w:rsidRPr="00E0224F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145,895</w:t>
            </w:r>
          </w:p>
        </w:tc>
        <w:tc>
          <w:tcPr>
            <w:tcW w:w="270" w:type="dxa"/>
          </w:tcPr>
          <w:p w14:paraId="0C83C2A8" w14:textId="77777777" w:rsidR="00E011E2" w:rsidRPr="006049A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5CF6CCA" w14:textId="3B907924" w:rsidR="00E011E2" w:rsidRPr="00E0224F" w:rsidRDefault="006C3C80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D5F57" w14:textId="77777777" w:rsidR="00E011E2" w:rsidRPr="006049A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78F8444" w14:textId="451042BE" w:rsidR="00E011E2" w:rsidRPr="00E0224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32,734</w:t>
            </w:r>
          </w:p>
        </w:tc>
        <w:tc>
          <w:tcPr>
            <w:tcW w:w="270" w:type="dxa"/>
          </w:tcPr>
          <w:p w14:paraId="37D201B1" w14:textId="77777777" w:rsidR="00E011E2" w:rsidRPr="006049A0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E97A6BD" w14:textId="12D217DC" w:rsidR="00E011E2" w:rsidRPr="004B50AF" w:rsidRDefault="00E011E2" w:rsidP="00E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6C3C80" w:rsidRPr="006049A0" w14:paraId="3E9046FB" w14:textId="77777777" w:rsidTr="00277C42">
        <w:tc>
          <w:tcPr>
            <w:tcW w:w="3708" w:type="dxa"/>
          </w:tcPr>
          <w:p w14:paraId="5739F4D5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657260D3" w14:textId="4DDB9E58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2,461</w:t>
            </w:r>
          </w:p>
        </w:tc>
        <w:tc>
          <w:tcPr>
            <w:tcW w:w="270" w:type="dxa"/>
          </w:tcPr>
          <w:p w14:paraId="6FF9697F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E512E16" w14:textId="3084315F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61F310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7B663F6" w14:textId="4C469143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3,523</w:t>
            </w:r>
          </w:p>
        </w:tc>
        <w:tc>
          <w:tcPr>
            <w:tcW w:w="270" w:type="dxa"/>
          </w:tcPr>
          <w:p w14:paraId="4B25A238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DCD0D9D" w14:textId="2FABA216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C3C80" w:rsidRPr="006049A0" w14:paraId="1D000340" w14:textId="77777777" w:rsidTr="00277C42">
        <w:tc>
          <w:tcPr>
            <w:tcW w:w="3708" w:type="dxa"/>
          </w:tcPr>
          <w:p w14:paraId="3FFFEA45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7CB1FCC" w14:textId="429EF94B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70" w:type="dxa"/>
          </w:tcPr>
          <w:p w14:paraId="268FC0EF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3E952E8" w14:textId="6BF87EC6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591E966D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57DAF17" w14:textId="47AD899C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5,054</w:t>
            </w:r>
          </w:p>
        </w:tc>
        <w:tc>
          <w:tcPr>
            <w:tcW w:w="270" w:type="dxa"/>
          </w:tcPr>
          <w:p w14:paraId="41B2B084" w14:textId="77777777" w:rsidR="006C3C80" w:rsidRPr="005A03F4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A8367" w14:textId="7411AFD9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80" w:rsidRPr="006049A0" w14:paraId="41C8A64C" w14:textId="77777777" w:rsidTr="00277C42">
        <w:tc>
          <w:tcPr>
            <w:tcW w:w="3708" w:type="dxa"/>
          </w:tcPr>
          <w:p w14:paraId="24897968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14:paraId="49034560" w14:textId="6E8DFA10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94F5D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7B6744F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D98C626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8F69CA3" w14:textId="77777777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3E45E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CBCCB1C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C3C80" w:rsidRPr="006049A0" w14:paraId="095EDC31" w14:textId="77777777" w:rsidTr="00277C42">
        <w:tc>
          <w:tcPr>
            <w:tcW w:w="3708" w:type="dxa"/>
          </w:tcPr>
          <w:p w14:paraId="49A08322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</w:rPr>
              <w:tab/>
            </w: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B34D6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260" w:type="dxa"/>
          </w:tcPr>
          <w:p w14:paraId="2DD37ACE" w14:textId="2DA76296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77,389</w:t>
            </w:r>
          </w:p>
        </w:tc>
        <w:tc>
          <w:tcPr>
            <w:tcW w:w="270" w:type="dxa"/>
          </w:tcPr>
          <w:p w14:paraId="251B074E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8F40658" w14:textId="372469AA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110,594</w:t>
            </w:r>
          </w:p>
        </w:tc>
        <w:tc>
          <w:tcPr>
            <w:tcW w:w="270" w:type="dxa"/>
          </w:tcPr>
          <w:p w14:paraId="64A40AA0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4387FDC" w14:textId="7CD84989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33,570</w:t>
            </w:r>
          </w:p>
        </w:tc>
        <w:tc>
          <w:tcPr>
            <w:tcW w:w="270" w:type="dxa"/>
          </w:tcPr>
          <w:p w14:paraId="068DC556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7D82061" w14:textId="180FC196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26,624</w:t>
            </w:r>
          </w:p>
        </w:tc>
      </w:tr>
      <w:tr w:rsidR="006C3C80" w:rsidRPr="006049A0" w14:paraId="25FD6D9D" w14:textId="77777777" w:rsidTr="00277C42">
        <w:trPr>
          <w:trHeight w:val="352"/>
        </w:trPr>
        <w:tc>
          <w:tcPr>
            <w:tcW w:w="3708" w:type="dxa"/>
          </w:tcPr>
          <w:p w14:paraId="17320B0F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DF0E52" w14:textId="5A56B750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246,227</w:t>
            </w:r>
          </w:p>
        </w:tc>
        <w:tc>
          <w:tcPr>
            <w:tcW w:w="270" w:type="dxa"/>
          </w:tcPr>
          <w:p w14:paraId="093551C2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8E3D97" w14:textId="0AF682CA" w:rsidR="006C3C80" w:rsidRPr="004B50A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110,721</w:t>
            </w:r>
          </w:p>
        </w:tc>
        <w:tc>
          <w:tcPr>
            <w:tcW w:w="270" w:type="dxa"/>
          </w:tcPr>
          <w:p w14:paraId="34DDB9F3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336EED" w14:textId="386850E4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F9">
              <w:rPr>
                <w:rFonts w:ascii="Angsana New" w:hAnsi="Angsana New"/>
                <w:b/>
                <w:bCs/>
                <w:sz w:val="30"/>
                <w:szCs w:val="30"/>
              </w:rPr>
              <w:t>84,893</w:t>
            </w:r>
          </w:p>
        </w:tc>
        <w:tc>
          <w:tcPr>
            <w:tcW w:w="270" w:type="dxa"/>
          </w:tcPr>
          <w:p w14:paraId="0533572A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A38A4D" w14:textId="712328CD" w:rsidR="006C3C80" w:rsidRPr="004B50A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F9">
              <w:rPr>
                <w:rFonts w:ascii="Angsana New" w:hAnsi="Angsana New"/>
                <w:b/>
                <w:bCs/>
                <w:sz w:val="30"/>
                <w:szCs w:val="30"/>
              </w:rPr>
              <w:t>27,130</w:t>
            </w:r>
          </w:p>
        </w:tc>
      </w:tr>
    </w:tbl>
    <w:p w14:paraId="0662D803" w14:textId="77777777" w:rsidR="00277C42" w:rsidRPr="004C7274" w:rsidRDefault="00277C42" w:rsidP="0027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46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270"/>
        <w:gridCol w:w="1170"/>
        <w:gridCol w:w="270"/>
        <w:gridCol w:w="1260"/>
        <w:gridCol w:w="270"/>
        <w:gridCol w:w="1260"/>
      </w:tblGrid>
      <w:tr w:rsidR="00277C42" w:rsidRPr="006049A0" w14:paraId="6A358153" w14:textId="77777777" w:rsidTr="00277C42">
        <w:tc>
          <w:tcPr>
            <w:tcW w:w="3708" w:type="dxa"/>
          </w:tcPr>
          <w:p w14:paraId="1905928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05D2272C" w14:textId="77777777" w:rsidR="00277C42" w:rsidRPr="00E0224F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2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C42" w:rsidRPr="006049A0" w14:paraId="6FF92DAE" w14:textId="77777777" w:rsidTr="00277C42">
        <w:tc>
          <w:tcPr>
            <w:tcW w:w="3708" w:type="dxa"/>
          </w:tcPr>
          <w:p w14:paraId="21AF2BCA" w14:textId="77777777" w:rsidR="00277C42" w:rsidRPr="00B34D63" w:rsidRDefault="00277C42" w:rsidP="002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82FA7AB" w14:textId="7BFC3634" w:rsidR="00277C42" w:rsidRPr="00EF744C" w:rsidRDefault="005A64ED" w:rsidP="00277C42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740294F" w14:textId="77777777" w:rsidR="00277C42" w:rsidRPr="00EF744C" w:rsidRDefault="00277C42" w:rsidP="00277C42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337D7B8A" w14:textId="5E7C5146" w:rsidR="00277C42" w:rsidRPr="00EF744C" w:rsidRDefault="005A64ED" w:rsidP="00277C42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2562</w:t>
            </w:r>
          </w:p>
        </w:tc>
      </w:tr>
      <w:tr w:rsidR="00277C42" w:rsidRPr="006049A0" w14:paraId="138D6A26" w14:textId="77777777" w:rsidTr="00277C42">
        <w:tc>
          <w:tcPr>
            <w:tcW w:w="3708" w:type="dxa"/>
          </w:tcPr>
          <w:p w14:paraId="455A502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2411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47BD1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CE10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16C0ED8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65522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D4A2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3A068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277C42" w:rsidRPr="006049A0" w14:paraId="10804BF2" w14:textId="77777777" w:rsidTr="00277C42">
        <w:tc>
          <w:tcPr>
            <w:tcW w:w="3708" w:type="dxa"/>
          </w:tcPr>
          <w:p w14:paraId="332DFD1D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4152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62BC6E4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DF965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2996C3A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C748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F6EFB8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3D1B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277C42" w:rsidRPr="006049A0" w14:paraId="63016F04" w14:textId="77777777" w:rsidTr="00277C42">
        <w:tc>
          <w:tcPr>
            <w:tcW w:w="3708" w:type="dxa"/>
          </w:tcPr>
          <w:p w14:paraId="24EE31D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A13E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74D9DA0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F4F2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14:paraId="68DDA0E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2AE2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5F90387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D39B8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277C42" w:rsidRPr="006049A0" w14:paraId="3FDC2FF5" w14:textId="77777777" w:rsidTr="00277C42">
        <w:tc>
          <w:tcPr>
            <w:tcW w:w="3708" w:type="dxa"/>
          </w:tcPr>
          <w:p w14:paraId="490CCD6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110A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457E85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A765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541A4B0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E508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322EE0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117C5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277C42" w:rsidRPr="006049A0" w14:paraId="3329B78F" w14:textId="77777777" w:rsidTr="00277C42">
        <w:tc>
          <w:tcPr>
            <w:tcW w:w="3708" w:type="dxa"/>
          </w:tcPr>
          <w:p w14:paraId="7D28AABC" w14:textId="77777777" w:rsidR="00277C42" w:rsidRPr="006049A0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7"/>
          </w:tcPr>
          <w:p w14:paraId="1C2ADB3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C80" w:rsidRPr="006049A0" w14:paraId="3A667C1D" w14:textId="77777777" w:rsidTr="00277C42">
        <w:tc>
          <w:tcPr>
            <w:tcW w:w="3708" w:type="dxa"/>
          </w:tcPr>
          <w:p w14:paraId="6273C137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0DC833C6" w14:textId="61716D21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19,389</w:t>
            </w:r>
          </w:p>
        </w:tc>
        <w:tc>
          <w:tcPr>
            <w:tcW w:w="270" w:type="dxa"/>
          </w:tcPr>
          <w:p w14:paraId="5476EFC5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1D94549" w14:textId="22EC6EFE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3F0DD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47C2521" w14:textId="1772260A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10,012</w:t>
            </w:r>
          </w:p>
        </w:tc>
        <w:tc>
          <w:tcPr>
            <w:tcW w:w="270" w:type="dxa"/>
          </w:tcPr>
          <w:p w14:paraId="69A92A78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9CF2260" w14:textId="15CF45F2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80" w:rsidRPr="006049A0" w14:paraId="24030743" w14:textId="77777777" w:rsidTr="00277C42">
        <w:tc>
          <w:tcPr>
            <w:tcW w:w="3708" w:type="dxa"/>
          </w:tcPr>
          <w:p w14:paraId="08B44A11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078A2660" w14:textId="57748665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145,895</w:t>
            </w:r>
          </w:p>
        </w:tc>
        <w:tc>
          <w:tcPr>
            <w:tcW w:w="270" w:type="dxa"/>
          </w:tcPr>
          <w:p w14:paraId="59EEED31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E0E531B" w14:textId="636ADB9D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718A3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D98F949" w14:textId="64F24B52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32,734</w:t>
            </w:r>
          </w:p>
        </w:tc>
        <w:tc>
          <w:tcPr>
            <w:tcW w:w="270" w:type="dxa"/>
          </w:tcPr>
          <w:p w14:paraId="60A037B7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D864B48" w14:textId="4A2DE877" w:rsidR="006C3C80" w:rsidRPr="004B50A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6C3C80" w:rsidRPr="006049A0" w14:paraId="1D11448B" w14:textId="77777777" w:rsidTr="00277C42">
        <w:tc>
          <w:tcPr>
            <w:tcW w:w="3708" w:type="dxa"/>
          </w:tcPr>
          <w:p w14:paraId="233A63CB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2131D0B" w14:textId="35203D5F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  <w:tc>
          <w:tcPr>
            <w:tcW w:w="270" w:type="dxa"/>
          </w:tcPr>
          <w:p w14:paraId="024DEE9D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2C7B8AF" w14:textId="157811F8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4B52B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6A707D0" w14:textId="3F7668B5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270" w:type="dxa"/>
          </w:tcPr>
          <w:p w14:paraId="70E3768C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147DDB5" w14:textId="4013A23C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C3C80" w:rsidRPr="006049A0" w14:paraId="69F0DD41" w14:textId="77777777" w:rsidTr="00277C42">
        <w:tc>
          <w:tcPr>
            <w:tcW w:w="3708" w:type="dxa"/>
          </w:tcPr>
          <w:p w14:paraId="3A7F4F87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11ACF60" w14:textId="6693452C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26DD7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88CB462" w14:textId="18B0FB67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28F1074B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1B18D1B" w14:textId="5A0E6263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270" w:type="dxa"/>
          </w:tcPr>
          <w:p w14:paraId="537F1BE0" w14:textId="77777777" w:rsidR="006C3C80" w:rsidRPr="005A03F4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D3CC3" w14:textId="05C18882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80" w:rsidRPr="006049A0" w14:paraId="722BE641" w14:textId="77777777" w:rsidTr="00277C42">
        <w:tc>
          <w:tcPr>
            <w:tcW w:w="3708" w:type="dxa"/>
          </w:tcPr>
          <w:p w14:paraId="5864ED57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14:paraId="32F1FD92" w14:textId="77777777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99126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66220BF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D8EECDD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F21E44D" w14:textId="77777777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04E4B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8085182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C3C80" w:rsidRPr="006049A0" w14:paraId="59715B84" w14:textId="77777777" w:rsidTr="00277C42">
        <w:tc>
          <w:tcPr>
            <w:tcW w:w="3708" w:type="dxa"/>
          </w:tcPr>
          <w:p w14:paraId="192D5077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</w:rPr>
              <w:tab/>
            </w: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B34D6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260" w:type="dxa"/>
          </w:tcPr>
          <w:p w14:paraId="7A749AA7" w14:textId="4A812E94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77,389</w:t>
            </w:r>
          </w:p>
        </w:tc>
        <w:tc>
          <w:tcPr>
            <w:tcW w:w="270" w:type="dxa"/>
          </w:tcPr>
          <w:p w14:paraId="665DE610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B4FD525" w14:textId="72DA0E4F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110,594</w:t>
            </w:r>
          </w:p>
        </w:tc>
        <w:tc>
          <w:tcPr>
            <w:tcW w:w="270" w:type="dxa"/>
          </w:tcPr>
          <w:p w14:paraId="00B0C469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86BAD10" w14:textId="18C962EE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33,569</w:t>
            </w:r>
          </w:p>
        </w:tc>
        <w:tc>
          <w:tcPr>
            <w:tcW w:w="270" w:type="dxa"/>
          </w:tcPr>
          <w:p w14:paraId="75DB0C23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F6D9170" w14:textId="6DC5E44D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47F9">
              <w:rPr>
                <w:rFonts w:ascii="Angsana New" w:hAnsi="Angsana New"/>
                <w:sz w:val="30"/>
                <w:szCs w:val="30"/>
              </w:rPr>
              <w:t>26,624</w:t>
            </w:r>
          </w:p>
        </w:tc>
      </w:tr>
      <w:tr w:rsidR="006C3C80" w:rsidRPr="006049A0" w14:paraId="45DF3281" w14:textId="77777777" w:rsidTr="00277C42">
        <w:trPr>
          <w:trHeight w:val="352"/>
        </w:trPr>
        <w:tc>
          <w:tcPr>
            <w:tcW w:w="3708" w:type="dxa"/>
          </w:tcPr>
          <w:p w14:paraId="6CD0AB18" w14:textId="77777777" w:rsidR="006C3C80" w:rsidRPr="00B34D63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40B740" w14:textId="4391B37E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F7012">
              <w:rPr>
                <w:rFonts w:ascii="Angsana New" w:hAnsi="Angsana New"/>
                <w:b/>
                <w:bCs/>
                <w:sz w:val="30"/>
                <w:szCs w:val="30"/>
              </w:rPr>
              <w:t>5,098</w:t>
            </w:r>
          </w:p>
        </w:tc>
        <w:tc>
          <w:tcPr>
            <w:tcW w:w="270" w:type="dxa"/>
          </w:tcPr>
          <w:p w14:paraId="79C2CBB8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0E37E5" w14:textId="6B7C7042" w:rsidR="006C3C80" w:rsidRPr="004B50A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110,683</w:t>
            </w:r>
          </w:p>
        </w:tc>
        <w:tc>
          <w:tcPr>
            <w:tcW w:w="270" w:type="dxa"/>
          </w:tcPr>
          <w:p w14:paraId="59833551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A13833" w14:textId="7BE61060" w:rsidR="006C3C80" w:rsidRPr="00E0224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F9">
              <w:rPr>
                <w:rFonts w:ascii="Angsana New" w:hAnsi="Angsana New"/>
                <w:b/>
                <w:bCs/>
                <w:sz w:val="30"/>
                <w:szCs w:val="30"/>
              </w:rPr>
              <w:t>83,729</w:t>
            </w:r>
          </w:p>
        </w:tc>
        <w:tc>
          <w:tcPr>
            <w:tcW w:w="270" w:type="dxa"/>
          </w:tcPr>
          <w:p w14:paraId="58F5B2D9" w14:textId="77777777" w:rsidR="006C3C80" w:rsidRPr="006049A0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DB231E" w14:textId="12A3A092" w:rsidR="006C3C80" w:rsidRPr="004B50AF" w:rsidRDefault="006C3C80" w:rsidP="006C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F9">
              <w:rPr>
                <w:rFonts w:ascii="Angsana New" w:hAnsi="Angsana New"/>
                <w:b/>
                <w:bCs/>
                <w:sz w:val="30"/>
                <w:szCs w:val="30"/>
              </w:rPr>
              <w:t>27,130</w:t>
            </w:r>
          </w:p>
        </w:tc>
      </w:tr>
    </w:tbl>
    <w:p w14:paraId="22F1C4AD" w14:textId="77777777" w:rsidR="00DF4AC9" w:rsidRPr="001F50B0" w:rsidRDefault="00DF4AC9" w:rsidP="00DF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both"/>
        <w:rPr>
          <w:rFonts w:asciiTheme="majorBidi" w:hAnsiTheme="majorBidi" w:cstheme="majorBidi"/>
          <w:sz w:val="24"/>
          <w:szCs w:val="24"/>
        </w:rPr>
      </w:pPr>
    </w:p>
    <w:p w14:paraId="3012DA65" w14:textId="77777777" w:rsidR="00DF4AC9" w:rsidRPr="001F50B0" w:rsidRDefault="00DF4AC9" w:rsidP="00DF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144"/>
        <w:jc w:val="both"/>
        <w:rPr>
          <w:rFonts w:asciiTheme="majorBidi" w:hAnsiTheme="majorBidi" w:cstheme="majorBidi"/>
          <w:sz w:val="2"/>
          <w:szCs w:val="2"/>
        </w:rPr>
      </w:pPr>
    </w:p>
    <w:p w14:paraId="1482E198" w14:textId="71BB4030" w:rsidR="00D21D1E" w:rsidRPr="001F50B0" w:rsidRDefault="00D21D1E" w:rsidP="00591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7102D6AE" w14:textId="1C312FFC" w:rsidR="000445C2" w:rsidRPr="001F50B0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2304"/>
        <w:gridCol w:w="1152"/>
        <w:gridCol w:w="313"/>
        <w:gridCol w:w="1212"/>
        <w:gridCol w:w="267"/>
        <w:gridCol w:w="1167"/>
        <w:gridCol w:w="236"/>
        <w:gridCol w:w="1192"/>
        <w:gridCol w:w="270"/>
        <w:gridCol w:w="1164"/>
      </w:tblGrid>
      <w:tr w:rsidR="00D21D1E" w:rsidRPr="001F50B0" w14:paraId="65490A26" w14:textId="77777777" w:rsidTr="00D21D1E">
        <w:tc>
          <w:tcPr>
            <w:tcW w:w="2304" w:type="dxa"/>
          </w:tcPr>
          <w:p w14:paraId="2CF0EAB9" w14:textId="3B1E5655" w:rsidR="00D21D1E" w:rsidRPr="001F50B0" w:rsidRDefault="00D21D1E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61DEF7D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5AD05CCB" w14:textId="23A5AE56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774320AA" w14:textId="2B38F48E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16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E3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16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E3E70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D1E" w:rsidRPr="001F50B0" w14:paraId="1573EBC8" w14:textId="77777777" w:rsidTr="00D21D1E">
        <w:tc>
          <w:tcPr>
            <w:tcW w:w="2304" w:type="dxa"/>
          </w:tcPr>
          <w:p w14:paraId="2BCF7BA8" w14:textId="195EAFBF" w:rsidR="00D21D1E" w:rsidRPr="001F50B0" w:rsidRDefault="009D3E87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51C7B891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76007906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B2FE008" w14:textId="62759D70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46B24854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8DABE9" w14:textId="305A4BD9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1608EAFB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F2B50C9" w14:textId="6C636B95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C7124C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F15E15F" w14:textId="0892B819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21D1E" w:rsidRPr="001F50B0" w14:paraId="0002A935" w14:textId="77777777" w:rsidTr="00D21D1E">
        <w:tc>
          <w:tcPr>
            <w:tcW w:w="2304" w:type="dxa"/>
          </w:tcPr>
          <w:p w14:paraId="77700A1F" w14:textId="77777777" w:rsidR="00D21D1E" w:rsidRPr="001F50B0" w:rsidRDefault="00D21D1E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0413C27" w14:textId="78A95103" w:rsidR="00D21D1E" w:rsidRPr="001F50B0" w:rsidRDefault="00C05B3C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3" w:type="dxa"/>
          </w:tcPr>
          <w:p w14:paraId="01AD656F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55AA4414" w14:textId="5ECBB4CA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D1E" w:rsidRPr="001F50B0" w14:paraId="12FE4E17" w14:textId="77777777" w:rsidTr="00C949E0">
        <w:tc>
          <w:tcPr>
            <w:tcW w:w="2304" w:type="dxa"/>
          </w:tcPr>
          <w:p w14:paraId="49178BAE" w14:textId="1C7FC8BE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4CFB8B84" w14:textId="6F3DD554" w:rsidR="00D21D1E" w:rsidRPr="001F50B0" w:rsidRDefault="005A64ED" w:rsidP="009B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13" w:type="dxa"/>
          </w:tcPr>
          <w:p w14:paraId="51E9143D" w14:textId="5F90B1A2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7566888" w14:textId="61081412" w:rsidR="00D21D1E" w:rsidRPr="001F50B0" w:rsidRDefault="005A64ED" w:rsidP="0023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33178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67" w:type="dxa"/>
          </w:tcPr>
          <w:p w14:paraId="38F4E679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3A8B39" w14:textId="53064F7E" w:rsidR="00D21D1E" w:rsidRPr="001F50B0" w:rsidRDefault="005A64ED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2EFBC653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F435F9" w14:textId="25CF6A31" w:rsidR="00D21D1E" w:rsidRPr="001F50B0" w:rsidRDefault="005A64ED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32C74070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0FFDE42" w14:textId="2AC61211" w:rsidR="00D21D1E" w:rsidRPr="001F50B0" w:rsidRDefault="005A64ED" w:rsidP="0023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33178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E82D57" w:rsidRPr="001F50B0" w14:paraId="12DAE203" w14:textId="77777777" w:rsidTr="00C949E0">
        <w:tc>
          <w:tcPr>
            <w:tcW w:w="2304" w:type="dxa"/>
          </w:tcPr>
          <w:p w14:paraId="6458E63F" w14:textId="16A79EEE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2" w:type="dxa"/>
          </w:tcPr>
          <w:p w14:paraId="4185F1AD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3" w:type="dxa"/>
          </w:tcPr>
          <w:p w14:paraId="4A955E2D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F4AC681" w14:textId="75F0807A" w:rsidR="00E82D57" w:rsidRPr="0064494D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2D57" w:rsidRPr="006449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494D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67" w:type="dxa"/>
          </w:tcPr>
          <w:p w14:paraId="52AE1AC1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C453A6C" w14:textId="0A6054E2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DF390C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C9C45EB" w14:textId="72EBD0EC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64494D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Pr="006449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3329ED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FDC55F9" w14:textId="437F830C" w:rsidR="00E82D57" w:rsidRPr="0064494D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E82D57" w:rsidRPr="001F50B0" w14:paraId="48F69374" w14:textId="77777777" w:rsidTr="00D21D1E">
        <w:tc>
          <w:tcPr>
            <w:tcW w:w="2304" w:type="dxa"/>
          </w:tcPr>
          <w:p w14:paraId="62A6CAC7" w14:textId="2CEC6E4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3D91438D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7477235D" w14:textId="403B49F6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3BE158D" w14:textId="162B3E24" w:rsidR="00E82D57" w:rsidRPr="0064494D" w:rsidRDefault="00CE423F" w:rsidP="00CE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644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49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494D" w:rsidRPr="0064494D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DF135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449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E4D9339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15B2BF" w14:textId="02CE89F8" w:rsidR="00E82D57" w:rsidRPr="0064494D" w:rsidRDefault="00CE423F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494D" w:rsidRPr="0064494D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  <w:r w:rsidRPr="006449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771656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BA0CFFC" w14:textId="0E94C4DA" w:rsidR="00E82D57" w:rsidRPr="0064494D" w:rsidRDefault="00CE423F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494D" w:rsidRPr="0064494D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6449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57E239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D8E58EF" w14:textId="62C7028C" w:rsidR="00E82D57" w:rsidRPr="0064494D" w:rsidRDefault="00CE423F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494D" w:rsidRPr="0064494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F135A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6449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2D57" w:rsidRPr="001F50B0" w14:paraId="6F0F8FE5" w14:textId="77777777" w:rsidTr="00C949E0">
        <w:tc>
          <w:tcPr>
            <w:tcW w:w="2304" w:type="dxa"/>
            <w:vAlign w:val="bottom"/>
          </w:tcPr>
          <w:p w14:paraId="36839FAF" w14:textId="24D73059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11E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2" w:type="dxa"/>
          </w:tcPr>
          <w:p w14:paraId="5167888F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" w:type="dxa"/>
          </w:tcPr>
          <w:p w14:paraId="708835C9" w14:textId="1D333AE8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291CE8B" w14:textId="661BFFCF" w:rsidR="00E82D57" w:rsidRPr="0064494D" w:rsidRDefault="0064494D" w:rsidP="0063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4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</w:t>
            </w:r>
            <w:r w:rsidR="00DF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7" w:type="dxa"/>
          </w:tcPr>
          <w:p w14:paraId="5EAD9FC2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5D6B9A8" w14:textId="424019FE" w:rsidR="00E82D57" w:rsidRPr="0064494D" w:rsidRDefault="0064494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9,470</w:t>
            </w:r>
          </w:p>
        </w:tc>
        <w:tc>
          <w:tcPr>
            <w:tcW w:w="236" w:type="dxa"/>
          </w:tcPr>
          <w:p w14:paraId="599D3640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F371561" w14:textId="1E2F98CB" w:rsidR="00E82D57" w:rsidRPr="0064494D" w:rsidRDefault="0064494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14:paraId="7F3C2C29" w14:textId="77777777" w:rsidR="00E82D57" w:rsidRPr="0064494D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2771FE6" w14:textId="20E5CB1B" w:rsidR="00E82D57" w:rsidRPr="0064494D" w:rsidRDefault="0064494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4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17,32</w:t>
            </w:r>
            <w:r w:rsidR="00DF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260A9BA2" w14:textId="05BD475D" w:rsidR="00D21D1E" w:rsidRPr="001F50B0" w:rsidRDefault="00D21D1E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60372115" w14:textId="77777777" w:rsidR="000445C2" w:rsidRPr="001F50B0" w:rsidRDefault="000445C2" w:rsidP="00591C77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ab/>
      </w:r>
      <w:r w:rsidRPr="001F50B0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42670088" w14:textId="048C4C8F" w:rsidR="000445C2" w:rsidRPr="001F50B0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D0252A" w14:textId="77777777" w:rsidR="000E1E06" w:rsidRPr="001F50B0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82A4909" w14:textId="6940C691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C9ECA" w14:textId="77777777" w:rsidR="000E1E06" w:rsidRPr="001F50B0" w:rsidRDefault="000E1E06" w:rsidP="00EF6B06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 </w:t>
      </w:r>
    </w:p>
    <w:p w14:paraId="29EA05F9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3B4E0B" w:rsidRPr="001F50B0" w14:paraId="1D718817" w14:textId="77777777" w:rsidTr="003B4E0B">
        <w:trPr>
          <w:trHeight w:val="87"/>
          <w:tblHeader/>
        </w:trPr>
        <w:tc>
          <w:tcPr>
            <w:tcW w:w="3690" w:type="dxa"/>
            <w:vAlign w:val="bottom"/>
          </w:tcPr>
          <w:p w14:paraId="4C06F663" w14:textId="44CF407D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FC61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14:paraId="422704BD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6DED9927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4F196CD8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E0B" w:rsidRPr="001F50B0" w14:paraId="37E2E4D6" w14:textId="77777777" w:rsidTr="003B4E0B">
        <w:trPr>
          <w:trHeight w:val="87"/>
          <w:tblHeader/>
        </w:trPr>
        <w:tc>
          <w:tcPr>
            <w:tcW w:w="3690" w:type="dxa"/>
            <w:vAlign w:val="bottom"/>
            <w:hideMark/>
          </w:tcPr>
          <w:p w14:paraId="277EAA3B" w14:textId="1A3AF306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</w:tcPr>
          <w:p w14:paraId="41556509" w14:textId="0790203A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8" w:type="dxa"/>
          </w:tcPr>
          <w:p w14:paraId="0411EEAD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EFE259C" w14:textId="576B5650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36F5A571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8D8BCBE" w14:textId="31A0725B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7DCD6C95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4CCB8CBC" w14:textId="57CAA039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3B4E0B" w:rsidRPr="001F50B0" w14:paraId="2BDB4596" w14:textId="77777777" w:rsidTr="003B4E0B">
        <w:trPr>
          <w:trHeight w:val="87"/>
          <w:tblHeader/>
        </w:trPr>
        <w:tc>
          <w:tcPr>
            <w:tcW w:w="3690" w:type="dxa"/>
            <w:vAlign w:val="bottom"/>
          </w:tcPr>
          <w:p w14:paraId="1671A5BC" w14:textId="77777777" w:rsidR="003B4E0B" w:rsidRPr="001F50B0" w:rsidRDefault="003B4E0B" w:rsidP="003B4E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20EFD56C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B4E0B" w:rsidRPr="001F50B0" w14:paraId="4891AF69" w14:textId="77777777" w:rsidTr="003B4E0B">
        <w:tc>
          <w:tcPr>
            <w:tcW w:w="3690" w:type="dxa"/>
            <w:hideMark/>
          </w:tcPr>
          <w:p w14:paraId="16094B8F" w14:textId="77777777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7DA46C09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27D1933A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E09D896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4AC6B507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41BB2C5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75A6189D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000B3234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5C08A8" w:rsidRPr="001F50B0" w14:paraId="183A36A4" w14:textId="77777777" w:rsidTr="00D6433A">
        <w:tc>
          <w:tcPr>
            <w:tcW w:w="3690" w:type="dxa"/>
            <w:hideMark/>
          </w:tcPr>
          <w:p w14:paraId="180323AB" w14:textId="77777777" w:rsidR="005C08A8" w:rsidRPr="001F50B0" w:rsidRDefault="005C08A8" w:rsidP="005C08A8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B7C140A" w14:textId="156B5017" w:rsidR="005C08A8" w:rsidRPr="002447CC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924,603</w:t>
            </w:r>
          </w:p>
        </w:tc>
        <w:tc>
          <w:tcPr>
            <w:tcW w:w="248" w:type="dxa"/>
            <w:vAlign w:val="bottom"/>
          </w:tcPr>
          <w:p w14:paraId="721990F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59DAF23A" w14:textId="39BD482E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866,587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F8B7236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3A964F8" w14:textId="39B8EC1C" w:rsidR="005C08A8" w:rsidRPr="001F50B0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923,065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49378C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88C44DA" w14:textId="5BFEA3AA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862,305</w:t>
            </w:r>
          </w:p>
        </w:tc>
      </w:tr>
      <w:tr w:rsidR="005C08A8" w:rsidRPr="001F50B0" w14:paraId="39728B5F" w14:textId="77777777" w:rsidTr="002447CC">
        <w:tc>
          <w:tcPr>
            <w:tcW w:w="3690" w:type="dxa"/>
          </w:tcPr>
          <w:p w14:paraId="0C76CB3A" w14:textId="77777777" w:rsidR="005C08A8" w:rsidRPr="001F50B0" w:rsidRDefault="005C08A8" w:rsidP="005C08A8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445F3275" w14:textId="10553CFC" w:rsidR="005C08A8" w:rsidRPr="002447CC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221,814</w:t>
            </w:r>
          </w:p>
        </w:tc>
        <w:tc>
          <w:tcPr>
            <w:tcW w:w="248" w:type="dxa"/>
            <w:vAlign w:val="bottom"/>
          </w:tcPr>
          <w:p w14:paraId="131F89C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3BF6220A" w14:textId="5B236C6D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219,247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C84A5A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7D5126D" w14:textId="38B6834F" w:rsidR="005C08A8" w:rsidRPr="001F50B0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221,814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430B026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AE25F65" w14:textId="4BE6F50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219,247</w:t>
            </w:r>
          </w:p>
        </w:tc>
      </w:tr>
      <w:tr w:rsidR="006F3D82" w:rsidRPr="001F50B0" w14:paraId="41C8789E" w14:textId="77777777" w:rsidTr="005813D2">
        <w:tc>
          <w:tcPr>
            <w:tcW w:w="3690" w:type="dxa"/>
          </w:tcPr>
          <w:p w14:paraId="5ED82625" w14:textId="77777777" w:rsidR="006F3D82" w:rsidRPr="001F50B0" w:rsidRDefault="006F3D82" w:rsidP="005813D2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253C3229" w14:textId="77777777" w:rsidR="006F3D82" w:rsidRPr="001F50B0" w:rsidRDefault="006F3D82" w:rsidP="005813D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94,206</w:t>
            </w:r>
          </w:p>
        </w:tc>
        <w:tc>
          <w:tcPr>
            <w:tcW w:w="248" w:type="dxa"/>
            <w:vAlign w:val="bottom"/>
          </w:tcPr>
          <w:p w14:paraId="115D04C5" w14:textId="77777777" w:rsidR="006F3D82" w:rsidRPr="001F50B0" w:rsidRDefault="006F3D82" w:rsidP="0058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388CC40C" w14:textId="77777777" w:rsidR="006F3D82" w:rsidRPr="001F50B0" w:rsidRDefault="006F3D82" w:rsidP="0058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202,958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0B49C8F8" w14:textId="77777777" w:rsidR="006F3D82" w:rsidRPr="001F50B0" w:rsidRDefault="006F3D82" w:rsidP="0058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8AF85F2" w14:textId="77777777" w:rsidR="006F3D82" w:rsidRPr="001F50B0" w:rsidRDefault="006F3D82" w:rsidP="005813D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94,206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0B26310" w14:textId="77777777" w:rsidR="006F3D82" w:rsidRPr="001F50B0" w:rsidRDefault="006F3D82" w:rsidP="0058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68F47F7" w14:textId="77777777" w:rsidR="006F3D82" w:rsidRPr="001F50B0" w:rsidRDefault="006F3D82" w:rsidP="0058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202,958</w:t>
            </w:r>
          </w:p>
        </w:tc>
      </w:tr>
      <w:tr w:rsidR="005C08A8" w:rsidRPr="001F50B0" w14:paraId="224C4DAB" w14:textId="77777777" w:rsidTr="00D6433A">
        <w:tc>
          <w:tcPr>
            <w:tcW w:w="3690" w:type="dxa"/>
          </w:tcPr>
          <w:p w14:paraId="03D6C913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61EC884F" w14:textId="3D5C7F2F" w:rsidR="005C08A8" w:rsidRPr="002447CC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84,893</w:t>
            </w:r>
          </w:p>
        </w:tc>
        <w:tc>
          <w:tcPr>
            <w:tcW w:w="248" w:type="dxa"/>
            <w:vAlign w:val="bottom"/>
          </w:tcPr>
          <w:p w14:paraId="4A36378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1CFE4244" w14:textId="4F6508F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64,727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140F1F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38F3A3E" w14:textId="77C567FD" w:rsidR="005C08A8" w:rsidRPr="001F50B0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81,004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8BA281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18A23808" w14:textId="401ACF2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67,188</w:t>
            </w:r>
          </w:p>
        </w:tc>
      </w:tr>
      <w:tr w:rsidR="005C08A8" w:rsidRPr="001F50B0" w14:paraId="6CD040F2" w14:textId="77777777" w:rsidTr="00476D10">
        <w:tc>
          <w:tcPr>
            <w:tcW w:w="3690" w:type="dxa"/>
            <w:hideMark/>
          </w:tcPr>
          <w:p w14:paraId="757F5386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0B43B35" w14:textId="72F225A1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76,480</w:t>
            </w:r>
          </w:p>
        </w:tc>
        <w:tc>
          <w:tcPr>
            <w:tcW w:w="248" w:type="dxa"/>
            <w:vAlign w:val="bottom"/>
          </w:tcPr>
          <w:p w14:paraId="0D504017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B7720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A9EF8F8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FC22E4A" w14:textId="02BEDB0B" w:rsidR="005C08A8" w:rsidRPr="001F50B0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76,480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776B1C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F9045B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C08A8" w:rsidRPr="001F50B0" w14:paraId="7BA8BA92" w14:textId="77777777" w:rsidTr="00476D10">
        <w:tc>
          <w:tcPr>
            <w:tcW w:w="3690" w:type="dxa"/>
          </w:tcPr>
          <w:p w14:paraId="223AD449" w14:textId="77777777" w:rsidR="005C08A8" w:rsidRPr="001F50B0" w:rsidRDefault="005C08A8" w:rsidP="005C08A8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45EECA3D" w14:textId="2CB53348" w:rsidR="005C08A8" w:rsidRPr="001F50B0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3,984</w:t>
            </w:r>
          </w:p>
        </w:tc>
        <w:tc>
          <w:tcPr>
            <w:tcW w:w="248" w:type="dxa"/>
            <w:vAlign w:val="bottom"/>
          </w:tcPr>
          <w:p w14:paraId="74D15834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1E31BF20" w14:textId="3BEC36D0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10,077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57DE864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A494640" w14:textId="098E74F4" w:rsidR="005C08A8" w:rsidRPr="001F50B0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3,984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819044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22C506F5" w14:textId="3D064104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10,077</w:t>
            </w:r>
          </w:p>
        </w:tc>
      </w:tr>
      <w:tr w:rsidR="005C08A8" w:rsidRPr="001F50B0" w14:paraId="219E700F" w14:textId="77777777" w:rsidTr="00D6433A">
        <w:tc>
          <w:tcPr>
            <w:tcW w:w="3690" w:type="dxa"/>
            <w:hideMark/>
          </w:tcPr>
          <w:p w14:paraId="65705C9E" w14:textId="77777777" w:rsidR="005C08A8" w:rsidRPr="001F50B0" w:rsidRDefault="005C08A8" w:rsidP="005C08A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DF626" w14:textId="13653946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1,405,980</w:t>
            </w:r>
          </w:p>
        </w:tc>
        <w:tc>
          <w:tcPr>
            <w:tcW w:w="248" w:type="dxa"/>
          </w:tcPr>
          <w:p w14:paraId="20F8CDD9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3FDC099" w14:textId="7F8625DF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67" w:type="dxa"/>
            <w:shd w:val="clear" w:color="auto" w:fill="FFFFFF" w:themeFill="background1"/>
          </w:tcPr>
          <w:p w14:paraId="38D25AF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8F97898" w14:textId="45727A3E" w:rsidR="005C08A8" w:rsidRPr="001F50B0" w:rsidRDefault="00630834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1,400,553</w:t>
            </w:r>
          </w:p>
        </w:tc>
        <w:tc>
          <w:tcPr>
            <w:tcW w:w="273" w:type="dxa"/>
            <w:shd w:val="clear" w:color="auto" w:fill="FFFFFF" w:themeFill="background1"/>
          </w:tcPr>
          <w:p w14:paraId="15945383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6547877" w14:textId="5A73285A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1,361,775</w:t>
            </w:r>
          </w:p>
        </w:tc>
      </w:tr>
      <w:tr w:rsidR="005C08A8" w:rsidRPr="001F50B0" w14:paraId="024ECDA3" w14:textId="77777777" w:rsidTr="003B4E0B">
        <w:trPr>
          <w:trHeight w:val="92"/>
        </w:trPr>
        <w:tc>
          <w:tcPr>
            <w:tcW w:w="3690" w:type="dxa"/>
          </w:tcPr>
          <w:p w14:paraId="7921CE0F" w14:textId="77777777" w:rsidR="005C08A8" w:rsidRPr="001F50B0" w:rsidRDefault="005C08A8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0EB14D4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758ADAC2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AF74B32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C0CADC8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D73ABC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5992784A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631D9E4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A3353" w:rsidRPr="001F50B0" w14:paraId="4B2A9E1C" w14:textId="77777777" w:rsidTr="003B4E0B">
        <w:trPr>
          <w:trHeight w:val="92"/>
        </w:trPr>
        <w:tc>
          <w:tcPr>
            <w:tcW w:w="3690" w:type="dxa"/>
          </w:tcPr>
          <w:p w14:paraId="35E015DF" w14:textId="77777777" w:rsidR="00AA3353" w:rsidRPr="001F50B0" w:rsidRDefault="00AA3353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70B3D271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3D9D2F5D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22ED56E" w14:textId="77777777" w:rsidR="00AA3353" w:rsidRPr="001F50B0" w:rsidRDefault="00AA3353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9BEC436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67A30FE" w14:textId="77777777" w:rsidR="00AA3353" w:rsidRPr="001F50B0" w:rsidRDefault="00AA3353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28B67743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7B0A09E5" w14:textId="77777777" w:rsidR="00AA3353" w:rsidRPr="001F50B0" w:rsidRDefault="00AA3353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A3353" w:rsidRPr="001F50B0" w14:paraId="3453969D" w14:textId="77777777" w:rsidTr="003B4E0B">
        <w:trPr>
          <w:trHeight w:val="92"/>
        </w:trPr>
        <w:tc>
          <w:tcPr>
            <w:tcW w:w="3690" w:type="dxa"/>
          </w:tcPr>
          <w:p w14:paraId="124CFB26" w14:textId="77777777" w:rsidR="00AA3353" w:rsidRPr="001F50B0" w:rsidRDefault="00AA3353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E4B9A93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2575D4F7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477E039" w14:textId="77777777" w:rsidR="00AA3353" w:rsidRPr="001F50B0" w:rsidRDefault="00AA3353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5E1B209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E780079" w14:textId="77777777" w:rsidR="00AA3353" w:rsidRPr="001F50B0" w:rsidRDefault="00AA3353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0CB70FE1" w14:textId="77777777" w:rsidR="00AA3353" w:rsidRPr="001F50B0" w:rsidRDefault="00AA3353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65E8F032" w14:textId="77777777" w:rsidR="00AA3353" w:rsidRPr="001F50B0" w:rsidRDefault="00AA3353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C08A8" w:rsidRPr="001F50B0" w14:paraId="77DD4ACA" w14:textId="77777777" w:rsidTr="003B4E0B">
        <w:trPr>
          <w:trHeight w:val="92"/>
        </w:trPr>
        <w:tc>
          <w:tcPr>
            <w:tcW w:w="3690" w:type="dxa"/>
            <w:hideMark/>
          </w:tcPr>
          <w:p w14:paraId="0CA961A5" w14:textId="77777777" w:rsidR="005C08A8" w:rsidRPr="001F50B0" w:rsidRDefault="005C08A8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9139D3B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6083B34D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7828D21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66D0401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F3F6C1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7F234E87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08888184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C08A8" w:rsidRPr="001F50B0" w14:paraId="3BBF342B" w14:textId="77777777" w:rsidTr="003B4E0B">
        <w:tc>
          <w:tcPr>
            <w:tcW w:w="3690" w:type="dxa"/>
            <w:hideMark/>
          </w:tcPr>
          <w:p w14:paraId="7F8B1D2B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16EAE925" w14:textId="52AFB64A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925,271</w:t>
            </w:r>
          </w:p>
        </w:tc>
        <w:tc>
          <w:tcPr>
            <w:tcW w:w="248" w:type="dxa"/>
          </w:tcPr>
          <w:p w14:paraId="4CFEE0EB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9078537" w14:textId="31C150B0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899,061</w:t>
            </w:r>
          </w:p>
        </w:tc>
        <w:tc>
          <w:tcPr>
            <w:tcW w:w="267" w:type="dxa"/>
          </w:tcPr>
          <w:p w14:paraId="608E73C2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3FBBF14" w14:textId="0662EEF2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922,021</w:t>
            </w:r>
          </w:p>
        </w:tc>
        <w:tc>
          <w:tcPr>
            <w:tcW w:w="273" w:type="dxa"/>
          </w:tcPr>
          <w:p w14:paraId="7BDE47CA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1975154F" w14:textId="5413DBD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906,497</w:t>
            </w:r>
          </w:p>
        </w:tc>
      </w:tr>
      <w:tr w:rsidR="005C08A8" w:rsidRPr="001F50B0" w14:paraId="7EF4673F" w14:textId="77777777" w:rsidTr="002447CC">
        <w:tc>
          <w:tcPr>
            <w:tcW w:w="3690" w:type="dxa"/>
            <w:hideMark/>
          </w:tcPr>
          <w:p w14:paraId="153B9CA9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72C57EBC" w14:textId="77777777" w:rsidR="005C08A8" w:rsidRDefault="005C08A8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2F6020BC" w14:textId="18AAA594" w:rsidR="004F7D6F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334,314</w:t>
            </w:r>
          </w:p>
        </w:tc>
        <w:tc>
          <w:tcPr>
            <w:tcW w:w="248" w:type="dxa"/>
          </w:tcPr>
          <w:p w14:paraId="15D4A7F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CC84B51" w14:textId="77777777" w:rsidR="005C08A8" w:rsidRPr="00EE2146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7229C2BA" w14:textId="4AFE23FD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207,426</w:t>
            </w:r>
          </w:p>
        </w:tc>
        <w:tc>
          <w:tcPr>
            <w:tcW w:w="267" w:type="dxa"/>
          </w:tcPr>
          <w:p w14:paraId="47205726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2C6C668" w14:textId="77777777" w:rsidR="005C08A8" w:rsidRDefault="005C08A8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59BBD29" w14:textId="076A053E" w:rsidR="004F7D6F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333,675</w:t>
            </w:r>
          </w:p>
        </w:tc>
        <w:tc>
          <w:tcPr>
            <w:tcW w:w="273" w:type="dxa"/>
          </w:tcPr>
          <w:p w14:paraId="52B4B55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1BB0073C" w14:textId="77777777" w:rsidR="005C08A8" w:rsidRPr="00EE2146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5CD55395" w14:textId="4B124AA9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205,742</w:t>
            </w:r>
          </w:p>
        </w:tc>
      </w:tr>
      <w:tr w:rsidR="005C08A8" w:rsidRPr="001F50B0" w14:paraId="6CCFFAB2" w14:textId="77777777" w:rsidTr="003B4E0B">
        <w:tc>
          <w:tcPr>
            <w:tcW w:w="3690" w:type="dxa"/>
          </w:tcPr>
          <w:p w14:paraId="31411F80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2A624F16" w14:textId="055C3108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94,747</w:t>
            </w:r>
          </w:p>
        </w:tc>
        <w:tc>
          <w:tcPr>
            <w:tcW w:w="248" w:type="dxa"/>
          </w:tcPr>
          <w:p w14:paraId="1880D3D0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214A9DB8" w14:textId="3CD46798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209,646</w:t>
            </w:r>
          </w:p>
        </w:tc>
        <w:tc>
          <w:tcPr>
            <w:tcW w:w="267" w:type="dxa"/>
          </w:tcPr>
          <w:p w14:paraId="46915670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0ADE22D" w14:textId="380EC695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94,747</w:t>
            </w:r>
          </w:p>
        </w:tc>
        <w:tc>
          <w:tcPr>
            <w:tcW w:w="273" w:type="dxa"/>
          </w:tcPr>
          <w:p w14:paraId="39CAA9DF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EE39B77" w14:textId="10D926C4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209,646</w:t>
            </w:r>
          </w:p>
        </w:tc>
      </w:tr>
      <w:tr w:rsidR="005C08A8" w:rsidRPr="001F50B0" w14:paraId="61C989CC" w14:textId="77777777" w:rsidTr="00D6433A">
        <w:tc>
          <w:tcPr>
            <w:tcW w:w="3690" w:type="dxa"/>
            <w:hideMark/>
          </w:tcPr>
          <w:p w14:paraId="6C9253E8" w14:textId="77777777" w:rsidR="005C08A8" w:rsidRPr="001F50B0" w:rsidRDefault="005C08A8" w:rsidP="005C08A8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9D455" w14:textId="56C62DEF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51,648</w:t>
            </w:r>
          </w:p>
        </w:tc>
        <w:tc>
          <w:tcPr>
            <w:tcW w:w="248" w:type="dxa"/>
          </w:tcPr>
          <w:p w14:paraId="42438DD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4A4ECC3" w14:textId="05796D72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47,463</w:t>
            </w:r>
          </w:p>
        </w:tc>
        <w:tc>
          <w:tcPr>
            <w:tcW w:w="267" w:type="dxa"/>
            <w:shd w:val="clear" w:color="auto" w:fill="FFFFFF" w:themeFill="background1"/>
          </w:tcPr>
          <w:p w14:paraId="361BBA26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0C11E51" w14:textId="17869396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50,110</w:t>
            </w:r>
          </w:p>
        </w:tc>
        <w:tc>
          <w:tcPr>
            <w:tcW w:w="273" w:type="dxa"/>
            <w:shd w:val="clear" w:color="auto" w:fill="FFFFFF" w:themeFill="background1"/>
          </w:tcPr>
          <w:p w14:paraId="6BB4F372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7EC5D72" w14:textId="493CC06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39,890</w:t>
            </w:r>
          </w:p>
        </w:tc>
      </w:tr>
      <w:tr w:rsidR="005C08A8" w:rsidRPr="001F50B0" w14:paraId="5D82178C" w14:textId="77777777" w:rsidTr="003B4E0B">
        <w:tc>
          <w:tcPr>
            <w:tcW w:w="3690" w:type="dxa"/>
            <w:hideMark/>
          </w:tcPr>
          <w:p w14:paraId="0BB83778" w14:textId="77777777" w:rsidR="005C08A8" w:rsidRPr="001F50B0" w:rsidRDefault="005C08A8" w:rsidP="005C08A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4C0B3" w14:textId="59059EA8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1,405,980</w:t>
            </w:r>
          </w:p>
        </w:tc>
        <w:tc>
          <w:tcPr>
            <w:tcW w:w="248" w:type="dxa"/>
          </w:tcPr>
          <w:p w14:paraId="43D15F28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49FC" w14:textId="772A2BAD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67" w:type="dxa"/>
          </w:tcPr>
          <w:p w14:paraId="6DEF3B2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E76D5" w14:textId="281FA1BC" w:rsidR="005C08A8" w:rsidRPr="001F50B0" w:rsidRDefault="004F7D6F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1,400,553</w:t>
            </w:r>
          </w:p>
        </w:tc>
        <w:tc>
          <w:tcPr>
            <w:tcW w:w="273" w:type="dxa"/>
          </w:tcPr>
          <w:p w14:paraId="5EE18D7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DD286" w14:textId="2E891335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1,361,775</w:t>
            </w:r>
          </w:p>
        </w:tc>
      </w:tr>
      <w:tr w:rsidR="005C08A8" w:rsidRPr="001F50B0" w14:paraId="74F2746F" w14:textId="77777777" w:rsidTr="003B4E0B">
        <w:trPr>
          <w:trHeight w:val="78"/>
        </w:trPr>
        <w:tc>
          <w:tcPr>
            <w:tcW w:w="3690" w:type="dxa"/>
          </w:tcPr>
          <w:p w14:paraId="62CE50E4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21E69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C5564FC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CBE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500EF54D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55945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19EA527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2910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C08A8" w:rsidRPr="001F50B0" w14:paraId="22F913B4" w14:textId="77777777" w:rsidTr="003B4E0B">
        <w:tc>
          <w:tcPr>
            <w:tcW w:w="3690" w:type="dxa"/>
            <w:hideMark/>
          </w:tcPr>
          <w:p w14:paraId="1469BDD6" w14:textId="77777777" w:rsidR="005C08A8" w:rsidRPr="001F50B0" w:rsidRDefault="005C08A8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37A489C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3E46FC6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444EA69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85A6D51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0206A3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56974C6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14:paraId="055B848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4F7D6F" w:rsidRPr="001F50B0" w14:paraId="302623F8" w14:textId="77777777" w:rsidTr="00FF0079">
        <w:tc>
          <w:tcPr>
            <w:tcW w:w="3690" w:type="dxa"/>
            <w:vAlign w:val="bottom"/>
            <w:hideMark/>
          </w:tcPr>
          <w:p w14:paraId="4875AB3E" w14:textId="77777777" w:rsidR="004F7D6F" w:rsidRPr="001F50B0" w:rsidRDefault="004F7D6F" w:rsidP="004F7D6F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653754F8" w14:textId="5E8EEAFA" w:rsidR="004F7D6F" w:rsidRPr="004F7D6F" w:rsidRDefault="004F7D6F" w:rsidP="004F7D6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7D6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1,405,980</w:t>
            </w:r>
          </w:p>
        </w:tc>
        <w:tc>
          <w:tcPr>
            <w:tcW w:w="248" w:type="dxa"/>
          </w:tcPr>
          <w:p w14:paraId="16C39A11" w14:textId="77777777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68FA4E32" w14:textId="4DB390A0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67" w:type="dxa"/>
            <w:shd w:val="clear" w:color="auto" w:fill="FFFFFF" w:themeFill="background1"/>
          </w:tcPr>
          <w:p w14:paraId="6596D411" w14:textId="77777777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6526C56" w14:textId="173176F4" w:rsidR="004F7D6F" w:rsidRPr="004F7D6F" w:rsidRDefault="004F7D6F" w:rsidP="004F7D6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7D6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1,400,553</w:t>
            </w:r>
          </w:p>
        </w:tc>
        <w:tc>
          <w:tcPr>
            <w:tcW w:w="273" w:type="dxa"/>
            <w:shd w:val="clear" w:color="auto" w:fill="FFFFFF" w:themeFill="background1"/>
          </w:tcPr>
          <w:p w14:paraId="0313091F" w14:textId="77777777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C5190A1" w14:textId="128C9A6E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1,361,775</w:t>
            </w:r>
          </w:p>
        </w:tc>
      </w:tr>
      <w:tr w:rsidR="004F7D6F" w:rsidRPr="001F50B0" w14:paraId="3CAB365D" w14:textId="77777777" w:rsidTr="003B4E0B">
        <w:tc>
          <w:tcPr>
            <w:tcW w:w="3690" w:type="dxa"/>
            <w:hideMark/>
          </w:tcPr>
          <w:p w14:paraId="423EA365" w14:textId="77777777" w:rsidR="004F7D6F" w:rsidRPr="001F50B0" w:rsidRDefault="004F7D6F" w:rsidP="004F7D6F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F4120" w14:textId="09535FCD" w:rsidR="004F7D6F" w:rsidRPr="001F50B0" w:rsidRDefault="004F7D6F" w:rsidP="004F7D6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1,405,980</w:t>
            </w:r>
          </w:p>
        </w:tc>
        <w:tc>
          <w:tcPr>
            <w:tcW w:w="248" w:type="dxa"/>
          </w:tcPr>
          <w:p w14:paraId="7C4272A4" w14:textId="77777777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4EDE6" w14:textId="0C8B563A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67" w:type="dxa"/>
          </w:tcPr>
          <w:p w14:paraId="35974ED2" w14:textId="77777777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7A5F5" w14:textId="3EF123C0" w:rsidR="004F7D6F" w:rsidRPr="009745AB" w:rsidRDefault="004F7D6F" w:rsidP="004F7D6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1,400,553</w:t>
            </w:r>
          </w:p>
        </w:tc>
        <w:tc>
          <w:tcPr>
            <w:tcW w:w="273" w:type="dxa"/>
          </w:tcPr>
          <w:p w14:paraId="08666F6A" w14:textId="77777777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CECF4" w14:textId="1D89DDC7" w:rsidR="004F7D6F" w:rsidRPr="001F50B0" w:rsidRDefault="004F7D6F" w:rsidP="004F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1,361,775</w:t>
            </w:r>
          </w:p>
        </w:tc>
      </w:tr>
    </w:tbl>
    <w:p w14:paraId="42B34345" w14:textId="77777777" w:rsidR="003B4E0B" w:rsidRPr="001F50B0" w:rsidRDefault="003B4E0B" w:rsidP="003B4E0B">
      <w:pPr>
        <w:rPr>
          <w:rFonts w:asciiTheme="majorBidi" w:hAnsiTheme="majorBidi" w:cstheme="majorBidi"/>
        </w:rPr>
      </w:pPr>
    </w:p>
    <w:p w14:paraId="69803BB2" w14:textId="77777777" w:rsidR="00FC615A" w:rsidRDefault="00FC615A" w:rsidP="002447CC">
      <w:pPr>
        <w:ind w:left="72" w:right="-115" w:hanging="72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GB"/>
        </w:rPr>
        <w:sectPr w:rsidR="00FC615A" w:rsidSect="007E2E39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FC615A" w:rsidRPr="001F50B0" w14:paraId="370C2E68" w14:textId="77777777" w:rsidTr="002447CC">
        <w:trPr>
          <w:trHeight w:val="87"/>
          <w:tblHeader/>
        </w:trPr>
        <w:tc>
          <w:tcPr>
            <w:tcW w:w="3690" w:type="dxa"/>
            <w:vAlign w:val="bottom"/>
          </w:tcPr>
          <w:p w14:paraId="5BCE44CB" w14:textId="6D09DD57" w:rsidR="00FC615A" w:rsidRPr="001F50B0" w:rsidRDefault="00E011E2" w:rsidP="002447C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สำหรับงวดเก้าเดือน</w:t>
            </w:r>
            <w:r w:rsidR="00FC615A"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สิ้นสุด</w:t>
            </w:r>
          </w:p>
        </w:tc>
        <w:tc>
          <w:tcPr>
            <w:tcW w:w="2790" w:type="dxa"/>
            <w:gridSpan w:val="3"/>
          </w:tcPr>
          <w:p w14:paraId="1332067A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012F2AED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098E66D8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15A" w:rsidRPr="001F50B0" w14:paraId="02D86607" w14:textId="77777777" w:rsidTr="002447CC">
        <w:trPr>
          <w:trHeight w:val="87"/>
          <w:tblHeader/>
        </w:trPr>
        <w:tc>
          <w:tcPr>
            <w:tcW w:w="3690" w:type="dxa"/>
            <w:vAlign w:val="bottom"/>
            <w:hideMark/>
          </w:tcPr>
          <w:p w14:paraId="695D2B20" w14:textId="626D514F" w:rsidR="00FC615A" w:rsidRPr="001F50B0" w:rsidRDefault="00FC615A" w:rsidP="002447C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</w:tcPr>
          <w:p w14:paraId="364C5CF7" w14:textId="44A8779D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8" w:type="dxa"/>
          </w:tcPr>
          <w:p w14:paraId="2A97509D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9FC6B8F" w14:textId="6DD71CC7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33B6FC3B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DF72E84" w14:textId="45DE464C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5EC03194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0E3ADA61" w14:textId="38F9C5CC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FC615A" w:rsidRPr="001F50B0" w14:paraId="51271CA8" w14:textId="77777777" w:rsidTr="002447CC">
        <w:trPr>
          <w:trHeight w:val="87"/>
          <w:tblHeader/>
        </w:trPr>
        <w:tc>
          <w:tcPr>
            <w:tcW w:w="3690" w:type="dxa"/>
            <w:vAlign w:val="bottom"/>
          </w:tcPr>
          <w:p w14:paraId="42CEC327" w14:textId="77777777" w:rsidR="00FC615A" w:rsidRPr="001F50B0" w:rsidRDefault="00FC615A" w:rsidP="002447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11219A3F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C615A" w:rsidRPr="001F50B0" w14:paraId="3EF7F02B" w14:textId="77777777" w:rsidTr="002447CC">
        <w:tc>
          <w:tcPr>
            <w:tcW w:w="3690" w:type="dxa"/>
            <w:hideMark/>
          </w:tcPr>
          <w:p w14:paraId="64833497" w14:textId="77777777" w:rsidR="00FC615A" w:rsidRPr="001F50B0" w:rsidRDefault="00FC615A" w:rsidP="002447C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188583B6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551AA473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7A23A69E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44BBE93E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7EFD473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46B63351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56DB87DC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5C08A8" w:rsidRPr="001F50B0" w14:paraId="5939C705" w14:textId="77777777" w:rsidTr="002447CC">
        <w:tc>
          <w:tcPr>
            <w:tcW w:w="3690" w:type="dxa"/>
            <w:hideMark/>
          </w:tcPr>
          <w:p w14:paraId="48C57504" w14:textId="77777777" w:rsidR="005C08A8" w:rsidRPr="001F50B0" w:rsidRDefault="005C08A8" w:rsidP="005C08A8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5A26FAA9" w14:textId="728C2EE0" w:rsidR="005C08A8" w:rsidRPr="002447CC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2,514,746</w:t>
            </w:r>
          </w:p>
        </w:tc>
        <w:tc>
          <w:tcPr>
            <w:tcW w:w="248" w:type="dxa"/>
            <w:vAlign w:val="bottom"/>
          </w:tcPr>
          <w:p w14:paraId="246B07E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391BE378" w14:textId="46F397FA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2,618,684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DF23A4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0B36F4B" w14:textId="0016FB13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2,505,393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EC1697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2CF8A0B3" w14:textId="0C793205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2,608,274</w:t>
            </w:r>
          </w:p>
        </w:tc>
      </w:tr>
      <w:tr w:rsidR="005C08A8" w:rsidRPr="001F50B0" w14:paraId="336343EC" w14:textId="77777777" w:rsidTr="002447CC">
        <w:tc>
          <w:tcPr>
            <w:tcW w:w="3690" w:type="dxa"/>
          </w:tcPr>
          <w:p w14:paraId="65634146" w14:textId="77777777" w:rsidR="005C08A8" w:rsidRPr="001F50B0" w:rsidRDefault="005C08A8" w:rsidP="005C08A8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2BCC08E0" w14:textId="52D5F05B" w:rsidR="005C08A8" w:rsidRPr="002447CC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507,985</w:t>
            </w:r>
          </w:p>
        </w:tc>
        <w:tc>
          <w:tcPr>
            <w:tcW w:w="248" w:type="dxa"/>
            <w:vAlign w:val="bottom"/>
          </w:tcPr>
          <w:p w14:paraId="4D7D492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5A6D07FB" w14:textId="380BD29B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433,164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3D810B6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305D881" w14:textId="7BA6EE8A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507,985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24FA429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44595D76" w14:textId="2E188341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433,164</w:t>
            </w:r>
          </w:p>
        </w:tc>
      </w:tr>
      <w:tr w:rsidR="005C08A8" w:rsidRPr="001F50B0" w14:paraId="0CADB75D" w14:textId="77777777" w:rsidTr="002447CC">
        <w:tc>
          <w:tcPr>
            <w:tcW w:w="3690" w:type="dxa"/>
          </w:tcPr>
          <w:p w14:paraId="1894FC69" w14:textId="77777777" w:rsidR="005C08A8" w:rsidRPr="001F50B0" w:rsidRDefault="005C08A8" w:rsidP="005C08A8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26A409B5" w14:textId="7815E927" w:rsidR="005C08A8" w:rsidRPr="002447CC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318,431</w:t>
            </w:r>
          </w:p>
        </w:tc>
        <w:tc>
          <w:tcPr>
            <w:tcW w:w="248" w:type="dxa"/>
            <w:vAlign w:val="bottom"/>
          </w:tcPr>
          <w:p w14:paraId="7E153C1E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FB04329" w14:textId="6C778B9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451,927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80D43E6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FF2BDC0" w14:textId="5AA14D83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318,431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E663782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26C3805" w14:textId="5B444C39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451,927</w:t>
            </w:r>
          </w:p>
        </w:tc>
      </w:tr>
      <w:tr w:rsidR="005C08A8" w:rsidRPr="001F50B0" w14:paraId="4731CBDE" w14:textId="77777777" w:rsidTr="002447CC">
        <w:tc>
          <w:tcPr>
            <w:tcW w:w="3690" w:type="dxa"/>
          </w:tcPr>
          <w:p w14:paraId="7F603051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282A99D7" w14:textId="0C2495BF" w:rsidR="005C08A8" w:rsidRPr="002447CC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279,878</w:t>
            </w:r>
          </w:p>
        </w:tc>
        <w:tc>
          <w:tcPr>
            <w:tcW w:w="248" w:type="dxa"/>
            <w:vAlign w:val="bottom"/>
          </w:tcPr>
          <w:p w14:paraId="055C9291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4B6F86C3" w14:textId="4D9F42C9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216,173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1091C8A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3CA572D" w14:textId="13B48347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276,616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447F23E7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C91247E" w14:textId="14BB7EFB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213,125</w:t>
            </w:r>
          </w:p>
        </w:tc>
      </w:tr>
      <w:tr w:rsidR="00737F95" w:rsidRPr="001F50B0" w14:paraId="2B2173E7" w14:textId="77777777" w:rsidTr="00737F95">
        <w:tc>
          <w:tcPr>
            <w:tcW w:w="3690" w:type="dxa"/>
            <w:hideMark/>
          </w:tcPr>
          <w:p w14:paraId="67F06945" w14:textId="77777777" w:rsidR="00737F95" w:rsidRPr="001F50B0" w:rsidRDefault="00737F95" w:rsidP="009E3F9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D035B4E" w14:textId="77777777" w:rsidR="00737F95" w:rsidRPr="001F50B0" w:rsidRDefault="00737F95" w:rsidP="009E3F9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132,044</w:t>
            </w:r>
          </w:p>
        </w:tc>
        <w:tc>
          <w:tcPr>
            <w:tcW w:w="248" w:type="dxa"/>
            <w:vAlign w:val="bottom"/>
          </w:tcPr>
          <w:p w14:paraId="54D26DA4" w14:textId="77777777" w:rsidR="00737F95" w:rsidRPr="001F50B0" w:rsidRDefault="00737F95" w:rsidP="009E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7C51029" w14:textId="77777777" w:rsidR="00737F95" w:rsidRPr="001F50B0" w:rsidRDefault="00737F95" w:rsidP="009E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E09B7BB" w14:textId="77777777" w:rsidR="00737F95" w:rsidRPr="001F50B0" w:rsidRDefault="00737F95" w:rsidP="009E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5DA5BAB" w14:textId="77777777" w:rsidR="00737F95" w:rsidRPr="001F50B0" w:rsidRDefault="00737F95" w:rsidP="009E3F9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132,044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4FBAE0E" w14:textId="77777777" w:rsidR="00737F95" w:rsidRPr="001F50B0" w:rsidRDefault="00737F95" w:rsidP="009E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650F706" w14:textId="77777777" w:rsidR="00737F95" w:rsidRPr="001F50B0" w:rsidRDefault="00737F95" w:rsidP="009E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C08A8" w:rsidRPr="001F50B0" w14:paraId="583DB94C" w14:textId="77777777" w:rsidTr="002447CC">
        <w:tc>
          <w:tcPr>
            <w:tcW w:w="3690" w:type="dxa"/>
          </w:tcPr>
          <w:p w14:paraId="7584B181" w14:textId="77777777" w:rsidR="005C08A8" w:rsidRPr="001F50B0" w:rsidRDefault="005C08A8" w:rsidP="005C08A8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7E9AA715" w14:textId="77F0CDB6" w:rsidR="005C08A8" w:rsidRPr="002447CC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17,120</w:t>
            </w:r>
          </w:p>
        </w:tc>
        <w:tc>
          <w:tcPr>
            <w:tcW w:w="248" w:type="dxa"/>
            <w:vAlign w:val="bottom"/>
          </w:tcPr>
          <w:p w14:paraId="0E08CF56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306CFB7" w14:textId="5D0C3CF4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27,881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75B5F2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75EDD99" w14:textId="6095B7C2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17,120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1D68136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3CBDCBBC" w14:textId="717548CF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27,881</w:t>
            </w:r>
          </w:p>
        </w:tc>
      </w:tr>
      <w:tr w:rsidR="005C08A8" w:rsidRPr="001F50B0" w14:paraId="33668AB4" w14:textId="77777777" w:rsidTr="002447CC">
        <w:tc>
          <w:tcPr>
            <w:tcW w:w="3690" w:type="dxa"/>
            <w:hideMark/>
          </w:tcPr>
          <w:p w14:paraId="139B9F46" w14:textId="77777777" w:rsidR="005C08A8" w:rsidRPr="001F50B0" w:rsidRDefault="005C08A8" w:rsidP="005C08A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9E9F0" w14:textId="3E072EAE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3,770,204</w:t>
            </w:r>
          </w:p>
        </w:tc>
        <w:tc>
          <w:tcPr>
            <w:tcW w:w="248" w:type="dxa"/>
          </w:tcPr>
          <w:p w14:paraId="4CD08E27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7EA5292" w14:textId="7B7949F3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67" w:type="dxa"/>
            <w:shd w:val="clear" w:color="auto" w:fill="FFFFFF" w:themeFill="background1"/>
          </w:tcPr>
          <w:p w14:paraId="736E9429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436E31A" w14:textId="6876C6AD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3,757,589</w:t>
            </w:r>
          </w:p>
        </w:tc>
        <w:tc>
          <w:tcPr>
            <w:tcW w:w="273" w:type="dxa"/>
            <w:shd w:val="clear" w:color="auto" w:fill="FFFFFF" w:themeFill="background1"/>
          </w:tcPr>
          <w:p w14:paraId="78B3402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FB1CF33" w14:textId="7543DF5B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3,734,371</w:t>
            </w:r>
          </w:p>
        </w:tc>
      </w:tr>
      <w:tr w:rsidR="005C08A8" w:rsidRPr="001F50B0" w14:paraId="08295A6C" w14:textId="77777777" w:rsidTr="002447CC">
        <w:trPr>
          <w:trHeight w:val="92"/>
        </w:trPr>
        <w:tc>
          <w:tcPr>
            <w:tcW w:w="3690" w:type="dxa"/>
          </w:tcPr>
          <w:p w14:paraId="7FE3F78D" w14:textId="77777777" w:rsidR="005C08A8" w:rsidRPr="001F50B0" w:rsidRDefault="005C08A8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679CC618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46879E3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718B3E9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9BABF32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C45BAEE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3A21072A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01CB3C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C08A8" w:rsidRPr="001F50B0" w14:paraId="323B4964" w14:textId="77777777" w:rsidTr="002447CC">
        <w:trPr>
          <w:trHeight w:val="92"/>
        </w:trPr>
        <w:tc>
          <w:tcPr>
            <w:tcW w:w="3690" w:type="dxa"/>
            <w:hideMark/>
          </w:tcPr>
          <w:p w14:paraId="357E8A25" w14:textId="77777777" w:rsidR="005C08A8" w:rsidRPr="001F50B0" w:rsidRDefault="005C08A8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2868E06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F035B31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ECE2691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5AA5242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2226FB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3E23983E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76944C2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C08A8" w:rsidRPr="001F50B0" w14:paraId="46147687" w14:textId="77777777" w:rsidTr="002447CC">
        <w:tc>
          <w:tcPr>
            <w:tcW w:w="3690" w:type="dxa"/>
            <w:hideMark/>
          </w:tcPr>
          <w:p w14:paraId="277B62A9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4384C55C" w14:textId="6820451C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2,509,792</w:t>
            </w:r>
          </w:p>
        </w:tc>
        <w:tc>
          <w:tcPr>
            <w:tcW w:w="248" w:type="dxa"/>
          </w:tcPr>
          <w:p w14:paraId="57943DB3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D0FEFB7" w14:textId="118CD21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2,439,011</w:t>
            </w:r>
          </w:p>
        </w:tc>
        <w:tc>
          <w:tcPr>
            <w:tcW w:w="267" w:type="dxa"/>
          </w:tcPr>
          <w:p w14:paraId="176C2AB5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BAF1289" w14:textId="272EF209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2,504,826</w:t>
            </w:r>
          </w:p>
        </w:tc>
        <w:tc>
          <w:tcPr>
            <w:tcW w:w="273" w:type="dxa"/>
          </w:tcPr>
          <w:p w14:paraId="7666CEC2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6116E322" w14:textId="79FC1FA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2,433,429</w:t>
            </w:r>
          </w:p>
        </w:tc>
      </w:tr>
      <w:tr w:rsidR="005C08A8" w:rsidRPr="001F50B0" w14:paraId="6DF67938" w14:textId="77777777" w:rsidTr="002447CC">
        <w:tc>
          <w:tcPr>
            <w:tcW w:w="3690" w:type="dxa"/>
            <w:hideMark/>
          </w:tcPr>
          <w:p w14:paraId="74E56FF9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08FA1A7F" w14:textId="77777777" w:rsidR="005C08A8" w:rsidRDefault="005C08A8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13352D4" w14:textId="4C5D228E" w:rsidR="006F3D82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846,967</w:t>
            </w:r>
          </w:p>
        </w:tc>
        <w:tc>
          <w:tcPr>
            <w:tcW w:w="248" w:type="dxa"/>
          </w:tcPr>
          <w:p w14:paraId="58FD799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78F4C80" w14:textId="77777777" w:rsidR="005C08A8" w:rsidRPr="00EE2146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5CF68D2E" w14:textId="6F768F82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599,503</w:t>
            </w:r>
          </w:p>
        </w:tc>
        <w:tc>
          <w:tcPr>
            <w:tcW w:w="267" w:type="dxa"/>
          </w:tcPr>
          <w:p w14:paraId="799310DF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238308B" w14:textId="77777777" w:rsidR="005C08A8" w:rsidRDefault="005C08A8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726D2A0" w14:textId="32C3D999" w:rsidR="006F3D82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844,954</w:t>
            </w:r>
          </w:p>
        </w:tc>
        <w:tc>
          <w:tcPr>
            <w:tcW w:w="273" w:type="dxa"/>
          </w:tcPr>
          <w:p w14:paraId="076B1DE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26B850EF" w14:textId="77777777" w:rsidR="005C08A8" w:rsidRPr="00EE2146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7E1104EA" w14:textId="08059A2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598,314</w:t>
            </w:r>
          </w:p>
        </w:tc>
      </w:tr>
      <w:tr w:rsidR="005C08A8" w:rsidRPr="001F50B0" w14:paraId="5399963E" w14:textId="77777777" w:rsidTr="002447CC">
        <w:tc>
          <w:tcPr>
            <w:tcW w:w="3690" w:type="dxa"/>
          </w:tcPr>
          <w:p w14:paraId="1A13F775" w14:textId="77777777" w:rsidR="005C08A8" w:rsidRPr="001F50B0" w:rsidRDefault="005C08A8" w:rsidP="005C08A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0B08F1E3" w14:textId="4DF689E1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281,180</w:t>
            </w:r>
          </w:p>
        </w:tc>
        <w:tc>
          <w:tcPr>
            <w:tcW w:w="248" w:type="dxa"/>
          </w:tcPr>
          <w:p w14:paraId="713455A6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FC6A661" w14:textId="5215372C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582,327</w:t>
            </w:r>
          </w:p>
        </w:tc>
        <w:tc>
          <w:tcPr>
            <w:tcW w:w="267" w:type="dxa"/>
          </w:tcPr>
          <w:p w14:paraId="02E9D8CB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02E9978" w14:textId="2D029A82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281,180</w:t>
            </w:r>
          </w:p>
        </w:tc>
        <w:tc>
          <w:tcPr>
            <w:tcW w:w="273" w:type="dxa"/>
          </w:tcPr>
          <w:p w14:paraId="76C27380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1CD5DD5A" w14:textId="139A5E5A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582,327</w:t>
            </w:r>
          </w:p>
        </w:tc>
      </w:tr>
      <w:tr w:rsidR="005C08A8" w:rsidRPr="001F50B0" w14:paraId="2BBC1814" w14:textId="77777777" w:rsidTr="002447CC">
        <w:tc>
          <w:tcPr>
            <w:tcW w:w="3690" w:type="dxa"/>
            <w:hideMark/>
          </w:tcPr>
          <w:p w14:paraId="24908824" w14:textId="77777777" w:rsidR="005C08A8" w:rsidRPr="001F50B0" w:rsidRDefault="005C08A8" w:rsidP="005C08A8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383B3" w14:textId="03A43637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132,265</w:t>
            </w:r>
          </w:p>
        </w:tc>
        <w:tc>
          <w:tcPr>
            <w:tcW w:w="248" w:type="dxa"/>
          </w:tcPr>
          <w:p w14:paraId="02A053D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BBCB1C6" w14:textId="600D33AE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126,988</w:t>
            </w:r>
          </w:p>
        </w:tc>
        <w:tc>
          <w:tcPr>
            <w:tcW w:w="267" w:type="dxa"/>
            <w:shd w:val="clear" w:color="auto" w:fill="FFFFFF" w:themeFill="background1"/>
          </w:tcPr>
          <w:p w14:paraId="70FCD6E4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ECCD121" w14:textId="4FF25639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126,629</w:t>
            </w:r>
          </w:p>
        </w:tc>
        <w:tc>
          <w:tcPr>
            <w:tcW w:w="273" w:type="dxa"/>
            <w:shd w:val="clear" w:color="auto" w:fill="FFFFFF" w:themeFill="background1"/>
          </w:tcPr>
          <w:p w14:paraId="027FB2D6" w14:textId="77777777" w:rsidR="005C08A8" w:rsidRPr="001F50B0" w:rsidRDefault="005C08A8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FC7908" w14:textId="32FD225E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120,301</w:t>
            </w:r>
          </w:p>
        </w:tc>
      </w:tr>
      <w:tr w:rsidR="005C08A8" w:rsidRPr="001F50B0" w14:paraId="08AD308C" w14:textId="77777777" w:rsidTr="002447CC">
        <w:tc>
          <w:tcPr>
            <w:tcW w:w="3690" w:type="dxa"/>
            <w:hideMark/>
          </w:tcPr>
          <w:p w14:paraId="69F47E85" w14:textId="77777777" w:rsidR="005C08A8" w:rsidRPr="001F50B0" w:rsidRDefault="005C08A8" w:rsidP="005C08A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6AA8D" w14:textId="7A63995A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3,770,204</w:t>
            </w:r>
          </w:p>
        </w:tc>
        <w:tc>
          <w:tcPr>
            <w:tcW w:w="248" w:type="dxa"/>
          </w:tcPr>
          <w:p w14:paraId="0BE9D531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476D8" w14:textId="3DEAF933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67" w:type="dxa"/>
          </w:tcPr>
          <w:p w14:paraId="546FFF3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F4E34" w14:textId="78AFB152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3,757,589</w:t>
            </w:r>
          </w:p>
        </w:tc>
        <w:tc>
          <w:tcPr>
            <w:tcW w:w="273" w:type="dxa"/>
          </w:tcPr>
          <w:p w14:paraId="6587FD93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7E4B1" w14:textId="00F1352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3,734,371</w:t>
            </w:r>
          </w:p>
        </w:tc>
      </w:tr>
      <w:tr w:rsidR="005C08A8" w:rsidRPr="001F50B0" w14:paraId="2876D67F" w14:textId="77777777" w:rsidTr="002447CC">
        <w:trPr>
          <w:trHeight w:val="78"/>
        </w:trPr>
        <w:tc>
          <w:tcPr>
            <w:tcW w:w="3690" w:type="dxa"/>
          </w:tcPr>
          <w:p w14:paraId="772C20F4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93663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DA856A5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0DA53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7946897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D1270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50394B9F" w14:textId="77777777" w:rsidR="005C08A8" w:rsidRPr="001F50B0" w:rsidRDefault="005C08A8" w:rsidP="005C08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6F30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C08A8" w:rsidRPr="001F50B0" w14:paraId="063776CC" w14:textId="77777777" w:rsidTr="002447CC">
        <w:tc>
          <w:tcPr>
            <w:tcW w:w="3690" w:type="dxa"/>
            <w:hideMark/>
          </w:tcPr>
          <w:p w14:paraId="720F9662" w14:textId="77777777" w:rsidR="005C08A8" w:rsidRPr="001F50B0" w:rsidRDefault="005C08A8" w:rsidP="005C08A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B091C0B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785C85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262514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00D4A45A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8B1D3D4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591862A1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14:paraId="178C8E30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5C08A8" w:rsidRPr="001F50B0" w14:paraId="05855ACA" w14:textId="77777777" w:rsidTr="00FF0079">
        <w:tc>
          <w:tcPr>
            <w:tcW w:w="3690" w:type="dxa"/>
            <w:vAlign w:val="bottom"/>
            <w:hideMark/>
          </w:tcPr>
          <w:p w14:paraId="18D51BCC" w14:textId="77777777" w:rsidR="005C08A8" w:rsidRPr="001F50B0" w:rsidRDefault="005C08A8" w:rsidP="005C08A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4298109D" w14:textId="2821AEB4" w:rsidR="005C08A8" w:rsidRPr="006F3D82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F3D8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3,770,204</w:t>
            </w:r>
          </w:p>
        </w:tc>
        <w:tc>
          <w:tcPr>
            <w:tcW w:w="248" w:type="dxa"/>
          </w:tcPr>
          <w:p w14:paraId="5EC23704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5BC58871" w14:textId="18300E40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67" w:type="dxa"/>
            <w:shd w:val="clear" w:color="auto" w:fill="FFFFFF" w:themeFill="background1"/>
          </w:tcPr>
          <w:p w14:paraId="441037C9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D38E09A" w14:textId="2AC2E644" w:rsidR="005C08A8" w:rsidRPr="006F3D82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F3D8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3,757,589</w:t>
            </w:r>
          </w:p>
        </w:tc>
        <w:tc>
          <w:tcPr>
            <w:tcW w:w="273" w:type="dxa"/>
            <w:shd w:val="clear" w:color="auto" w:fill="FFFFFF" w:themeFill="background1"/>
          </w:tcPr>
          <w:p w14:paraId="4A0D51D5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7C0922B4" w14:textId="0E129EE6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sz w:val="30"/>
                <w:szCs w:val="30"/>
                <w:lang w:eastAsia="en-GB"/>
              </w:rPr>
              <w:t>3,734,371</w:t>
            </w:r>
          </w:p>
        </w:tc>
      </w:tr>
      <w:tr w:rsidR="005C08A8" w:rsidRPr="001F50B0" w14:paraId="12B8CD1E" w14:textId="77777777" w:rsidTr="00957389">
        <w:tc>
          <w:tcPr>
            <w:tcW w:w="3690" w:type="dxa"/>
            <w:hideMark/>
          </w:tcPr>
          <w:p w14:paraId="67F8B38C" w14:textId="77777777" w:rsidR="005C08A8" w:rsidRPr="001F50B0" w:rsidRDefault="005C08A8" w:rsidP="005C08A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CFC97" w14:textId="2F37FDC4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3,770,204</w:t>
            </w:r>
          </w:p>
        </w:tc>
        <w:tc>
          <w:tcPr>
            <w:tcW w:w="248" w:type="dxa"/>
          </w:tcPr>
          <w:p w14:paraId="4C431AED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CC96B" w14:textId="5D34052E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67" w:type="dxa"/>
          </w:tcPr>
          <w:p w14:paraId="7977E71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A03D4" w14:textId="120892C7" w:rsidR="005C08A8" w:rsidRPr="001F50B0" w:rsidRDefault="006F3D82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3,757,589</w:t>
            </w:r>
          </w:p>
        </w:tc>
        <w:tc>
          <w:tcPr>
            <w:tcW w:w="273" w:type="dxa"/>
          </w:tcPr>
          <w:p w14:paraId="37A189CC" w14:textId="77777777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03046" w14:textId="4CA8A290" w:rsidR="005C08A8" w:rsidRPr="001F50B0" w:rsidRDefault="005C08A8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E214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3,734,371</w:t>
            </w:r>
          </w:p>
        </w:tc>
      </w:tr>
      <w:tr w:rsidR="00957389" w:rsidRPr="001F50B0" w14:paraId="33650B0B" w14:textId="77777777" w:rsidTr="00957389">
        <w:tc>
          <w:tcPr>
            <w:tcW w:w="3690" w:type="dxa"/>
          </w:tcPr>
          <w:p w14:paraId="40287646" w14:textId="77777777" w:rsidR="00957389" w:rsidRPr="001F50B0" w:rsidRDefault="00957389" w:rsidP="005C08A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4E1FE9" w14:textId="77777777" w:rsidR="00957389" w:rsidRDefault="00957389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2F2B2E99" w14:textId="77777777" w:rsidR="00957389" w:rsidRPr="001F50B0" w:rsidRDefault="00957389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A76E4A" w14:textId="77777777" w:rsidR="00957389" w:rsidRPr="00EE2146" w:rsidRDefault="00957389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03EC409" w14:textId="77777777" w:rsidR="00957389" w:rsidRPr="001F50B0" w:rsidRDefault="00957389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334C3" w14:textId="77777777" w:rsidR="00957389" w:rsidRDefault="00957389" w:rsidP="005C08A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73BC5C1" w14:textId="77777777" w:rsidR="00957389" w:rsidRPr="001F50B0" w:rsidRDefault="00957389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E45B5" w14:textId="77777777" w:rsidR="00957389" w:rsidRPr="00EE2146" w:rsidRDefault="00957389" w:rsidP="005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27ED75D5" w14:textId="56A1A9A6" w:rsidR="00FC615A" w:rsidRDefault="00FC615A" w:rsidP="003B4E0B">
      <w:pPr>
        <w:rPr>
          <w:rFonts w:asciiTheme="majorBidi" w:hAnsiTheme="majorBidi" w:cstheme="majorBidi"/>
        </w:rPr>
      </w:pPr>
    </w:p>
    <w:p w14:paraId="7E93E2AC" w14:textId="77777777" w:rsidR="00FC615A" w:rsidRDefault="00FC615A" w:rsidP="003B4E0B">
      <w:pPr>
        <w:rPr>
          <w:rFonts w:asciiTheme="majorBidi" w:hAnsiTheme="majorBidi" w:cstheme="majorBidi"/>
        </w:rPr>
        <w:sectPr w:rsidR="00FC615A" w:rsidSect="00FC615A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B41B977" w14:textId="2EEBDC65" w:rsidR="00B95509" w:rsidRPr="001F50B0" w:rsidRDefault="005A64ED" w:rsidP="00B9550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  <w:cs/>
        </w:rPr>
      </w:pPr>
      <w:r w:rsidRPr="005A64ED">
        <w:rPr>
          <w:rFonts w:asciiTheme="majorBidi" w:hAnsiTheme="majorBidi" w:cstheme="majorBidi"/>
          <w:szCs w:val="30"/>
        </w:rPr>
        <w:lastRenderedPageBreak/>
        <w:t>9</w:t>
      </w:r>
      <w:r w:rsidR="00B95509" w:rsidRPr="001F50B0">
        <w:rPr>
          <w:rFonts w:asciiTheme="majorBidi" w:hAnsiTheme="majorBidi" w:cstheme="majorBidi"/>
          <w:szCs w:val="30"/>
        </w:rPr>
        <w:tab/>
      </w:r>
      <w:r w:rsidR="00B95509" w:rsidRPr="001F50B0">
        <w:rPr>
          <w:rFonts w:asciiTheme="majorBidi" w:hAnsiTheme="majorBidi" w:cstheme="majorBidi"/>
          <w:szCs w:val="30"/>
          <w:cs/>
        </w:rPr>
        <w:t>สัญญาเช่า</w:t>
      </w:r>
    </w:p>
    <w:p w14:paraId="0CED91D9" w14:textId="77777777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80"/>
        <w:gridCol w:w="1260"/>
        <w:gridCol w:w="1350"/>
      </w:tblGrid>
      <w:tr w:rsidR="00E07179" w:rsidRPr="001F50B0" w14:paraId="5C0ABADF" w14:textId="77777777" w:rsidTr="00E07179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1100E4A3" w14:textId="77777777" w:rsidR="00E07179" w:rsidRPr="001F50B0" w:rsidRDefault="00E07179" w:rsidP="00FF16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10" w:type="dxa"/>
            <w:gridSpan w:val="2"/>
          </w:tcPr>
          <w:p w14:paraId="2D8EF826" w14:textId="04D0CC6B" w:rsidR="00E07179" w:rsidRPr="001F50B0" w:rsidRDefault="00E0717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310B70C" w14:textId="7853451A" w:rsidR="00E07179" w:rsidRPr="001F50B0" w:rsidRDefault="00E0717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4C59C51" w14:textId="777777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7179" w:rsidRPr="001F50B0" w14:paraId="1499493A" w14:textId="77777777" w:rsidTr="00E07179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22AFE923" w14:textId="0A7BD60E" w:rsidR="00E07179" w:rsidRPr="001F50B0" w:rsidRDefault="00E07179" w:rsidP="00FF16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18F9B50" w14:textId="777777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0D461D5D" w14:textId="26683F9A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สาม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260" w:type="dxa"/>
          </w:tcPr>
          <w:p w14:paraId="093CC30B" w14:textId="77777777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0889E8E6" w14:textId="5BBF4125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 w:rsidR="00E011E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เก้าเดือน</w:t>
            </w:r>
          </w:p>
        </w:tc>
        <w:tc>
          <w:tcPr>
            <w:tcW w:w="180" w:type="dxa"/>
          </w:tcPr>
          <w:p w14:paraId="7F0CCF55" w14:textId="60D28D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EB64A" w14:textId="77777777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55E12F55" w14:textId="6E541F6E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สาม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350" w:type="dxa"/>
          </w:tcPr>
          <w:p w14:paraId="3AE1B2B6" w14:textId="777777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7F91B9FE" w14:textId="6B3E0409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 w:rsidR="00E011E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เก้าเดือน</w:t>
            </w:r>
          </w:p>
        </w:tc>
      </w:tr>
      <w:tr w:rsidR="00E07179" w:rsidRPr="001F50B0" w14:paraId="5BCFA783" w14:textId="77777777" w:rsidTr="00E07179">
        <w:trPr>
          <w:cantSplit/>
          <w:trHeight w:val="144"/>
        </w:trPr>
        <w:tc>
          <w:tcPr>
            <w:tcW w:w="3780" w:type="dxa"/>
          </w:tcPr>
          <w:p w14:paraId="579AE49A" w14:textId="77777777" w:rsidR="00E07179" w:rsidRPr="001F50B0" w:rsidRDefault="00E07179" w:rsidP="00B9550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00" w:type="dxa"/>
            <w:gridSpan w:val="5"/>
          </w:tcPr>
          <w:p w14:paraId="47607E07" w14:textId="2DB86ACA" w:rsidR="00E07179" w:rsidRPr="001F50B0" w:rsidRDefault="00E0717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7179" w:rsidRPr="001F50B0" w14:paraId="09DB86D1" w14:textId="77777777" w:rsidTr="00E07179">
        <w:trPr>
          <w:cantSplit/>
          <w:trHeight w:val="191"/>
        </w:trPr>
        <w:tc>
          <w:tcPr>
            <w:tcW w:w="3780" w:type="dxa"/>
          </w:tcPr>
          <w:p w14:paraId="485A25AE" w14:textId="77777777" w:rsidR="00E07179" w:rsidRPr="001F50B0" w:rsidRDefault="00E07179" w:rsidP="00B95509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F50B0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645CED" w14:textId="754024E5" w:rsidR="00E07179" w:rsidRPr="006A05AA" w:rsidRDefault="005A64ED" w:rsidP="00B9550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6A05AA" w:rsidRPr="006A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0" w:type="dxa"/>
          </w:tcPr>
          <w:p w14:paraId="19734474" w14:textId="053EE8E7" w:rsidR="00E07179" w:rsidRPr="006A05AA" w:rsidRDefault="006A05AA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A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180" w:type="dxa"/>
          </w:tcPr>
          <w:p w14:paraId="28359DE0" w14:textId="014A4630" w:rsidR="00E07179" w:rsidRPr="006A05AA" w:rsidRDefault="00E0717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DCC56" w14:textId="751241AC" w:rsidR="00E07179" w:rsidRPr="006A05AA" w:rsidRDefault="005A64ED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A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6A05AA" w:rsidRPr="006A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</w:tcPr>
          <w:p w14:paraId="61A4C9B8" w14:textId="744DFF77" w:rsidR="00E07179" w:rsidRPr="006A05AA" w:rsidRDefault="006A05AA" w:rsidP="00B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5AA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E07179" w:rsidRPr="001F50B0" w14:paraId="50C5D8EE" w14:textId="77777777" w:rsidTr="00CF37EF">
        <w:trPr>
          <w:cantSplit/>
          <w:trHeight w:val="191"/>
        </w:trPr>
        <w:tc>
          <w:tcPr>
            <w:tcW w:w="3780" w:type="dxa"/>
          </w:tcPr>
          <w:p w14:paraId="7D834784" w14:textId="530AC88D" w:rsidR="00E07179" w:rsidRPr="001F50B0" w:rsidRDefault="00E07179" w:rsidP="00B955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305B8C57" w14:textId="56D048D9" w:rsidR="00E07179" w:rsidRPr="00564F25" w:rsidRDefault="00564F25" w:rsidP="00B9550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4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1260" w:type="dxa"/>
            <w:shd w:val="clear" w:color="auto" w:fill="auto"/>
          </w:tcPr>
          <w:p w14:paraId="41179F34" w14:textId="6C42D14A" w:rsidR="00E07179" w:rsidRPr="00564F25" w:rsidRDefault="00564F25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4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180" w:type="dxa"/>
            <w:shd w:val="clear" w:color="auto" w:fill="auto"/>
          </w:tcPr>
          <w:p w14:paraId="27EC5E21" w14:textId="7615E5A3" w:rsidR="00E07179" w:rsidRPr="006A05AA" w:rsidRDefault="00E0717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23A2F9" w14:textId="6D7F3F09" w:rsidR="00E07179" w:rsidRPr="006A05AA" w:rsidRDefault="006A05AA" w:rsidP="006A05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5"/>
              <w:rPr>
                <w:rFonts w:asciiTheme="majorBidi" w:hAnsiTheme="majorBidi" w:cstheme="majorBidi"/>
                <w:sz w:val="30"/>
                <w:szCs w:val="30"/>
              </w:rPr>
            </w:pPr>
            <w:r w:rsidRPr="006A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92FFB3B" w14:textId="41C5F6C3" w:rsidR="00E07179" w:rsidRPr="006A05AA" w:rsidRDefault="005A64ED" w:rsidP="00B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5A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0766095C" w14:textId="77777777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1CA49" w14:textId="3ECBB57F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E011E2">
        <w:rPr>
          <w:rFonts w:asciiTheme="majorBidi" w:hAnsiTheme="majorBidi" w:cstheme="majorBidi"/>
          <w:sz w:val="30"/>
          <w:szCs w:val="30"/>
          <w:cs/>
        </w:rPr>
        <w:t>สำหรับงวดเก้าเดือน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011E2">
        <w:rPr>
          <w:rFonts w:asciiTheme="majorBidi" w:hAnsiTheme="majorBidi" w:cstheme="majorBidi"/>
          <w:sz w:val="30"/>
          <w:szCs w:val="30"/>
        </w:rPr>
        <w:t xml:space="preserve">30 </w:t>
      </w:r>
      <w:r w:rsidR="00E011E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94D3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05AA">
        <w:rPr>
          <w:rFonts w:asciiTheme="majorBidi" w:hAnsiTheme="majorBidi" w:cstheme="majorBidi"/>
          <w:sz w:val="30"/>
          <w:szCs w:val="30"/>
        </w:rPr>
        <w:t>4.07</w:t>
      </w:r>
      <w:r w:rsidR="00E32EB9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77D0885E" w14:textId="77777777" w:rsidR="00B624A5" w:rsidRPr="001F50B0" w:rsidRDefault="00B624A5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C9059" w14:textId="40C0BA32" w:rsidR="003B4E0B" w:rsidRPr="001F50B0" w:rsidRDefault="005A64ED" w:rsidP="00CE64A2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t>10</w:t>
      </w:r>
      <w:r w:rsidR="00CE64A2"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ภาษีเงินได้</w:t>
      </w:r>
    </w:p>
    <w:p w14:paraId="0F5A511F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E6BAE0" w14:textId="7A5B490C" w:rsidR="003B4E0B" w:rsidRDefault="005C08A8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0B8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</w:t>
      </w:r>
      <w:r w:rsidRPr="00683057">
        <w:rPr>
          <w:rFonts w:ascii="Angsana New" w:hAnsi="Angsana New" w:hint="cs"/>
          <w:spacing w:val="-4"/>
          <w:sz w:val="30"/>
          <w:szCs w:val="30"/>
          <w:cs/>
        </w:rPr>
        <w:t>รวมของกลุ่มบริษัทและบริษัทสำหรับงวด</w:t>
      </w:r>
      <w:r w:rsidRPr="00683057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สามเดือนสิ้นสุดวันที่ </w:t>
      </w:r>
      <w:r w:rsidRPr="00683057">
        <w:rPr>
          <w:rFonts w:ascii="Angsana New" w:hAnsi="Angsana New"/>
          <w:spacing w:val="-4"/>
          <w:sz w:val="30"/>
          <w:szCs w:val="30"/>
        </w:rPr>
        <w:t>30</w:t>
      </w:r>
      <w:r w:rsidRPr="00683057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68305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683057">
        <w:rPr>
          <w:rFonts w:ascii="Angsana New" w:hAnsi="Angsana New"/>
          <w:spacing w:val="-4"/>
          <w:sz w:val="30"/>
          <w:szCs w:val="30"/>
        </w:rPr>
        <w:t xml:space="preserve"> 2563</w:t>
      </w:r>
      <w:r w:rsidRPr="00683057">
        <w:rPr>
          <w:rFonts w:ascii="Angsana New" w:hAnsi="Angsana New" w:hint="cs"/>
          <w:spacing w:val="-4"/>
          <w:sz w:val="30"/>
          <w:szCs w:val="30"/>
          <w:cs/>
        </w:rPr>
        <w:t xml:space="preserve"> คือร้อยละ </w:t>
      </w:r>
      <w:r w:rsidR="004F0C2D" w:rsidRPr="00683057">
        <w:rPr>
          <w:rFonts w:ascii="Angsana New" w:hAnsi="Angsana New"/>
          <w:spacing w:val="-4"/>
          <w:sz w:val="30"/>
          <w:szCs w:val="30"/>
        </w:rPr>
        <w:t>19.81</w:t>
      </w:r>
      <w:r w:rsidRPr="00683057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83057">
        <w:rPr>
          <w:rFonts w:ascii="Angsana New" w:hAnsi="Angsana New" w:hint="cs"/>
          <w:spacing w:val="-4"/>
          <w:sz w:val="30"/>
          <w:szCs w:val="30"/>
          <w:cs/>
        </w:rPr>
        <w:t>และ ร้อยล</w:t>
      </w:r>
      <w:r w:rsidR="00564F25" w:rsidRPr="00683057">
        <w:rPr>
          <w:rFonts w:ascii="Angsana New" w:hAnsi="Angsana New" w:hint="cs"/>
          <w:spacing w:val="-4"/>
          <w:sz w:val="30"/>
          <w:szCs w:val="30"/>
          <w:cs/>
        </w:rPr>
        <w:t>ะ</w:t>
      </w:r>
      <w:r w:rsidR="004F0C2D" w:rsidRPr="00683057">
        <w:rPr>
          <w:rFonts w:ascii="Angsana New" w:hAnsi="Angsana New"/>
          <w:spacing w:val="-4"/>
          <w:sz w:val="30"/>
          <w:szCs w:val="30"/>
        </w:rPr>
        <w:t xml:space="preserve"> 19.80</w:t>
      </w:r>
      <w:r w:rsidRPr="004F0C2D">
        <w:rPr>
          <w:rFonts w:ascii="Angsana New" w:hAnsi="Angsana New" w:hint="cs"/>
          <w:sz w:val="30"/>
          <w:szCs w:val="30"/>
        </w:rPr>
        <w:t xml:space="preserve"> </w:t>
      </w:r>
      <w:r w:rsidRPr="004F0C2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F0C2D">
        <w:rPr>
          <w:rFonts w:ascii="Angsana New" w:hAnsi="Angsana New" w:hint="cs"/>
          <w:i/>
          <w:iCs/>
          <w:sz w:val="30"/>
          <w:szCs w:val="30"/>
        </w:rPr>
        <w:t>(256</w:t>
      </w:r>
      <w:r w:rsidRPr="004F0C2D">
        <w:rPr>
          <w:rFonts w:ascii="Angsana New" w:hAnsi="Angsana New"/>
          <w:i/>
          <w:iCs/>
          <w:sz w:val="30"/>
          <w:szCs w:val="30"/>
        </w:rPr>
        <w:t>2</w:t>
      </w:r>
      <w:r w:rsidRPr="004F0C2D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4F0C2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4F0C2D">
        <w:rPr>
          <w:rFonts w:ascii="Angsana New" w:hAnsi="Angsana New"/>
          <w:i/>
          <w:iCs/>
          <w:sz w:val="30"/>
          <w:szCs w:val="30"/>
        </w:rPr>
        <w:t>20.14</w:t>
      </w:r>
      <w:r w:rsidRPr="004F0C2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4F0C2D">
        <w:rPr>
          <w:rFonts w:ascii="Angsana New" w:hAnsi="Angsana New" w:hint="cs"/>
          <w:i/>
          <w:iCs/>
          <w:sz w:val="30"/>
          <w:szCs w:val="30"/>
          <w:cs/>
        </w:rPr>
        <w:t xml:space="preserve">และ ร้อยละ </w:t>
      </w:r>
      <w:r w:rsidRPr="004F0C2D">
        <w:rPr>
          <w:rFonts w:ascii="Angsana New" w:hAnsi="Angsana New"/>
          <w:i/>
          <w:iCs/>
          <w:sz w:val="30"/>
          <w:szCs w:val="30"/>
        </w:rPr>
        <w:t>20.13</w:t>
      </w:r>
      <w:r w:rsidRPr="004F0C2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4F0C2D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F0C2D">
        <w:rPr>
          <w:rFonts w:ascii="Angsana New" w:hAnsi="Angsana New" w:hint="cs"/>
          <w:i/>
          <w:iCs/>
          <w:sz w:val="30"/>
          <w:szCs w:val="30"/>
        </w:rPr>
        <w:t>)</w:t>
      </w:r>
      <w:r w:rsidRPr="004F0C2D">
        <w:rPr>
          <w:rFonts w:ascii="Angsana New" w:hAnsi="Angsana New" w:hint="cs"/>
          <w:sz w:val="30"/>
          <w:szCs w:val="30"/>
          <w:cs/>
        </w:rPr>
        <w:t xml:space="preserve"> และงวดเก้าเดือนสิ้นสุดวันที่ </w:t>
      </w:r>
      <w:r w:rsidRPr="004F0C2D">
        <w:rPr>
          <w:rFonts w:ascii="Angsana New" w:hAnsi="Angsana New"/>
          <w:spacing w:val="-6"/>
          <w:sz w:val="30"/>
          <w:szCs w:val="30"/>
        </w:rPr>
        <w:t>30</w:t>
      </w:r>
      <w:r w:rsidRPr="004F0C2D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4F0C2D">
        <w:rPr>
          <w:rFonts w:ascii="Angsana New" w:hAnsi="Angsana New" w:hint="cs"/>
          <w:sz w:val="30"/>
          <w:szCs w:val="30"/>
          <w:cs/>
        </w:rPr>
        <w:t>กันยายน</w:t>
      </w:r>
      <w:r w:rsidRPr="004F0C2D">
        <w:rPr>
          <w:rFonts w:ascii="Angsana New" w:hAnsi="Angsana New"/>
          <w:sz w:val="30"/>
          <w:szCs w:val="30"/>
        </w:rPr>
        <w:t xml:space="preserve"> 2563</w:t>
      </w:r>
      <w:r w:rsidRPr="004F0C2D">
        <w:rPr>
          <w:rFonts w:ascii="Angsana New" w:hAnsi="Angsana New" w:hint="cs"/>
          <w:sz w:val="30"/>
          <w:szCs w:val="30"/>
          <w:cs/>
        </w:rPr>
        <w:t xml:space="preserve"> คือร้อยล</w:t>
      </w:r>
      <w:r w:rsidR="00280C6E">
        <w:rPr>
          <w:rFonts w:ascii="Angsana New" w:hAnsi="Angsana New" w:hint="cs"/>
          <w:sz w:val="30"/>
          <w:szCs w:val="30"/>
          <w:cs/>
        </w:rPr>
        <w:t xml:space="preserve">ะ </w:t>
      </w:r>
      <w:r w:rsidR="004F0C2D" w:rsidRPr="004F0C2D">
        <w:rPr>
          <w:rFonts w:ascii="Angsana New" w:hAnsi="Angsana New"/>
          <w:sz w:val="30"/>
          <w:szCs w:val="30"/>
        </w:rPr>
        <w:t>20.05</w:t>
      </w:r>
      <w:r w:rsidRPr="004F0C2D">
        <w:rPr>
          <w:rFonts w:ascii="Angsana New" w:hAnsi="Angsana New" w:hint="cs"/>
          <w:sz w:val="30"/>
          <w:szCs w:val="30"/>
        </w:rPr>
        <w:t xml:space="preserve"> </w:t>
      </w:r>
      <w:r w:rsidRPr="004F0C2D">
        <w:rPr>
          <w:rFonts w:ascii="Angsana New" w:hAnsi="Angsana New" w:hint="cs"/>
          <w:sz w:val="30"/>
          <w:szCs w:val="30"/>
          <w:cs/>
        </w:rPr>
        <w:t xml:space="preserve">และ ร้อยละ </w:t>
      </w:r>
      <w:r w:rsidR="004F0C2D" w:rsidRPr="004F0C2D">
        <w:rPr>
          <w:rFonts w:ascii="Angsana New" w:hAnsi="Angsana New"/>
          <w:sz w:val="30"/>
          <w:szCs w:val="30"/>
        </w:rPr>
        <w:t xml:space="preserve">20.04 </w:t>
      </w:r>
      <w:r w:rsidRPr="004F0C2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F0C2D">
        <w:rPr>
          <w:rFonts w:ascii="Angsana New" w:hAnsi="Angsana New" w:hint="cs"/>
          <w:i/>
          <w:iCs/>
          <w:sz w:val="30"/>
          <w:szCs w:val="30"/>
        </w:rPr>
        <w:t>(256</w:t>
      </w:r>
      <w:r w:rsidRPr="004F0C2D">
        <w:rPr>
          <w:rFonts w:ascii="Angsana New" w:hAnsi="Angsana New"/>
          <w:i/>
          <w:iCs/>
          <w:sz w:val="30"/>
          <w:szCs w:val="30"/>
        </w:rPr>
        <w:t>2</w:t>
      </w:r>
      <w:r w:rsidRPr="004F0C2D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4F0C2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4F0C2D">
        <w:rPr>
          <w:rFonts w:ascii="Angsana New" w:hAnsi="Angsana New"/>
          <w:i/>
          <w:iCs/>
          <w:sz w:val="30"/>
          <w:szCs w:val="30"/>
        </w:rPr>
        <w:t>0.17</w:t>
      </w:r>
      <w:r w:rsidRPr="004F0C2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4F0C2D">
        <w:rPr>
          <w:rFonts w:ascii="Angsana New" w:hAnsi="Angsana New" w:hint="cs"/>
          <w:i/>
          <w:iCs/>
          <w:sz w:val="30"/>
          <w:szCs w:val="30"/>
          <w:cs/>
        </w:rPr>
        <w:t xml:space="preserve">และ ร้อยละ </w:t>
      </w:r>
      <w:r w:rsidRPr="004F0C2D">
        <w:rPr>
          <w:rFonts w:ascii="Angsana New" w:hAnsi="Angsana New" w:hint="cs"/>
          <w:i/>
          <w:iCs/>
          <w:sz w:val="30"/>
          <w:szCs w:val="30"/>
        </w:rPr>
        <w:t>(</w:t>
      </w:r>
      <w:r w:rsidRPr="004F0C2D">
        <w:rPr>
          <w:rFonts w:ascii="Angsana New" w:hAnsi="Angsana New"/>
          <w:i/>
          <w:iCs/>
          <w:sz w:val="30"/>
          <w:szCs w:val="30"/>
        </w:rPr>
        <w:t>0.80</w:t>
      </w:r>
      <w:r w:rsidRPr="004F0C2D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4F0C2D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F0C2D">
        <w:rPr>
          <w:rFonts w:ascii="Angsana New" w:hAnsi="Angsana New" w:hint="cs"/>
          <w:i/>
          <w:iCs/>
          <w:sz w:val="30"/>
          <w:szCs w:val="30"/>
        </w:rPr>
        <w:t>)</w:t>
      </w:r>
      <w:r w:rsidRPr="004F0C2D">
        <w:rPr>
          <w:rFonts w:ascii="Angsana New" w:hAnsi="Angsana New" w:hint="cs"/>
          <w:sz w:val="30"/>
          <w:szCs w:val="30"/>
          <w:cs/>
        </w:rPr>
        <w:t xml:space="preserve"> </w:t>
      </w:r>
      <w:r w:rsidR="003B4E0B" w:rsidRPr="004F0C2D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การเปลี่ยนแปลงในอัตราภาษีเงินได้ที่แท้จริงมีสาเหตุหลักจากกลุ่มบริษัทและบริษ</w:t>
      </w:r>
      <w:r w:rsidR="00805F28" w:rsidRPr="004F0C2D">
        <w:rPr>
          <w:rFonts w:asciiTheme="majorBidi" w:hAnsiTheme="majorBidi" w:cstheme="majorBidi"/>
          <w:sz w:val="30"/>
          <w:szCs w:val="30"/>
          <w:cs/>
        </w:rPr>
        <w:t>ั</w:t>
      </w:r>
      <w:r w:rsidR="003B4E0B" w:rsidRPr="004F0C2D">
        <w:rPr>
          <w:rFonts w:asciiTheme="majorBidi" w:hAnsiTheme="majorBidi" w:cstheme="majorBidi"/>
          <w:sz w:val="30"/>
          <w:szCs w:val="30"/>
          <w:cs/>
        </w:rPr>
        <w:t>ทมี</w:t>
      </w:r>
      <w:r w:rsidR="0005010A" w:rsidRPr="004F0C2D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3B4E0B" w:rsidRPr="004F0C2D">
        <w:rPr>
          <w:rFonts w:asciiTheme="majorBidi" w:hAnsiTheme="majorBidi" w:cstheme="majorBidi"/>
          <w:sz w:val="30"/>
          <w:szCs w:val="30"/>
          <w:cs/>
        </w:rPr>
        <w:t>ขาดทุนทางภาษีที่ได้ถูกนำมาใช้เพื่อลดจำนวนกำไรที่ต้องเสียภาษีใน</w:t>
      </w:r>
      <w:r w:rsidR="00805F28" w:rsidRPr="004F0C2D">
        <w:rPr>
          <w:rFonts w:asciiTheme="majorBidi" w:hAnsiTheme="majorBidi" w:cstheme="majorBidi"/>
          <w:sz w:val="30"/>
          <w:szCs w:val="30"/>
          <w:cs/>
        </w:rPr>
        <w:t>ปีก่อน</w:t>
      </w:r>
    </w:p>
    <w:p w14:paraId="156164B3" w14:textId="0D30D1B4" w:rsidR="002E22F2" w:rsidRDefault="002E22F2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99E4A" w14:textId="316A43B1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3A9BA" w14:textId="0B8328E7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4E1B6" w14:textId="3913DB02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B80A" w14:textId="41322915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ECF1D" w14:textId="1C3C6620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6A441" w14:textId="69782827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95881" w14:textId="18B51BC4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6EBF1" w14:textId="79C67029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DF96" w14:textId="77935FB8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02ECA" w14:textId="77777777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06DCD" w14:textId="27FBF1B2" w:rsidR="002E22F2" w:rsidRPr="002E22F2" w:rsidRDefault="005A64ED" w:rsidP="002E22F2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lastRenderedPageBreak/>
        <w:t>11</w:t>
      </w:r>
      <w:r w:rsidR="002E22F2" w:rsidRPr="001F50B0">
        <w:rPr>
          <w:rFonts w:asciiTheme="majorBidi" w:hAnsiTheme="majorBidi" w:cstheme="majorBidi"/>
          <w:szCs w:val="30"/>
        </w:rPr>
        <w:tab/>
      </w:r>
      <w:r w:rsidR="002E22F2">
        <w:rPr>
          <w:rFonts w:asciiTheme="majorBidi" w:hAnsiTheme="majorBidi" w:cstheme="majorBidi" w:hint="cs"/>
          <w:szCs w:val="30"/>
          <w:cs/>
        </w:rPr>
        <w:t>เงินปันผล</w:t>
      </w:r>
    </w:p>
    <w:p w14:paraId="4B3499F3" w14:textId="77777777" w:rsidR="002E22F2" w:rsidRPr="009D438B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</w:rPr>
      </w:pPr>
    </w:p>
    <w:p w14:paraId="3C02D84B" w14:textId="77777777" w:rsidR="002E22F2" w:rsidRPr="009D14C9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9D14C9">
        <w:rPr>
          <w:rFonts w:ascii="Angsana New" w:hAnsi="Angsana New"/>
          <w:sz w:val="30"/>
          <w:szCs w:val="30"/>
          <w:cs/>
        </w:rPr>
        <w:t>เงินปันผล</w:t>
      </w:r>
      <w:r w:rsidRPr="009D14C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9D14C9">
        <w:rPr>
          <w:rFonts w:ascii="Angsana New" w:hAnsi="Angsana New"/>
          <w:sz w:val="30"/>
          <w:szCs w:val="30"/>
          <w:cs/>
        </w:rPr>
        <w:t>ดังนี้</w:t>
      </w:r>
      <w:r w:rsidRPr="009D14C9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2E22F2" w:rsidRPr="009D14C9" w14:paraId="12BD2A69" w14:textId="77777777" w:rsidTr="002447CC">
        <w:tc>
          <w:tcPr>
            <w:tcW w:w="2808" w:type="dxa"/>
            <w:shd w:val="clear" w:color="auto" w:fill="auto"/>
            <w:vAlign w:val="bottom"/>
          </w:tcPr>
          <w:p w14:paraId="543086FE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B79EA1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4D76F4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DD96121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01DCF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43345A8D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82B095" w14:textId="77777777" w:rsidR="002E22F2" w:rsidRPr="009D14C9" w:rsidDel="00D43E7A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E22F2" w:rsidRPr="009D14C9" w14:paraId="267E235B" w14:textId="77777777" w:rsidTr="002447CC">
        <w:tc>
          <w:tcPr>
            <w:tcW w:w="2808" w:type="dxa"/>
            <w:shd w:val="clear" w:color="auto" w:fill="auto"/>
          </w:tcPr>
          <w:p w14:paraId="7E10AF4B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121D671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A2C932D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17154A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4F989FF5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3D5F4F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E22F2" w:rsidRPr="009D14C9" w14:paraId="7DF81655" w14:textId="77777777" w:rsidTr="002447CC">
        <w:tc>
          <w:tcPr>
            <w:tcW w:w="2808" w:type="dxa"/>
            <w:shd w:val="clear" w:color="auto" w:fill="auto"/>
          </w:tcPr>
          <w:p w14:paraId="501F22BD" w14:textId="02CA2C5E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5A64ED" w:rsidRPr="005A64ED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5848DD7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942617F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A330A8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E8FF9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360F5C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22F2" w:rsidRPr="009D14C9" w14:paraId="2E1E9DBC" w14:textId="77777777" w:rsidTr="002447CC">
        <w:tc>
          <w:tcPr>
            <w:tcW w:w="2808" w:type="dxa"/>
            <w:shd w:val="clear" w:color="auto" w:fill="auto"/>
          </w:tcPr>
          <w:p w14:paraId="317DB9E2" w14:textId="3610AFBD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64ED" w:rsidRPr="005A64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3F50E872" w14:textId="44E9FEAA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29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1DF232FC" w14:textId="5D15C537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28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9AB1A7" w14:textId="2310BCF9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0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C9E5825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A83C51" w14:textId="04A66B05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39</w:t>
            </w:r>
            <w:r w:rsidR="001A3ADE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E22F2" w:rsidRPr="009D14C9" w14:paraId="3A988A99" w14:textId="77777777" w:rsidTr="002447CC">
        <w:tc>
          <w:tcPr>
            <w:tcW w:w="2808" w:type="dxa"/>
            <w:shd w:val="clear" w:color="auto" w:fill="auto"/>
          </w:tcPr>
          <w:p w14:paraId="6795F283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E85804A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297803B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1F4042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F1023C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EEFA4F8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E22F2" w:rsidRPr="009D14C9" w14:paraId="4CF128B3" w14:textId="77777777" w:rsidTr="002447CC">
        <w:tc>
          <w:tcPr>
            <w:tcW w:w="2808" w:type="dxa"/>
            <w:shd w:val="clear" w:color="auto" w:fill="auto"/>
          </w:tcPr>
          <w:p w14:paraId="0909D485" w14:textId="29FDDF36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5A64ED" w:rsidRPr="005A64ED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592AA9FD" w14:textId="77777777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4C8272D" w14:textId="77777777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93C224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B9BEB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E97318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2F2" w:rsidRPr="000C3925" w14:paraId="50360B70" w14:textId="77777777" w:rsidTr="00957389">
        <w:tc>
          <w:tcPr>
            <w:tcW w:w="2808" w:type="dxa"/>
            <w:shd w:val="clear" w:color="auto" w:fill="auto"/>
          </w:tcPr>
          <w:p w14:paraId="5AB331B8" w14:textId="530CCE78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64ED" w:rsidRPr="005A64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27873FC1" w14:textId="6714F056" w:rsidR="002E22F2" w:rsidRPr="009D14C9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25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0AA595C6" w14:textId="3B3D431C" w:rsidR="002E22F2" w:rsidRPr="009D14C9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24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D6F8B6C" w14:textId="104BFF04" w:rsidR="002E22F2" w:rsidRPr="00F37B07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0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B447472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33F475" w14:textId="461A9FE7" w:rsidR="002E22F2" w:rsidRPr="00F37B07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49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57389" w:rsidRPr="000C3925" w14:paraId="13C5B77A" w14:textId="77777777" w:rsidTr="00957389">
        <w:tc>
          <w:tcPr>
            <w:tcW w:w="2808" w:type="dxa"/>
            <w:shd w:val="clear" w:color="auto" w:fill="auto"/>
          </w:tcPr>
          <w:p w14:paraId="5A6D8BBF" w14:textId="77777777" w:rsidR="00957389" w:rsidRPr="009D14C9" w:rsidRDefault="00957389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7970138" w14:textId="77777777" w:rsidR="00957389" w:rsidRPr="005A64ED" w:rsidRDefault="00957389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7168B39" w14:textId="77777777" w:rsidR="00957389" w:rsidRPr="005A64ED" w:rsidRDefault="00957389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E7E74A" w14:textId="77777777" w:rsidR="00957389" w:rsidRPr="005A64ED" w:rsidRDefault="00957389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A0FD11" w14:textId="77777777" w:rsidR="00957389" w:rsidRPr="00F37B07" w:rsidRDefault="00957389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194054" w14:textId="77777777" w:rsidR="00957389" w:rsidRPr="005A64ED" w:rsidRDefault="00957389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10335AA" w14:textId="0B6AB7DD" w:rsidR="003B4E0B" w:rsidRPr="001F50B0" w:rsidRDefault="005A64ED" w:rsidP="00FF16E4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t>12</w:t>
      </w:r>
      <w:r w:rsidR="00FF16E4"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432E738E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7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6813DC49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5CF6C438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01D2812C" w14:textId="668691DB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1F50B0">
        <w:rPr>
          <w:rFonts w:asciiTheme="majorBidi" w:hAnsiTheme="majorBidi" w:cstheme="majorBidi"/>
          <w:sz w:val="30"/>
          <w:szCs w:val="30"/>
          <w:lang w:val="en-GB"/>
        </w:rPr>
        <w:br/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Pr="001F50B0">
        <w:rPr>
          <w:rFonts w:asciiTheme="majorBidi" w:hAnsiTheme="majorBidi" w:cstheme="majorBidi"/>
          <w:sz w:val="30"/>
          <w:szCs w:val="30"/>
          <w:lang w:val="en-GB"/>
        </w:rPr>
        <w:br/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</w:p>
    <w:p w14:paraId="53967578" w14:textId="4E25608C" w:rsidR="00AE3B91" w:rsidRPr="001F50B0" w:rsidRDefault="00AE3B91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1C8D8E" w14:textId="77777777" w:rsidR="00A61283" w:rsidRPr="001F50B0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1F50B0" w:rsidSect="00FC615A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85A3C" w:rsidRPr="001F50B0" w14:paraId="5B962B20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432C545D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6AD50A0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1FABFA0" w14:textId="3158694D" w:rsidR="00785A3C" w:rsidRPr="00582B49" w:rsidRDefault="00582B49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งบเฉพาะกิจการ</w:t>
            </w:r>
          </w:p>
        </w:tc>
      </w:tr>
      <w:tr w:rsidR="00785A3C" w:rsidRPr="001F50B0" w14:paraId="723851BE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B0147D6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6B2DB515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388C66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12FA33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5B94B03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5A3C" w:rsidRPr="001F50B0" w14:paraId="60A54251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5A4CF38" w14:textId="53A481FE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4EAE987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1B260F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8FBC5A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39BDA8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DC4B3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DFEBBB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634391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423FB53" w14:textId="3D81FD6B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36D7D7C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A73F230" w14:textId="58C443FF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D1EE3BE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13D4BA" w14:textId="0D9CFD91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4D4C234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12B2E8A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5A3C" w:rsidRPr="001F50B0" w14:paraId="173BE163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EEE03A1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C0E0809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1572539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5A3C" w:rsidRPr="001F50B0" w14:paraId="2994038C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6F425918" w14:textId="77777777" w:rsidR="00785A3C" w:rsidRPr="001F50B0" w:rsidRDefault="00785A3C" w:rsidP="00E40E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F60EE85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AB4773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0C62A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1F2CBA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038B87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0C771C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2487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E1AD4E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C2612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15EA83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2792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7EDE0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7AA7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F3C331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2B3" w:rsidRPr="001F50B0" w14:paraId="48584B05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2E58D60C" w14:textId="77777777" w:rsidR="006602B3" w:rsidRPr="001F50B0" w:rsidRDefault="006602B3" w:rsidP="006602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21184914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B83904" w14:textId="5E5A730E" w:rsidR="006602B3" w:rsidRPr="004F0C2D" w:rsidRDefault="006602B3" w:rsidP="006602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702380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A0E9F32" w14:textId="58FD06DB" w:rsidR="006602B3" w:rsidRPr="004F0C2D" w:rsidRDefault="005A64ED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02B3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DFE15C1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959017" w14:textId="68D3A839" w:rsidR="006602B3" w:rsidRPr="004F0C2D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E388D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FC58950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319C6D" w14:textId="0CDC80E8" w:rsidR="006602B3" w:rsidRPr="004F0C2D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4ADDAF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27657A" w14:textId="4151AA50" w:rsidR="006602B3" w:rsidRPr="004F0C2D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02B3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36" w:type="dxa"/>
          </w:tcPr>
          <w:p w14:paraId="1B6CF089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546AF2" w14:textId="69CF895D" w:rsidR="006602B3" w:rsidRPr="004F0C2D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97A213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319CC6" w14:textId="20AB266E" w:rsidR="006602B3" w:rsidRPr="004F0C2D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02B3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</w:tr>
      <w:tr w:rsidR="006602B3" w:rsidRPr="001F50B0" w14:paraId="57CC0110" w14:textId="77777777" w:rsidTr="00F161B9">
        <w:trPr>
          <w:trHeight w:val="261"/>
        </w:trPr>
        <w:tc>
          <w:tcPr>
            <w:tcW w:w="4770" w:type="dxa"/>
            <w:gridSpan w:val="2"/>
            <w:shd w:val="clear" w:color="auto" w:fill="auto"/>
          </w:tcPr>
          <w:p w14:paraId="23764DDF" w14:textId="49D0BE33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7103F6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เงินลงทุนในตราสารทุนที่ไม่อยู่ในความต้องการของตลาด  </w:t>
            </w:r>
          </w:p>
        </w:tc>
        <w:tc>
          <w:tcPr>
            <w:tcW w:w="1350" w:type="dxa"/>
          </w:tcPr>
          <w:p w14:paraId="0C962A13" w14:textId="5B3B991E" w:rsidR="006602B3" w:rsidRPr="004F0C2D" w:rsidRDefault="006602B3" w:rsidP="006602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8C802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27DDBE7" w14:textId="3B2C3F65" w:rsidR="006602B3" w:rsidRPr="004F0C2D" w:rsidRDefault="005A64ED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416A0B67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444A22" w14:textId="3CE016FC" w:rsidR="006602B3" w:rsidRPr="004F0C2D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</w:tcPr>
          <w:p w14:paraId="02DCBA6B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E859F5" w14:textId="01D167E6" w:rsidR="006602B3" w:rsidRPr="004F0C2D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D009F6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C1AF9CF" w14:textId="247DA7D7" w:rsidR="006602B3" w:rsidRPr="004F0C2D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21EE5311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EF576FC" w14:textId="59979322" w:rsidR="006602B3" w:rsidRPr="004F0C2D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E28A26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DA9D29" w14:textId="2AE1D170" w:rsidR="006602B3" w:rsidRPr="004F0C2D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</w:tr>
      <w:tr w:rsidR="006602B3" w:rsidRPr="001F50B0" w14:paraId="25ABA183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7E42D8A7" w14:textId="77777777" w:rsidR="006602B3" w:rsidRPr="001F50B0" w:rsidRDefault="006602B3" w:rsidP="006602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720" w:type="dxa"/>
          </w:tcPr>
          <w:p w14:paraId="657E76B3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3F9CB0EE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3C769F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9F9BA3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28904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CEF3F43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ABAE5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C09697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5E0FEC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95AE3F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4A74BC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6D45EF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0C268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CEEECB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2B3" w:rsidRPr="001F50B0" w14:paraId="5411E76D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45FE82B" w14:textId="77777777" w:rsidR="006602B3" w:rsidRPr="001F50B0" w:rsidRDefault="006602B3" w:rsidP="006602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E5AA1B3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FA0EF7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D09C0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0BD36F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BB0425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9AC979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FEC1E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820779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59F3A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9A27B2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1B745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0C994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1201BE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D99ABC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2B3" w:rsidRPr="001F50B0" w14:paraId="3D50AEEC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DE8253A" w14:textId="793D6F60" w:rsidR="006602B3" w:rsidRPr="001F50B0" w:rsidRDefault="006602B3" w:rsidP="006602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20" w:type="dxa"/>
          </w:tcPr>
          <w:p w14:paraId="5DE8F9BC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C18F11" w14:textId="03DD90E9" w:rsidR="006602B3" w:rsidRPr="004F0C2D" w:rsidRDefault="006602B3" w:rsidP="006602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 w:rsidRPr="004F0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59A5CFD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EE1945" w14:textId="32C16609" w:rsidR="006602B3" w:rsidRPr="004F0C2D" w:rsidRDefault="006602B3" w:rsidP="006602B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4C5139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4D4B36E" w14:textId="26781974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 w:rsidRPr="004F0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F42D85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8327C0" w14:textId="46D8C202" w:rsidR="006602B3" w:rsidRPr="004F0C2D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98C1D3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5083A8" w14:textId="0E3FAA2F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 w:rsidRPr="004F0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D7B33A" w14:textId="77777777" w:rsidR="006602B3" w:rsidRPr="004F0C2D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0380D3" w14:textId="47B58F52" w:rsidR="006602B3" w:rsidRPr="004F0C2D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7206CE" w14:textId="77777777" w:rsidR="006602B3" w:rsidRPr="004F0C2D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7BD2BF" w14:textId="649C8C7E" w:rsidR="006602B3" w:rsidRPr="004F0C2D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0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0C2D" w:rsidRPr="004F0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 w:rsidRPr="004F0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AF5C08A" w14:textId="444B74C9" w:rsidR="00785A3C" w:rsidRPr="001F50B0" w:rsidRDefault="00785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BA203F9" w14:textId="417F58AD" w:rsidR="00A61283" w:rsidRPr="001F50B0" w:rsidRDefault="00A61283" w:rsidP="00A17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1F50B0" w:rsidSect="007D5A1C"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496" w:tblpY="19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6D5809" w:rsidRPr="001F50B0" w14:paraId="01C23C8C" w14:textId="77777777" w:rsidTr="006D5809">
        <w:trPr>
          <w:trHeight w:val="363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14:paraId="33C03351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F7D82B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0B9917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00FCEAA4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งบเฉพาะกิจการ</w:t>
            </w:r>
          </w:p>
        </w:tc>
      </w:tr>
      <w:tr w:rsidR="006D5809" w:rsidRPr="001F50B0" w14:paraId="2280C438" w14:textId="77777777" w:rsidTr="006D5809">
        <w:trPr>
          <w:trHeight w:val="363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14:paraId="1399655C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7ED2369F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1866C2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1C76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5809" w:rsidRPr="001F50B0" w14:paraId="72ABF01F" w14:textId="77777777" w:rsidTr="006D5809">
        <w:trPr>
          <w:trHeight w:val="363"/>
          <w:tblHeader/>
        </w:trPr>
        <w:tc>
          <w:tcPr>
            <w:tcW w:w="2959" w:type="dxa"/>
            <w:shd w:val="clear" w:color="auto" w:fill="auto"/>
            <w:vAlign w:val="bottom"/>
          </w:tcPr>
          <w:p w14:paraId="40F45ACE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794C6F18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44ED8E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FE36F54" w14:textId="39133D1A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32D4D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1B0D99" w14:textId="291C6B08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8E57ED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40239F" w14:textId="6038D1C0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2A36DF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52BE8973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5809" w:rsidRPr="001F50B0" w14:paraId="0DECA9B6" w14:textId="77777777" w:rsidTr="006D5809">
        <w:trPr>
          <w:tblHeader/>
        </w:trPr>
        <w:tc>
          <w:tcPr>
            <w:tcW w:w="2959" w:type="dxa"/>
            <w:shd w:val="clear" w:color="auto" w:fill="auto"/>
          </w:tcPr>
          <w:p w14:paraId="4927C2F5" w14:textId="77777777" w:rsidR="006D5809" w:rsidRPr="001F50B0" w:rsidRDefault="006D5809" w:rsidP="006D5809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56F07D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F8CD75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92CFCD7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6D5809" w:rsidRPr="001F50B0" w14:paraId="7AB07C01" w14:textId="77777777" w:rsidTr="006D5809">
        <w:trPr>
          <w:cantSplit/>
        </w:trPr>
        <w:tc>
          <w:tcPr>
            <w:tcW w:w="2959" w:type="dxa"/>
            <w:shd w:val="clear" w:color="auto" w:fill="auto"/>
          </w:tcPr>
          <w:p w14:paraId="4B376A48" w14:textId="3F95086C" w:rsidR="006D5809" w:rsidRPr="001F50B0" w:rsidRDefault="005A64ED" w:rsidP="006D580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D580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580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7F52AB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374912A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29F1B434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89AEE5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2AB6ED21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6B3DD2F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7D3937E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7218A7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7CCA5F21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D5809" w:rsidRPr="001F50B0" w14:paraId="651BD358" w14:textId="77777777" w:rsidTr="006D5809">
        <w:trPr>
          <w:cantSplit/>
        </w:trPr>
        <w:tc>
          <w:tcPr>
            <w:tcW w:w="2959" w:type="dxa"/>
            <w:shd w:val="clear" w:color="auto" w:fill="auto"/>
          </w:tcPr>
          <w:p w14:paraId="5F923EDA" w14:textId="1FFF9EB3" w:rsidR="006D5809" w:rsidRPr="001F50B0" w:rsidRDefault="006D5809" w:rsidP="006D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0882213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34103AA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70364B93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6DFE36C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4C890C5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0AB7CE3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0DE2E00B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53B9B5B9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167D6F1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D5809" w:rsidRPr="001F50B0" w14:paraId="6DE18078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787B8D2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shd w:val="clear" w:color="auto" w:fill="auto"/>
          </w:tcPr>
          <w:p w14:paraId="2CCA590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C674C6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D7ACD3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1F5F11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8EEFE9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96844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5E62D4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022539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95ADD1D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1C7F30C2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F0A5AC0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14:paraId="4B486BF7" w14:textId="2E6A3CC0" w:rsidR="006D5809" w:rsidRPr="001F50B0" w:rsidRDefault="006D5809" w:rsidP="00A53AE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462B21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95690D1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FE7CD1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071E10" w14:textId="467540DC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19383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F2959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31DCC1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AEE8C0A" w14:textId="6BE4A356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5809" w:rsidRPr="001F50B0" w14:paraId="22C492C4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567E33C7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95471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D40E9F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41D37D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5B2146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8637C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AD327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769FD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DF621C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EC3A603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0D8AAEEA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6A3F1C3A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Pr="00D26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122AD1A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BA0C26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F70D9C8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5FAE8A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B7B8BB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36942E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DF9607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8B8B57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36D921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6EFFF638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1C64F4B7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680CE2AD" w14:textId="792A0762" w:rsidR="006D5809" w:rsidRPr="001F50B0" w:rsidRDefault="005A64ED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D5809"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5160EAA7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E16E06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ABEA86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0CA01" w14:textId="6FFA7E34" w:rsidR="006D5809" w:rsidRPr="001F50B0" w:rsidRDefault="005A64ED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580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180" w:type="dxa"/>
            <w:shd w:val="clear" w:color="auto" w:fill="auto"/>
          </w:tcPr>
          <w:p w14:paraId="6A627276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CDFA7F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0FCDFA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35DC29D" w14:textId="60096A5D" w:rsidR="006D5809" w:rsidRPr="001F50B0" w:rsidRDefault="005A64ED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580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</w:tr>
    </w:tbl>
    <w:p w14:paraId="009933B2" w14:textId="77777777" w:rsidR="00576358" w:rsidRPr="001F50B0" w:rsidRDefault="00576358" w:rsidP="006D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AE3B91" w:rsidRPr="001F50B0" w14:paraId="54C2E48C" w14:textId="77777777" w:rsidTr="00A26C8D">
        <w:trPr>
          <w:tblHeader/>
        </w:trPr>
        <w:tc>
          <w:tcPr>
            <w:tcW w:w="2520" w:type="dxa"/>
          </w:tcPr>
          <w:p w14:paraId="3B627066" w14:textId="77777777" w:rsidR="00AE3B91" w:rsidRPr="001F50B0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A7ED24B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E566DE5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E3B91" w:rsidRPr="001F50B0" w14:paraId="352EFF94" w14:textId="77777777" w:rsidTr="00A26C8D">
        <w:tc>
          <w:tcPr>
            <w:tcW w:w="2520" w:type="dxa"/>
          </w:tcPr>
          <w:p w14:paraId="53C6C086" w14:textId="77777777" w:rsidR="00AE3B91" w:rsidRPr="001F50B0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AD4C394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F5FB1A6" w14:textId="3CCED8D6" w:rsidR="00AE3B91" w:rsidRPr="001F50B0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="00BC2F77" w:rsidRPr="001F50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BC2F77"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8773F" w:rsidRPr="001F50B0" w14:paraId="06B2D9D3" w14:textId="77777777" w:rsidTr="00A26C8D">
        <w:tc>
          <w:tcPr>
            <w:tcW w:w="2520" w:type="dxa"/>
          </w:tcPr>
          <w:p w14:paraId="02A2F0F2" w14:textId="4865A723" w:rsidR="0068773F" w:rsidRPr="00F24BAF" w:rsidRDefault="00A115FF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115F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A26C8D">
              <w:rPr>
                <w:rFonts w:asciiTheme="majorBidi" w:hAnsiTheme="majorBidi" w:cs="Angsana New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  <w:r w:rsidRPr="00A115F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400213E9" w14:textId="77777777" w:rsidR="0068773F" w:rsidRPr="00F24BAF" w:rsidRDefault="0068773F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AC29AA1" w14:textId="4BBFA378" w:rsidR="0068773F" w:rsidRPr="00F24BAF" w:rsidRDefault="007D208C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BC2F77" w:rsidRPr="001F50B0" w14:paraId="3647BB00" w14:textId="77777777" w:rsidTr="00A26C8D">
        <w:tc>
          <w:tcPr>
            <w:tcW w:w="2520" w:type="dxa"/>
          </w:tcPr>
          <w:p w14:paraId="670F952C" w14:textId="30E5E8F7" w:rsidR="00BC2F77" w:rsidRPr="001F50B0" w:rsidRDefault="00BC2F77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5BDAB2F7" w14:textId="77777777" w:rsidR="00BC2F77" w:rsidRPr="001F50B0" w:rsidRDefault="00BC2F77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2F258DB" w14:textId="23EF02E8" w:rsidR="00BC2F77" w:rsidRPr="001F50B0" w:rsidRDefault="00BC2F77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CE7100D" w14:textId="2782D349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9DF8ED2" w14:textId="77777777" w:rsidR="00BC2F77" w:rsidRPr="001F50B0" w:rsidRDefault="00BC2F77" w:rsidP="00BC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39499377"/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bookmarkEnd w:id="4"/>
    <w:p w14:paraId="6076C882" w14:textId="77777777" w:rsidR="00BC2F77" w:rsidRPr="001F50B0" w:rsidRDefault="00BC2F77" w:rsidP="00BC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F7023C" w14:textId="71E68A4B" w:rsidR="00BC2F77" w:rsidRPr="001F50B0" w:rsidRDefault="00BC2F77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26C8D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5A64ED" w:rsidRPr="005A64ED">
        <w:rPr>
          <w:rFonts w:asciiTheme="majorBidi" w:hAnsiTheme="majorBidi" w:cstheme="majorBidi"/>
          <w:sz w:val="30"/>
          <w:szCs w:val="30"/>
        </w:rPr>
        <w:t>12</w:t>
      </w:r>
      <w:r w:rsidRPr="00A26C8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142DE9">
        <w:rPr>
          <w:rFonts w:asciiTheme="majorBidi" w:hAnsiTheme="majorBidi" w:cstheme="majorBidi"/>
          <w:sz w:val="30"/>
          <w:szCs w:val="30"/>
        </w:rPr>
        <w:t xml:space="preserve"> </w:t>
      </w:r>
    </w:p>
    <w:p w14:paraId="6A1D9DEC" w14:textId="0DE9CAAD" w:rsidR="00BC2F77" w:rsidRPr="001F50B0" w:rsidRDefault="00BC2F77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10A7D" w14:textId="71CC4DBA" w:rsidR="00395545" w:rsidRPr="001F50B0" w:rsidRDefault="00395545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80C6D" w14:textId="77777777" w:rsidR="00395545" w:rsidRPr="00A26C8D" w:rsidRDefault="00395545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056AE" w14:textId="77777777" w:rsidR="00BC2F77" w:rsidRPr="001F50B0" w:rsidRDefault="00BC2F77" w:rsidP="008E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F50B0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DC5F37E" w14:textId="77777777" w:rsidR="006D41EA" w:rsidRPr="001F50B0" w:rsidRDefault="006D41EA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BC2F77" w:rsidRPr="001F50B0" w14:paraId="6500ACD3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5C1E2D35" w14:textId="77777777" w:rsidR="00BC2F77" w:rsidRPr="001F50B0" w:rsidRDefault="00BC2F7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CB922E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57C807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0458FD79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F77" w:rsidRPr="001F50B0" w14:paraId="3CA38B9F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5F2F863" w14:textId="6B14054C" w:rsidR="00BC2F77" w:rsidRPr="001F50B0" w:rsidRDefault="00BC2F77" w:rsidP="008E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352FD0B9" w14:textId="623F3928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6670C1F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48BC9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13785AC1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0B3E6CC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E05094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C803DBE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3ECD8527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D7A0EEB" w14:textId="15CD5AE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E9B40D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2513282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6AF78AD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35959EC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7F87E1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2309739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BC2F77" w:rsidRPr="001F50B0" w14:paraId="4FB297B8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9301598" w14:textId="77777777" w:rsidR="00BC2F77" w:rsidRPr="001F50B0" w:rsidRDefault="00BC2F7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4B96951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080A475C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D603C8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FFE27E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44CEF1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667CB44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91CAB6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BE7B328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40" w:type="dxa"/>
            <w:vAlign w:val="bottom"/>
          </w:tcPr>
          <w:p w14:paraId="42D0D63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60B760F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vAlign w:val="bottom"/>
          </w:tcPr>
          <w:p w14:paraId="760F9ACD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684" w:rsidRPr="001F50B0" w14:paraId="6D64D906" w14:textId="77777777" w:rsidTr="008E4153">
        <w:trPr>
          <w:trHeight w:val="20"/>
        </w:trPr>
        <w:tc>
          <w:tcPr>
            <w:tcW w:w="2250" w:type="dxa"/>
          </w:tcPr>
          <w:p w14:paraId="11734164" w14:textId="77777777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0DA0611D" w14:textId="04A6D3DC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760,958</w:t>
            </w:r>
          </w:p>
        </w:tc>
        <w:tc>
          <w:tcPr>
            <w:tcW w:w="236" w:type="dxa"/>
          </w:tcPr>
          <w:p w14:paraId="5CBA4976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A108FC" w14:textId="317C39E9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236" w:type="dxa"/>
          </w:tcPr>
          <w:p w14:paraId="49E29293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1DE1F4" w14:textId="3B93AAF1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0" w:type="dxa"/>
          </w:tcPr>
          <w:p w14:paraId="59720B3B" w14:textId="4879151A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725BC1D" w14:textId="16CB957D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764,061</w:t>
            </w:r>
          </w:p>
        </w:tc>
        <w:tc>
          <w:tcPr>
            <w:tcW w:w="236" w:type="dxa"/>
          </w:tcPr>
          <w:p w14:paraId="4DAE6AAB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373EFC8F" w14:textId="0AF142F1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236" w:type="dxa"/>
          </w:tcPr>
          <w:p w14:paraId="066BDD02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30A4E25" w14:textId="2C55CFF8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34684" w:rsidRPr="001F50B0" w14:paraId="2C35F228" w14:textId="77777777" w:rsidTr="008E4153">
        <w:trPr>
          <w:trHeight w:val="20"/>
        </w:trPr>
        <w:tc>
          <w:tcPr>
            <w:tcW w:w="2250" w:type="dxa"/>
          </w:tcPr>
          <w:p w14:paraId="50E6B77C" w14:textId="77777777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3E19F713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86461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9F93DC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F848B8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0AA6F7" w14:textId="7CBB795E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B42FC4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F994A78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AB662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69C3B0CE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362BB8F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DC225EE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34684" w:rsidRPr="001F50B0" w14:paraId="29C43BD9" w14:textId="77777777" w:rsidTr="008E4153">
        <w:trPr>
          <w:trHeight w:val="20"/>
        </w:trPr>
        <w:tc>
          <w:tcPr>
            <w:tcW w:w="2250" w:type="dxa"/>
          </w:tcPr>
          <w:p w14:paraId="2C97A214" w14:textId="6F39F792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0319FEC" w14:textId="3F4AE23A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8,476</w:t>
            </w:r>
          </w:p>
        </w:tc>
        <w:tc>
          <w:tcPr>
            <w:tcW w:w="236" w:type="dxa"/>
          </w:tcPr>
          <w:p w14:paraId="1AD10597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D03810" w14:textId="37A686B3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0.72</w:t>
            </w:r>
          </w:p>
        </w:tc>
        <w:tc>
          <w:tcPr>
            <w:tcW w:w="236" w:type="dxa"/>
          </w:tcPr>
          <w:p w14:paraId="52039F38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000646" w14:textId="27AFEC55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0" w:type="dxa"/>
          </w:tcPr>
          <w:p w14:paraId="4BFDB0F4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E7A4E7D" w14:textId="7747FF03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6,960</w:t>
            </w:r>
          </w:p>
        </w:tc>
        <w:tc>
          <w:tcPr>
            <w:tcW w:w="236" w:type="dxa"/>
          </w:tcPr>
          <w:p w14:paraId="1522070D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557537F1" w14:textId="007F3D5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0.72</w:t>
            </w:r>
          </w:p>
        </w:tc>
        <w:tc>
          <w:tcPr>
            <w:tcW w:w="236" w:type="dxa"/>
          </w:tcPr>
          <w:p w14:paraId="0CEFF790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CF90F13" w14:textId="1C1708ED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734684" w:rsidRPr="001F50B0" w14:paraId="73C3489E" w14:textId="77777777" w:rsidTr="008E4153">
        <w:trPr>
          <w:trHeight w:val="20"/>
        </w:trPr>
        <w:tc>
          <w:tcPr>
            <w:tcW w:w="2250" w:type="dxa"/>
          </w:tcPr>
          <w:p w14:paraId="6838B5B1" w14:textId="0EC1115D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29F3A8A" w14:textId="572B6AA0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6" w:type="dxa"/>
          </w:tcPr>
          <w:p w14:paraId="1195A7E9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75F13" w14:textId="772BFB12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5.92</w:t>
            </w:r>
          </w:p>
        </w:tc>
        <w:tc>
          <w:tcPr>
            <w:tcW w:w="236" w:type="dxa"/>
          </w:tcPr>
          <w:p w14:paraId="73E7360A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8110B2F" w14:textId="0977AADD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0" w:type="dxa"/>
          </w:tcPr>
          <w:p w14:paraId="10E6ACC5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C7EB8DC" w14:textId="7F3CC26E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36" w:type="dxa"/>
          </w:tcPr>
          <w:p w14:paraId="2486D213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6335EA02" w14:textId="2C81987C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5.92</w:t>
            </w:r>
          </w:p>
        </w:tc>
        <w:tc>
          <w:tcPr>
            <w:tcW w:w="236" w:type="dxa"/>
          </w:tcPr>
          <w:p w14:paraId="265F3707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DCEDB64" w14:textId="225FB842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734684" w:rsidRPr="001F50B0" w14:paraId="6AB0B441" w14:textId="77777777" w:rsidTr="008E4153">
        <w:trPr>
          <w:trHeight w:val="20"/>
        </w:trPr>
        <w:tc>
          <w:tcPr>
            <w:tcW w:w="2250" w:type="dxa"/>
          </w:tcPr>
          <w:p w14:paraId="25C5C591" w14:textId="38DF6C12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F39225F" w14:textId="0475B7A9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E8500F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54161C" w14:textId="6E91F50B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30.37</w:t>
            </w:r>
          </w:p>
        </w:tc>
        <w:tc>
          <w:tcPr>
            <w:tcW w:w="236" w:type="dxa"/>
          </w:tcPr>
          <w:p w14:paraId="78E0EEA9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30B5F7" w14:textId="323AF400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C1A637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3124B85" w14:textId="07DCDF74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E8085A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63955922" w14:textId="3E57AB53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30.37</w:t>
            </w:r>
          </w:p>
        </w:tc>
        <w:tc>
          <w:tcPr>
            <w:tcW w:w="236" w:type="dxa"/>
          </w:tcPr>
          <w:p w14:paraId="73895187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609A29F" w14:textId="71CBD24B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684" w:rsidRPr="001F50B0" w14:paraId="5A4B4D73" w14:textId="77777777" w:rsidTr="008E4153">
        <w:trPr>
          <w:trHeight w:val="20"/>
        </w:trPr>
        <w:tc>
          <w:tcPr>
            <w:tcW w:w="2250" w:type="dxa"/>
          </w:tcPr>
          <w:p w14:paraId="1800239E" w14:textId="50D9E256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631D7E" w14:textId="7D97B413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14,738</w:t>
            </w:r>
          </w:p>
        </w:tc>
        <w:tc>
          <w:tcPr>
            <w:tcW w:w="236" w:type="dxa"/>
          </w:tcPr>
          <w:p w14:paraId="6D6F5458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03B18C" w14:textId="155517B8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76.58</w:t>
            </w:r>
          </w:p>
        </w:tc>
        <w:tc>
          <w:tcPr>
            <w:tcW w:w="236" w:type="dxa"/>
          </w:tcPr>
          <w:p w14:paraId="1FBF322F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4F50540" w14:textId="27AD1993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11,287</w:t>
            </w:r>
          </w:p>
        </w:tc>
        <w:tc>
          <w:tcPr>
            <w:tcW w:w="240" w:type="dxa"/>
          </w:tcPr>
          <w:p w14:paraId="46D7295D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75AA8B4" w14:textId="672B2A2A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14,738</w:t>
            </w:r>
          </w:p>
        </w:tc>
        <w:tc>
          <w:tcPr>
            <w:tcW w:w="236" w:type="dxa"/>
          </w:tcPr>
          <w:p w14:paraId="7C06EC03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30991B23" w14:textId="0A31F960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76.58</w:t>
            </w:r>
          </w:p>
        </w:tc>
        <w:tc>
          <w:tcPr>
            <w:tcW w:w="236" w:type="dxa"/>
          </w:tcPr>
          <w:p w14:paraId="7CB2E4DA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0288E9" w14:textId="28E48F3C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11,287</w:t>
            </w:r>
          </w:p>
        </w:tc>
      </w:tr>
      <w:tr w:rsidR="00734684" w:rsidRPr="001F50B0" w14:paraId="44DC7671" w14:textId="77777777" w:rsidTr="008E4153">
        <w:trPr>
          <w:trHeight w:val="20"/>
        </w:trPr>
        <w:tc>
          <w:tcPr>
            <w:tcW w:w="2250" w:type="dxa"/>
          </w:tcPr>
          <w:p w14:paraId="15E729E5" w14:textId="77777777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3EE5FE" w14:textId="0B466E99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784,822</w:t>
            </w:r>
          </w:p>
        </w:tc>
        <w:tc>
          <w:tcPr>
            <w:tcW w:w="236" w:type="dxa"/>
          </w:tcPr>
          <w:p w14:paraId="680A3D21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D7FE7E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B0A01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1CBA74C" w14:textId="62A3074B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11,391</w:t>
            </w:r>
          </w:p>
        </w:tc>
        <w:tc>
          <w:tcPr>
            <w:tcW w:w="240" w:type="dxa"/>
          </w:tcPr>
          <w:p w14:paraId="0CDDEDC6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8F76C45" w14:textId="6775E1AC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786,404</w:t>
            </w:r>
          </w:p>
        </w:tc>
        <w:tc>
          <w:tcPr>
            <w:tcW w:w="236" w:type="dxa"/>
          </w:tcPr>
          <w:p w14:paraId="07015468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590FDC3E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08114C8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30729D5" w14:textId="39C9439A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34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11,391</w:t>
            </w:r>
          </w:p>
        </w:tc>
      </w:tr>
      <w:tr w:rsidR="00734684" w:rsidRPr="001F50B0" w14:paraId="7B331511" w14:textId="77777777" w:rsidTr="008E4153">
        <w:trPr>
          <w:trHeight w:val="20"/>
        </w:trPr>
        <w:tc>
          <w:tcPr>
            <w:tcW w:w="2250" w:type="dxa"/>
          </w:tcPr>
          <w:p w14:paraId="58B8B162" w14:textId="77777777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2EF49D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164AE2" w14:textId="0E8117AF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(11,391)</w:t>
            </w:r>
          </w:p>
        </w:tc>
        <w:tc>
          <w:tcPr>
            <w:tcW w:w="236" w:type="dxa"/>
          </w:tcPr>
          <w:p w14:paraId="1E4376E0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3440C0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A4C343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3E3E669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90B3AC3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3BE25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C6987F" w14:textId="258F2093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sz w:val="30"/>
                <w:szCs w:val="30"/>
              </w:rPr>
              <w:t>(11,391)</w:t>
            </w:r>
          </w:p>
        </w:tc>
        <w:tc>
          <w:tcPr>
            <w:tcW w:w="236" w:type="dxa"/>
          </w:tcPr>
          <w:p w14:paraId="0AD50D3E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2A69B37B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41732C0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902CB02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34684" w:rsidRPr="001F50B0" w14:paraId="7C35086F" w14:textId="77777777" w:rsidTr="008E4153">
        <w:trPr>
          <w:trHeight w:val="20"/>
        </w:trPr>
        <w:tc>
          <w:tcPr>
            <w:tcW w:w="2250" w:type="dxa"/>
          </w:tcPr>
          <w:p w14:paraId="71BC2B6D" w14:textId="77777777" w:rsidR="00734684" w:rsidRPr="001F50B0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DAF759" w14:textId="1688FA58" w:rsidR="00734684" w:rsidRPr="00734684" w:rsidRDefault="00734684" w:rsidP="00151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773,431</w:t>
            </w:r>
          </w:p>
        </w:tc>
        <w:tc>
          <w:tcPr>
            <w:tcW w:w="236" w:type="dxa"/>
          </w:tcPr>
          <w:p w14:paraId="1D4FE9D3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CA0AFD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43C63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25D8FD0" w14:textId="77777777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A62DD20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CA082B" w14:textId="4603BD08" w:rsidR="00734684" w:rsidRPr="00734684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775,013</w:t>
            </w:r>
          </w:p>
        </w:tc>
        <w:tc>
          <w:tcPr>
            <w:tcW w:w="236" w:type="dxa"/>
          </w:tcPr>
          <w:p w14:paraId="6AA8278B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5001FC1A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7314DE7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9869CAA" w14:textId="77777777" w:rsidR="00734684" w:rsidRPr="005C08A8" w:rsidRDefault="00734684" w:rsidP="0073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7A1393E8" w14:textId="47AFA8B7" w:rsidR="00BC2F77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8E85D02" w14:textId="4544D81D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D23A7D3" w14:textId="5BEA3AF1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3E421F7" w14:textId="21F7E895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EA26C87" w14:textId="782A4D0F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9DB265F" w14:textId="375BCFF9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46458B" w14:textId="1AE6C748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277CA35" w14:textId="68951DCE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BA55DC6" w14:textId="520B4B06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649F3B5" w14:textId="77777777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C85FC6" w:rsidRPr="001F50B0" w14:paraId="0142A676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41088D6A" w14:textId="77777777" w:rsidR="00C85FC6" w:rsidRPr="001F50B0" w:rsidRDefault="00C85FC6" w:rsidP="00E03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39856625"/>
          </w:p>
        </w:tc>
        <w:tc>
          <w:tcPr>
            <w:tcW w:w="3510" w:type="dxa"/>
            <w:gridSpan w:val="5"/>
            <w:vAlign w:val="bottom"/>
          </w:tcPr>
          <w:p w14:paraId="0025F8F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BCC22CC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715FBF81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C71" w:rsidRPr="001F50B0" w14:paraId="4269124E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74F8B43C" w14:textId="25D8501C" w:rsidR="00C43C71" w:rsidRPr="001F50B0" w:rsidRDefault="00C43C71" w:rsidP="00C43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04276AEC" w14:textId="3A1F254C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773D87D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E9063F3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5457210A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2D9B6C94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A12B7A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80DCCA0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546FDFC7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2E8C456" w14:textId="77794045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16C0F86D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040737A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23EDE0A6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7D00CE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8B0602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7722E5B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C85FC6" w:rsidRPr="001F50B0" w14:paraId="28B2F156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53F00B7B" w14:textId="77777777" w:rsidR="00C85FC6" w:rsidRPr="001F50B0" w:rsidRDefault="00C85FC6" w:rsidP="00E03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AF56306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72E4A1E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2370F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2B14BA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AF5D8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00A37EBA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B415D0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59A4C2E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40" w:type="dxa"/>
            <w:vAlign w:val="bottom"/>
          </w:tcPr>
          <w:p w14:paraId="7B694B00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16F2FB2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vAlign w:val="bottom"/>
          </w:tcPr>
          <w:p w14:paraId="71857A5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1DA" w:rsidRPr="001F50B0" w14:paraId="1E71ABE0" w14:textId="77777777" w:rsidTr="008E4153">
        <w:trPr>
          <w:trHeight w:val="20"/>
        </w:trPr>
        <w:tc>
          <w:tcPr>
            <w:tcW w:w="2250" w:type="dxa"/>
          </w:tcPr>
          <w:p w14:paraId="73E13DCA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230C6E83" w14:textId="24B17F15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20,533</w:t>
            </w:r>
          </w:p>
        </w:tc>
        <w:tc>
          <w:tcPr>
            <w:tcW w:w="236" w:type="dxa"/>
          </w:tcPr>
          <w:p w14:paraId="2EF86272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E57480" w14:textId="5A9E0A0F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B3181C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B0BA31" w14:textId="455BE12E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E3E9B3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3897AA1" w14:textId="176127B6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36" w:type="dxa"/>
          </w:tcPr>
          <w:p w14:paraId="0C323D0C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7E5C9E91" w14:textId="45643076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3C1D22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7366FF4" w14:textId="42B99035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1DA" w:rsidRPr="001F50B0" w14:paraId="5C8A5AB1" w14:textId="77777777" w:rsidTr="008E4153">
        <w:trPr>
          <w:trHeight w:val="20"/>
        </w:trPr>
        <w:tc>
          <w:tcPr>
            <w:tcW w:w="2250" w:type="dxa"/>
          </w:tcPr>
          <w:p w14:paraId="09DB67C0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4127ED24" w14:textId="6855E4E1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1675A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A6C967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948DD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BD14F7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D9F090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2EEC44A" w14:textId="36ADC3E5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CED2E03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420B0EEB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D482171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337BE40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1DA" w:rsidRPr="001F50B0" w14:paraId="2A0005BD" w14:textId="77777777" w:rsidTr="008E4153">
        <w:trPr>
          <w:trHeight w:val="20"/>
        </w:trPr>
        <w:tc>
          <w:tcPr>
            <w:tcW w:w="2250" w:type="dxa"/>
          </w:tcPr>
          <w:p w14:paraId="42C6100B" w14:textId="0F109B80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362445F" w14:textId="3C27B7A6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6,607</w:t>
            </w:r>
          </w:p>
        </w:tc>
        <w:tc>
          <w:tcPr>
            <w:tcW w:w="236" w:type="dxa"/>
          </w:tcPr>
          <w:p w14:paraId="2BE5CA34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8AF0A1" w14:textId="53D5885E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22.06</w:t>
            </w:r>
          </w:p>
        </w:tc>
        <w:tc>
          <w:tcPr>
            <w:tcW w:w="236" w:type="dxa"/>
          </w:tcPr>
          <w:p w14:paraId="523E0BC1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55DEF4" w14:textId="31E2ADA4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1,458</w:t>
            </w:r>
          </w:p>
        </w:tc>
        <w:tc>
          <w:tcPr>
            <w:tcW w:w="240" w:type="dxa"/>
          </w:tcPr>
          <w:p w14:paraId="46570970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411DC84" w14:textId="5AFE96AC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6,607</w:t>
            </w:r>
          </w:p>
        </w:tc>
        <w:tc>
          <w:tcPr>
            <w:tcW w:w="236" w:type="dxa"/>
          </w:tcPr>
          <w:p w14:paraId="0C456ABB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5E1C32F1" w14:textId="08B91755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22.06</w:t>
            </w:r>
          </w:p>
        </w:tc>
        <w:tc>
          <w:tcPr>
            <w:tcW w:w="236" w:type="dxa"/>
          </w:tcPr>
          <w:p w14:paraId="7ADB2B6D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51DF9AC" w14:textId="60970721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1,458</w:t>
            </w:r>
          </w:p>
        </w:tc>
      </w:tr>
      <w:tr w:rsidR="00B141DA" w:rsidRPr="001F50B0" w14:paraId="1949C46B" w14:textId="77777777" w:rsidTr="008E4153">
        <w:trPr>
          <w:trHeight w:val="20"/>
        </w:trPr>
        <w:tc>
          <w:tcPr>
            <w:tcW w:w="2250" w:type="dxa"/>
          </w:tcPr>
          <w:p w14:paraId="5DE8FDB9" w14:textId="4A6E2D73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E5A88C9" w14:textId="5BEB50E4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2,321</w:t>
            </w:r>
          </w:p>
        </w:tc>
        <w:tc>
          <w:tcPr>
            <w:tcW w:w="236" w:type="dxa"/>
          </w:tcPr>
          <w:p w14:paraId="023E540D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2B1FB6" w14:textId="41DD513E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6C4A50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6B843B" w14:textId="70DA8AAF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DBC8281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3E77C1C" w14:textId="251A4DF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2,321</w:t>
            </w:r>
          </w:p>
        </w:tc>
        <w:tc>
          <w:tcPr>
            <w:tcW w:w="236" w:type="dxa"/>
          </w:tcPr>
          <w:p w14:paraId="72911190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425BC7E2" w14:textId="5F1DD848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100BA2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09B1A39" w14:textId="58D29E6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1DA" w:rsidRPr="001F50B0" w14:paraId="2E53175C" w14:textId="77777777" w:rsidTr="008E4153">
        <w:trPr>
          <w:trHeight w:val="20"/>
        </w:trPr>
        <w:tc>
          <w:tcPr>
            <w:tcW w:w="2250" w:type="dxa"/>
          </w:tcPr>
          <w:p w14:paraId="3E00E9D4" w14:textId="453588BA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44174341" w14:textId="5174DF3C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36" w:type="dxa"/>
          </w:tcPr>
          <w:p w14:paraId="4B7BFB44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6333B2" w14:textId="5604380A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1.69</w:t>
            </w:r>
          </w:p>
        </w:tc>
        <w:tc>
          <w:tcPr>
            <w:tcW w:w="236" w:type="dxa"/>
          </w:tcPr>
          <w:p w14:paraId="6EC32541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79168A" w14:textId="1DDB4571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0" w:type="dxa"/>
          </w:tcPr>
          <w:p w14:paraId="73628392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55E7745" w14:textId="495ED8CC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36" w:type="dxa"/>
          </w:tcPr>
          <w:p w14:paraId="34125607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3E7B1AB7" w14:textId="362D22EA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1.69</w:t>
            </w:r>
          </w:p>
        </w:tc>
        <w:tc>
          <w:tcPr>
            <w:tcW w:w="236" w:type="dxa"/>
          </w:tcPr>
          <w:p w14:paraId="13BCC5F6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C031BEC" w14:textId="4FF2607D" w:rsidR="00B141DA" w:rsidRPr="00136B9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B141DA" w:rsidRPr="001F50B0" w14:paraId="65A3AE49" w14:textId="77777777" w:rsidTr="008E4153">
        <w:trPr>
          <w:trHeight w:val="20"/>
        </w:trPr>
        <w:tc>
          <w:tcPr>
            <w:tcW w:w="2250" w:type="dxa"/>
          </w:tcPr>
          <w:p w14:paraId="44B3EA1B" w14:textId="529F9AAB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28E4CD" w14:textId="6AC1710F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12,271</w:t>
            </w:r>
          </w:p>
        </w:tc>
        <w:tc>
          <w:tcPr>
            <w:tcW w:w="236" w:type="dxa"/>
          </w:tcPr>
          <w:p w14:paraId="4CDE61E4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5E445E" w14:textId="3112EA30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91.40</w:t>
            </w:r>
          </w:p>
        </w:tc>
        <w:tc>
          <w:tcPr>
            <w:tcW w:w="236" w:type="dxa"/>
          </w:tcPr>
          <w:p w14:paraId="5D718A23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7CD3F33" w14:textId="43048021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11,216</w:t>
            </w:r>
          </w:p>
        </w:tc>
        <w:tc>
          <w:tcPr>
            <w:tcW w:w="240" w:type="dxa"/>
          </w:tcPr>
          <w:p w14:paraId="47FE633D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5320197" w14:textId="7D4AD95D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12,271</w:t>
            </w:r>
          </w:p>
        </w:tc>
        <w:tc>
          <w:tcPr>
            <w:tcW w:w="236" w:type="dxa"/>
          </w:tcPr>
          <w:p w14:paraId="6A73BCF1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75246781" w14:textId="7DCD9FE0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91.40</w:t>
            </w:r>
          </w:p>
        </w:tc>
        <w:tc>
          <w:tcPr>
            <w:tcW w:w="236" w:type="dxa"/>
          </w:tcPr>
          <w:p w14:paraId="10A3A6AB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13DA9B0" w14:textId="1AC75F2C" w:rsidR="00B141DA" w:rsidRPr="00136B9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11,216</w:t>
            </w:r>
          </w:p>
        </w:tc>
      </w:tr>
      <w:tr w:rsidR="00B141DA" w:rsidRPr="001F50B0" w14:paraId="68FC9489" w14:textId="77777777" w:rsidTr="008E4153">
        <w:trPr>
          <w:trHeight w:val="20"/>
        </w:trPr>
        <w:tc>
          <w:tcPr>
            <w:tcW w:w="2250" w:type="dxa"/>
          </w:tcPr>
          <w:p w14:paraId="53620F58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F3813A" w14:textId="4C4F49FD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43,052</w:t>
            </w:r>
          </w:p>
        </w:tc>
        <w:tc>
          <w:tcPr>
            <w:tcW w:w="236" w:type="dxa"/>
          </w:tcPr>
          <w:p w14:paraId="5FB17B3D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D1C607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6BF7B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00C895C" w14:textId="2826CD1D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12,696</w:t>
            </w:r>
          </w:p>
        </w:tc>
        <w:tc>
          <w:tcPr>
            <w:tcW w:w="240" w:type="dxa"/>
          </w:tcPr>
          <w:p w14:paraId="1BFE4054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3F688F2" w14:textId="11F4581E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2,899</w:t>
            </w:r>
          </w:p>
        </w:tc>
        <w:tc>
          <w:tcPr>
            <w:tcW w:w="236" w:type="dxa"/>
          </w:tcPr>
          <w:p w14:paraId="23F068C2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58EFA0D5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BF9FAB8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01461E6" w14:textId="0B6F71CF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12,696</w:t>
            </w:r>
          </w:p>
        </w:tc>
      </w:tr>
      <w:tr w:rsidR="00B141DA" w:rsidRPr="001F50B0" w14:paraId="7C0B73B0" w14:textId="77777777" w:rsidTr="008E4153">
        <w:trPr>
          <w:trHeight w:val="20"/>
        </w:trPr>
        <w:tc>
          <w:tcPr>
            <w:tcW w:w="2250" w:type="dxa"/>
          </w:tcPr>
          <w:p w14:paraId="3CDB3FC2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193AC3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B9C33" w14:textId="43C13EC9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(12,696)</w:t>
            </w:r>
          </w:p>
        </w:tc>
        <w:tc>
          <w:tcPr>
            <w:tcW w:w="236" w:type="dxa"/>
          </w:tcPr>
          <w:p w14:paraId="0A742E6B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2562D7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4D8CC7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11E6A62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6E4255F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5796437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08C0F" w14:textId="1D064C34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41DA">
              <w:rPr>
                <w:rFonts w:asciiTheme="majorBidi" w:hAnsiTheme="majorBidi" w:cstheme="majorBidi"/>
                <w:sz w:val="30"/>
                <w:szCs w:val="30"/>
              </w:rPr>
              <w:t>(12,696)</w:t>
            </w:r>
          </w:p>
        </w:tc>
        <w:tc>
          <w:tcPr>
            <w:tcW w:w="236" w:type="dxa"/>
          </w:tcPr>
          <w:p w14:paraId="5F4A1F65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39A360F3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BCB1C66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A0D51E4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41DA" w:rsidRPr="001F50B0" w14:paraId="79157829" w14:textId="77777777" w:rsidTr="008E4153">
        <w:trPr>
          <w:trHeight w:val="20"/>
        </w:trPr>
        <w:tc>
          <w:tcPr>
            <w:tcW w:w="2250" w:type="dxa"/>
          </w:tcPr>
          <w:p w14:paraId="5E621B4D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BE3641" w14:textId="755FF02D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30,356</w:t>
            </w:r>
          </w:p>
        </w:tc>
        <w:tc>
          <w:tcPr>
            <w:tcW w:w="236" w:type="dxa"/>
          </w:tcPr>
          <w:p w14:paraId="40346149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850928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D22FD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8F42D7B" w14:textId="77777777" w:rsidR="00B141DA" w:rsidRPr="00B141DA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A81C556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7C6588" w14:textId="682798C2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14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425004D2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0" w:type="dxa"/>
          </w:tcPr>
          <w:p w14:paraId="12D5D425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038397A" w14:textId="77777777" w:rsidR="00B141DA" w:rsidRPr="005C08A8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801D356" w14:textId="77777777" w:rsidR="00B141DA" w:rsidRPr="001F50B0" w:rsidRDefault="00B141DA" w:rsidP="00B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5"/>
    </w:tbl>
    <w:p w14:paraId="27AB902E" w14:textId="77777777" w:rsidR="008D1401" w:rsidRPr="001F50B0" w:rsidRDefault="008D1401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BC2F77" w:rsidRPr="001F50B0" w14:paraId="10C1F8A3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795B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56ED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5CF84C9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525DFD3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9085C19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C2F77" w:rsidRPr="001F50B0" w14:paraId="3F705308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C6C389D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4D01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F77" w:rsidRPr="001F50B0" w14:paraId="232608E9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2EB9" w14:textId="06CA31C4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C360BA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627A2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F578BF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2F77" w:rsidRPr="001F50B0" w14:paraId="67557D1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9E1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DFB8D" w14:textId="3E0F296C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0181B3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7D95316" w14:textId="45BF44D8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BC2F77" w:rsidRPr="001F50B0" w14:paraId="2167A951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C85D7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7629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AD503C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BEBD56D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2F77" w:rsidRPr="001F50B0" w14:paraId="5FB168D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3F80" w14:textId="4D14112C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BD861" w14:textId="62876347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98FAFF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2E1E8EB" w14:textId="7C26F558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9A5619" w:rsidRPr="001F50B0" w14:paraId="263FD372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0343" w14:textId="03AD04FC" w:rsidR="009A5619" w:rsidRPr="001F50B0" w:rsidRDefault="005A64ED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E96D" w14:textId="181450B9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25A409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12B1E7" w14:textId="4177742B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619" w:rsidRPr="001F50B0" w14:paraId="79EFF47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F95CD" w14:textId="162687DA" w:rsidR="009A5619" w:rsidRPr="001F50B0" w:rsidRDefault="005A64ED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2CE0F" w14:textId="20CD84F7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E80790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7711BB" w14:textId="51184CBE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9A5619" w:rsidRPr="001F50B0" w14:paraId="63B92307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38382" w14:textId="06701EE8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8BDE9" w14:textId="6B0DEBA5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7A6983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EA693" w14:textId="392BC512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9A5619" w:rsidRPr="001F50B0" w14:paraId="6F859FA7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A446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7FE61" w14:textId="6C804D9B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3686C3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CB12C" w14:textId="206DB0AF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</w:tr>
      <w:tr w:rsidR="009A5619" w:rsidRPr="001F50B0" w14:paraId="696FC36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AC1F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A152C" w14:textId="07718ADF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CB3930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DB830" w14:textId="75B1DDB0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619" w:rsidRPr="001F50B0" w14:paraId="74566EA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9436D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C9F17" w14:textId="03BD2760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BFFDCF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8E0D6" w14:textId="29D9D078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</w:tr>
    </w:tbl>
    <w:p w14:paraId="60F16304" w14:textId="1CB916B4" w:rsidR="00BC2F77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2"/>
        <w:gridCol w:w="1448"/>
        <w:gridCol w:w="247"/>
        <w:gridCol w:w="1367"/>
      </w:tblGrid>
      <w:tr w:rsidR="00C85FC6" w:rsidRPr="001F50B0" w14:paraId="147D0E18" w14:textId="77777777" w:rsidTr="00CA5F2A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B947" w14:textId="63759E04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E0EF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7B32AE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53E872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092FD6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85FC6" w:rsidRPr="001F50B0" w14:paraId="3B934A44" w14:textId="77777777" w:rsidTr="00CA5F2A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14:paraId="1C92712F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CCFF9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FC6" w:rsidRPr="001F50B0" w14:paraId="1D7EC221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DF22" w14:textId="580C42B5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640D952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DDDA95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A175E04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BB9" w:rsidRPr="001F50B0" w14:paraId="01D16374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3D70" w14:textId="77777777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F43B62D" w14:textId="5EFB82F5" w:rsidR="00215BB9" w:rsidRPr="006E6FC7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84DB4" w:rsidRPr="00306D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09093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7A72209" w14:textId="0912F795" w:rsidR="00215BB9" w:rsidRPr="00A26C8D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84DB4" w:rsidRPr="00306D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</w:tr>
      <w:tr w:rsidR="00215BB9" w:rsidRPr="001F50B0" w14:paraId="755BD460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04BF" w14:textId="77777777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B8008A7" w14:textId="77777777" w:rsidR="00215BB9" w:rsidRPr="006E6FC7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D8C36A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BCD7DB1" w14:textId="77777777" w:rsidR="00215BB9" w:rsidRPr="00A26C8D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5BB9" w:rsidRPr="001F50B0" w14:paraId="316ECF4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F6859" w14:textId="237B1BC1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218319BE" w14:textId="74D856DE" w:rsidR="00215BB9" w:rsidRPr="006E6FC7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7F47B8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EF3270" w14:textId="75B6163C" w:rsidR="00215BB9" w:rsidRPr="00A26C8D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A5F2A" w:rsidRPr="001F50B0" w14:paraId="441E95D2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83EF" w14:textId="5318A9FA" w:rsidR="00CA5F2A" w:rsidRPr="001F50B0" w:rsidRDefault="005A64ED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EB91BD4" w14:textId="7AE7B2AD" w:rsidR="00CA5F2A" w:rsidRPr="006E6FC7" w:rsidRDefault="005A64ED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6D49BE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1B2D193" w14:textId="1AE3C8FD" w:rsidR="00CA5F2A" w:rsidRPr="00A26C8D" w:rsidRDefault="005A64ED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CA5F2A" w:rsidRPr="001F50B0" w14:paraId="7933CE2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67394" w14:textId="008B4DC2" w:rsidR="00CA5F2A" w:rsidRPr="001F50B0" w:rsidRDefault="005A64ED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96CE0E3" w14:textId="451BDAED" w:rsidR="00CA5F2A" w:rsidRPr="006E6FC7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 xml:space="preserve">     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C426C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88D20E6" w14:textId="247D238C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 xml:space="preserve">     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CA5F2A" w:rsidRPr="001F50B0" w14:paraId="03A5854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97E25" w14:textId="39B1017F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3D8F" w14:textId="5E7EDEB2" w:rsidR="00CA5F2A" w:rsidRPr="006E6FC7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 xml:space="preserve">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EB9B45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09DE1" w14:textId="535828BE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 xml:space="preserve">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CA5F2A" w:rsidRPr="001F50B0" w14:paraId="1C9CF07C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62A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8B621" w14:textId="1004B7DF" w:rsidR="00CA5F2A" w:rsidRPr="00A26C8D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7FE6FA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D009A" w14:textId="6B1A8278" w:rsidR="00CA5F2A" w:rsidRPr="00A26C8D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</w:tr>
      <w:tr w:rsidR="00CA5F2A" w:rsidRPr="001F50B0" w14:paraId="6F43282E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8509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688C2" w14:textId="6177FC88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2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 w:rsidRPr="00A26C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692FD3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C9816" w14:textId="0844E9DE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06D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 w:rsidRPr="00306D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5F2A" w:rsidRPr="001F50B0" w14:paraId="2A44287B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62A5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A508C" w14:textId="79F0D862" w:rsidR="00CA5F2A" w:rsidRPr="006E6FC7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0E765" w14:textId="77777777" w:rsidR="00CA5F2A" w:rsidRPr="000F7925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9F40C" w14:textId="329FA092" w:rsidR="00CA5F2A" w:rsidRPr="000F7925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03A8BCDA" w14:textId="77777777" w:rsidR="00C85FC6" w:rsidRPr="001F50B0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42855DE" w14:textId="5DC8961F" w:rsidR="003E1875" w:rsidRPr="00A26C8D" w:rsidRDefault="003E1875" w:rsidP="003E1875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Theme="majorBidi" w:hAnsiTheme="majorBidi" w:cstheme="majorBidi"/>
          <w:lang w:val="en-US"/>
        </w:rPr>
      </w:pPr>
      <w:r w:rsidRPr="001F50B0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A64ED" w:rsidRPr="005A64ED">
        <w:rPr>
          <w:rFonts w:asciiTheme="majorBidi" w:hAnsiTheme="majorBidi" w:cstheme="majorBidi"/>
          <w:lang w:val="en-US"/>
        </w:rPr>
        <w:t>90</w:t>
      </w:r>
      <w:r w:rsidRPr="001F50B0">
        <w:rPr>
          <w:rFonts w:asciiTheme="majorBidi" w:hAnsiTheme="majorBidi" w:cstheme="majorBidi"/>
          <w:cs/>
        </w:rPr>
        <w:t xml:space="preserve"> ถึง </w:t>
      </w:r>
      <w:r w:rsidR="005A64ED" w:rsidRPr="005A64ED">
        <w:rPr>
          <w:rFonts w:asciiTheme="majorBidi" w:hAnsiTheme="majorBidi" w:cstheme="majorBidi"/>
          <w:lang w:val="en-US"/>
        </w:rPr>
        <w:t>120</w:t>
      </w:r>
      <w:r w:rsidR="00B32634" w:rsidRPr="001F50B0">
        <w:rPr>
          <w:rFonts w:asciiTheme="majorBidi" w:hAnsiTheme="majorBidi" w:cstheme="majorBidi"/>
          <w:lang w:val="en-US"/>
        </w:rPr>
        <w:t xml:space="preserve"> </w:t>
      </w:r>
      <w:r w:rsidRPr="001F50B0">
        <w:rPr>
          <w:rFonts w:asciiTheme="majorBidi" w:hAnsiTheme="majorBidi" w:cstheme="majorBidi"/>
          <w:cs/>
        </w:rPr>
        <w:t>วัน สำหรับการขายต่างประเทศและ</w:t>
      </w:r>
      <w:r w:rsidR="00B32634" w:rsidRPr="001F50B0">
        <w:rPr>
          <w:rFonts w:asciiTheme="majorBidi" w:hAnsiTheme="majorBidi" w:cstheme="majorBidi"/>
          <w:cs/>
        </w:rPr>
        <w:t xml:space="preserve"> </w:t>
      </w:r>
      <w:r w:rsidR="005A64ED" w:rsidRPr="005A64ED">
        <w:rPr>
          <w:rFonts w:asciiTheme="majorBidi" w:hAnsiTheme="majorBidi" w:cstheme="majorBidi"/>
          <w:lang w:val="en-US"/>
        </w:rPr>
        <w:t>30</w:t>
      </w:r>
      <w:r w:rsidR="007F5742" w:rsidRPr="001F50B0">
        <w:rPr>
          <w:rFonts w:asciiTheme="majorBidi" w:hAnsiTheme="majorBidi" w:cstheme="majorBidi"/>
          <w:cs/>
        </w:rPr>
        <w:t xml:space="preserve"> </w:t>
      </w:r>
      <w:r w:rsidRPr="001F50B0">
        <w:rPr>
          <w:rFonts w:asciiTheme="majorBidi" w:hAnsiTheme="majorBidi" w:cstheme="majorBidi"/>
          <w:cs/>
        </w:rPr>
        <w:t xml:space="preserve">ถึง </w:t>
      </w:r>
      <w:r w:rsidR="005A64ED" w:rsidRPr="005A64ED">
        <w:rPr>
          <w:rFonts w:asciiTheme="majorBidi" w:hAnsiTheme="majorBidi" w:cstheme="majorBidi"/>
          <w:lang w:val="en-US"/>
        </w:rPr>
        <w:t>90</w:t>
      </w:r>
      <w:r w:rsidRPr="001F50B0">
        <w:rPr>
          <w:rFonts w:asciiTheme="majorBidi" w:hAnsiTheme="majorBidi" w:cstheme="majorBidi"/>
          <w:cs/>
        </w:rPr>
        <w:t xml:space="preserve"> วันสำหรับการขายในประเทศ</w:t>
      </w:r>
    </w:p>
    <w:p w14:paraId="79A3E08A" w14:textId="387506A6" w:rsidR="00BC2F77" w:rsidRPr="001F50B0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26"/>
        <w:gridCol w:w="1077"/>
        <w:gridCol w:w="1440"/>
        <w:gridCol w:w="270"/>
        <w:gridCol w:w="1367"/>
      </w:tblGrid>
      <w:tr w:rsidR="00946FC7" w:rsidRPr="001F50B0" w14:paraId="5FE1C940" w14:textId="77777777" w:rsidTr="00B77A62">
        <w:trPr>
          <w:tblHeader/>
        </w:trPr>
        <w:tc>
          <w:tcPr>
            <w:tcW w:w="5026" w:type="dxa"/>
            <w:vAlign w:val="bottom"/>
          </w:tcPr>
          <w:p w14:paraId="42F2394A" w14:textId="77777777" w:rsidR="00946FC7" w:rsidRPr="001F50B0" w:rsidRDefault="00946FC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618C9C21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A4E8C6E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26E4E1F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3CB7E643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095A80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46FC7" w:rsidRPr="001F50B0" w14:paraId="059C3B4E" w14:textId="77777777" w:rsidTr="00B77A62">
        <w:trPr>
          <w:tblHeader/>
        </w:trPr>
        <w:tc>
          <w:tcPr>
            <w:tcW w:w="5026" w:type="dxa"/>
          </w:tcPr>
          <w:p w14:paraId="73F273B0" w14:textId="77777777" w:rsidR="00946FC7" w:rsidRPr="001F50B0" w:rsidRDefault="00946FC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74D262B" w14:textId="270F57FA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center"/>
          </w:tcPr>
          <w:p w14:paraId="25BE0395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45E7" w:rsidRPr="001F50B0" w14:paraId="1F82708B" w14:textId="77777777" w:rsidTr="00B77A62">
        <w:trPr>
          <w:tblHeader/>
        </w:trPr>
        <w:tc>
          <w:tcPr>
            <w:tcW w:w="5026" w:type="dxa"/>
          </w:tcPr>
          <w:p w14:paraId="559BE073" w14:textId="6CC44810" w:rsidR="006F45E7" w:rsidRPr="001F50B0" w:rsidRDefault="006F45E7" w:rsidP="006F4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77" w:type="dxa"/>
          </w:tcPr>
          <w:p w14:paraId="57FE6FB2" w14:textId="12AECCDE" w:rsidR="006F45E7" w:rsidRPr="001F50B0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0FEA49" w14:textId="50DB9B31" w:rsidR="006F45E7" w:rsidRPr="006F45E7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25,441</w:t>
            </w:r>
          </w:p>
        </w:tc>
        <w:tc>
          <w:tcPr>
            <w:tcW w:w="270" w:type="dxa"/>
            <w:vAlign w:val="center"/>
          </w:tcPr>
          <w:p w14:paraId="189BDE92" w14:textId="77777777" w:rsidR="006F45E7" w:rsidRPr="001F50B0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2EB637AB" w14:textId="05697602" w:rsidR="006F45E7" w:rsidRPr="001F50B0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25,441</w:t>
            </w:r>
          </w:p>
        </w:tc>
      </w:tr>
      <w:tr w:rsidR="006F45E7" w:rsidRPr="001F50B0" w14:paraId="2C9E0B3C" w14:textId="77777777" w:rsidTr="00B77A62">
        <w:trPr>
          <w:tblHeader/>
        </w:trPr>
        <w:tc>
          <w:tcPr>
            <w:tcW w:w="5026" w:type="dxa"/>
          </w:tcPr>
          <w:p w14:paraId="6A243AAB" w14:textId="5F8FB493" w:rsidR="006F45E7" w:rsidRPr="001F50B0" w:rsidRDefault="006F45E7" w:rsidP="006F4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7" w:type="dxa"/>
          </w:tcPr>
          <w:p w14:paraId="0AEB987A" w14:textId="77777777" w:rsidR="006F45E7" w:rsidRPr="001F50B0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453872" w14:textId="7F82C54F" w:rsidR="006F45E7" w:rsidRPr="006F45E7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(1,354)</w:t>
            </w:r>
          </w:p>
        </w:tc>
        <w:tc>
          <w:tcPr>
            <w:tcW w:w="270" w:type="dxa"/>
            <w:vAlign w:val="center"/>
          </w:tcPr>
          <w:p w14:paraId="799322C3" w14:textId="77777777" w:rsidR="006F45E7" w:rsidRPr="005C08A8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vAlign w:val="bottom"/>
          </w:tcPr>
          <w:p w14:paraId="1CA97945" w14:textId="03F85436" w:rsidR="006F45E7" w:rsidRPr="005C08A8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(1,354)</w:t>
            </w:r>
          </w:p>
        </w:tc>
      </w:tr>
      <w:tr w:rsidR="006F45E7" w:rsidRPr="001F50B0" w14:paraId="6EBE04EA" w14:textId="77777777" w:rsidTr="00B77A62">
        <w:trPr>
          <w:tblHeader/>
        </w:trPr>
        <w:tc>
          <w:tcPr>
            <w:tcW w:w="5026" w:type="dxa"/>
          </w:tcPr>
          <w:p w14:paraId="4621B4FE" w14:textId="6180E79F" w:rsidR="006F45E7" w:rsidRPr="001F50B0" w:rsidRDefault="006F45E7" w:rsidP="006F4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7" w:type="dxa"/>
          </w:tcPr>
          <w:p w14:paraId="162956F5" w14:textId="77777777" w:rsidR="006F45E7" w:rsidRPr="001F50B0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9B0F2" w14:textId="0D813240" w:rsidR="006F45E7" w:rsidRPr="006F45E7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5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24,087</w:t>
            </w:r>
          </w:p>
        </w:tc>
        <w:tc>
          <w:tcPr>
            <w:tcW w:w="270" w:type="dxa"/>
            <w:vAlign w:val="center"/>
          </w:tcPr>
          <w:p w14:paraId="680619BD" w14:textId="77777777" w:rsidR="006F45E7" w:rsidRPr="005C08A8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66218" w14:textId="281CF920" w:rsidR="006F45E7" w:rsidRPr="005C08A8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F45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24,087</w:t>
            </w:r>
          </w:p>
        </w:tc>
      </w:tr>
    </w:tbl>
    <w:p w14:paraId="7C8CDC74" w14:textId="5151CA5F" w:rsidR="00946FC7" w:rsidRPr="001F50B0" w:rsidRDefault="00946FC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8B48D0" w:rsidRPr="001F50B0" w14:paraId="21ADBB39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3A65" w14:textId="77777777" w:rsidR="008B48D0" w:rsidRPr="001F50B0" w:rsidRDefault="008B48D0" w:rsidP="00F021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7CAD205C" w14:textId="22169D8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6A6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60AF95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3C9E46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90D7A4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48D0" w:rsidRPr="001F50B0" w14:paraId="2FB8510F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0F42AF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FF9A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8D0" w:rsidRPr="001F50B0" w14:paraId="3A931F92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6F6F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1DE00" w14:textId="77777777" w:rsidR="008B48D0" w:rsidRPr="001F50B0" w:rsidRDefault="008B48D0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8E7652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5E1D34" w14:textId="77777777" w:rsidR="008B48D0" w:rsidRPr="001F50B0" w:rsidRDefault="008B48D0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45E7" w:rsidRPr="001F50B0" w14:paraId="49CD39F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E90C" w14:textId="4643ED23" w:rsidR="006F45E7" w:rsidRPr="001F50B0" w:rsidRDefault="006F45E7" w:rsidP="006F45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กลับรายการขาดทุนจากการด้อยค่าของลูกหนี้การค้า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F565D" w14:textId="378FE390" w:rsidR="006F45E7" w:rsidRPr="006F45E7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(1,982)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9101ED" w14:textId="77777777" w:rsidR="006F45E7" w:rsidRPr="005C08A8" w:rsidRDefault="006F45E7" w:rsidP="006F45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203E0A0" w14:textId="048CDF0F" w:rsidR="006F45E7" w:rsidRPr="005C08A8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(1,982)</w:t>
            </w:r>
          </w:p>
        </w:tc>
      </w:tr>
      <w:tr w:rsidR="006F45E7" w:rsidRPr="001F50B0" w14:paraId="0B555D31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520E" w14:textId="74824FFF" w:rsidR="006F45E7" w:rsidRPr="001F50B0" w:rsidRDefault="006F45E7" w:rsidP="006F45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CC0F" w14:textId="5BAA4173" w:rsidR="006F45E7" w:rsidRPr="006F45E7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47A6" w14:textId="77777777" w:rsidR="006F45E7" w:rsidRPr="005C08A8" w:rsidRDefault="006F45E7" w:rsidP="006F45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69DF" w14:textId="1E1B5C00" w:rsidR="006F45E7" w:rsidRPr="005C08A8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F45E7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6F45E7" w:rsidRPr="001F50B0" w14:paraId="6B539873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A482" w14:textId="77777777" w:rsidR="006F45E7" w:rsidRPr="001F50B0" w:rsidRDefault="006F45E7" w:rsidP="006F45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5DA27" w14:textId="4BAFAD1D" w:rsidR="006F45E7" w:rsidRPr="006F45E7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5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CEFC96" w14:textId="77777777" w:rsidR="006F45E7" w:rsidRPr="005C08A8" w:rsidRDefault="006F45E7" w:rsidP="006F45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CC80E" w14:textId="50080B33" w:rsidR="006F45E7" w:rsidRPr="005C08A8" w:rsidRDefault="006F45E7" w:rsidP="006F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F45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(1,354)</w:t>
            </w:r>
          </w:p>
        </w:tc>
      </w:tr>
    </w:tbl>
    <w:p w14:paraId="5C35CE23" w14:textId="77777777" w:rsidR="008E4153" w:rsidRDefault="008E4153" w:rsidP="00A74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6283EAD" w14:textId="1731F141" w:rsidR="00A7407B" w:rsidRPr="001F50B0" w:rsidRDefault="00A7407B" w:rsidP="000C1D54">
      <w:pPr>
        <w:tabs>
          <w:tab w:val="clear" w:pos="227"/>
          <w:tab w:val="clear" w:pos="454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30F969FC" w14:textId="77777777" w:rsidR="00A7407B" w:rsidRPr="001F50B0" w:rsidRDefault="00A7407B" w:rsidP="00A74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B63BB0A" w14:textId="77777777" w:rsidR="00A7407B" w:rsidRPr="001F50B0" w:rsidRDefault="00A7407B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656D2984" w14:textId="77777777" w:rsidR="00107F8B" w:rsidRPr="001F50B0" w:rsidRDefault="00107F8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A7407B" w:rsidRPr="001F50B0" w14:paraId="72BBBE30" w14:textId="77777777" w:rsidTr="002211BF">
        <w:tc>
          <w:tcPr>
            <w:tcW w:w="2790" w:type="dxa"/>
          </w:tcPr>
          <w:p w14:paraId="2704A16D" w14:textId="77777777" w:rsidR="00A7407B" w:rsidRPr="001F50B0" w:rsidRDefault="00A7407B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77B1955B" w14:textId="77777777" w:rsidR="00A7407B" w:rsidRPr="001F50B0" w:rsidRDefault="00A7407B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407B" w:rsidRPr="001F50B0" w14:paraId="0A0EAEA1" w14:textId="77777777" w:rsidTr="002211BF">
        <w:tc>
          <w:tcPr>
            <w:tcW w:w="2790" w:type="dxa"/>
          </w:tcPr>
          <w:p w14:paraId="277C3AA4" w14:textId="77777777" w:rsidR="00A7407B" w:rsidRPr="001F50B0" w:rsidRDefault="00A7407B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3E25B26" w14:textId="77777777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BC22" w14:textId="77777777" w:rsidR="00A7407B" w:rsidRPr="001F50B0" w:rsidRDefault="00A7407B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257163CE" w14:textId="77777777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0752" w:rsidRPr="001F50B0" w14:paraId="3BAC1FD4" w14:textId="77777777" w:rsidTr="002211BF">
        <w:tc>
          <w:tcPr>
            <w:tcW w:w="2790" w:type="dxa"/>
            <w:vAlign w:val="bottom"/>
          </w:tcPr>
          <w:p w14:paraId="704E1354" w14:textId="153FC454" w:rsidR="00DF0752" w:rsidRPr="001F50B0" w:rsidRDefault="00DF0752" w:rsidP="00DF07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B336D76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E486A3C" w14:textId="5EFB2753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B206F37" w14:textId="77777777" w:rsidR="00DF0752" w:rsidRPr="001F50B0" w:rsidRDefault="00DF0752" w:rsidP="00DF0752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90AAC9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66576EB7" w14:textId="1EF4CB58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433F453C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D4FF812" w14:textId="21A75189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FECAC3F" w14:textId="77777777" w:rsidR="00DF0752" w:rsidRPr="001F50B0" w:rsidRDefault="00DF0752" w:rsidP="00DF07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98C155" w14:textId="2E24F1EC" w:rsidR="00DF0752" w:rsidRPr="001F50B0" w:rsidRDefault="005A64ED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03DA88D" w14:textId="77777777" w:rsidR="00DF0752" w:rsidRPr="001F50B0" w:rsidRDefault="00DF0752" w:rsidP="00DF07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AD29DD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08781ECA" w14:textId="73465281" w:rsidR="00DF0752" w:rsidRPr="001F50B0" w:rsidRDefault="005A64ED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341DEB6" w14:textId="77777777" w:rsidR="00DF0752" w:rsidRPr="001F50B0" w:rsidRDefault="00DF0752" w:rsidP="00DF0752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109AFDB" w14:textId="1A808B19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7407B" w:rsidRPr="001F50B0" w14:paraId="442D4D4C" w14:textId="77777777" w:rsidTr="002211BF">
        <w:tc>
          <w:tcPr>
            <w:tcW w:w="2790" w:type="dxa"/>
          </w:tcPr>
          <w:p w14:paraId="554DEC7E" w14:textId="77777777" w:rsidR="00A7407B" w:rsidRPr="001F50B0" w:rsidRDefault="00A7407B" w:rsidP="00F021F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29768DDE" w14:textId="77777777" w:rsidR="00A7407B" w:rsidRPr="001F50B0" w:rsidRDefault="00A7407B" w:rsidP="00F021F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7DA" w:rsidRPr="001F50B0" w14:paraId="36AF6CFB" w14:textId="77777777" w:rsidTr="002211BF">
        <w:tc>
          <w:tcPr>
            <w:tcW w:w="2790" w:type="dxa"/>
          </w:tcPr>
          <w:p w14:paraId="121BCC59" w14:textId="063E22BA" w:rsidR="008457DA" w:rsidRPr="001F50B0" w:rsidRDefault="008457DA" w:rsidP="008457D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4E18B4A" w14:textId="1F387AAD" w:rsidR="008457DA" w:rsidRPr="001F50B0" w:rsidRDefault="008457DA" w:rsidP="008457D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9793E" w14:textId="77777777" w:rsidR="008457DA" w:rsidRPr="001F50B0" w:rsidRDefault="008457DA" w:rsidP="008457D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E623E" w14:textId="6454AB32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BBBF7" w14:textId="77777777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D7065" w14:textId="57549E95" w:rsidR="008457DA" w:rsidRPr="001F50B0" w:rsidRDefault="008457DA" w:rsidP="0084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D94EE" w14:textId="77777777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52019" w14:textId="382AA6FA" w:rsidR="008457DA" w:rsidRPr="001F50B0" w:rsidRDefault="008457DA" w:rsidP="008457DA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D2A62" w14:textId="77777777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D43B61" w14:textId="12112E51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6F0DF" w14:textId="77777777" w:rsidR="008457DA" w:rsidRPr="001F50B0" w:rsidRDefault="008457DA" w:rsidP="008457D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B60374" w14:textId="6349676A" w:rsidR="008457DA" w:rsidRPr="001F50B0" w:rsidRDefault="008457DA" w:rsidP="008457DA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1BF" w:rsidRPr="001F50B0" w14:paraId="6230C4EC" w14:textId="77777777" w:rsidTr="002211BF">
        <w:tc>
          <w:tcPr>
            <w:tcW w:w="2790" w:type="dxa"/>
          </w:tcPr>
          <w:p w14:paraId="6890782B" w14:textId="2F93BB22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21C29953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5EFA64" w14:textId="4EC53A59" w:rsidR="002211BF" w:rsidRPr="00AE5179" w:rsidRDefault="004D486B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  <w:tc>
          <w:tcPr>
            <w:tcW w:w="270" w:type="dxa"/>
          </w:tcPr>
          <w:p w14:paraId="1BB88FF8" w14:textId="77777777" w:rsidR="002211BF" w:rsidRPr="00AE5179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5B78B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77D511" w14:textId="38EEF08A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5BAF4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8EBBF1" w14:textId="77777777" w:rsidR="002211BF" w:rsidRPr="00AE5179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1EAF3" w14:textId="05D12643" w:rsidR="002211BF" w:rsidRPr="00AE5179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AF2A9E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10C096" w14:textId="77777777" w:rsidR="002211BF" w:rsidRPr="00AE5179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2CE09" w14:textId="1AB8F636" w:rsidR="002211BF" w:rsidRPr="00AE5179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6F28E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CA468A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B40FC6" w14:textId="1F00FC91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DF5C6" w14:textId="77777777" w:rsidR="002211BF" w:rsidRPr="00AE5179" w:rsidRDefault="002211BF" w:rsidP="002211BF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617C1" w14:textId="77777777" w:rsidR="002211BF" w:rsidRPr="00AE5179" w:rsidRDefault="002211BF" w:rsidP="002211BF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5A746A" w14:textId="243ADFB3" w:rsidR="002211BF" w:rsidRPr="00AE5179" w:rsidRDefault="002211BF" w:rsidP="002211BF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1BF" w:rsidRPr="001F50B0" w14:paraId="5F61247A" w14:textId="77777777" w:rsidTr="002211BF">
        <w:tc>
          <w:tcPr>
            <w:tcW w:w="2790" w:type="dxa"/>
          </w:tcPr>
          <w:p w14:paraId="39FC43A9" w14:textId="77777777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3BD3234F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AAF223" w14:textId="2EA1E908" w:rsidR="002211BF" w:rsidRPr="00AE5179" w:rsidRDefault="004D486B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450,509</w:t>
            </w:r>
          </w:p>
        </w:tc>
        <w:tc>
          <w:tcPr>
            <w:tcW w:w="270" w:type="dxa"/>
          </w:tcPr>
          <w:p w14:paraId="6A181954" w14:textId="77777777" w:rsidR="002211BF" w:rsidRPr="00AE5179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7884B" w14:textId="77777777" w:rsidR="002211BF" w:rsidRPr="00AE5179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12320" w14:textId="75C2C23A" w:rsidR="002211BF" w:rsidRPr="00AE5179" w:rsidRDefault="002211BF" w:rsidP="002211BF">
            <w:pPr>
              <w:tabs>
                <w:tab w:val="clear" w:pos="680"/>
              </w:tabs>
              <w:ind w:left="-11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450,509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4D7603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CFA310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A0E05" w14:textId="47AF8C3B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8D712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9F7B" w14:textId="77777777" w:rsidR="002211BF" w:rsidRPr="00AE5179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DF223" w14:textId="042A08AE" w:rsidR="002211BF" w:rsidRPr="00AE5179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F1E6D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BAA44" w14:textId="77777777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772390" w14:textId="7DDFCF3C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2DB2" w14:textId="77777777" w:rsidR="002211BF" w:rsidRPr="00AE5179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E3D84" w14:textId="77777777" w:rsidR="002211BF" w:rsidRPr="00AE5179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FAB07" w14:textId="26DBD42F" w:rsidR="002211BF" w:rsidRPr="00AE5179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450,509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1BF" w:rsidRPr="001F50B0" w14:paraId="2F6332A0" w14:textId="77777777" w:rsidTr="002211BF">
        <w:tc>
          <w:tcPr>
            <w:tcW w:w="2790" w:type="dxa"/>
          </w:tcPr>
          <w:p w14:paraId="35988BA1" w14:textId="77777777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8315DAE" w14:textId="5FD2DB06" w:rsidR="002211BF" w:rsidRPr="00AE5179" w:rsidRDefault="004D486B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17,388</w:t>
            </w:r>
          </w:p>
        </w:tc>
        <w:tc>
          <w:tcPr>
            <w:tcW w:w="270" w:type="dxa"/>
          </w:tcPr>
          <w:p w14:paraId="58E3ACE8" w14:textId="77777777" w:rsidR="002211BF" w:rsidRPr="00AE5179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D322C" w14:textId="1961563F" w:rsidR="002211BF" w:rsidRPr="00AE5179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2A9F6C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32B91F" w14:textId="68F0E832" w:rsidR="002211BF" w:rsidRPr="00AE5179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AE51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F4874C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F72874" w14:textId="41F547A0" w:rsidR="002211BF" w:rsidRPr="00AE5179" w:rsidRDefault="002211BF" w:rsidP="002211BF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9,181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D7CCAC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3B6EE" w14:textId="560FA609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AE51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1D9723" w14:textId="77777777" w:rsidR="002211BF" w:rsidRPr="00AE5179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BE8EA" w14:textId="2B808CCA" w:rsidR="002211BF" w:rsidRPr="00AE5179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sz w:val="30"/>
                <w:szCs w:val="30"/>
              </w:rPr>
              <w:t>17,388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1BF" w:rsidRPr="001F50B0" w14:paraId="2410764B" w14:textId="77777777" w:rsidTr="002211BF">
        <w:tc>
          <w:tcPr>
            <w:tcW w:w="2790" w:type="dxa"/>
          </w:tcPr>
          <w:p w14:paraId="0B99E0E5" w14:textId="77777777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557095" w14:textId="029CAEC3" w:rsidR="002211BF" w:rsidRPr="00AE5179" w:rsidRDefault="004D486B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470,335</w:t>
            </w:r>
          </w:p>
        </w:tc>
        <w:tc>
          <w:tcPr>
            <w:tcW w:w="270" w:type="dxa"/>
          </w:tcPr>
          <w:p w14:paraId="4DCCD13B" w14:textId="77777777" w:rsidR="002211BF" w:rsidRPr="00AE5179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839AC0" w14:textId="73F09999" w:rsidR="002211BF" w:rsidRPr="00AE5179" w:rsidRDefault="002211BF" w:rsidP="002211BF">
            <w:pPr>
              <w:tabs>
                <w:tab w:val="clear" w:pos="680"/>
              </w:tabs>
              <w:ind w:left="-110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450,509</w:t>
            </w: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D49B2E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520EF9" w14:textId="4718E178" w:rsidR="002211BF" w:rsidRPr="00AE5179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8,620</w:t>
            </w: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154970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AF2582" w14:textId="366314B2" w:rsidR="002211BF" w:rsidRPr="00AE5179" w:rsidRDefault="002211BF" w:rsidP="002211BF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9,181</w:t>
            </w: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3E9B34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D515D2" w14:textId="20656CB1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D486B"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B303EA" w14:textId="77777777" w:rsidR="002211BF" w:rsidRPr="00AE5179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A9EDB1" w14:textId="49AFF6DC" w:rsidR="002211BF" w:rsidRPr="00AE5179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D486B"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470,335</w:t>
            </w: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211BF" w:rsidRPr="001F50B0" w14:paraId="7155C7DE" w14:textId="77777777" w:rsidTr="002211BF">
        <w:tc>
          <w:tcPr>
            <w:tcW w:w="2790" w:type="dxa"/>
          </w:tcPr>
          <w:p w14:paraId="300582CF" w14:textId="5C78FED5" w:rsidR="002211BF" w:rsidRPr="001F50B0" w:rsidRDefault="002211BF" w:rsidP="002211BF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5E781238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D213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AF3AC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30657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873748" w14:textId="77777777" w:rsidR="002211BF" w:rsidRPr="00AE5179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0B2C6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B74C2B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1D93A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27441C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CCF4B" w14:textId="77777777" w:rsidR="002211BF" w:rsidRPr="00AE5179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96A75" w14:textId="77777777" w:rsidR="002211BF" w:rsidRPr="00AE5179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1BF" w:rsidRPr="001F50B0" w14:paraId="13F98225" w14:textId="77777777" w:rsidTr="002211BF">
        <w:tc>
          <w:tcPr>
            <w:tcW w:w="2790" w:type="dxa"/>
          </w:tcPr>
          <w:p w14:paraId="2291D8D3" w14:textId="3E094D8F" w:rsidR="002211BF" w:rsidRPr="001F50B0" w:rsidRDefault="002211BF" w:rsidP="002211BF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5037E4CD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177A0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66DEDC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07E6E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7F1A01" w14:textId="77777777" w:rsidR="002211BF" w:rsidRPr="00AE5179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55C40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80CC74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069BC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554B35" w14:textId="77777777" w:rsidR="002211BF" w:rsidRPr="00AE5179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2F808" w14:textId="77777777" w:rsidR="002211BF" w:rsidRPr="00AE5179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24B8F" w14:textId="77777777" w:rsidR="002211BF" w:rsidRPr="00AE5179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179" w:rsidRPr="0096386A" w14:paraId="0DE10D28" w14:textId="77777777" w:rsidTr="002211BF">
        <w:tc>
          <w:tcPr>
            <w:tcW w:w="2790" w:type="dxa"/>
          </w:tcPr>
          <w:p w14:paraId="02E186CA" w14:textId="77777777" w:rsidR="00AE5179" w:rsidRPr="001F50B0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20FC9FAB" w14:textId="772500B1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16862404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205D1C" w14:textId="08F69500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0C2BA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5B4551" w14:textId="6E8A8EB0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(136,16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7F1610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7E0AEC" w14:textId="14798082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5F8E5" w14:textId="77777777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DA3816" w14:textId="1443C1E3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6AE76" w14:textId="77777777" w:rsidR="00AE5179" w:rsidRPr="00AE5179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7FB21F" w14:textId="37DE1C84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(136,16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E5179" w:rsidRPr="0096386A" w14:paraId="51D08145" w14:textId="77777777" w:rsidTr="002211BF">
        <w:tc>
          <w:tcPr>
            <w:tcW w:w="2790" w:type="dxa"/>
          </w:tcPr>
          <w:p w14:paraId="0DC26C5C" w14:textId="77777777" w:rsidR="00AE5179" w:rsidRPr="001F50B0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C3BB11" w14:textId="59A98036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7D7A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96865E" w14:textId="56A87906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D7DD8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C19C11" w14:textId="586AB2F5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135,76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8CEE6C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A3928F" w14:textId="2CEBC9B2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A2BF4" w14:textId="77777777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B4E55E" w14:textId="6CA57F5D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003B2" w14:textId="77777777" w:rsidR="00AE5179" w:rsidRPr="00AE5179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2A6E27" w14:textId="0832AAFC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135,76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E5179" w:rsidRPr="001F50B0" w14:paraId="7BF5BE2F" w14:textId="77777777" w:rsidTr="000A3889">
        <w:tc>
          <w:tcPr>
            <w:tcW w:w="2790" w:type="dxa"/>
          </w:tcPr>
          <w:p w14:paraId="46FC0943" w14:textId="77777777" w:rsidR="00AE5179" w:rsidRPr="001F50B0" w:rsidRDefault="00AE5179" w:rsidP="00AE51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FC16F9" w14:textId="4C39601D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5B0A1ACF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B35490" w14:textId="3B6DFC46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BFD83A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D70097" w14:textId="003A05A3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(399)</w:t>
            </w:r>
          </w:p>
        </w:tc>
        <w:tc>
          <w:tcPr>
            <w:tcW w:w="270" w:type="dxa"/>
          </w:tcPr>
          <w:p w14:paraId="303E5A54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1C0835" w14:textId="47088096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3B2DE" w14:textId="77777777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A1D1C8" w14:textId="2C39DED3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9A50C" w14:textId="77777777" w:rsidR="00AE5179" w:rsidRPr="00AE5179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3D8A76" w14:textId="1BDC7D27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(399)</w:t>
            </w:r>
          </w:p>
        </w:tc>
      </w:tr>
      <w:tr w:rsidR="000A3889" w:rsidRPr="001F50B0" w14:paraId="05CABD55" w14:textId="77777777" w:rsidTr="000A3889">
        <w:tc>
          <w:tcPr>
            <w:tcW w:w="2790" w:type="dxa"/>
          </w:tcPr>
          <w:p w14:paraId="52236C66" w14:textId="77777777" w:rsidR="000A3889" w:rsidRPr="001F50B0" w:rsidRDefault="000A3889" w:rsidP="00AE51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34026663" w14:textId="77777777" w:rsidR="000A3889" w:rsidRPr="00AE5179" w:rsidRDefault="000A388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EBBEE" w14:textId="77777777" w:rsidR="000A3889" w:rsidRPr="00AE5179" w:rsidRDefault="000A388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51C7CBE" w14:textId="77777777" w:rsidR="000A3889" w:rsidRPr="00AE5179" w:rsidRDefault="000A388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A5259" w14:textId="77777777" w:rsidR="000A3889" w:rsidRPr="00AE5179" w:rsidRDefault="000A388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68660B8D" w14:textId="77777777" w:rsidR="000A3889" w:rsidRPr="00AE5179" w:rsidRDefault="000A388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61DBB" w14:textId="77777777" w:rsidR="000A3889" w:rsidRPr="00AE5179" w:rsidRDefault="000A388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</w:tcPr>
          <w:p w14:paraId="0A3F4BEE" w14:textId="77777777" w:rsidR="000A3889" w:rsidRPr="00AE5179" w:rsidRDefault="000A388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09765" w14:textId="77777777" w:rsidR="000A3889" w:rsidRPr="00AE5179" w:rsidRDefault="000A388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63CCBE6D" w14:textId="77777777" w:rsidR="000A3889" w:rsidRPr="00AE5179" w:rsidRDefault="000A388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25967" w14:textId="77777777" w:rsidR="000A3889" w:rsidRPr="00AE5179" w:rsidRDefault="000A388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51C9D49" w14:textId="77777777" w:rsidR="000A3889" w:rsidRPr="00AE5179" w:rsidRDefault="000A388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B7B3B50" w14:textId="119F211D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0C62017" w14:textId="6BC9E1ED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AED3D8E" w14:textId="3A5F3F30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307DCAA" w14:textId="0FA969DC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14ED963" w14:textId="78F69B34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7AD1DFE" w14:textId="376455BE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E8DD201" w14:textId="77777777" w:rsidR="00107F8B" w:rsidRPr="001F50B0" w:rsidRDefault="00107F8B" w:rsidP="0087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352144" w:rsidRPr="001F50B0" w14:paraId="3A688C79" w14:textId="77777777" w:rsidTr="004D5238">
        <w:tc>
          <w:tcPr>
            <w:tcW w:w="2790" w:type="dxa"/>
          </w:tcPr>
          <w:p w14:paraId="1C81DFEA" w14:textId="77777777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D77DD10" w14:textId="10B711D3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352144" w:rsidRPr="001F50B0" w14:paraId="695E6FD6" w14:textId="77777777" w:rsidTr="004D5238">
        <w:tc>
          <w:tcPr>
            <w:tcW w:w="2790" w:type="dxa"/>
          </w:tcPr>
          <w:p w14:paraId="57E1D9BE" w14:textId="77777777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B3B6C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35934" w14:textId="77777777" w:rsidR="00352144" w:rsidRPr="001F50B0" w:rsidRDefault="00352144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111F7DB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52144" w:rsidRPr="001F50B0" w14:paraId="51351600" w14:textId="77777777" w:rsidTr="004D5238">
        <w:tc>
          <w:tcPr>
            <w:tcW w:w="2790" w:type="dxa"/>
            <w:vAlign w:val="bottom"/>
          </w:tcPr>
          <w:p w14:paraId="66F5586E" w14:textId="32763106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E011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D3C294A" w14:textId="77777777" w:rsidR="00271DFC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4E5F2E" w14:textId="042B53D8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2A66523" w14:textId="77777777" w:rsidR="00352144" w:rsidRPr="001F50B0" w:rsidRDefault="00352144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71AA4A6" w14:textId="77777777" w:rsidR="00271DFC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7482F29D" w14:textId="7785E7CD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5EA25776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022F66" w14:textId="4F6754E9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E11441" w14:textId="77777777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D2BDEE" w14:textId="72052F6F" w:rsidR="00352144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CD35C4" w14:textId="77777777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7299BA5" w14:textId="77777777" w:rsidR="00DF0752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6948607" w14:textId="45C9ECF6" w:rsidR="00352144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AE6B4FA" w14:textId="77777777" w:rsidR="00352144" w:rsidRPr="001F50B0" w:rsidRDefault="00352144" w:rsidP="00F021F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FB9AD2B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2144" w:rsidRPr="001F50B0" w14:paraId="096CAAC6" w14:textId="77777777" w:rsidTr="004D5238">
        <w:tc>
          <w:tcPr>
            <w:tcW w:w="2790" w:type="dxa"/>
          </w:tcPr>
          <w:p w14:paraId="7C99CD7F" w14:textId="77777777" w:rsidR="00352144" w:rsidRPr="001F50B0" w:rsidRDefault="00352144" w:rsidP="00F021F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36D76A0" w14:textId="77777777" w:rsidR="00352144" w:rsidRPr="001F50B0" w:rsidRDefault="00352144" w:rsidP="00F021F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144" w:rsidRPr="001F50B0" w14:paraId="36A98B4E" w14:textId="77777777" w:rsidTr="004D5238">
        <w:tc>
          <w:tcPr>
            <w:tcW w:w="3690" w:type="dxa"/>
            <w:gridSpan w:val="2"/>
          </w:tcPr>
          <w:p w14:paraId="28E02ED2" w14:textId="77777777" w:rsidR="00352144" w:rsidRPr="001F50B0" w:rsidRDefault="00352144" w:rsidP="00F021F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70ED4E" w14:textId="77777777" w:rsidR="00352144" w:rsidRPr="001F50B0" w:rsidRDefault="00352144" w:rsidP="00F021F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4C99F5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B36EC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3703BA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6EA7D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DAE70E2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D8623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FC640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587C6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96A0F5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179" w:rsidRPr="001F50B0" w14:paraId="512BB0E2" w14:textId="77777777" w:rsidTr="004D5238">
        <w:tc>
          <w:tcPr>
            <w:tcW w:w="2790" w:type="dxa"/>
          </w:tcPr>
          <w:p w14:paraId="55E14754" w14:textId="77777777" w:rsidR="00AE5179" w:rsidRPr="001F50B0" w:rsidRDefault="00AE5179" w:rsidP="00AE51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2A497982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54E76" w14:textId="5FC74B6A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  <w:tc>
          <w:tcPr>
            <w:tcW w:w="270" w:type="dxa"/>
          </w:tcPr>
          <w:p w14:paraId="70B00165" w14:textId="77777777" w:rsidR="00AE5179" w:rsidRPr="005C08A8" w:rsidRDefault="00AE5179" w:rsidP="00AE51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39EB342" w14:textId="77777777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C04D2E" w14:textId="7A4F99A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DBEAB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145211A" w14:textId="77777777" w:rsidR="00AE5179" w:rsidRPr="00AE5179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10F32" w14:textId="2413A6A2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(2,438)</w:t>
            </w:r>
          </w:p>
        </w:tc>
        <w:tc>
          <w:tcPr>
            <w:tcW w:w="270" w:type="dxa"/>
          </w:tcPr>
          <w:p w14:paraId="33F0BC9E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254EBCCA" w14:textId="77777777" w:rsidR="00AE5179" w:rsidRPr="00AE5179" w:rsidRDefault="00AE5179" w:rsidP="00AE5179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342A7" w14:textId="58AD666D" w:rsidR="00AE5179" w:rsidRPr="005C08A8" w:rsidRDefault="00AE5179" w:rsidP="00AE5179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0D3B0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91358A1" w14:textId="77777777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5872E5" w14:textId="463BCEBC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C8DB0" w14:textId="77777777" w:rsidR="00AE5179" w:rsidRPr="005C08A8" w:rsidRDefault="00AE5179" w:rsidP="00AE5179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0D35AC4" w14:textId="77777777" w:rsidR="00AE5179" w:rsidRPr="00AE5179" w:rsidRDefault="00AE5179" w:rsidP="00AE5179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6FEEDF" w14:textId="174DC714" w:rsidR="00AE5179" w:rsidRPr="005C08A8" w:rsidRDefault="00AE5179" w:rsidP="00AE5179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(2,438)</w:t>
            </w:r>
          </w:p>
        </w:tc>
      </w:tr>
      <w:tr w:rsidR="00AE5179" w:rsidRPr="001F50B0" w14:paraId="00694ACF" w14:textId="77777777" w:rsidTr="004D5238">
        <w:tc>
          <w:tcPr>
            <w:tcW w:w="2790" w:type="dxa"/>
          </w:tcPr>
          <w:p w14:paraId="391E28DE" w14:textId="77777777" w:rsidR="00AE5179" w:rsidRPr="001F50B0" w:rsidRDefault="00AE5179" w:rsidP="00AE51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78B7ABFD" w14:textId="77777777" w:rsidR="00AE5179" w:rsidRPr="00AE5179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05A108" w14:textId="31B613EE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449,763</w:t>
            </w:r>
          </w:p>
        </w:tc>
        <w:tc>
          <w:tcPr>
            <w:tcW w:w="270" w:type="dxa"/>
          </w:tcPr>
          <w:p w14:paraId="3DFF870C" w14:textId="77777777" w:rsidR="00AE5179" w:rsidRPr="005C08A8" w:rsidRDefault="00AE5179" w:rsidP="00AE51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D72F18" w14:textId="77777777" w:rsidR="00AE5179" w:rsidRPr="00AE5179" w:rsidRDefault="00AE5179" w:rsidP="00AE51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C3D2C7" w14:textId="4A8ADB04" w:rsidR="00AE5179" w:rsidRPr="005C08A8" w:rsidRDefault="00AE5179" w:rsidP="00AE51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449,763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79DD08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57377AF" w14:textId="77777777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875632" w14:textId="29C33949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2A656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A96BAEE" w14:textId="77777777" w:rsidR="00AE5179" w:rsidRPr="00AE5179" w:rsidRDefault="00AE5179" w:rsidP="00AE5179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503CD3" w14:textId="338E3A7E" w:rsidR="00AE5179" w:rsidRPr="005C08A8" w:rsidRDefault="00AE5179" w:rsidP="00AE5179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A3DD2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A27B185" w14:textId="77777777" w:rsidR="00AE5179" w:rsidRPr="00AE5179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C8989" w14:textId="0FD2250B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52005" w14:textId="77777777" w:rsidR="00AE5179" w:rsidRPr="005C08A8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E8D621A" w14:textId="77777777" w:rsidR="00AE5179" w:rsidRPr="00AE5179" w:rsidRDefault="00AE5179" w:rsidP="00AE5179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0A2FB" w14:textId="5C65554B" w:rsidR="00AE5179" w:rsidRPr="005C08A8" w:rsidRDefault="00AE5179" w:rsidP="00AE5179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449,763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E5179" w:rsidRPr="001F50B0" w14:paraId="1DE6D877" w14:textId="77777777" w:rsidTr="004D5238">
        <w:tc>
          <w:tcPr>
            <w:tcW w:w="2790" w:type="dxa"/>
          </w:tcPr>
          <w:p w14:paraId="76D7A6F4" w14:textId="77777777" w:rsidR="00AE5179" w:rsidRPr="001F50B0" w:rsidRDefault="00AE5179" w:rsidP="00AE51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A2CD613" w14:textId="48425333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17,388</w:t>
            </w:r>
          </w:p>
        </w:tc>
        <w:tc>
          <w:tcPr>
            <w:tcW w:w="270" w:type="dxa"/>
          </w:tcPr>
          <w:p w14:paraId="351D856C" w14:textId="77777777" w:rsidR="00AE5179" w:rsidRPr="005C08A8" w:rsidRDefault="00AE5179" w:rsidP="00AE51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8945700" w14:textId="1FAE7563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A81E0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42B55746" w14:textId="04FFBDFF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(6,182)</w:t>
            </w:r>
          </w:p>
        </w:tc>
        <w:tc>
          <w:tcPr>
            <w:tcW w:w="270" w:type="dxa"/>
          </w:tcPr>
          <w:p w14:paraId="41E1FDA8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15CCFF15" w14:textId="4C63C863" w:rsidR="00AE5179" w:rsidRPr="005C08A8" w:rsidRDefault="00AE5179" w:rsidP="00AE5179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(9,181)</w:t>
            </w:r>
          </w:p>
        </w:tc>
        <w:tc>
          <w:tcPr>
            <w:tcW w:w="270" w:type="dxa"/>
          </w:tcPr>
          <w:p w14:paraId="7462956D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50B7DC6" w14:textId="6CC9F04A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(2,025)</w:t>
            </w:r>
          </w:p>
        </w:tc>
        <w:tc>
          <w:tcPr>
            <w:tcW w:w="270" w:type="dxa"/>
          </w:tcPr>
          <w:p w14:paraId="24E4BC1F" w14:textId="77777777" w:rsidR="00AE5179" w:rsidRPr="005C08A8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611A4A9" w14:textId="16C14B20" w:rsidR="00AE5179" w:rsidRPr="005C08A8" w:rsidRDefault="00AE5179" w:rsidP="00AE5179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(17,388)</w:t>
            </w:r>
          </w:p>
        </w:tc>
      </w:tr>
      <w:tr w:rsidR="00AE5179" w:rsidRPr="001F50B0" w14:paraId="2F7B2B5F" w14:textId="77777777" w:rsidTr="004D5238">
        <w:tc>
          <w:tcPr>
            <w:tcW w:w="2790" w:type="dxa"/>
          </w:tcPr>
          <w:p w14:paraId="3C0B0474" w14:textId="77777777" w:rsidR="00AE5179" w:rsidRPr="001F50B0" w:rsidRDefault="00AE5179" w:rsidP="00AE51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B6AAF6" w14:textId="00B1F44D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69,589</w:t>
            </w:r>
          </w:p>
        </w:tc>
        <w:tc>
          <w:tcPr>
            <w:tcW w:w="270" w:type="dxa"/>
          </w:tcPr>
          <w:p w14:paraId="33C96A85" w14:textId="77777777" w:rsidR="00AE5179" w:rsidRPr="005C08A8" w:rsidRDefault="00AE5179" w:rsidP="00AE51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085146" w14:textId="5B71A38F" w:rsidR="00AE5179" w:rsidRPr="005C08A8" w:rsidRDefault="00AE5179" w:rsidP="00AE51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(449,763)</w:t>
            </w:r>
          </w:p>
        </w:tc>
        <w:tc>
          <w:tcPr>
            <w:tcW w:w="270" w:type="dxa"/>
          </w:tcPr>
          <w:p w14:paraId="4722C5EB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0F99E5" w14:textId="3E5FF6D2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(8,620)</w:t>
            </w:r>
          </w:p>
        </w:tc>
        <w:tc>
          <w:tcPr>
            <w:tcW w:w="270" w:type="dxa"/>
          </w:tcPr>
          <w:p w14:paraId="1D8FB1A6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9EDD69" w14:textId="6BE8C12A" w:rsidR="00AE5179" w:rsidRPr="005C08A8" w:rsidRDefault="00AE5179" w:rsidP="00AE5179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(9,181)</w:t>
            </w:r>
          </w:p>
        </w:tc>
        <w:tc>
          <w:tcPr>
            <w:tcW w:w="270" w:type="dxa"/>
          </w:tcPr>
          <w:p w14:paraId="65A0D025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5E14D3" w14:textId="5B5A5851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(2,025)</w:t>
            </w:r>
          </w:p>
        </w:tc>
        <w:tc>
          <w:tcPr>
            <w:tcW w:w="270" w:type="dxa"/>
          </w:tcPr>
          <w:p w14:paraId="6551C661" w14:textId="77777777" w:rsidR="00AE5179" w:rsidRPr="005C08A8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46E61" w14:textId="279D5C67" w:rsidR="00AE5179" w:rsidRPr="005C08A8" w:rsidRDefault="00AE5179" w:rsidP="00AE5179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69,589</w:t>
            </w: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E5179" w:rsidRPr="001F50B0" w14:paraId="007A8D36" w14:textId="77777777" w:rsidTr="004D5238">
        <w:trPr>
          <w:trHeight w:val="50"/>
        </w:trPr>
        <w:tc>
          <w:tcPr>
            <w:tcW w:w="2790" w:type="dxa"/>
          </w:tcPr>
          <w:p w14:paraId="233BB4D4" w14:textId="77777777" w:rsidR="00AE5179" w:rsidRPr="001F50B0" w:rsidRDefault="00AE5179" w:rsidP="00AE51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94F046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27D4E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1DE4F0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4AF98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311CFA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319CF4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5F197A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1392F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DB8E14" w14:textId="77777777" w:rsidR="00AE5179" w:rsidRPr="001F50B0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E64C1C" w14:textId="77777777" w:rsidR="00AE5179" w:rsidRPr="001F50B0" w:rsidRDefault="00AE5179" w:rsidP="00AE517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02CCE0" w14:textId="77777777" w:rsidR="00AE5179" w:rsidRPr="001F50B0" w:rsidRDefault="00AE5179" w:rsidP="00AE517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5179" w:rsidRPr="001F50B0" w14:paraId="14A3CC9F" w14:textId="77777777" w:rsidTr="004D5238">
        <w:trPr>
          <w:trHeight w:val="50"/>
        </w:trPr>
        <w:tc>
          <w:tcPr>
            <w:tcW w:w="2790" w:type="dxa"/>
          </w:tcPr>
          <w:p w14:paraId="523CEC56" w14:textId="3D4DE249" w:rsidR="00AE5179" w:rsidRPr="00142DE9" w:rsidRDefault="00AE5179" w:rsidP="00AE51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6C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06437903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860C6E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297B578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9B0CE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0C47A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E36B1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4EAE2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D3C97D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FE5996C" w14:textId="77777777" w:rsidR="00AE5179" w:rsidRPr="00151AAC" w:rsidRDefault="00AE5179" w:rsidP="00AE51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BBC59" w14:textId="77777777" w:rsidR="00AE5179" w:rsidRPr="00151AAC" w:rsidRDefault="00AE5179" w:rsidP="00AE517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B55C54" w14:textId="77777777" w:rsidR="00AE5179" w:rsidRPr="00151AAC" w:rsidRDefault="00AE5179" w:rsidP="00AE517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5179" w:rsidRPr="001F50B0" w14:paraId="4E2A8637" w14:textId="77777777" w:rsidTr="004D5238">
        <w:tc>
          <w:tcPr>
            <w:tcW w:w="2790" w:type="dxa"/>
          </w:tcPr>
          <w:p w14:paraId="2609F0E6" w14:textId="77777777" w:rsidR="00AE5179" w:rsidRPr="00142DE9" w:rsidRDefault="00AE5179" w:rsidP="00AE517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666B5D34" w14:textId="20CC4BDE" w:rsidR="00AE5179" w:rsidRPr="00151AAC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36FD4" w14:textId="77777777" w:rsidR="00AE5179" w:rsidRPr="00151AAC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5ECFD" w14:textId="2F1A58C5" w:rsidR="00AE5179" w:rsidRPr="00151AAC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158A2" w14:textId="77777777" w:rsidR="00AE5179" w:rsidRPr="00151AAC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23DEE" w14:textId="624C95C4" w:rsidR="00AE5179" w:rsidRPr="00151AAC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EAFB3" w14:textId="77777777" w:rsidR="00AE5179" w:rsidRPr="00151AAC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C73083" w14:textId="5A9A08B3" w:rsidR="00AE5179" w:rsidRPr="00151AAC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CB3D5" w14:textId="77777777" w:rsidR="00AE5179" w:rsidRPr="00151AAC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ABCC98" w14:textId="55C0A580" w:rsidR="00AE5179" w:rsidRPr="00151AAC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4C85E" w14:textId="77777777" w:rsidR="00AE5179" w:rsidRPr="00151AAC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17C697" w14:textId="50DD52DC" w:rsidR="00AE5179" w:rsidRPr="00151AAC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179" w:rsidRPr="001F50B0" w14:paraId="4FF45D01" w14:textId="77777777" w:rsidTr="004D5238">
        <w:tc>
          <w:tcPr>
            <w:tcW w:w="2790" w:type="dxa"/>
          </w:tcPr>
          <w:p w14:paraId="506BD375" w14:textId="77777777" w:rsidR="00AE5179" w:rsidRPr="00151AAC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539C036C" w14:textId="4FC3C8D7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233C30DC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72B2D9B" w14:textId="107033D4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16A4D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5D7E164" w14:textId="4CAF8362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(136,16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EE95DE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1CF825A4" w14:textId="4EABD194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8BCB2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DFBFABE" w14:textId="35D9BE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F0B17" w14:textId="77777777" w:rsidR="00AE5179" w:rsidRPr="005C08A8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FE93073" w14:textId="2E27D07A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(136,16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E5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E5179" w:rsidRPr="001F50B0" w14:paraId="1B604A83" w14:textId="77777777" w:rsidTr="004D5238">
        <w:tc>
          <w:tcPr>
            <w:tcW w:w="2790" w:type="dxa"/>
          </w:tcPr>
          <w:p w14:paraId="6CA0D62A" w14:textId="77777777" w:rsidR="00AE5179" w:rsidRPr="00151AAC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4EB30" w14:textId="6D93F6FA" w:rsidR="00AE5179" w:rsidRPr="005C08A8" w:rsidRDefault="00AE5179" w:rsidP="000A38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F79DC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2DCA5" w14:textId="48336BCF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752D4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013AEC" w14:textId="12359280" w:rsidR="00AE5179" w:rsidRPr="005C08A8" w:rsidRDefault="00AE5179" w:rsidP="0077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85" w:right="-5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135,76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3E5A83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2300D8" w14:textId="7C352288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E45394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67514D" w14:textId="06235C8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A6A61B" w14:textId="77777777" w:rsidR="00AE5179" w:rsidRPr="005C08A8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3F16F2" w14:textId="65F8C3CC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5" w:right="-5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sz w:val="30"/>
                <w:szCs w:val="30"/>
              </w:rPr>
              <w:t>135,76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E5179" w:rsidRPr="001F50B0" w14:paraId="4AEE0C87" w14:textId="77777777" w:rsidTr="004D5238">
        <w:tc>
          <w:tcPr>
            <w:tcW w:w="2790" w:type="dxa"/>
          </w:tcPr>
          <w:p w14:paraId="58173C29" w14:textId="77777777" w:rsidR="00AE5179" w:rsidRPr="001F50B0" w:rsidRDefault="00AE5179" w:rsidP="00AE51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BD00F" w14:textId="5B8F43B8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591976C9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EEE4B8" w14:textId="1D440896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94FAC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023161" w14:textId="5D6C6C15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(399)</w:t>
            </w:r>
          </w:p>
        </w:tc>
        <w:tc>
          <w:tcPr>
            <w:tcW w:w="270" w:type="dxa"/>
          </w:tcPr>
          <w:p w14:paraId="7C2D4368" w14:textId="77777777" w:rsidR="00AE5179" w:rsidRPr="005C08A8" w:rsidRDefault="00AE5179" w:rsidP="00AE51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7FDFA5" w14:textId="4A65D39A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3A851" w14:textId="7777777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4CEA24" w14:textId="4EEC2287" w:rsidR="00AE5179" w:rsidRPr="005C08A8" w:rsidRDefault="00AE5179" w:rsidP="00AE51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F4231" w14:textId="77777777" w:rsidR="00AE5179" w:rsidRPr="005C08A8" w:rsidRDefault="00AE5179" w:rsidP="00AE51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5B26D8" w14:textId="0C71A5D5" w:rsidR="00AE5179" w:rsidRPr="005C08A8" w:rsidRDefault="00AE5179" w:rsidP="00AE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5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(399)</w:t>
            </w:r>
          </w:p>
        </w:tc>
      </w:tr>
    </w:tbl>
    <w:p w14:paraId="151E53AF" w14:textId="202EA970" w:rsidR="0099494D" w:rsidRDefault="00352144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</w:p>
    <w:p w14:paraId="28035F88" w14:textId="24749988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832C7EE" w14:textId="3F2CC0EA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2F1A77A" w14:textId="7BB2BE52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33C492D" w14:textId="0AD000B8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8B83D40" w14:textId="7F12B91B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C54407D" w14:textId="173AC2AB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44AE9FF" w14:textId="08FFA73E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2BFB390" w14:textId="1F588470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1DD9076" w14:textId="4BFBB531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262E6BB" w14:textId="773A43CF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1485F07" w14:textId="77777777" w:rsidR="0099494D" w:rsidRPr="001F50B0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BAFDA7D" w14:textId="645DC899" w:rsidR="00FD2D6E" w:rsidRPr="001F50B0" w:rsidRDefault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FE95EF5" w14:textId="77777777" w:rsidR="00792969" w:rsidRPr="001F50B0" w:rsidRDefault="00792969" w:rsidP="0079296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16A5C0FD" w14:textId="3CF1901A" w:rsidR="00792969" w:rsidRDefault="00792969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990"/>
        <w:gridCol w:w="270"/>
        <w:gridCol w:w="990"/>
        <w:gridCol w:w="270"/>
        <w:gridCol w:w="900"/>
        <w:gridCol w:w="270"/>
        <w:gridCol w:w="1026"/>
      </w:tblGrid>
      <w:tr w:rsidR="00957389" w:rsidRPr="001F50B0" w14:paraId="2F123534" w14:textId="77777777" w:rsidTr="0049355F">
        <w:tc>
          <w:tcPr>
            <w:tcW w:w="4410" w:type="dxa"/>
          </w:tcPr>
          <w:p w14:paraId="719FD332" w14:textId="77777777" w:rsidR="00957389" w:rsidRPr="001F50B0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762020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716" w:type="dxa"/>
            <w:gridSpan w:val="7"/>
            <w:vAlign w:val="bottom"/>
          </w:tcPr>
          <w:p w14:paraId="1DBB21F3" w14:textId="6CB55B8D" w:rsidR="00957389" w:rsidRPr="005813D2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16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14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16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1426B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89" w:rsidRPr="001F50B0" w14:paraId="5F2AD285" w14:textId="77777777" w:rsidTr="0049355F">
        <w:trPr>
          <w:tblHeader/>
        </w:trPr>
        <w:tc>
          <w:tcPr>
            <w:tcW w:w="4410" w:type="dxa"/>
            <w:vAlign w:val="bottom"/>
          </w:tcPr>
          <w:p w14:paraId="688FE222" w14:textId="77777777" w:rsidR="00957389" w:rsidRPr="001F50B0" w:rsidRDefault="00957389" w:rsidP="009E3F9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2E30ECF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C20F3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4B48C698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41F79786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27CD582" w14:textId="77777777" w:rsidR="0095738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1A17B04C" w14:textId="77777777" w:rsidR="0095738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19D325CF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ยูโร</w:t>
            </w:r>
          </w:p>
        </w:tc>
        <w:tc>
          <w:tcPr>
            <w:tcW w:w="270" w:type="dxa"/>
          </w:tcPr>
          <w:p w14:paraId="545E33A4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EFF252" w14:textId="77777777" w:rsidR="0095738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</w:p>
          <w:p w14:paraId="5C30022A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เหรียญนิวซีแลนด์</w:t>
            </w:r>
          </w:p>
        </w:tc>
        <w:tc>
          <w:tcPr>
            <w:tcW w:w="270" w:type="dxa"/>
          </w:tcPr>
          <w:p w14:paraId="38CFDEF3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9A8D404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DA58B8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8A7EAE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389" w:rsidRPr="001F50B0" w14:paraId="003C0E4B" w14:textId="77777777" w:rsidTr="0049355F">
        <w:tc>
          <w:tcPr>
            <w:tcW w:w="4410" w:type="dxa"/>
          </w:tcPr>
          <w:p w14:paraId="08DB1515" w14:textId="77777777" w:rsidR="00957389" w:rsidRPr="001F50B0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C47529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716" w:type="dxa"/>
            <w:gridSpan w:val="7"/>
            <w:vAlign w:val="bottom"/>
          </w:tcPr>
          <w:p w14:paraId="26CF7805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389" w:rsidRPr="001F50B0" w14:paraId="314BB715" w14:textId="77777777" w:rsidTr="0049355F">
        <w:tc>
          <w:tcPr>
            <w:tcW w:w="4410" w:type="dxa"/>
          </w:tcPr>
          <w:p w14:paraId="1AFD08BF" w14:textId="77777777" w:rsidR="00957389" w:rsidRPr="001F50B0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8455563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6E9A291" w14:textId="77777777" w:rsidR="00957389" w:rsidRPr="005C08A8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756,760</w:t>
            </w:r>
          </w:p>
        </w:tc>
        <w:tc>
          <w:tcPr>
            <w:tcW w:w="270" w:type="dxa"/>
          </w:tcPr>
          <w:p w14:paraId="1C0E41DC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A015CB3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270" w:type="dxa"/>
          </w:tcPr>
          <w:p w14:paraId="514E3FAE" w14:textId="77777777" w:rsidR="00957389" w:rsidRPr="00AE5179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EDCB54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9E3C8A" w14:textId="77777777" w:rsidR="00957389" w:rsidRPr="00AE5179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38570F9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762,028</w:t>
            </w:r>
          </w:p>
        </w:tc>
      </w:tr>
      <w:tr w:rsidR="001256A2" w:rsidRPr="001F50B0" w14:paraId="413F5CA2" w14:textId="77777777" w:rsidTr="0049355F">
        <w:tc>
          <w:tcPr>
            <w:tcW w:w="4410" w:type="dxa"/>
          </w:tcPr>
          <w:p w14:paraId="40BB6411" w14:textId="77777777" w:rsidR="001256A2" w:rsidRPr="001F50B0" w:rsidRDefault="001256A2" w:rsidP="001256A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6FFAA5EE" w14:textId="77777777" w:rsidR="001256A2" w:rsidRPr="005C08A8" w:rsidRDefault="001256A2" w:rsidP="001256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DBC9FC8" w14:textId="40A82BEC" w:rsidR="001256A2" w:rsidRPr="001256A2" w:rsidRDefault="001256A2" w:rsidP="0012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56A2">
              <w:rPr>
                <w:rFonts w:asciiTheme="majorBidi" w:hAnsiTheme="majorBidi" w:cstheme="majorBidi"/>
                <w:sz w:val="30"/>
                <w:szCs w:val="30"/>
              </w:rPr>
              <w:t>29,829</w:t>
            </w:r>
          </w:p>
        </w:tc>
        <w:tc>
          <w:tcPr>
            <w:tcW w:w="270" w:type="dxa"/>
          </w:tcPr>
          <w:p w14:paraId="484AB377" w14:textId="77777777" w:rsidR="001256A2" w:rsidRPr="005C08A8" w:rsidRDefault="001256A2" w:rsidP="001256A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4D3C726" w14:textId="24A236B0" w:rsidR="001256A2" w:rsidRPr="00AE5179" w:rsidRDefault="001256A2" w:rsidP="0096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0637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7B8C04B9" w14:textId="77777777" w:rsidR="001256A2" w:rsidRPr="00AE5179" w:rsidRDefault="001256A2" w:rsidP="001256A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9E1A3A" w14:textId="77777777" w:rsidR="001256A2" w:rsidRPr="00AE5179" w:rsidRDefault="001256A2" w:rsidP="0012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107FF" w14:textId="77777777" w:rsidR="001256A2" w:rsidRPr="00AE5179" w:rsidRDefault="001256A2" w:rsidP="001256A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E7CB52C" w14:textId="77777777" w:rsidR="001256A2" w:rsidRPr="00AE5179" w:rsidRDefault="001256A2" w:rsidP="0012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30,019</w:t>
            </w:r>
          </w:p>
        </w:tc>
      </w:tr>
      <w:tr w:rsidR="00957389" w:rsidRPr="001F50B0" w14:paraId="2323AFA4" w14:textId="77777777" w:rsidTr="0049355F">
        <w:tc>
          <w:tcPr>
            <w:tcW w:w="4410" w:type="dxa"/>
          </w:tcPr>
          <w:p w14:paraId="36D1923C" w14:textId="77777777" w:rsidR="00957389" w:rsidRPr="001F50B0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20E3EA68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2A44CC1" w14:textId="77777777" w:rsidR="00957389" w:rsidRPr="001256A2" w:rsidRDefault="00957389" w:rsidP="0012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(142,526)</w:t>
            </w:r>
          </w:p>
        </w:tc>
        <w:tc>
          <w:tcPr>
            <w:tcW w:w="270" w:type="dxa"/>
          </w:tcPr>
          <w:p w14:paraId="54217210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221A382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A87F1" w14:textId="77777777" w:rsidR="00957389" w:rsidRPr="00AE5179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8E20F7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(2,611)</w:t>
            </w:r>
          </w:p>
        </w:tc>
        <w:tc>
          <w:tcPr>
            <w:tcW w:w="270" w:type="dxa"/>
          </w:tcPr>
          <w:p w14:paraId="6793534F" w14:textId="77777777" w:rsidR="00957389" w:rsidRPr="00AE5179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9EFE4A8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(145,137)</w:t>
            </w:r>
          </w:p>
        </w:tc>
      </w:tr>
      <w:tr w:rsidR="00957389" w:rsidRPr="001F50B0" w14:paraId="1A608E19" w14:textId="77777777" w:rsidTr="0049355F">
        <w:tc>
          <w:tcPr>
            <w:tcW w:w="4410" w:type="dxa"/>
          </w:tcPr>
          <w:p w14:paraId="2B15D94E" w14:textId="77777777" w:rsidR="00957389" w:rsidRPr="001F50B0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003E5E0E" w14:textId="77777777" w:rsidR="00957389" w:rsidRPr="005C08A8" w:rsidRDefault="00957389" w:rsidP="009E3F9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3AAF4F5" w14:textId="1ABCEE9C" w:rsidR="00957389" w:rsidRPr="001256A2" w:rsidRDefault="001256A2" w:rsidP="0012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56A2">
              <w:rPr>
                <w:rFonts w:asciiTheme="majorBidi" w:hAnsiTheme="majorBidi" w:cstheme="majorBidi"/>
                <w:sz w:val="30"/>
                <w:szCs w:val="30"/>
              </w:rPr>
              <w:t>(9,537)</w:t>
            </w:r>
          </w:p>
        </w:tc>
        <w:tc>
          <w:tcPr>
            <w:tcW w:w="270" w:type="dxa"/>
          </w:tcPr>
          <w:p w14:paraId="00844BDA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E5E9AD2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270" w:type="dxa"/>
          </w:tcPr>
          <w:p w14:paraId="3E666612" w14:textId="77777777" w:rsidR="00957389" w:rsidRPr="00AE5179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66A89C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5F7456" w14:textId="77777777" w:rsidR="00957389" w:rsidRPr="00AE5179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2FEF742" w14:textId="7C7C1FD8" w:rsidR="00957389" w:rsidRPr="00960637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0637">
              <w:rPr>
                <w:rFonts w:asciiTheme="majorBidi" w:hAnsiTheme="majorBidi" w:cstheme="majorBidi"/>
                <w:sz w:val="30"/>
                <w:szCs w:val="30"/>
              </w:rPr>
              <w:t>(9,8</w:t>
            </w:r>
            <w:r w:rsidR="00960637" w:rsidRPr="0096063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9606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57389" w:rsidRPr="001F50B0" w14:paraId="4AC35BB1" w14:textId="77777777" w:rsidTr="0049355F">
        <w:tc>
          <w:tcPr>
            <w:tcW w:w="4410" w:type="dxa"/>
          </w:tcPr>
          <w:p w14:paraId="053816DF" w14:textId="77777777" w:rsidR="00957389" w:rsidRPr="001F50B0" w:rsidRDefault="00957389" w:rsidP="009E3F9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  <w:t xml:space="preserve">       </w:t>
            </w: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22EEB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ED945" w14:textId="17D5B062" w:rsidR="00957389" w:rsidRPr="005C08A8" w:rsidRDefault="001256A2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2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634,526</w:t>
            </w:r>
          </w:p>
        </w:tc>
        <w:tc>
          <w:tcPr>
            <w:tcW w:w="270" w:type="dxa"/>
            <w:shd w:val="clear" w:color="auto" w:fill="auto"/>
          </w:tcPr>
          <w:p w14:paraId="6EC1F51E" w14:textId="77777777" w:rsidR="00957389" w:rsidRPr="005C08A8" w:rsidRDefault="00957389" w:rsidP="009E3F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583ED" w14:textId="0E2047DD" w:rsidR="00957389" w:rsidRPr="00DD2043" w:rsidRDefault="00960637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60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5,137</w:t>
            </w:r>
          </w:p>
        </w:tc>
        <w:tc>
          <w:tcPr>
            <w:tcW w:w="270" w:type="dxa"/>
            <w:shd w:val="clear" w:color="auto" w:fill="auto"/>
          </w:tcPr>
          <w:p w14:paraId="7D02D0AB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0C2B73" w14:textId="77777777" w:rsidR="00957389" w:rsidRPr="003D18A6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(2,611)</w:t>
            </w:r>
          </w:p>
        </w:tc>
        <w:tc>
          <w:tcPr>
            <w:tcW w:w="270" w:type="dxa"/>
            <w:shd w:val="clear" w:color="auto" w:fill="auto"/>
          </w:tcPr>
          <w:p w14:paraId="1DEBDA62" w14:textId="77777777" w:rsidR="00957389" w:rsidRPr="003D18A6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A1F6" w14:textId="01FC61B0" w:rsidR="00957389" w:rsidRPr="00960637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637,0</w:t>
            </w:r>
            <w:r w:rsidR="00960637" w:rsidRPr="00960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  <w:tr w:rsidR="00957389" w:rsidRPr="009614A1" w14:paraId="3812FE56" w14:textId="77777777" w:rsidTr="0049355F">
        <w:tc>
          <w:tcPr>
            <w:tcW w:w="4410" w:type="dxa"/>
          </w:tcPr>
          <w:p w14:paraId="43A182EC" w14:textId="77777777" w:rsidR="00957389" w:rsidRPr="001F50B0" w:rsidRDefault="00957389" w:rsidP="009E3F9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8679C" w14:textId="77777777" w:rsidR="00957389" w:rsidRPr="005C08A8" w:rsidRDefault="00957389" w:rsidP="009E3F9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1B9746" w14:textId="77777777" w:rsidR="00957389" w:rsidRPr="005C08A8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(135,765)</w:t>
            </w:r>
          </w:p>
        </w:tc>
        <w:tc>
          <w:tcPr>
            <w:tcW w:w="270" w:type="dxa"/>
            <w:shd w:val="clear" w:color="auto" w:fill="auto"/>
          </w:tcPr>
          <w:p w14:paraId="78873CD5" w14:textId="77777777" w:rsidR="00957389" w:rsidRPr="005C08A8" w:rsidRDefault="00957389" w:rsidP="009E3F9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35A080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5B48B5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12B7C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E04D1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D3BBEC9" w14:textId="77777777" w:rsidR="00957389" w:rsidRPr="00960637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0637">
              <w:rPr>
                <w:rFonts w:asciiTheme="majorBidi" w:hAnsiTheme="majorBidi" w:cstheme="majorBidi"/>
                <w:sz w:val="30"/>
                <w:szCs w:val="30"/>
              </w:rPr>
              <w:t>(135,765)</w:t>
            </w:r>
          </w:p>
        </w:tc>
      </w:tr>
      <w:tr w:rsidR="00957389" w:rsidRPr="001F50B0" w14:paraId="56DA81CA" w14:textId="77777777" w:rsidTr="0049355F">
        <w:tc>
          <w:tcPr>
            <w:tcW w:w="4410" w:type="dxa"/>
          </w:tcPr>
          <w:p w14:paraId="4BB3F080" w14:textId="77777777" w:rsidR="00957389" w:rsidRPr="001F50B0" w:rsidRDefault="00957389" w:rsidP="009E3F9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E2E5F" w14:textId="77777777" w:rsidR="00957389" w:rsidRPr="005C08A8" w:rsidRDefault="00957389" w:rsidP="009E3F99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5E47B" w14:textId="68057210" w:rsidR="00957389" w:rsidRPr="00DD2043" w:rsidRDefault="001256A2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2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498,761</w:t>
            </w:r>
          </w:p>
        </w:tc>
        <w:tc>
          <w:tcPr>
            <w:tcW w:w="270" w:type="dxa"/>
            <w:shd w:val="clear" w:color="auto" w:fill="auto"/>
          </w:tcPr>
          <w:p w14:paraId="477B00B9" w14:textId="77777777" w:rsidR="00957389" w:rsidRPr="005C08A8" w:rsidRDefault="00957389" w:rsidP="009E3F99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7A255" w14:textId="22FC73A7" w:rsidR="00957389" w:rsidRPr="003D18A6" w:rsidRDefault="00960637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5,137</w:t>
            </w:r>
          </w:p>
        </w:tc>
        <w:tc>
          <w:tcPr>
            <w:tcW w:w="270" w:type="dxa"/>
            <w:shd w:val="clear" w:color="auto" w:fill="auto"/>
          </w:tcPr>
          <w:p w14:paraId="6F7B6AA5" w14:textId="77777777" w:rsidR="00957389" w:rsidRPr="00AE5179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3EFD" w14:textId="77777777" w:rsidR="00957389" w:rsidRPr="00DD2043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(2,611)</w:t>
            </w:r>
          </w:p>
        </w:tc>
        <w:tc>
          <w:tcPr>
            <w:tcW w:w="270" w:type="dxa"/>
            <w:shd w:val="clear" w:color="auto" w:fill="auto"/>
          </w:tcPr>
          <w:p w14:paraId="4CF86446" w14:textId="77777777" w:rsidR="00957389" w:rsidRPr="00DD2043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BAEB6" w14:textId="28F23595" w:rsidR="00957389" w:rsidRPr="00960637" w:rsidRDefault="00957389" w:rsidP="009E3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501,2</w:t>
            </w:r>
            <w:r w:rsidR="00960637" w:rsidRPr="00960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</w:tr>
    </w:tbl>
    <w:p w14:paraId="4F2ABBED" w14:textId="77777777" w:rsidR="003D18A6" w:rsidRPr="006A7128" w:rsidRDefault="003D18A6" w:rsidP="003D18A6">
      <w:pPr>
        <w:rPr>
          <w:sz w:val="32"/>
          <w:szCs w:val="32"/>
        </w:rPr>
      </w:pPr>
    </w:p>
    <w:p w14:paraId="775FA76C" w14:textId="5CAD958D" w:rsidR="003B4E0B" w:rsidRPr="001F50B0" w:rsidRDefault="005A64ED" w:rsidP="00315786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t>13</w:t>
      </w:r>
      <w:r w:rsidR="00193598"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721D61E3" w14:textId="48B16EC3" w:rsidR="003B4E0B" w:rsidRPr="00615904" w:rsidRDefault="003B4E0B" w:rsidP="0031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98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620"/>
      </w:tblGrid>
      <w:tr w:rsidR="00350F3B" w:rsidRPr="001F50B0" w14:paraId="2F5CC909" w14:textId="77777777" w:rsidTr="00C10C84">
        <w:trPr>
          <w:tblHeader/>
        </w:trPr>
        <w:tc>
          <w:tcPr>
            <w:tcW w:w="5652" w:type="dxa"/>
            <w:shd w:val="clear" w:color="auto" w:fill="auto"/>
          </w:tcPr>
          <w:p w14:paraId="32BD0D95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BEDA9C" w14:textId="3A76B86C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7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1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157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9D53F1B" w14:textId="77777777" w:rsidR="00350F3B" w:rsidRPr="00315786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2BDA3" w14:textId="77777777" w:rsidR="00350F3B" w:rsidRPr="00315786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991CCFC" w14:textId="77777777" w:rsidR="00350F3B" w:rsidRPr="00315786" w:rsidRDefault="00350F3B" w:rsidP="00F021FD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71D748" w14:textId="77777777" w:rsidR="00350F3B" w:rsidRPr="00315786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50F3B" w:rsidRPr="001F50B0" w14:paraId="525329C0" w14:textId="77777777" w:rsidTr="00C10C84">
        <w:trPr>
          <w:tblHeader/>
        </w:trPr>
        <w:tc>
          <w:tcPr>
            <w:tcW w:w="5652" w:type="dxa"/>
            <w:shd w:val="clear" w:color="auto" w:fill="auto"/>
          </w:tcPr>
          <w:p w14:paraId="15993CFB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2C53370" w14:textId="77777777" w:rsidR="00350F3B" w:rsidRPr="00315786" w:rsidRDefault="00350F3B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57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0F3B" w:rsidRPr="001F50B0" w14:paraId="00CD53B6" w14:textId="77777777" w:rsidTr="00C10C84">
        <w:tc>
          <w:tcPr>
            <w:tcW w:w="5652" w:type="dxa"/>
            <w:shd w:val="clear" w:color="auto" w:fill="auto"/>
          </w:tcPr>
          <w:p w14:paraId="5B759153" w14:textId="77777777" w:rsidR="00350F3B" w:rsidRPr="003D18A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4855108B" w14:textId="77777777" w:rsidR="00350F3B" w:rsidRPr="003D18A6" w:rsidRDefault="00350F3B" w:rsidP="00F021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873D9" w14:textId="77777777" w:rsidR="00350F3B" w:rsidRPr="003D18A6" w:rsidRDefault="00350F3B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310D04" w14:textId="77777777" w:rsidR="00350F3B" w:rsidRPr="003D18A6" w:rsidRDefault="00350F3B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18A6" w:rsidRPr="001F50B0" w14:paraId="05A1A324" w14:textId="77777777" w:rsidTr="00C10C84">
        <w:tc>
          <w:tcPr>
            <w:tcW w:w="5652" w:type="dxa"/>
            <w:shd w:val="clear" w:color="auto" w:fill="auto"/>
          </w:tcPr>
          <w:p w14:paraId="6B95C12F" w14:textId="797A3D82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6B211B16" w14:textId="5CD562C4" w:rsidR="003D18A6" w:rsidRPr="003D18A6" w:rsidRDefault="003D18A6" w:rsidP="003D18A6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70" w:type="dxa"/>
            <w:shd w:val="clear" w:color="auto" w:fill="auto"/>
          </w:tcPr>
          <w:p w14:paraId="7019144C" w14:textId="77777777" w:rsidR="003D18A6" w:rsidRPr="003D18A6" w:rsidRDefault="003D18A6" w:rsidP="003D18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D2CAAD0" w14:textId="416A5553" w:rsidR="003D18A6" w:rsidRPr="003D18A6" w:rsidRDefault="003D18A6" w:rsidP="003D18A6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</w:tr>
      <w:tr w:rsidR="003D18A6" w:rsidRPr="001F50B0" w14:paraId="4BE179C1" w14:textId="77777777" w:rsidTr="00C10C84">
        <w:tc>
          <w:tcPr>
            <w:tcW w:w="5652" w:type="dxa"/>
            <w:shd w:val="clear" w:color="auto" w:fill="auto"/>
          </w:tcPr>
          <w:p w14:paraId="160CC093" w14:textId="30EC2C8B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8A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1620" w:type="dxa"/>
            <w:shd w:val="clear" w:color="auto" w:fill="auto"/>
          </w:tcPr>
          <w:p w14:paraId="024489F1" w14:textId="484C103B" w:rsidR="003D18A6" w:rsidRPr="003D18A6" w:rsidRDefault="003D18A6" w:rsidP="003D18A6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1A6CA16B" w14:textId="77777777" w:rsidR="003D18A6" w:rsidRPr="003D18A6" w:rsidRDefault="003D18A6" w:rsidP="003D18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479488F" w14:textId="7AC13799" w:rsidR="003D18A6" w:rsidRPr="003D18A6" w:rsidRDefault="003D18A6" w:rsidP="003D18A6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3D18A6" w:rsidRPr="001F50B0" w14:paraId="1BCFA561" w14:textId="77777777" w:rsidTr="00C10C84">
        <w:tc>
          <w:tcPr>
            <w:tcW w:w="5652" w:type="dxa"/>
            <w:shd w:val="clear" w:color="auto" w:fill="auto"/>
          </w:tcPr>
          <w:p w14:paraId="1426C408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1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B16A3" w14:textId="50FB8A8A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2,140</w:t>
            </w:r>
          </w:p>
        </w:tc>
        <w:tc>
          <w:tcPr>
            <w:tcW w:w="270" w:type="dxa"/>
            <w:shd w:val="clear" w:color="auto" w:fill="auto"/>
          </w:tcPr>
          <w:p w14:paraId="2BE039BE" w14:textId="77777777" w:rsidR="003D18A6" w:rsidRPr="003D18A6" w:rsidRDefault="003D18A6" w:rsidP="003D18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3EF49" w14:textId="5E86E3D0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2,140</w:t>
            </w:r>
          </w:p>
        </w:tc>
      </w:tr>
      <w:tr w:rsidR="003D18A6" w:rsidRPr="00615904" w14:paraId="27662A51" w14:textId="77777777" w:rsidTr="00C10C84">
        <w:tblPrEx>
          <w:tblLook w:val="01E0" w:firstRow="1" w:lastRow="1" w:firstColumn="1" w:lastColumn="1" w:noHBand="0" w:noVBand="0"/>
        </w:tblPrEx>
        <w:tc>
          <w:tcPr>
            <w:tcW w:w="5652" w:type="dxa"/>
            <w:shd w:val="clear" w:color="auto" w:fill="auto"/>
          </w:tcPr>
          <w:p w14:paraId="08083642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E164869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E4B417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BDDCF4B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18A6" w:rsidRPr="001F50B0" w14:paraId="7D0BE30A" w14:textId="77777777" w:rsidTr="00C10C84">
        <w:tc>
          <w:tcPr>
            <w:tcW w:w="5652" w:type="dxa"/>
            <w:shd w:val="clear" w:color="auto" w:fill="auto"/>
          </w:tcPr>
          <w:p w14:paraId="15723680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59A19481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CB080F" w14:textId="77777777" w:rsidR="003D18A6" w:rsidRPr="003D18A6" w:rsidRDefault="003D18A6" w:rsidP="003D18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00F034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8A6" w:rsidRPr="001F50B0" w14:paraId="6B3B7575" w14:textId="77777777" w:rsidTr="00C10C84">
        <w:tc>
          <w:tcPr>
            <w:tcW w:w="5652" w:type="dxa"/>
            <w:shd w:val="clear" w:color="auto" w:fill="auto"/>
          </w:tcPr>
          <w:p w14:paraId="4C11E2E7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53AA3E3" w14:textId="7BD14E6E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</w:rPr>
              <w:t>8,887</w:t>
            </w:r>
          </w:p>
        </w:tc>
        <w:tc>
          <w:tcPr>
            <w:tcW w:w="270" w:type="dxa"/>
            <w:shd w:val="clear" w:color="auto" w:fill="auto"/>
          </w:tcPr>
          <w:p w14:paraId="15AE31DB" w14:textId="77777777" w:rsidR="003D18A6" w:rsidRPr="003D18A6" w:rsidRDefault="003D18A6" w:rsidP="003D18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BB51BC" w14:textId="3A4CA6AE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sz w:val="30"/>
                <w:szCs w:val="30"/>
              </w:rPr>
              <w:t>8,887</w:t>
            </w:r>
          </w:p>
        </w:tc>
      </w:tr>
      <w:tr w:rsidR="003D18A6" w:rsidRPr="001F50B0" w14:paraId="386BAAB6" w14:textId="77777777" w:rsidTr="00C10C84">
        <w:tc>
          <w:tcPr>
            <w:tcW w:w="5652" w:type="dxa"/>
            <w:shd w:val="clear" w:color="auto" w:fill="auto"/>
            <w:vAlign w:val="bottom"/>
          </w:tcPr>
          <w:p w14:paraId="6315F360" w14:textId="77777777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D1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9D0A" w14:textId="3F30102C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8,887</w:t>
            </w:r>
          </w:p>
        </w:tc>
        <w:tc>
          <w:tcPr>
            <w:tcW w:w="270" w:type="dxa"/>
            <w:shd w:val="clear" w:color="auto" w:fill="auto"/>
          </w:tcPr>
          <w:p w14:paraId="50636971" w14:textId="77777777" w:rsidR="003D18A6" w:rsidRPr="003D18A6" w:rsidRDefault="003D18A6" w:rsidP="003D18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0E19B" w14:textId="731DB5EC" w:rsidR="003D18A6" w:rsidRPr="003D18A6" w:rsidRDefault="003D18A6" w:rsidP="003D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8,887</w:t>
            </w:r>
          </w:p>
        </w:tc>
      </w:tr>
    </w:tbl>
    <w:p w14:paraId="1A66EB96" w14:textId="77777777" w:rsidR="00615904" w:rsidRPr="00615904" w:rsidRDefault="00615904" w:rsidP="007F4CB9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16"/>
          <w:szCs w:val="16"/>
          <w:lang w:bidi="th-TH"/>
        </w:rPr>
      </w:pPr>
    </w:p>
    <w:p w14:paraId="17CB7924" w14:textId="693C63C6" w:rsidR="00536C48" w:rsidRDefault="00F72F78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1F50B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บริษัทมีภาระผูกพันกับธนาคารสองแห่ง</w:t>
      </w:r>
      <w:r w:rsidRPr="001F50B0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>ออกหนังสือค้ำประกัน</w:t>
      </w:r>
      <w:r w:rsidRPr="001F50B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4CCC86F5" w14:textId="5D6251A6" w:rsidR="006A3CC4" w:rsidRDefault="006A3CC4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1FE335AF" w14:textId="6A8F2F06" w:rsidR="006A3CC4" w:rsidRDefault="006A3CC4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120BD8B7" w14:textId="6B85AEA8" w:rsidR="006A3CC4" w:rsidRDefault="006A3CC4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028A5C7E" w14:textId="110B1230" w:rsidR="006A3CC4" w:rsidRDefault="006A3CC4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 w:hint="cs"/>
          <w:spacing w:val="-2"/>
          <w:sz w:val="30"/>
          <w:szCs w:val="30"/>
          <w:lang w:bidi="th-TH"/>
        </w:rPr>
      </w:pPr>
    </w:p>
    <w:p w14:paraId="1210C619" w14:textId="77777777" w:rsidR="001B7FDE" w:rsidRDefault="001B7FDE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bookmarkStart w:id="6" w:name="_GoBack"/>
      <w:bookmarkEnd w:id="6"/>
    </w:p>
    <w:p w14:paraId="0EF6B118" w14:textId="77777777" w:rsidR="006A3CC4" w:rsidRDefault="006A3CC4" w:rsidP="006A3CC4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lastRenderedPageBreak/>
        <w:t>1</w:t>
      </w:r>
      <w:r>
        <w:rPr>
          <w:rFonts w:asciiTheme="majorBidi" w:hAnsiTheme="majorBidi" w:cstheme="majorBidi"/>
          <w:szCs w:val="30"/>
        </w:rPr>
        <w:t xml:space="preserve">4       </w:t>
      </w:r>
      <w:r w:rsidRPr="00425F51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</w:p>
    <w:p w14:paraId="28F49B4B" w14:textId="77777777" w:rsidR="006A3CC4" w:rsidRPr="00664260" w:rsidRDefault="006A3CC4" w:rsidP="006A3CC4">
      <w:pPr>
        <w:rPr>
          <w:sz w:val="20"/>
          <w:szCs w:val="20"/>
        </w:rPr>
      </w:pPr>
    </w:p>
    <w:p w14:paraId="4AF66137" w14:textId="17A2EC1C" w:rsidR="006A3CC4" w:rsidRPr="0052416A" w:rsidRDefault="006A3CC4" w:rsidP="006A3CC4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rtl/>
          <w:cs/>
        </w:rPr>
      </w:pPr>
      <w:r w:rsidRPr="005241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 ทรอปิคอลแพคเกจจิ้ง จำกัด</w:t>
      </w:r>
      <w:r w:rsidRPr="0052416A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5241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ซึ่งเป็นบริษัทร่วมได้จดทะเบียนเลิกกิจการและชำระบัญชีเสร็จสิ้นเมื่อวันที่ </w:t>
      </w:r>
      <w:r w:rsidRPr="0052416A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         11 </w:t>
      </w:r>
      <w:r w:rsidRPr="005241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พฤศจิกายน </w:t>
      </w:r>
      <w:r w:rsidRPr="0052416A">
        <w:rPr>
          <w:rFonts w:asciiTheme="majorBidi" w:hAnsiTheme="majorBidi" w:cstheme="majorBidi"/>
          <w:spacing w:val="-2"/>
          <w:sz w:val="30"/>
          <w:szCs w:val="30"/>
          <w:lang w:bidi="th-TH"/>
        </w:rPr>
        <w:t>2563</w:t>
      </w:r>
      <w:r w:rsidRPr="0052416A">
        <w:rPr>
          <w:rFonts w:asciiTheme="majorBidi" w:hAnsiTheme="majorBidi" w:cstheme="majorBidi" w:hint="cs"/>
          <w:spacing w:val="-2"/>
          <w:sz w:val="30"/>
          <w:szCs w:val="30"/>
          <w:rtl/>
          <w:cs/>
        </w:rPr>
        <w:t xml:space="preserve"> </w:t>
      </w:r>
    </w:p>
    <w:p w14:paraId="70C568B2" w14:textId="77777777" w:rsidR="006A3CC4" w:rsidRPr="005C08A8" w:rsidRDefault="006A3CC4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A3CC4" w:rsidRPr="005C08A8" w:rsidSect="00AE4282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7997C" w14:textId="77777777" w:rsidR="00B532A1" w:rsidRDefault="00B532A1" w:rsidP="00CE3999">
      <w:pPr>
        <w:pStyle w:val="BodyText2"/>
      </w:pPr>
      <w:r>
        <w:separator/>
      </w:r>
    </w:p>
  </w:endnote>
  <w:endnote w:type="continuationSeparator" w:id="0">
    <w:p w14:paraId="41F500CB" w14:textId="77777777" w:rsidR="00B532A1" w:rsidRDefault="00B532A1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F2721" w14:textId="023FF01B" w:rsidR="00DD2043" w:rsidRPr="00EC0A85" w:rsidRDefault="00DD2043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B7FDE"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09D0FA2" w14:textId="77777777" w:rsidR="00DD2043" w:rsidRPr="008339B1" w:rsidRDefault="00DD2043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46462" w14:textId="7E4C942A" w:rsidR="00DD2043" w:rsidRPr="0042166C" w:rsidRDefault="00DD2043" w:rsidP="007E2E39">
    <w:pPr>
      <w:pStyle w:val="Footer"/>
      <w:framePr w:wrap="around" w:vAnchor="text" w:hAnchor="page" w:x="8339" w:y="-2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1B7FDE">
      <w:rPr>
        <w:rStyle w:val="PageNumber"/>
        <w:rFonts w:ascii="Angsana New" w:hAnsi="Angsana New"/>
        <w:noProof/>
        <w:sz w:val="30"/>
        <w:szCs w:val="30"/>
      </w:rPr>
      <w:t>26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5A5BF770" w14:textId="77777777" w:rsidR="00DD2043" w:rsidRPr="000F024E" w:rsidRDefault="00DD2043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5E05FF" w14:textId="0023D9DC" w:rsidR="00DD2043" w:rsidRPr="00EA7D87" w:rsidRDefault="00DD2043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DD2043" w:rsidRDefault="00DD2043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106.05pt;margin-top:-514.4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" filled="f" stroked="f">
              <o:lock v:ext="edit" shapetype="t"/>
              <v:textbox style="mso-fit-shape-to-text:t">
                <w:txbxContent>
                  <w:p w14:paraId="53BFEE49" w14:textId="77777777" w:rsidR="00DD2043" w:rsidRDefault="00DD2043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A0692D">
      <w:rPr>
        <w:rFonts w:ascii="Angsana New" w:hAnsi="Angsana New"/>
        <w:noProof/>
        <w:sz w:val="30"/>
        <w:szCs w:val="30"/>
      </w:rPr>
      <w:t>tct3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5A64ED">
      <w:rPr>
        <w:rStyle w:val="PageNumber"/>
        <w:rFonts w:ascii="Angsana New" w:hAnsi="Angsana New"/>
        <w:noProof/>
        <w:sz w:val="30"/>
        <w:szCs w:val="30"/>
      </w:rPr>
      <w:t>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47381" w14:textId="74911388" w:rsidR="00DD2043" w:rsidRPr="004233E3" w:rsidRDefault="00DD2043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B7FDE">
      <w:rPr>
        <w:rStyle w:val="PageNumber"/>
        <w:rFonts w:ascii="Angsana New" w:hAnsi="Angsana New"/>
        <w:noProof/>
        <w:sz w:val="30"/>
        <w:szCs w:val="30"/>
        <w:cs/>
      </w:rPr>
      <w:t>32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D509" w14:textId="77777777" w:rsidR="00DD2043" w:rsidRPr="000F024E" w:rsidRDefault="00DD2043" w:rsidP="00012399">
    <w:pPr>
      <w:pStyle w:val="Footer"/>
      <w:tabs>
        <w:tab w:val="decimal" w:pos="14130"/>
      </w:tabs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E1FD3" w14:textId="3782870A" w:rsidR="00DD2043" w:rsidRPr="004233E3" w:rsidRDefault="00DD2043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B7FDE"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DD2043" w:rsidRPr="000F024E" w:rsidRDefault="00DD2043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61E8D" w14:textId="77777777" w:rsidR="00B532A1" w:rsidRDefault="00B532A1" w:rsidP="00CE3999">
      <w:pPr>
        <w:pStyle w:val="BodyText2"/>
      </w:pPr>
      <w:r>
        <w:separator/>
      </w:r>
    </w:p>
  </w:footnote>
  <w:footnote w:type="continuationSeparator" w:id="0">
    <w:p w14:paraId="702FE0A8" w14:textId="77777777" w:rsidR="00B532A1" w:rsidRDefault="00B532A1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1E66B" w14:textId="5ED33500" w:rsidR="00DD2043" w:rsidRDefault="00DD2043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BA91E7A" w14:textId="77777777" w:rsidR="00DD2043" w:rsidRPr="001531FA" w:rsidRDefault="00DD2043" w:rsidP="007657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5A2059" w14:textId="77777777" w:rsidR="00DD2043" w:rsidRPr="001531FA" w:rsidRDefault="00DD2043" w:rsidP="00336345">
    <w:pPr>
      <w:pStyle w:val="Heading5"/>
      <w:rPr>
        <w:rFonts w:ascii="Angsana New" w:hAnsi="Angsana New" w:cs="Angsana New"/>
      </w:rPr>
    </w:pPr>
    <w:r w:rsidRPr="00FB2B4C">
      <w:rPr>
        <w:rFonts w:ascii="Angsana New" w:hAnsi="Angsana New" w:cs="Angsana New" w:hint="cs"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sz w:val="32"/>
        <w:szCs w:val="32"/>
      </w:rPr>
      <w:t xml:space="preserve"> 30</w:t>
    </w:r>
    <w:r w:rsidRPr="00FB2B4C">
      <w:rPr>
        <w:rFonts w:ascii="Angsana New" w:hAnsi="Angsana New" w:cs="Angsana New" w:hint="cs"/>
        <w:sz w:val="32"/>
        <w:szCs w:val="32"/>
        <w:cs/>
      </w:rPr>
      <w:t xml:space="preserve"> กันยายน</w:t>
    </w:r>
    <w:r w:rsidRPr="00FB2B4C">
      <w:rPr>
        <w:rFonts w:ascii="Angsana New" w:hAnsi="Angsana New" w:cs="Angsana New"/>
        <w:sz w:val="32"/>
        <w:szCs w:val="32"/>
        <w:cs/>
      </w:rPr>
      <w:t xml:space="preserve"> </w:t>
    </w:r>
    <w:r w:rsidRPr="00FB2B4C">
      <w:rPr>
        <w:rFonts w:ascii="Angsana New" w:hAnsi="Angsana New" w:cs="Angsana New"/>
        <w:sz w:val="32"/>
        <w:szCs w:val="32"/>
      </w:rPr>
      <w:t>2563</w:t>
    </w:r>
    <w:r>
      <w:rPr>
        <w:rFonts w:ascii="Angsana New" w:hAnsi="Angsana New" w:cs="Angsana New" w:hint="cs"/>
        <w:cs/>
      </w:rPr>
      <w:t xml:space="preserve"> </w:t>
    </w:r>
    <w:r w:rsidRPr="001531FA">
      <w:rPr>
        <w:rFonts w:ascii="Angsana New" w:hAnsi="Angsana New" w:cs="Angsana New"/>
        <w:cs/>
      </w:rPr>
      <w:t>(ไม่ได้ตรวจสอบ)</w:t>
    </w:r>
  </w:p>
  <w:p w14:paraId="13EC2669" w14:textId="77777777" w:rsidR="00DD2043" w:rsidRPr="001D0657" w:rsidRDefault="00DD2043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CA2B6" w14:textId="77777777" w:rsidR="00DD2043" w:rsidRPr="00511B21" w:rsidRDefault="00DD204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ประเทศไทย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มหาชน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813FC5" w14:textId="77777777" w:rsidR="00DD2043" w:rsidRPr="00511B21" w:rsidRDefault="00DD2043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11B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116CEC" w14:textId="06A85373" w:rsidR="00DD2043" w:rsidRPr="00511B21" w:rsidRDefault="00DD2043" w:rsidP="00511B21">
    <w:pPr>
      <w:pStyle w:val="Heading5"/>
      <w:rPr>
        <w:rFonts w:ascii="Angsana New" w:hAnsi="Angsana New" w:cs="Angsana New"/>
        <w:sz w:val="32"/>
        <w:szCs w:val="32"/>
      </w:rPr>
    </w:pPr>
    <w:r w:rsidRPr="00511B21">
      <w:rPr>
        <w:rFonts w:ascii="Angsana New" w:hAnsi="Angsana New" w:cs="Angsana New"/>
        <w:sz w:val="32"/>
        <w:szCs w:val="32"/>
        <w:cs/>
      </w:rPr>
      <w:t>สำหรับงวด</w:t>
    </w:r>
    <w:r w:rsidRPr="00511B21">
      <w:rPr>
        <w:rFonts w:ascii="Angsana New" w:hAnsi="Angsana New" w:cs="Angsana New" w:hint="cs"/>
        <w:sz w:val="32"/>
        <w:szCs w:val="32"/>
        <w:cs/>
      </w:rPr>
      <w:t>สาม</w:t>
    </w:r>
    <w:r w:rsidRPr="00511B21">
      <w:rPr>
        <w:rFonts w:ascii="Angsana New" w:hAnsi="Angsana New" w:cs="Angsana New"/>
        <w:sz w:val="32"/>
        <w:szCs w:val="32"/>
        <w:cs/>
      </w:rPr>
      <w:t>เดือน</w:t>
    </w:r>
    <w:r w:rsidRPr="00511B21">
      <w:rPr>
        <w:rFonts w:ascii="Angsana New" w:hAnsi="Angsana New" w:cs="Angsana New" w:hint="cs"/>
        <w:sz w:val="32"/>
        <w:szCs w:val="32"/>
        <w:cs/>
      </w:rPr>
      <w:t>และ</w:t>
    </w:r>
    <w:r>
      <w:rPr>
        <w:rFonts w:ascii="Angsana New" w:hAnsi="Angsana New" w:cs="Angsana New" w:hint="cs"/>
        <w:sz w:val="32"/>
        <w:szCs w:val="32"/>
        <w:cs/>
      </w:rPr>
      <w:t>เก้าเดือน</w:t>
    </w:r>
    <w:r w:rsidRPr="00511B21">
      <w:rPr>
        <w:rFonts w:ascii="Angsana New" w:hAnsi="Angsana New" w:cs="Angsana New"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sz w:val="32"/>
        <w:szCs w:val="32"/>
      </w:rPr>
      <w:t xml:space="preserve">30 </w:t>
    </w:r>
    <w:r>
      <w:rPr>
        <w:rFonts w:ascii="Angsana New" w:hAnsi="Angsana New" w:cs="Angsana New"/>
        <w:sz w:val="32"/>
        <w:szCs w:val="32"/>
        <w:cs/>
      </w:rPr>
      <w:t>กันยายน</w:t>
    </w:r>
    <w:r w:rsidRPr="00511B21">
      <w:rPr>
        <w:rFonts w:ascii="Angsana New" w:hAnsi="Angsana New" w:cs="Angsana New"/>
        <w:sz w:val="32"/>
        <w:szCs w:val="32"/>
        <w:cs/>
      </w:rPr>
      <w:t xml:space="preserve"> </w:t>
    </w:r>
    <w:r w:rsidRPr="005A64ED">
      <w:rPr>
        <w:rFonts w:ascii="Angsana New" w:hAnsi="Angsana New" w:cs="Angsana New"/>
        <w:sz w:val="32"/>
        <w:szCs w:val="32"/>
      </w:rPr>
      <w:t>2563</w:t>
    </w:r>
    <w:r w:rsidRPr="00511B21">
      <w:rPr>
        <w:rFonts w:ascii="Angsana New" w:hAnsi="Angsana New" w:cs="Angsana New" w:hint="cs"/>
        <w:sz w:val="32"/>
        <w:szCs w:val="32"/>
        <w:cs/>
      </w:rPr>
      <w:t xml:space="preserve"> </w:t>
    </w:r>
    <w:r w:rsidRPr="00511B21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54441A4C" w14:textId="4579C7F0" w:rsidR="00DD2043" w:rsidRPr="001D0657" w:rsidRDefault="00DD2043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25FA9" w14:textId="77777777" w:rsidR="00DD2043" w:rsidRDefault="00DD2043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DD2043" w:rsidRDefault="00DD2043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0A59A3A1" w:rsidR="00DD2043" w:rsidRDefault="00DD2043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 w:rsidRPr="005A64ED"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5A64ED">
      <w:rPr>
        <w:rFonts w:ascii="Angsana New" w:hAnsi="Angsana New" w:cs="Angsana New"/>
        <w:sz w:val="32"/>
        <w:szCs w:val="32"/>
      </w:rPr>
      <w:t>2549</w:t>
    </w:r>
    <w:r>
      <w:rPr>
        <w:rFonts w:ascii="Angsana New" w:hAnsi="Angsana New" w:cs="Angsana New"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 w:rsidRPr="005A64ED">
      <w:rPr>
        <w:rFonts w:ascii="Angsana New" w:hAnsi="Angsana New" w:cs="Angsana New"/>
        <w:sz w:val="32"/>
        <w:szCs w:val="32"/>
      </w:rPr>
      <w:t>2548</w:t>
    </w:r>
  </w:p>
  <w:p w14:paraId="5171B18A" w14:textId="77777777" w:rsidR="00DD2043" w:rsidRPr="00EA7D87" w:rsidRDefault="00DD2043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339A3" w14:textId="77777777" w:rsidR="00DD2043" w:rsidRPr="00644D4B" w:rsidRDefault="00DD2043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A1240A" w14:textId="77777777" w:rsidR="00DD2043" w:rsidRPr="001531FA" w:rsidRDefault="00DD2043" w:rsidP="003D6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3F085F9" w14:textId="5234150B" w:rsidR="00DD2043" w:rsidRPr="001531FA" w:rsidRDefault="00DD2043" w:rsidP="003D6A42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 xml:space="preserve">30 </w:t>
    </w:r>
    <w:r>
      <w:rPr>
        <w:rFonts w:ascii="Angsana New" w:hAnsi="Angsana New" w:cs="Angsana New"/>
        <w:cs/>
      </w:rPr>
      <w:t xml:space="preserve">กันยายน </w:t>
    </w:r>
    <w:r w:rsidRPr="005A64ED">
      <w:rPr>
        <w:rFonts w:ascii="Angsana New" w:hAnsi="Angsana New" w:cs="Angsana New"/>
      </w:rPr>
      <w:t>2563</w:t>
    </w:r>
    <w:r>
      <w:rPr>
        <w:rFonts w:ascii="Angsana New" w:hAnsi="Angsana New" w:cs="Angsana New" w:hint="cs"/>
        <w:cs/>
      </w:rPr>
      <w:t xml:space="preserve"> </w:t>
    </w:r>
    <w:r w:rsidRPr="001531FA">
      <w:rPr>
        <w:rFonts w:ascii="Angsana New" w:hAnsi="Angsana New" w:cs="Angsana New"/>
        <w:cs/>
      </w:rPr>
      <w:t>(ไม่ได้ตรวจสอบ)</w:t>
    </w:r>
  </w:p>
  <w:p w14:paraId="52D9ECCD" w14:textId="77777777" w:rsidR="00DD2043" w:rsidRPr="00BB4C9E" w:rsidRDefault="00DD2043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4B4"/>
    <w:rsid w:val="000219DB"/>
    <w:rsid w:val="00021BB9"/>
    <w:rsid w:val="00021C49"/>
    <w:rsid w:val="0002246C"/>
    <w:rsid w:val="0002302B"/>
    <w:rsid w:val="0002319F"/>
    <w:rsid w:val="00024312"/>
    <w:rsid w:val="00024322"/>
    <w:rsid w:val="00024674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B44"/>
    <w:rsid w:val="00074F31"/>
    <w:rsid w:val="00075452"/>
    <w:rsid w:val="00075BE3"/>
    <w:rsid w:val="000768C7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F69"/>
    <w:rsid w:val="00086165"/>
    <w:rsid w:val="00087487"/>
    <w:rsid w:val="0008797D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889"/>
    <w:rsid w:val="000A39BE"/>
    <w:rsid w:val="000A39E2"/>
    <w:rsid w:val="000A3A93"/>
    <w:rsid w:val="000A3F31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6D79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1611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0E30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4A5"/>
    <w:rsid w:val="00116CCB"/>
    <w:rsid w:val="00116FF4"/>
    <w:rsid w:val="00117618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56A2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D70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B40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65"/>
    <w:rsid w:val="00193598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AD5"/>
    <w:rsid w:val="001A2F5E"/>
    <w:rsid w:val="001A2F67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D9F"/>
    <w:rsid w:val="001B10C2"/>
    <w:rsid w:val="001B14AD"/>
    <w:rsid w:val="001B1848"/>
    <w:rsid w:val="001B1868"/>
    <w:rsid w:val="001B21BC"/>
    <w:rsid w:val="001B23A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B7FDE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632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C5E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42AA"/>
    <w:rsid w:val="00274389"/>
    <w:rsid w:val="002745DD"/>
    <w:rsid w:val="00275350"/>
    <w:rsid w:val="002756C8"/>
    <w:rsid w:val="002756E2"/>
    <w:rsid w:val="002758C0"/>
    <w:rsid w:val="00276699"/>
    <w:rsid w:val="002767F0"/>
    <w:rsid w:val="0027762A"/>
    <w:rsid w:val="002777FA"/>
    <w:rsid w:val="00277B05"/>
    <w:rsid w:val="00277B59"/>
    <w:rsid w:val="00277C42"/>
    <w:rsid w:val="00280165"/>
    <w:rsid w:val="002809E2"/>
    <w:rsid w:val="00280C6E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231B"/>
    <w:rsid w:val="00293D72"/>
    <w:rsid w:val="0029400A"/>
    <w:rsid w:val="0029489A"/>
    <w:rsid w:val="00294A2E"/>
    <w:rsid w:val="00294BAE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566"/>
    <w:rsid w:val="002C7B45"/>
    <w:rsid w:val="002D03E3"/>
    <w:rsid w:val="002D0402"/>
    <w:rsid w:val="002D0B1E"/>
    <w:rsid w:val="002D0F2C"/>
    <w:rsid w:val="002D17B7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BD5"/>
    <w:rsid w:val="002F6A0F"/>
    <w:rsid w:val="002F707B"/>
    <w:rsid w:val="002F7C72"/>
    <w:rsid w:val="002F7C88"/>
    <w:rsid w:val="002F7D96"/>
    <w:rsid w:val="0030026B"/>
    <w:rsid w:val="00300297"/>
    <w:rsid w:val="00300D80"/>
    <w:rsid w:val="0030118C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843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3A1"/>
    <w:rsid w:val="003154D9"/>
    <w:rsid w:val="00315786"/>
    <w:rsid w:val="00316174"/>
    <w:rsid w:val="003164B0"/>
    <w:rsid w:val="00316EAE"/>
    <w:rsid w:val="0031730B"/>
    <w:rsid w:val="00317421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6FD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345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CB0"/>
    <w:rsid w:val="00365DB8"/>
    <w:rsid w:val="00365E86"/>
    <w:rsid w:val="00365FA2"/>
    <w:rsid w:val="00366010"/>
    <w:rsid w:val="0036649A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30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BC8"/>
    <w:rsid w:val="003C7C8C"/>
    <w:rsid w:val="003C7E34"/>
    <w:rsid w:val="003D09AF"/>
    <w:rsid w:val="003D0F59"/>
    <w:rsid w:val="003D0F80"/>
    <w:rsid w:val="003D12F4"/>
    <w:rsid w:val="003D16B3"/>
    <w:rsid w:val="003D18A6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659B"/>
    <w:rsid w:val="003F76E4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454"/>
    <w:rsid w:val="00411AED"/>
    <w:rsid w:val="004120BB"/>
    <w:rsid w:val="004123E1"/>
    <w:rsid w:val="004125DA"/>
    <w:rsid w:val="00412C81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4E9F"/>
    <w:rsid w:val="004651AE"/>
    <w:rsid w:val="0046574F"/>
    <w:rsid w:val="00465A4B"/>
    <w:rsid w:val="00465B90"/>
    <w:rsid w:val="00465C54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F8"/>
    <w:rsid w:val="00483511"/>
    <w:rsid w:val="00483DFB"/>
    <w:rsid w:val="00484395"/>
    <w:rsid w:val="00484759"/>
    <w:rsid w:val="00484C9D"/>
    <w:rsid w:val="00484CA9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5F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552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86B"/>
    <w:rsid w:val="004D522D"/>
    <w:rsid w:val="004D523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0C2D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77CB"/>
    <w:rsid w:val="004F79FF"/>
    <w:rsid w:val="004F7D6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C17"/>
    <w:rsid w:val="00504E57"/>
    <w:rsid w:val="0050513C"/>
    <w:rsid w:val="005057A3"/>
    <w:rsid w:val="00505875"/>
    <w:rsid w:val="00505E37"/>
    <w:rsid w:val="0050608F"/>
    <w:rsid w:val="00506594"/>
    <w:rsid w:val="00506AEC"/>
    <w:rsid w:val="00506E9C"/>
    <w:rsid w:val="00507306"/>
    <w:rsid w:val="00507481"/>
    <w:rsid w:val="005074B0"/>
    <w:rsid w:val="0051062B"/>
    <w:rsid w:val="00511362"/>
    <w:rsid w:val="005115D8"/>
    <w:rsid w:val="00511A83"/>
    <w:rsid w:val="00511B21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4224"/>
    <w:rsid w:val="00564637"/>
    <w:rsid w:val="00564715"/>
    <w:rsid w:val="00564EC4"/>
    <w:rsid w:val="00564F25"/>
    <w:rsid w:val="00565339"/>
    <w:rsid w:val="0056556E"/>
    <w:rsid w:val="00565AE7"/>
    <w:rsid w:val="00566312"/>
    <w:rsid w:val="00566E09"/>
    <w:rsid w:val="005671FF"/>
    <w:rsid w:val="0056731F"/>
    <w:rsid w:val="00567D43"/>
    <w:rsid w:val="00567FF4"/>
    <w:rsid w:val="00570305"/>
    <w:rsid w:val="00570F7E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3D2"/>
    <w:rsid w:val="005814E3"/>
    <w:rsid w:val="00582073"/>
    <w:rsid w:val="005821C2"/>
    <w:rsid w:val="00582648"/>
    <w:rsid w:val="00582B49"/>
    <w:rsid w:val="00583805"/>
    <w:rsid w:val="0058425C"/>
    <w:rsid w:val="005844A0"/>
    <w:rsid w:val="00584652"/>
    <w:rsid w:val="005846CC"/>
    <w:rsid w:val="0058568F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8A8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8B3"/>
    <w:rsid w:val="006148E5"/>
    <w:rsid w:val="00614989"/>
    <w:rsid w:val="006153C0"/>
    <w:rsid w:val="006157BE"/>
    <w:rsid w:val="00615904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834"/>
    <w:rsid w:val="006309A4"/>
    <w:rsid w:val="00630C28"/>
    <w:rsid w:val="006313EC"/>
    <w:rsid w:val="00631473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94D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2B3"/>
    <w:rsid w:val="006607A9"/>
    <w:rsid w:val="00660940"/>
    <w:rsid w:val="006616D1"/>
    <w:rsid w:val="00661768"/>
    <w:rsid w:val="00661FC1"/>
    <w:rsid w:val="006626C5"/>
    <w:rsid w:val="006635D2"/>
    <w:rsid w:val="00663688"/>
    <w:rsid w:val="00663BD1"/>
    <w:rsid w:val="00663C71"/>
    <w:rsid w:val="00664260"/>
    <w:rsid w:val="0066441E"/>
    <w:rsid w:val="00664431"/>
    <w:rsid w:val="0066466C"/>
    <w:rsid w:val="006649DF"/>
    <w:rsid w:val="00665B29"/>
    <w:rsid w:val="0066663C"/>
    <w:rsid w:val="00666899"/>
    <w:rsid w:val="006673ED"/>
    <w:rsid w:val="006677B4"/>
    <w:rsid w:val="006678EB"/>
    <w:rsid w:val="00667C69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A18"/>
    <w:rsid w:val="00682599"/>
    <w:rsid w:val="006825D0"/>
    <w:rsid w:val="00683057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5AA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CC4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128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3BC6"/>
    <w:rsid w:val="006C3C80"/>
    <w:rsid w:val="006C402A"/>
    <w:rsid w:val="006C5668"/>
    <w:rsid w:val="006C58B7"/>
    <w:rsid w:val="006C5E0F"/>
    <w:rsid w:val="006C5E63"/>
    <w:rsid w:val="006C61F1"/>
    <w:rsid w:val="006C667E"/>
    <w:rsid w:val="006C698C"/>
    <w:rsid w:val="006C69B5"/>
    <w:rsid w:val="006C6D05"/>
    <w:rsid w:val="006D09A6"/>
    <w:rsid w:val="006D0BF6"/>
    <w:rsid w:val="006D0E2F"/>
    <w:rsid w:val="006D17C0"/>
    <w:rsid w:val="006D1EA0"/>
    <w:rsid w:val="006D2E62"/>
    <w:rsid w:val="006D3580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8E6"/>
    <w:rsid w:val="006E0900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E2D"/>
    <w:rsid w:val="006F20D7"/>
    <w:rsid w:val="006F23EC"/>
    <w:rsid w:val="006F242F"/>
    <w:rsid w:val="006F28FF"/>
    <w:rsid w:val="006F292D"/>
    <w:rsid w:val="006F3A93"/>
    <w:rsid w:val="006F3D82"/>
    <w:rsid w:val="006F3F0F"/>
    <w:rsid w:val="006F4182"/>
    <w:rsid w:val="006F45E7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6FBC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216"/>
    <w:rsid w:val="00732BA5"/>
    <w:rsid w:val="007337A2"/>
    <w:rsid w:val="00733CF3"/>
    <w:rsid w:val="00733E57"/>
    <w:rsid w:val="0073448F"/>
    <w:rsid w:val="00734684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37F95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BE5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1C8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5A3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733"/>
    <w:rsid w:val="007B07F6"/>
    <w:rsid w:val="007B0C66"/>
    <w:rsid w:val="007B1A61"/>
    <w:rsid w:val="007B22DB"/>
    <w:rsid w:val="007B3678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B9"/>
    <w:rsid w:val="007F4CF6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012"/>
    <w:rsid w:val="007F7833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2ECB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3F1"/>
    <w:rsid w:val="008357BE"/>
    <w:rsid w:val="00835C9B"/>
    <w:rsid w:val="00835D4F"/>
    <w:rsid w:val="0083621F"/>
    <w:rsid w:val="008362DF"/>
    <w:rsid w:val="0083640F"/>
    <w:rsid w:val="00836CA4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962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A1C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067"/>
    <w:rsid w:val="008C1934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E88"/>
    <w:rsid w:val="008E511D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426B"/>
    <w:rsid w:val="00915317"/>
    <w:rsid w:val="009157CA"/>
    <w:rsid w:val="00915E71"/>
    <w:rsid w:val="009172D9"/>
    <w:rsid w:val="009173CF"/>
    <w:rsid w:val="00917E7E"/>
    <w:rsid w:val="0092026E"/>
    <w:rsid w:val="00920659"/>
    <w:rsid w:val="0092096A"/>
    <w:rsid w:val="00920ECE"/>
    <w:rsid w:val="009210ED"/>
    <w:rsid w:val="0092129F"/>
    <w:rsid w:val="0092256D"/>
    <w:rsid w:val="00923545"/>
    <w:rsid w:val="00923845"/>
    <w:rsid w:val="00923AB3"/>
    <w:rsid w:val="00923F6E"/>
    <w:rsid w:val="00924181"/>
    <w:rsid w:val="0092449C"/>
    <w:rsid w:val="009244E4"/>
    <w:rsid w:val="009247A3"/>
    <w:rsid w:val="00924A30"/>
    <w:rsid w:val="0092508E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A0C"/>
    <w:rsid w:val="00930B46"/>
    <w:rsid w:val="00930C1C"/>
    <w:rsid w:val="00930DA5"/>
    <w:rsid w:val="0093175E"/>
    <w:rsid w:val="0093203D"/>
    <w:rsid w:val="00932065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419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389"/>
    <w:rsid w:val="009602B5"/>
    <w:rsid w:val="00960637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55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5AC"/>
    <w:rsid w:val="009A7B9D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AD7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098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3F99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5E74"/>
    <w:rsid w:val="00A06387"/>
    <w:rsid w:val="00A0692D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BD6"/>
    <w:rsid w:val="00A11FE0"/>
    <w:rsid w:val="00A12292"/>
    <w:rsid w:val="00A13190"/>
    <w:rsid w:val="00A13B1A"/>
    <w:rsid w:val="00A13B54"/>
    <w:rsid w:val="00A13E94"/>
    <w:rsid w:val="00A14793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FBA"/>
    <w:rsid w:val="00A31A29"/>
    <w:rsid w:val="00A31FCB"/>
    <w:rsid w:val="00A33A67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3D32"/>
    <w:rsid w:val="00A44019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325A"/>
    <w:rsid w:val="00A53483"/>
    <w:rsid w:val="00A539FF"/>
    <w:rsid w:val="00A53AE6"/>
    <w:rsid w:val="00A53B2D"/>
    <w:rsid w:val="00A53C4E"/>
    <w:rsid w:val="00A54B4B"/>
    <w:rsid w:val="00A56212"/>
    <w:rsid w:val="00A566D3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353"/>
    <w:rsid w:val="00AA3B2B"/>
    <w:rsid w:val="00AA4377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29C"/>
    <w:rsid w:val="00AD36FD"/>
    <w:rsid w:val="00AD3C7B"/>
    <w:rsid w:val="00AD4625"/>
    <w:rsid w:val="00AD4FC9"/>
    <w:rsid w:val="00AD56BF"/>
    <w:rsid w:val="00AD5AC8"/>
    <w:rsid w:val="00AD5C01"/>
    <w:rsid w:val="00AD5E47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179"/>
    <w:rsid w:val="00AE52AD"/>
    <w:rsid w:val="00AE53BC"/>
    <w:rsid w:val="00AE5638"/>
    <w:rsid w:val="00AE59D5"/>
    <w:rsid w:val="00AE63B6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4FE9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A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28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47FF6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2A1"/>
    <w:rsid w:val="00B535A9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146"/>
    <w:rsid w:val="00BC3807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6A2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D60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7C9"/>
    <w:rsid w:val="00C47888"/>
    <w:rsid w:val="00C47B00"/>
    <w:rsid w:val="00C47C3A"/>
    <w:rsid w:val="00C47D62"/>
    <w:rsid w:val="00C509DB"/>
    <w:rsid w:val="00C509F9"/>
    <w:rsid w:val="00C50B57"/>
    <w:rsid w:val="00C512C5"/>
    <w:rsid w:val="00C51A76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A0A"/>
    <w:rsid w:val="00CB2E40"/>
    <w:rsid w:val="00CB31A1"/>
    <w:rsid w:val="00CB33C6"/>
    <w:rsid w:val="00CB3479"/>
    <w:rsid w:val="00CB3F6F"/>
    <w:rsid w:val="00CB43E2"/>
    <w:rsid w:val="00CB4497"/>
    <w:rsid w:val="00CB522D"/>
    <w:rsid w:val="00CB540F"/>
    <w:rsid w:val="00CB585B"/>
    <w:rsid w:val="00CB5889"/>
    <w:rsid w:val="00CB5E77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5F95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336"/>
    <w:rsid w:val="00CE4E2F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1AD3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675C"/>
    <w:rsid w:val="00CF6BD8"/>
    <w:rsid w:val="00CF6FC6"/>
    <w:rsid w:val="00CF6FEA"/>
    <w:rsid w:val="00CF70A8"/>
    <w:rsid w:val="00CF71A2"/>
    <w:rsid w:val="00CF7459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F84"/>
    <w:rsid w:val="00D327F6"/>
    <w:rsid w:val="00D333A3"/>
    <w:rsid w:val="00D33456"/>
    <w:rsid w:val="00D337FD"/>
    <w:rsid w:val="00D3416D"/>
    <w:rsid w:val="00D341E4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7C0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733"/>
    <w:rsid w:val="00D46D45"/>
    <w:rsid w:val="00D47018"/>
    <w:rsid w:val="00D47623"/>
    <w:rsid w:val="00D47DA9"/>
    <w:rsid w:val="00D47F9B"/>
    <w:rsid w:val="00D500E7"/>
    <w:rsid w:val="00D505D0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2901"/>
    <w:rsid w:val="00D8335A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7B9"/>
    <w:rsid w:val="00DD1AE5"/>
    <w:rsid w:val="00DD1BDE"/>
    <w:rsid w:val="00DD2043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135A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72D"/>
    <w:rsid w:val="00DF4AC9"/>
    <w:rsid w:val="00DF4E71"/>
    <w:rsid w:val="00DF53CA"/>
    <w:rsid w:val="00DF54FC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CB7"/>
    <w:rsid w:val="00E00D33"/>
    <w:rsid w:val="00E01101"/>
    <w:rsid w:val="00E011E2"/>
    <w:rsid w:val="00E0166B"/>
    <w:rsid w:val="00E01F41"/>
    <w:rsid w:val="00E01F56"/>
    <w:rsid w:val="00E01FD6"/>
    <w:rsid w:val="00E0255A"/>
    <w:rsid w:val="00E0266B"/>
    <w:rsid w:val="00E026DF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2267"/>
    <w:rsid w:val="00E12811"/>
    <w:rsid w:val="00E12874"/>
    <w:rsid w:val="00E12B07"/>
    <w:rsid w:val="00E13345"/>
    <w:rsid w:val="00E13966"/>
    <w:rsid w:val="00E148DE"/>
    <w:rsid w:val="00E14DBE"/>
    <w:rsid w:val="00E14FDC"/>
    <w:rsid w:val="00E155DA"/>
    <w:rsid w:val="00E15A00"/>
    <w:rsid w:val="00E15BA9"/>
    <w:rsid w:val="00E15D35"/>
    <w:rsid w:val="00E1608D"/>
    <w:rsid w:val="00E1704D"/>
    <w:rsid w:val="00E17909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0B88"/>
    <w:rsid w:val="00ED141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478E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2A6"/>
    <w:rsid w:val="00F255C7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096"/>
    <w:rsid w:val="00F51224"/>
    <w:rsid w:val="00F5141E"/>
    <w:rsid w:val="00F5158A"/>
    <w:rsid w:val="00F51D79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0E5C"/>
    <w:rsid w:val="00F7137A"/>
    <w:rsid w:val="00F7177C"/>
    <w:rsid w:val="00F717EB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957"/>
    <w:rsid w:val="00F75B28"/>
    <w:rsid w:val="00F75B59"/>
    <w:rsid w:val="00F75E02"/>
    <w:rsid w:val="00F7607D"/>
    <w:rsid w:val="00F761C2"/>
    <w:rsid w:val="00F76346"/>
    <w:rsid w:val="00F768CA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142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7C0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36B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70"/>
    <w:rsid w:val="00FE3EA8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079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C65C6-A224-4638-8233-E5C325EA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27</Pages>
  <Words>4325</Words>
  <Characters>24654</Characters>
  <Application>Microsoft Office Word</Application>
  <DocSecurity>4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creator>typist03</dc:creator>
  <cp:lastModifiedBy>TCBUser</cp:lastModifiedBy>
  <cp:revision>2</cp:revision>
  <cp:lastPrinted>2020-11-10T04:10:00Z</cp:lastPrinted>
  <dcterms:created xsi:type="dcterms:W3CDTF">2020-11-12T06:10:00Z</dcterms:created>
  <dcterms:modified xsi:type="dcterms:W3CDTF">2020-11-12T06:10:00Z</dcterms:modified>
</cp:coreProperties>
</file>