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57438" w14:textId="77777777" w:rsidR="003E6A5C" w:rsidRPr="00A83A64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83A6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8F86CC0" w14:textId="77777777" w:rsidR="003E6A5C" w:rsidRPr="00A83A64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70C483" w14:textId="77777777" w:rsidR="003E6A5C" w:rsidRPr="00A83A64" w:rsidRDefault="003E6A5C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A2FA95C" w14:textId="77777777" w:rsidR="00836386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1810B1B" w14:textId="77777777" w:rsidR="00836386" w:rsidRPr="00836386" w:rsidRDefault="00836386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36386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</w:t>
      </w:r>
    </w:p>
    <w:p w14:paraId="7E93FF18" w14:textId="77777777" w:rsidR="00190CF3" w:rsidRPr="00A83A64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AE3854" w14:textId="77777777" w:rsidR="00C73EB3" w:rsidRPr="00A83A64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CB3A4B0" w14:textId="77777777" w:rsidR="00C73EB3" w:rsidRPr="00A83A64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14:paraId="22C1DA4B" w14:textId="77777777" w:rsidR="00827272" w:rsidRPr="00A83A64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1E0275F" w14:textId="77777777" w:rsidR="00111A9D" w:rsidRPr="00A83A64" w:rsidRDefault="00111A9D" w:rsidP="00111A9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F531CDD" w14:textId="77777777" w:rsidR="003E6A5C" w:rsidRPr="00A83A64" w:rsidRDefault="00111A9D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02870A5B" w14:textId="77777777" w:rsidR="00425DF9" w:rsidRPr="00A83A64" w:rsidRDefault="00124FCE" w:rsidP="00522D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1A4F4CB" w14:textId="77777777" w:rsidR="00640D4E" w:rsidRPr="00A83A64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A83A6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04FB7EA" w14:textId="77777777" w:rsidR="00124FCE" w:rsidRDefault="000045D5" w:rsidP="00A879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0D4F3DEA" w14:textId="77777777" w:rsidR="003731C5" w:rsidRPr="00A83A64" w:rsidRDefault="003731C5" w:rsidP="00A879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406EC70" w14:textId="77777777" w:rsidR="004B2A44" w:rsidRPr="00A83A64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8A94FE9" w14:textId="6E18AE99"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3EF0567" w14:textId="3C58D336" w:rsidR="00202FD3" w:rsidRPr="00202FD3" w:rsidRDefault="00202FD3" w:rsidP="00202FD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02FD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9E755F0" w14:textId="77777777" w:rsidR="00083D96" w:rsidRPr="00083D96" w:rsidRDefault="00083D96" w:rsidP="00FA388C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28"/>
          <w:szCs w:val="28"/>
        </w:rPr>
      </w:pPr>
    </w:p>
    <w:p w14:paraId="4AD8B7F2" w14:textId="77777777" w:rsidR="00385F4A" w:rsidRPr="00060061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77159DFF" w14:textId="77777777" w:rsidR="002802E9" w:rsidRPr="00A83A64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35B2CBC" w14:textId="77777777" w:rsidR="003E6A5C" w:rsidRPr="00A83A64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BCFEDC2" w14:textId="77777777" w:rsidR="00E00CA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A83A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E0ED90" w14:textId="77777777" w:rsidR="003E6A5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68F17" w14:textId="5A25545C" w:rsidR="00042D43" w:rsidRPr="00A83A64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A83A64">
        <w:rPr>
          <w:rFonts w:asciiTheme="majorBidi" w:hAnsiTheme="majorBidi" w:cstheme="majorBidi"/>
          <w:sz w:val="30"/>
          <w:szCs w:val="30"/>
          <w:cs/>
        </w:rPr>
        <w:t>การเงินจาก</w:t>
      </w:r>
      <w:r w:rsidR="00F42B6C" w:rsidRPr="005C2F2B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</w:t>
      </w:r>
      <w:r w:rsidR="00B61C6B" w:rsidRPr="005C2F2B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5C2F2B">
        <w:rPr>
          <w:rFonts w:asciiTheme="majorBidi" w:hAnsiTheme="majorBidi" w:cstheme="majorBidi"/>
          <w:sz w:val="30"/>
          <w:szCs w:val="30"/>
        </w:rPr>
        <w:t xml:space="preserve"> </w:t>
      </w:r>
      <w:r w:rsidR="00D15AF3">
        <w:rPr>
          <w:rFonts w:asciiTheme="majorBidi" w:hAnsiTheme="majorBidi" w:cstheme="majorBidi"/>
          <w:sz w:val="30"/>
          <w:szCs w:val="30"/>
        </w:rPr>
        <w:t>13</w:t>
      </w:r>
      <w:r w:rsidR="009B503D" w:rsidRPr="005C2F2B">
        <w:rPr>
          <w:rFonts w:asciiTheme="majorBidi" w:hAnsiTheme="majorBidi" w:cstheme="majorBidi"/>
          <w:sz w:val="30"/>
          <w:szCs w:val="30"/>
        </w:rPr>
        <w:t xml:space="preserve"> </w:t>
      </w:r>
      <w:r w:rsidR="00271F05">
        <w:rPr>
          <w:rFonts w:ascii="Angsana New" w:hAnsi="Angsana New" w:hint="cs"/>
          <w:sz w:val="30"/>
          <w:szCs w:val="30"/>
          <w:cs/>
        </w:rPr>
        <w:t>พฤศจิกายน</w:t>
      </w:r>
      <w:r w:rsidR="009B503D" w:rsidRPr="005C2F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503D" w:rsidRPr="005C2F2B">
        <w:rPr>
          <w:rFonts w:asciiTheme="majorBidi" w:hAnsiTheme="majorBidi" w:cstheme="majorBidi"/>
          <w:sz w:val="30"/>
          <w:szCs w:val="30"/>
        </w:rPr>
        <w:t>2</w:t>
      </w:r>
      <w:r w:rsidR="003765AD" w:rsidRPr="005C2F2B">
        <w:rPr>
          <w:rFonts w:asciiTheme="majorBidi" w:hAnsiTheme="majorBidi" w:cstheme="majorBidi"/>
          <w:sz w:val="30"/>
          <w:szCs w:val="30"/>
        </w:rPr>
        <w:t>5</w:t>
      </w:r>
      <w:r w:rsidR="009B503D" w:rsidRPr="005C2F2B">
        <w:rPr>
          <w:rFonts w:asciiTheme="majorBidi" w:hAnsiTheme="majorBidi" w:cstheme="majorBidi"/>
          <w:sz w:val="30"/>
          <w:szCs w:val="30"/>
        </w:rPr>
        <w:t>63</w:t>
      </w:r>
    </w:p>
    <w:p w14:paraId="18AC6722" w14:textId="77777777" w:rsidR="003E6A5C" w:rsidRPr="00A83A64" w:rsidRDefault="003E6A5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D4DE8" w14:textId="77777777" w:rsidR="003E6A5C" w:rsidRPr="00A83A64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8A28CDC" w14:textId="77777777" w:rsidR="003E6A5C" w:rsidRPr="00A83A64" w:rsidRDefault="003E6A5C" w:rsidP="001E6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0283A7" w14:textId="3CCBC4FD" w:rsidR="003E6A5C" w:rsidRPr="00C14126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14126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บริษัทดำเนินธุรกิจหลักเกี่ยวกับ</w:t>
      </w:r>
      <w:r w:rsidR="006D3DD5" w:rsidRPr="00C14126">
        <w:rPr>
          <w:rFonts w:asciiTheme="majorBidi" w:hAnsiTheme="majorBidi" w:cstheme="majorBidi"/>
          <w:spacing w:val="2"/>
          <w:sz w:val="30"/>
          <w:szCs w:val="30"/>
          <w:cs/>
        </w:rPr>
        <w:t>การจัดจำหน่ายผลิตภัณฑ์ประเภทสินค้าเทคโนโลยีคอมพิวเตอร์ ระบบสารสนเทศ</w:t>
      </w:r>
      <w:r w:rsidR="006D3DD5" w:rsidRPr="00C14126">
        <w:rPr>
          <w:rFonts w:asciiTheme="majorBidi" w:hAnsiTheme="majorBidi" w:cstheme="majorBidi"/>
          <w:sz w:val="30"/>
          <w:szCs w:val="30"/>
          <w:cs/>
        </w:rPr>
        <w:t xml:space="preserve">และอุปกรณ์สื่อสารต่างๆ </w:t>
      </w:r>
      <w:r w:rsidRPr="00C14126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111A9D" w:rsidRPr="00C14126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7138F" w:rsidRPr="00C14126">
        <w:rPr>
          <w:rFonts w:asciiTheme="majorBidi" w:hAnsiTheme="majorBidi" w:cstheme="majorBidi"/>
          <w:sz w:val="30"/>
          <w:szCs w:val="30"/>
          <w:cs/>
        </w:rPr>
        <w:t>และ</w:t>
      </w:r>
      <w:r w:rsidR="00111A9D" w:rsidRPr="00C14126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Pr="00C14126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6D3DD5" w:rsidRPr="00C14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1801">
        <w:rPr>
          <w:rFonts w:ascii="Angsana New" w:hAnsi="Angsana New"/>
          <w:spacing w:val="-4"/>
          <w:sz w:val="30"/>
          <w:szCs w:val="30"/>
        </w:rPr>
        <w:t xml:space="preserve">30 </w:t>
      </w:r>
      <w:r w:rsidR="008F1801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C2566A" w:rsidRPr="00C14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3D11" w:rsidRPr="00C14126">
        <w:rPr>
          <w:rFonts w:asciiTheme="majorBidi" w:hAnsiTheme="majorBidi" w:cstheme="majorBidi"/>
          <w:sz w:val="30"/>
          <w:szCs w:val="30"/>
        </w:rPr>
        <w:t>2</w:t>
      </w:r>
      <w:r w:rsidR="003765AD" w:rsidRPr="00C14126">
        <w:rPr>
          <w:rFonts w:asciiTheme="majorBidi" w:hAnsiTheme="majorBidi" w:cstheme="majorBidi"/>
          <w:sz w:val="30"/>
          <w:szCs w:val="30"/>
        </w:rPr>
        <w:t>5</w:t>
      </w:r>
      <w:r w:rsidR="006D3DD5" w:rsidRPr="00C14126">
        <w:rPr>
          <w:rFonts w:asciiTheme="majorBidi" w:hAnsiTheme="majorBidi" w:cstheme="majorBidi"/>
          <w:sz w:val="30"/>
          <w:szCs w:val="30"/>
        </w:rPr>
        <w:t>6</w:t>
      </w:r>
      <w:r w:rsidR="005E35D6" w:rsidRPr="00C14126">
        <w:rPr>
          <w:rFonts w:asciiTheme="majorBidi" w:hAnsiTheme="majorBidi" w:cstheme="majorBidi"/>
          <w:sz w:val="30"/>
          <w:szCs w:val="30"/>
        </w:rPr>
        <w:t>3</w:t>
      </w:r>
      <w:r w:rsidR="00B54C0B" w:rsidRPr="00C141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859" w:rsidRPr="00C141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00CAC" w:rsidRPr="00C14126">
        <w:rPr>
          <w:rFonts w:asciiTheme="majorBidi" w:hAnsiTheme="majorBidi" w:cstheme="majorBidi"/>
          <w:sz w:val="30"/>
          <w:szCs w:val="30"/>
        </w:rPr>
        <w:t xml:space="preserve">31 </w:t>
      </w:r>
      <w:r w:rsidR="00E00CAC" w:rsidRPr="00C141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00CAC" w:rsidRPr="00C14126">
        <w:rPr>
          <w:rFonts w:asciiTheme="majorBidi" w:hAnsiTheme="majorBidi" w:cstheme="majorBidi"/>
          <w:sz w:val="30"/>
          <w:szCs w:val="30"/>
        </w:rPr>
        <w:t>2</w:t>
      </w:r>
      <w:r w:rsidR="003765AD" w:rsidRPr="00C14126">
        <w:rPr>
          <w:rFonts w:asciiTheme="majorBidi" w:hAnsiTheme="majorBidi" w:cstheme="majorBidi"/>
          <w:sz w:val="30"/>
          <w:szCs w:val="30"/>
        </w:rPr>
        <w:t>5</w:t>
      </w:r>
      <w:r w:rsidR="004A0F3E" w:rsidRPr="00C14126">
        <w:rPr>
          <w:rFonts w:asciiTheme="majorBidi" w:hAnsiTheme="majorBidi" w:cstheme="majorBidi"/>
          <w:sz w:val="30"/>
          <w:szCs w:val="30"/>
          <w:cs/>
        </w:rPr>
        <w:t>6</w:t>
      </w:r>
      <w:r w:rsidR="005E35D6" w:rsidRPr="00C14126">
        <w:rPr>
          <w:rFonts w:asciiTheme="majorBidi" w:hAnsiTheme="majorBidi" w:cstheme="majorBidi"/>
          <w:sz w:val="30"/>
          <w:szCs w:val="30"/>
        </w:rPr>
        <w:t>2</w:t>
      </w:r>
      <w:r w:rsidR="0009071F" w:rsidRPr="00C141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709B2" w:rsidRPr="00C14126">
        <w:rPr>
          <w:rFonts w:asciiTheme="majorBidi" w:hAnsiTheme="majorBidi" w:cstheme="majorBidi"/>
          <w:spacing w:val="2"/>
          <w:sz w:val="30"/>
          <w:szCs w:val="30"/>
          <w:cs/>
        </w:rPr>
        <w:t>ได้เปิดเผยไว้ในหมายเหตุข้อ</w:t>
      </w:r>
      <w:r w:rsidR="00790B79" w:rsidRPr="00C141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E6C60" w:rsidRPr="00C14126">
        <w:rPr>
          <w:rFonts w:asciiTheme="majorBidi" w:hAnsiTheme="majorBidi" w:cstheme="majorBidi"/>
          <w:spacing w:val="2"/>
          <w:sz w:val="30"/>
          <w:szCs w:val="30"/>
        </w:rPr>
        <w:t>8</w:t>
      </w:r>
      <w:r w:rsidR="00790B79" w:rsidRPr="00C141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90B79" w:rsidRPr="00C1412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1E6C60" w:rsidRPr="00C14126">
        <w:rPr>
          <w:rFonts w:asciiTheme="majorBidi" w:hAnsiTheme="majorBidi" w:cstheme="majorBidi"/>
          <w:spacing w:val="2"/>
          <w:sz w:val="30"/>
          <w:szCs w:val="30"/>
        </w:rPr>
        <w:t>9</w:t>
      </w:r>
      <w:r w:rsidR="001A1278" w:rsidRPr="00C141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</w:p>
    <w:p w14:paraId="0E816C32" w14:textId="77777777" w:rsidR="005709B2" w:rsidRPr="00A83A6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14:paraId="16207B6E" w14:textId="77777777" w:rsidR="003E6A5C" w:rsidRPr="00A83A64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72BE673" w14:textId="77777777"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4D285" w14:textId="77777777" w:rsidR="003E6A5C" w:rsidRPr="00A83A64" w:rsidRDefault="003E6A5C" w:rsidP="00225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077D2531" w14:textId="77777777"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08795A" w14:textId="77777777"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0B5E6E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0B5E6E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0B5E6E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0B5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45598B" w:rsidRPr="000B5E6E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0B5E6E">
        <w:rPr>
          <w:rFonts w:asciiTheme="majorBidi" w:hAnsiTheme="majorBidi" w:cstheme="majorBidi"/>
          <w:sz w:val="30"/>
          <w:szCs w:val="30"/>
          <w:cs/>
        </w:rPr>
        <w:t xml:space="preserve"> ฉบับที่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E6E">
        <w:rPr>
          <w:rFonts w:asciiTheme="majorBidi" w:hAnsiTheme="majorBidi" w:cstheme="majorBidi"/>
          <w:sz w:val="30"/>
          <w:szCs w:val="30"/>
        </w:rPr>
        <w:t>34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เรื่อง</w:t>
      </w:r>
      <w:r w:rsid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5598B"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การรายงานทาง</w:t>
      </w:r>
      <w:r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การเงินระหว่างกาล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4B246682" w14:textId="77777777"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E7D69E2" w14:textId="77777777" w:rsidR="000263F9" w:rsidRPr="00A83A64" w:rsidRDefault="000F0269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C53F4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83A64">
        <w:rPr>
          <w:rFonts w:asciiTheme="majorBidi" w:hAnsiTheme="majorBidi" w:cstheme="majorBidi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D4708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4F1" w:rsidRPr="00A83A64">
        <w:rPr>
          <w:rFonts w:asciiTheme="majorBidi" w:hAnsiTheme="majorBidi" w:cstheme="majorBidi"/>
          <w:sz w:val="30"/>
          <w:szCs w:val="30"/>
        </w:rPr>
        <w:t>31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277C7" w:rsidRPr="00A83A64">
        <w:rPr>
          <w:rFonts w:asciiTheme="majorBidi" w:hAnsiTheme="majorBidi" w:cstheme="majorBidi"/>
          <w:sz w:val="30"/>
          <w:szCs w:val="30"/>
        </w:rPr>
        <w:t>2</w:t>
      </w:r>
      <w:r w:rsidR="003765AD">
        <w:rPr>
          <w:rFonts w:asciiTheme="majorBidi" w:hAnsiTheme="majorBidi" w:cstheme="majorBidi"/>
          <w:sz w:val="30"/>
          <w:szCs w:val="30"/>
        </w:rPr>
        <w:t>5</w:t>
      </w:r>
      <w:r w:rsidR="00E277C7" w:rsidRPr="00A83A64">
        <w:rPr>
          <w:rFonts w:asciiTheme="majorBidi" w:hAnsiTheme="majorBidi" w:cstheme="majorBidi"/>
          <w:sz w:val="30"/>
          <w:szCs w:val="30"/>
        </w:rPr>
        <w:t>6</w:t>
      </w:r>
      <w:r w:rsidR="00DC53F4" w:rsidRPr="00A83A64">
        <w:rPr>
          <w:rFonts w:asciiTheme="majorBidi" w:hAnsiTheme="majorBidi" w:cstheme="majorBidi"/>
          <w:sz w:val="30"/>
          <w:szCs w:val="30"/>
        </w:rPr>
        <w:t>2</w:t>
      </w:r>
    </w:p>
    <w:p w14:paraId="3C53E914" w14:textId="77777777" w:rsidR="00E83F24" w:rsidRPr="00A83A64" w:rsidRDefault="00E83F24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18645" w14:textId="77777777" w:rsidR="003D50C4" w:rsidRPr="00A83A64" w:rsidRDefault="003D50C4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765A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83A64">
        <w:rPr>
          <w:rFonts w:asciiTheme="majorBidi" w:hAnsiTheme="majorBidi" w:cstheme="majorBidi"/>
          <w:sz w:val="30"/>
          <w:szCs w:val="30"/>
        </w:rPr>
        <w:t xml:space="preserve">TFRS </w:t>
      </w:r>
      <w:r w:rsidR="003765AD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6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3765AD">
        <w:rPr>
          <w:rFonts w:asciiTheme="majorBidi" w:hAnsiTheme="majorBidi" w:cstheme="majorBidi"/>
          <w:sz w:val="30"/>
          <w:szCs w:val="30"/>
        </w:rPr>
        <w:t>3</w:t>
      </w:r>
    </w:p>
    <w:p w14:paraId="7328F562" w14:textId="77777777" w:rsidR="003D50C4" w:rsidRPr="00A83A64" w:rsidRDefault="003D50C4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A953C" w14:textId="77777777" w:rsidR="003E6A5C" w:rsidRPr="00A83A64" w:rsidRDefault="003E6A5C" w:rsidP="00E84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6B90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83A64">
        <w:rPr>
          <w:rFonts w:asciiTheme="majorBidi" w:hAnsiTheme="majorBidi" w:cstheme="majorBidi"/>
          <w:sz w:val="30"/>
          <w:szCs w:val="30"/>
          <w:cs/>
        </w:rPr>
        <w:tab/>
      </w:r>
      <w:r w:rsidR="002802E9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F1BD02C" w14:textId="77777777"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90E1CB8" w14:textId="77777777" w:rsidR="00ED7337" w:rsidRDefault="002C6860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F6B90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</w:t>
      </w:r>
      <w:r w:rsidR="002802E9" w:rsidRPr="00A83A6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="00627B5A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5D70BF0B" w14:textId="77777777" w:rsidR="00CD6D68" w:rsidRDefault="00CD6D68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E0108" w14:textId="77777777" w:rsidR="003E6A5C" w:rsidRPr="00A83A64" w:rsidRDefault="002C6860" w:rsidP="00AF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28705E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="003E6A5C"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03C31" w:rsidRPr="00A83A64">
        <w:rPr>
          <w:rFonts w:asciiTheme="majorBidi" w:hAnsiTheme="majorBidi" w:cstheme="majorBidi"/>
          <w:i/>
          <w:iCs/>
          <w:sz w:val="30"/>
          <w:szCs w:val="30"/>
        </w:rPr>
        <w:tab/>
      </w:r>
      <w:r w:rsidR="003E6A5C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6C00A9" w:rsidRPr="00A83A64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5E35D6" w:rsidRPr="00A83A6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6F07C7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841FD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D17321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65A694C" w14:textId="77777777"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58656D6" w14:textId="77777777" w:rsidR="005E35D6" w:rsidRDefault="0028705E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F14CF" w:rsidRPr="00A83A64">
        <w:rPr>
          <w:rFonts w:asciiTheme="majorBidi" w:hAnsiTheme="majorBidi" w:cstheme="majorBidi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9E6A2B" w:rsidRPr="00A83A64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D17321" w:rsidRPr="00A83A6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83A64">
        <w:rPr>
          <w:rFonts w:asciiTheme="majorBidi" w:hAnsiTheme="majorBidi" w:cstheme="majorBidi"/>
          <w:sz w:val="30"/>
          <w:szCs w:val="30"/>
        </w:rPr>
        <w:t xml:space="preserve">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B6630" w:rsidRPr="00A83A64">
        <w:rPr>
          <w:rFonts w:asciiTheme="majorBidi" w:hAnsiTheme="majorBidi" w:cstheme="majorBidi"/>
          <w:sz w:val="30"/>
          <w:szCs w:val="30"/>
        </w:rPr>
        <w:t>2</w:t>
      </w:r>
      <w:r w:rsidR="009E5D2A">
        <w:rPr>
          <w:rFonts w:asciiTheme="majorBidi" w:hAnsiTheme="majorBidi" w:cstheme="majorBidi"/>
          <w:sz w:val="30"/>
          <w:szCs w:val="30"/>
        </w:rPr>
        <w:t>5</w:t>
      </w:r>
      <w:r w:rsidR="004B6630" w:rsidRPr="00A83A64">
        <w:rPr>
          <w:rFonts w:asciiTheme="majorBidi" w:hAnsiTheme="majorBidi" w:cstheme="majorBidi"/>
          <w:sz w:val="30"/>
          <w:szCs w:val="30"/>
        </w:rPr>
        <w:t>6</w:t>
      </w:r>
      <w:r w:rsidR="008F102D" w:rsidRPr="00A83A64">
        <w:rPr>
          <w:rFonts w:asciiTheme="majorBidi" w:hAnsiTheme="majorBidi" w:cstheme="majorBidi"/>
          <w:sz w:val="30"/>
          <w:szCs w:val="30"/>
        </w:rPr>
        <w:t>2</w:t>
      </w:r>
      <w:r w:rsidR="00354D98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A31126" w:rsidRPr="00A31126">
        <w:rPr>
          <w:rFonts w:asciiTheme="majorBidi" w:hAnsiTheme="majorBidi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A31126">
        <w:rPr>
          <w:rFonts w:asciiTheme="majorBidi" w:hAnsiTheme="majorBidi"/>
          <w:sz w:val="30"/>
          <w:szCs w:val="30"/>
        </w:rPr>
        <w:t xml:space="preserve"> </w:t>
      </w:r>
      <w:r w:rsidR="009E5D2A">
        <w:rPr>
          <w:rFonts w:asciiTheme="majorBidi" w:hAnsiTheme="majorBidi"/>
          <w:sz w:val="30"/>
          <w:szCs w:val="30"/>
        </w:rPr>
        <w:t>3</w:t>
      </w:r>
    </w:p>
    <w:p w14:paraId="4DBE1B7F" w14:textId="77777777" w:rsidR="00CD501A" w:rsidRDefault="00CD501A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31A31E" w14:textId="77777777" w:rsidR="00836386" w:rsidRPr="00836386" w:rsidRDefault="00836386" w:rsidP="00836386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638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384B706B" w14:textId="77777777" w:rsidR="00836386" w:rsidRP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248D64" w14:textId="77777777" w:rsidR="00836386" w:rsidRP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386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="009E5D2A">
        <w:rPr>
          <w:rFonts w:asciiTheme="majorBidi" w:hAnsiTheme="majorBidi" w:cstheme="majorBidi"/>
          <w:sz w:val="30"/>
          <w:szCs w:val="30"/>
        </w:rPr>
        <w:t>1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36386">
        <w:rPr>
          <w:rFonts w:asciiTheme="majorBidi" w:hAnsiTheme="majorBidi" w:cstheme="majorBidi"/>
          <w:sz w:val="30"/>
          <w:szCs w:val="30"/>
        </w:rPr>
        <w:t xml:space="preserve"> 2</w:t>
      </w:r>
      <w:r w:rsidR="009E5D2A">
        <w:rPr>
          <w:rFonts w:asciiTheme="majorBidi" w:hAnsiTheme="majorBidi" w:cstheme="majorBidi"/>
          <w:sz w:val="30"/>
          <w:szCs w:val="30"/>
        </w:rPr>
        <w:t>5</w:t>
      </w:r>
      <w:r w:rsidRPr="00836386">
        <w:rPr>
          <w:rFonts w:asciiTheme="majorBidi" w:hAnsiTheme="majorBidi" w:cstheme="majorBidi"/>
          <w:sz w:val="30"/>
          <w:szCs w:val="30"/>
        </w:rPr>
        <w:t>63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36386">
        <w:rPr>
          <w:rFonts w:asciiTheme="majorBidi" w:hAnsiTheme="majorBidi" w:cstheme="majorBidi"/>
          <w:sz w:val="30"/>
          <w:szCs w:val="30"/>
        </w:rPr>
        <w:t xml:space="preserve">TFRS 16 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  <w:r w:rsidR="00580EE4" w:rsidRPr="00580EE4">
        <w:rPr>
          <w:rFonts w:asciiTheme="majorBidi" w:hAnsiTheme="majorBidi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32510AF9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530"/>
        <w:gridCol w:w="180"/>
        <w:gridCol w:w="1620"/>
      </w:tblGrid>
      <w:tr w:rsidR="00580EE4" w:rsidRPr="00580EE4" w14:paraId="799D4720" w14:textId="77777777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6A1EBD88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85A0AC2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5B9415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14CE123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65F120" w14:textId="77777777" w:rsid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AE04AAB" w14:textId="77777777"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0EE4" w:rsidRPr="00580EE4" w14:paraId="0D2E3855" w14:textId="77777777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21BEA1FE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959616B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4FB1F09" w14:textId="77777777" w:rsidR="00580EE4" w:rsidRPr="00580EE4" w:rsidRDefault="00580EE4" w:rsidP="00580EE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0E27BF5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BA17C1" w14:textId="77777777"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580EE4" w:rsidRPr="00580EE4" w14:paraId="7EC5DD06" w14:textId="77777777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14:paraId="4133D9F7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D3D9E56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14:paraId="3FF03FA1" w14:textId="77777777"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0EE4" w:rsidRPr="00580EE4" w14:paraId="60B47ABD" w14:textId="77777777" w:rsidTr="00580EE4">
        <w:trPr>
          <w:cantSplit/>
          <w:trHeight w:val="20"/>
        </w:trPr>
        <w:tc>
          <w:tcPr>
            <w:tcW w:w="4860" w:type="dxa"/>
          </w:tcPr>
          <w:p w14:paraId="07BD31B5" w14:textId="77777777" w:rsidR="00580EE4" w:rsidRPr="00580EE4" w:rsidRDefault="00580EE4" w:rsidP="00580EE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5D2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E15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A31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080" w:type="dxa"/>
            <w:vAlign w:val="bottom"/>
          </w:tcPr>
          <w:p w14:paraId="0028B06B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04AD2C" w14:textId="77777777" w:rsidR="00580EE4" w:rsidRPr="00972D41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80" w:type="dxa"/>
            <w:vAlign w:val="bottom"/>
          </w:tcPr>
          <w:p w14:paraId="32744295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2B2EF0" w14:textId="77777777" w:rsidR="00580EE4" w:rsidRPr="00580EE4" w:rsidRDefault="00972D41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580EE4" w:rsidRPr="00580EE4" w14:paraId="2C81CE9A" w14:textId="77777777" w:rsidTr="00580EE4">
        <w:trPr>
          <w:cantSplit/>
          <w:trHeight w:val="254"/>
        </w:trPr>
        <w:tc>
          <w:tcPr>
            <w:tcW w:w="4860" w:type="dxa"/>
          </w:tcPr>
          <w:p w14:paraId="06D57E6E" w14:textId="77777777"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475FE64D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12F57C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6063E7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E53DD5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580EE4" w14:paraId="14F40A89" w14:textId="77777777" w:rsidTr="00580EE4">
        <w:trPr>
          <w:cantSplit/>
          <w:trHeight w:val="254"/>
        </w:trPr>
        <w:tc>
          <w:tcPr>
            <w:tcW w:w="4860" w:type="dxa"/>
          </w:tcPr>
          <w:p w14:paraId="0ADFA298" w14:textId="77777777" w:rsidR="00580EE4" w:rsidRPr="00580EE4" w:rsidRDefault="00031A4F" w:rsidP="00580EE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406D60FC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2E6D20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D4CB3" w14:textId="77777777"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145455" w14:textId="77777777" w:rsidR="00580EE4" w:rsidRPr="00580EE4" w:rsidRDefault="00580EE4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580EE4" w14:paraId="2707BCF2" w14:textId="77777777" w:rsidTr="00031A4F">
        <w:trPr>
          <w:cantSplit/>
          <w:trHeight w:val="20"/>
        </w:trPr>
        <w:tc>
          <w:tcPr>
            <w:tcW w:w="4860" w:type="dxa"/>
          </w:tcPr>
          <w:p w14:paraId="7144F273" w14:textId="77777777" w:rsidR="00580EE4" w:rsidRPr="00580EE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D1606F5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5115D578" w14:textId="77777777" w:rsidR="00580EE4" w:rsidRPr="00580EE4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0EE4" w:rsidRPr="00580E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80" w:type="dxa"/>
            <w:vAlign w:val="bottom"/>
          </w:tcPr>
          <w:p w14:paraId="4DAB4F29" w14:textId="77777777" w:rsidR="00580EE4" w:rsidRPr="00580EE4" w:rsidRDefault="00580EE4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08A752" w14:textId="77777777" w:rsidR="00580EE4" w:rsidRPr="00580EE4" w:rsidRDefault="00972D41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0EE4" w:rsidRPr="00580E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4C6BFE" w:rsidRPr="00580EE4" w14:paraId="054948BA" w14:textId="77777777" w:rsidTr="00031A4F">
        <w:trPr>
          <w:cantSplit/>
          <w:trHeight w:val="20"/>
        </w:trPr>
        <w:tc>
          <w:tcPr>
            <w:tcW w:w="4860" w:type="dxa"/>
          </w:tcPr>
          <w:p w14:paraId="6EE866AE" w14:textId="77777777" w:rsidR="004C6BFE" w:rsidRPr="00D8619C" w:rsidRDefault="004C6BFE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19C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64B80816" w14:textId="77777777" w:rsidR="004C6BFE" w:rsidRPr="00D8619C" w:rsidRDefault="004C6BFE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1B1CF9" w14:textId="77777777" w:rsidR="004C6BFE" w:rsidRPr="00D8619C" w:rsidRDefault="004C6BFE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1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2331BED" w14:textId="77777777" w:rsidR="004C6BFE" w:rsidRPr="00D8619C" w:rsidRDefault="004C6BFE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C33807" w14:textId="77777777" w:rsidR="004C6BFE" w:rsidRPr="00D8619C" w:rsidRDefault="004C6BFE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19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31A4F" w:rsidRPr="00580EE4" w14:paraId="695308C8" w14:textId="77777777" w:rsidTr="00031A4F">
        <w:trPr>
          <w:cantSplit/>
          <w:trHeight w:val="20"/>
        </w:trPr>
        <w:tc>
          <w:tcPr>
            <w:tcW w:w="4860" w:type="dxa"/>
          </w:tcPr>
          <w:p w14:paraId="6777B56D" w14:textId="77777777" w:rsidR="00031A4F" w:rsidRPr="00D8619C" w:rsidRDefault="00031A4F" w:rsidP="0066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662842">
              <w:rPr>
                <w:rFonts w:asciiTheme="majorBidi" w:hAnsiTheme="majorBidi" w:hint="cs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เปลี่ยนแปลงนโยบายบัญชี</w:t>
            </w:r>
          </w:p>
        </w:tc>
        <w:tc>
          <w:tcPr>
            <w:tcW w:w="1080" w:type="dxa"/>
            <w:vAlign w:val="bottom"/>
          </w:tcPr>
          <w:p w14:paraId="7677F6BA" w14:textId="77777777" w:rsidR="00031A4F" w:rsidRPr="00D8619C" w:rsidRDefault="00031A4F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413F7E" w14:textId="77777777" w:rsidR="00031A4F" w:rsidRPr="00031A4F" w:rsidRDefault="00031A4F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80" w:type="dxa"/>
            <w:vAlign w:val="bottom"/>
          </w:tcPr>
          <w:p w14:paraId="292DC3C7" w14:textId="77777777" w:rsidR="00031A4F" w:rsidRPr="00D8619C" w:rsidRDefault="00031A4F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BBC7EA3" w14:textId="77777777" w:rsidR="00031A4F" w:rsidRPr="00D8619C" w:rsidRDefault="00031A4F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580EE4" w:rsidRPr="00580EE4" w14:paraId="7837A58C" w14:textId="77777777" w:rsidTr="00580EE4">
        <w:trPr>
          <w:cantSplit/>
          <w:trHeight w:val="20"/>
        </w:trPr>
        <w:tc>
          <w:tcPr>
            <w:tcW w:w="4860" w:type="dxa"/>
          </w:tcPr>
          <w:p w14:paraId="3184CB21" w14:textId="77777777" w:rsidR="00580EE4" w:rsidRPr="00580EE4" w:rsidRDefault="00580EE4" w:rsidP="00580EE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E5D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63 -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4E718F19" w14:textId="77777777"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B9150" w14:textId="77777777" w:rsidR="00580EE4" w:rsidRPr="00972D41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4C6B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0652A519" w14:textId="77777777" w:rsidR="00580EE4" w:rsidRPr="00972D41" w:rsidRDefault="00580EE4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46D73" w14:textId="77777777" w:rsidR="00580EE4" w:rsidRPr="00972D41" w:rsidRDefault="00972D41" w:rsidP="00972D41">
            <w:pPr>
              <w:pStyle w:val="acctfourfigures"/>
              <w:tabs>
                <w:tab w:val="decimal" w:pos="1181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0EE4"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4C6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9D6E4B9" w14:textId="77777777" w:rsidR="00580EE4" w:rsidRDefault="00580EE4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11403C" w14:textId="77777777" w:rsidR="00836386" w:rsidRPr="00836386" w:rsidRDefault="00836386" w:rsidP="008B56AD">
      <w:pPr>
        <w:pStyle w:val="ListParagraph"/>
        <w:numPr>
          <w:ilvl w:val="0"/>
          <w:numId w:val="19"/>
        </w:numPr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836386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74DA0C05" w14:textId="77777777" w:rsidR="00836386" w:rsidRPr="00836386" w:rsidRDefault="00836386" w:rsidP="00836386">
      <w:pPr>
        <w:pStyle w:val="ListParagraph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C0C0DEE" w14:textId="77777777" w:rsidR="00836386" w:rsidRPr="00277D3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7D36">
        <w:rPr>
          <w:rFonts w:ascii="Angsana New" w:eastAsia="Calibri" w:hAnsi="Angsana New" w:hint="cs"/>
          <w:spacing w:val="-4"/>
          <w:sz w:val="30"/>
          <w:szCs w:val="30"/>
          <w:cs/>
          <w:lang w:val="en-GB"/>
        </w:rPr>
        <w:t>กลุ่มบริษัท</w:t>
      </w:r>
      <w:r w:rsidRPr="00277D36">
        <w:rPr>
          <w:rFonts w:ascii="Angsana New" w:hAnsi="Angsana New"/>
          <w:spacing w:val="-4"/>
          <w:sz w:val="30"/>
          <w:szCs w:val="30"/>
          <w:cs/>
        </w:rPr>
        <w:t>ได้</w:t>
      </w:r>
      <w:r w:rsidRPr="00277D36">
        <w:rPr>
          <w:rFonts w:ascii="Angsana New" w:hAnsi="Angsana New" w:hint="cs"/>
          <w:spacing w:val="-4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277D36">
        <w:rPr>
          <w:rFonts w:ascii="Angsana New" w:hAnsi="Angsana New"/>
          <w:spacing w:val="-4"/>
          <w:sz w:val="30"/>
          <w:szCs w:val="30"/>
        </w:rPr>
        <w:t xml:space="preserve">1 </w:t>
      </w:r>
      <w:r w:rsidRPr="00277D36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277D36">
        <w:rPr>
          <w:rFonts w:ascii="Angsana New" w:hAnsi="Angsana New"/>
          <w:spacing w:val="-4"/>
          <w:sz w:val="30"/>
          <w:szCs w:val="30"/>
        </w:rPr>
        <w:t>2</w:t>
      </w:r>
      <w:r w:rsidR="009E5D2A" w:rsidRPr="00277D36">
        <w:rPr>
          <w:rFonts w:ascii="Angsana New" w:hAnsi="Angsana New"/>
          <w:spacing w:val="-4"/>
          <w:sz w:val="30"/>
          <w:szCs w:val="30"/>
        </w:rPr>
        <w:t>5</w:t>
      </w:r>
      <w:r w:rsidRPr="00277D36">
        <w:rPr>
          <w:rFonts w:ascii="Angsana New" w:hAnsi="Angsana New"/>
          <w:spacing w:val="-4"/>
          <w:sz w:val="30"/>
          <w:szCs w:val="30"/>
        </w:rPr>
        <w:t xml:space="preserve">63 </w:t>
      </w:r>
      <w:r w:rsidRPr="00277D36">
        <w:rPr>
          <w:rFonts w:asciiTheme="majorBidi" w:hAnsiTheme="majorBidi" w:cstheme="majorBidi"/>
          <w:spacing w:val="-4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277D36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9E5D2A" w:rsidRPr="00277D36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277D36">
        <w:rPr>
          <w:rFonts w:asciiTheme="majorBidi" w:hAnsiTheme="majorBidi" w:cstheme="majorBidi"/>
          <w:spacing w:val="-4"/>
          <w:sz w:val="30"/>
          <w:szCs w:val="30"/>
        </w:rPr>
        <w:t>62</w:t>
      </w:r>
    </w:p>
    <w:p w14:paraId="257F55E1" w14:textId="77777777"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14:paraId="210E5A4E" w14:textId="77777777"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14:paraId="3EAB1357" w14:textId="77777777"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36386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มาตรฐานการรายงานทางการเงิน</w:t>
      </w: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3638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4411C281" w14:textId="77777777"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785F96CB" w14:textId="77777777" w:rsidR="00836386" w:rsidRPr="00836386" w:rsidRDefault="00836386" w:rsidP="008363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628D1FA" w14:textId="77777777" w:rsidR="00836386" w:rsidRPr="00972D41" w:rsidRDefault="00836386" w:rsidP="0083638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70C0A68" w14:textId="77777777"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8363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 (“TFRS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”) </w:t>
      </w:r>
      <w:r w:rsidRPr="00836386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9E5D2A">
        <w:rPr>
          <w:rFonts w:ascii="Angsana New" w:hAnsi="Angsana New"/>
          <w:sz w:val="30"/>
          <w:szCs w:val="30"/>
        </w:rPr>
        <w:t>3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ประเภท ได้แก่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836386">
        <w:rPr>
          <w:rFonts w:ascii="Angsana New" w:hAnsi="Angsana New" w:hint="cs"/>
          <w:sz w:val="30"/>
          <w:szCs w:val="30"/>
          <w:cs/>
        </w:rPr>
        <w:t xml:space="preserve"> </w:t>
      </w:r>
      <w:r w:rsidRPr="00836386">
        <w:rPr>
          <w:rFonts w:ascii="Angsana New" w:hAnsi="Angsana New"/>
          <w:sz w:val="30"/>
          <w:szCs w:val="30"/>
        </w:rPr>
        <w:t>(FVOCI)</w:t>
      </w:r>
      <w:r w:rsidRPr="00836386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836386">
        <w:rPr>
          <w:rFonts w:ascii="Angsana New" w:hAnsi="Angsana New"/>
          <w:sz w:val="30"/>
          <w:szCs w:val="30"/>
        </w:rPr>
        <w:t xml:space="preserve"> (FVTPL) </w:t>
      </w:r>
      <w:r w:rsidRPr="00836386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836386">
        <w:rPr>
          <w:rFonts w:ascii="Angsana New" w:hAnsi="Angsana New"/>
          <w:sz w:val="30"/>
          <w:szCs w:val="30"/>
        </w:rPr>
        <w:t xml:space="preserve">TFRS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</w:t>
      </w:r>
      <w:r w:rsidRPr="00836386">
        <w:rPr>
          <w:rFonts w:ascii="Angsana New" w:hAnsi="Angsana New"/>
          <w:spacing w:val="-16"/>
          <w:sz w:val="30"/>
          <w:szCs w:val="30"/>
          <w:cs/>
        </w:rPr>
        <w:t>นั้น</w:t>
      </w:r>
      <w:r w:rsidRPr="00836386">
        <w:rPr>
          <w:rFonts w:ascii="Angsana New" w:hAnsi="Angsana New" w:hint="cs"/>
          <w:spacing w:val="-16"/>
          <w:sz w:val="30"/>
          <w:szCs w:val="30"/>
          <w:cs/>
        </w:rPr>
        <w:t xml:space="preserve"> ทั้งนี้ </w:t>
      </w:r>
      <w:r w:rsidRPr="00836386">
        <w:rPr>
          <w:rFonts w:ascii="Angsana New" w:hAnsi="Angsana New"/>
          <w:spacing w:val="-16"/>
          <w:sz w:val="30"/>
          <w:szCs w:val="30"/>
        </w:rPr>
        <w:t xml:space="preserve">TFRS </w:t>
      </w:r>
      <w:r w:rsidR="009E5D2A">
        <w:rPr>
          <w:rFonts w:ascii="Angsana New" w:hAnsi="Angsana New"/>
          <w:spacing w:val="-16"/>
          <w:sz w:val="30"/>
          <w:szCs w:val="30"/>
        </w:rPr>
        <w:t>9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E5D2A">
        <w:rPr>
          <w:rFonts w:ascii="Angsana New" w:hAnsi="Angsana New"/>
          <w:sz w:val="30"/>
          <w:szCs w:val="30"/>
        </w:rPr>
        <w:t>105</w:t>
      </w:r>
    </w:p>
    <w:p w14:paraId="53F82686" w14:textId="77777777" w:rsidR="008B56AD" w:rsidRPr="00836386" w:rsidRDefault="008B56AD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1EACE59" w14:textId="77777777" w:rsidR="00836386" w:rsidRDefault="00836386" w:rsidP="008B5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836386">
        <w:rPr>
          <w:rFonts w:ascii="Angsana New" w:hAnsi="Angsana New" w:hint="cs"/>
          <w:sz w:val="30"/>
          <w:szCs w:val="30"/>
          <w:cs/>
        </w:rPr>
        <w:t>ตาม</w:t>
      </w:r>
      <w:r w:rsidRPr="00836386">
        <w:rPr>
          <w:rFonts w:ascii="Angsana New" w:hAnsi="Angsana New" w:hint="cs"/>
          <w:sz w:val="30"/>
          <w:szCs w:val="30"/>
        </w:rPr>
        <w:t xml:space="preserve"> TFRS </w:t>
      </w:r>
      <w:r w:rsidR="009E5D2A">
        <w:rPr>
          <w:rFonts w:ascii="Angsana New" w:hAnsi="Angsana New"/>
          <w:sz w:val="30"/>
          <w:szCs w:val="30"/>
        </w:rPr>
        <w:t>9</w:t>
      </w:r>
      <w:r w:rsidRPr="00836386">
        <w:rPr>
          <w:rFonts w:ascii="Angsana New" w:hAnsi="Angsana New" w:hint="cs"/>
          <w:sz w:val="30"/>
          <w:szCs w:val="30"/>
        </w:rPr>
        <w:t xml:space="preserve"> </w:t>
      </w:r>
      <w:r w:rsidRPr="00836386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836386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57FB2D35" w14:textId="77777777" w:rsidR="00836386" w:rsidRPr="00836386" w:rsidRDefault="00836386" w:rsidP="008B5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A023447" w14:textId="584408BA" w:rsidR="00836386" w:rsidRPr="008B56AD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B56AD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8B56AD">
        <w:rPr>
          <w:rFonts w:ascii="Angsana New" w:hAnsi="Angsana New"/>
          <w:sz w:val="30"/>
          <w:szCs w:val="30"/>
        </w:rPr>
        <w:t xml:space="preserve">TFRS </w:t>
      </w:r>
      <w:r w:rsidR="009E5D2A">
        <w:rPr>
          <w:rFonts w:ascii="Angsana New" w:hAnsi="Angsana New"/>
          <w:sz w:val="30"/>
          <w:szCs w:val="30"/>
        </w:rPr>
        <w:t>9</w:t>
      </w:r>
      <w:r w:rsidRPr="008B56AD">
        <w:rPr>
          <w:rFonts w:ascii="Angsana New" w:hAnsi="Angsana New"/>
          <w:sz w:val="30"/>
          <w:szCs w:val="30"/>
        </w:rPr>
        <w:t xml:space="preserve"> </w:t>
      </w:r>
      <w:r w:rsidRPr="008B56AD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8B56AD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8B56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60D0A">
        <w:rPr>
          <w:rFonts w:ascii="Angsana New" w:hAnsi="Angsana New"/>
          <w:sz w:val="30"/>
          <w:szCs w:val="30"/>
        </w:rPr>
        <w:br/>
      </w:r>
      <w:r w:rsidRPr="008B56AD">
        <w:rPr>
          <w:rFonts w:ascii="Angsana New" w:hAnsi="Angsana New"/>
          <w:sz w:val="30"/>
          <w:szCs w:val="30"/>
        </w:rPr>
        <w:t xml:space="preserve">1 </w:t>
      </w:r>
      <w:r w:rsidRPr="008B56A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B56AD">
        <w:rPr>
          <w:rFonts w:ascii="Angsana New" w:hAnsi="Angsana New"/>
          <w:sz w:val="30"/>
          <w:szCs w:val="30"/>
        </w:rPr>
        <w:t>2</w:t>
      </w:r>
      <w:r w:rsidR="009E5D2A">
        <w:rPr>
          <w:rFonts w:ascii="Angsana New" w:hAnsi="Angsana New"/>
          <w:sz w:val="30"/>
          <w:szCs w:val="30"/>
        </w:rPr>
        <w:t>5</w:t>
      </w:r>
      <w:r w:rsidRPr="008B56AD">
        <w:rPr>
          <w:rFonts w:ascii="Angsana New" w:hAnsi="Angsana New"/>
          <w:sz w:val="30"/>
          <w:szCs w:val="30"/>
        </w:rPr>
        <w:t>63</w:t>
      </w:r>
    </w:p>
    <w:p w14:paraId="219C6275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779F41B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C965BDD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F4F25FE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A717316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590FD2" w14:textId="77777777"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68"/>
        <w:gridCol w:w="260"/>
        <w:gridCol w:w="1268"/>
        <w:gridCol w:w="240"/>
        <w:gridCol w:w="1202"/>
        <w:gridCol w:w="236"/>
        <w:gridCol w:w="1204"/>
      </w:tblGrid>
      <w:tr w:rsidR="00836386" w:rsidRPr="00836386" w14:paraId="5DE3ABDE" w14:textId="77777777" w:rsidTr="00073331">
        <w:trPr>
          <w:tblHeader/>
        </w:trPr>
        <w:tc>
          <w:tcPr>
            <w:tcW w:w="8910" w:type="dxa"/>
            <w:gridSpan w:val="8"/>
            <w:shd w:val="clear" w:color="auto" w:fill="auto"/>
            <w:vAlign w:val="bottom"/>
          </w:tcPr>
          <w:p w14:paraId="0CC0DCCF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836386" w:rsidRPr="00836386" w14:paraId="1CF4B87B" w14:textId="77777777" w:rsidTr="00073331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461C" w14:textId="77777777" w:rsid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369F4736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E5D2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0" w:type="dxa"/>
            <w:shd w:val="clear" w:color="auto" w:fill="auto"/>
          </w:tcPr>
          <w:p w14:paraId="177BAE73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355C" w14:textId="77777777" w:rsid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TFRS 9</w:t>
            </w:r>
          </w:p>
          <w:p w14:paraId="7A6C047A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2</w:t>
            </w:r>
            <w:r w:rsidR="009E5D2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836386" w:rsidRPr="00836386" w14:paraId="3402E90F" w14:textId="77777777" w:rsidTr="00073331">
        <w:trPr>
          <w:tblHeader/>
        </w:trPr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F968" w14:textId="77777777"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444E09DC" w14:textId="77777777"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00DD192A" w14:textId="77777777"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0460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50839F7B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8A175C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0AF10EC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28E1CE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66BA540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1AAF8D8D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BD61318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75463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5D3D8C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780EE6B1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EB51566" w14:textId="77777777"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0733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B56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8B56AD" w:rsidRPr="00836386" w14:paraId="0726C5B0" w14:textId="77777777" w:rsidTr="00073331">
        <w:trPr>
          <w:tblHeader/>
        </w:trPr>
        <w:tc>
          <w:tcPr>
            <w:tcW w:w="3332" w:type="dxa"/>
            <w:shd w:val="clear" w:color="auto" w:fill="auto"/>
            <w:vAlign w:val="bottom"/>
          </w:tcPr>
          <w:p w14:paraId="6EB3B9CA" w14:textId="77777777" w:rsidR="008B56AD" w:rsidRPr="00836386" w:rsidRDefault="008B56AD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14:paraId="7FEB7650" w14:textId="77777777" w:rsidR="008B56AD" w:rsidRPr="008B56AD" w:rsidRDefault="008B56AD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73331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ล้า</w:t>
            </w: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073331" w:rsidRPr="00836386" w14:paraId="477B3C58" w14:textId="77777777" w:rsidTr="00073331">
        <w:tc>
          <w:tcPr>
            <w:tcW w:w="3332" w:type="dxa"/>
            <w:shd w:val="clear" w:color="auto" w:fill="auto"/>
          </w:tcPr>
          <w:p w14:paraId="757AB6B1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BFA89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14:paraId="76B4D39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22572F7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B8290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109B27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10C51D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66DEB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</w:tr>
      <w:tr w:rsidR="00073331" w:rsidRPr="00836386" w14:paraId="580C14DC" w14:textId="77777777" w:rsidTr="00073331">
        <w:tc>
          <w:tcPr>
            <w:tcW w:w="3332" w:type="dxa"/>
            <w:shd w:val="clear" w:color="auto" w:fill="auto"/>
          </w:tcPr>
          <w:p w14:paraId="5DC6CD57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C0667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6,016</w:t>
            </w:r>
          </w:p>
        </w:tc>
        <w:tc>
          <w:tcPr>
            <w:tcW w:w="260" w:type="dxa"/>
            <w:shd w:val="clear" w:color="auto" w:fill="auto"/>
          </w:tcPr>
          <w:p w14:paraId="262881C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B06B9B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1014F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02615E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E07C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05C17D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6,016</w:t>
            </w:r>
          </w:p>
        </w:tc>
      </w:tr>
      <w:tr w:rsidR="00073331" w:rsidRPr="00836386" w14:paraId="21640C1C" w14:textId="77777777" w:rsidTr="00073331">
        <w:tc>
          <w:tcPr>
            <w:tcW w:w="3332" w:type="dxa"/>
            <w:shd w:val="clear" w:color="auto" w:fill="auto"/>
          </w:tcPr>
          <w:p w14:paraId="62890FC4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2EB5D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60" w:type="dxa"/>
            <w:shd w:val="clear" w:color="auto" w:fill="auto"/>
          </w:tcPr>
          <w:p w14:paraId="7E0382B9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7BAF02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99D3A6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FD56604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B78BEE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8019A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</w:tr>
      <w:tr w:rsidR="00073331" w:rsidRPr="00836386" w14:paraId="032A9B3C" w14:textId="77777777" w:rsidTr="00031A4F">
        <w:trPr>
          <w:trHeight w:val="74"/>
        </w:trPr>
        <w:tc>
          <w:tcPr>
            <w:tcW w:w="3332" w:type="dxa"/>
            <w:shd w:val="clear" w:color="auto" w:fill="auto"/>
          </w:tcPr>
          <w:p w14:paraId="163140C0" w14:textId="77777777" w:rsidR="00073331" w:rsidRPr="008B56AD" w:rsidRDefault="00031A4F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8DD086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14:paraId="2D85AF86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CAB717B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2D78A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37AEAB2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D8A9FCD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218651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73331" w:rsidRPr="00836386" w14:paraId="22B5D690" w14:textId="77777777" w:rsidTr="00073331">
        <w:tc>
          <w:tcPr>
            <w:tcW w:w="3332" w:type="dxa"/>
            <w:shd w:val="clear" w:color="auto" w:fill="auto"/>
          </w:tcPr>
          <w:p w14:paraId="1491FD0E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A5B4A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6,530</w:t>
            </w:r>
          </w:p>
        </w:tc>
        <w:tc>
          <w:tcPr>
            <w:tcW w:w="260" w:type="dxa"/>
            <w:shd w:val="clear" w:color="auto" w:fill="auto"/>
          </w:tcPr>
          <w:p w14:paraId="5310BF8A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0EC8C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6CF816B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48F14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0111EEBA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FFDBC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6,500</w:t>
            </w:r>
          </w:p>
        </w:tc>
      </w:tr>
      <w:tr w:rsidR="00073331" w:rsidRPr="00836386" w14:paraId="1894A45A" w14:textId="77777777" w:rsidTr="00073331">
        <w:tc>
          <w:tcPr>
            <w:tcW w:w="3332" w:type="dxa"/>
            <w:shd w:val="clear" w:color="auto" w:fill="auto"/>
          </w:tcPr>
          <w:p w14:paraId="34F5194F" w14:textId="77777777" w:rsidR="00972D41" w:rsidRPr="00836386" w:rsidRDefault="00972D41" w:rsidP="00031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8B65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9D8FAF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1C555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E9C064D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AA8933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5E191B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F607C4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</w:tr>
      <w:tr w:rsidR="00073331" w:rsidRPr="00836386" w14:paraId="2AB2B8F3" w14:textId="77777777" w:rsidTr="00073331">
        <w:tc>
          <w:tcPr>
            <w:tcW w:w="3332" w:type="dxa"/>
            <w:shd w:val="clear" w:color="auto" w:fill="auto"/>
          </w:tcPr>
          <w:p w14:paraId="1971C260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3AA0C3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  <w:tc>
          <w:tcPr>
            <w:tcW w:w="260" w:type="dxa"/>
            <w:shd w:val="clear" w:color="auto" w:fill="auto"/>
          </w:tcPr>
          <w:p w14:paraId="3036220C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7C4EB98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88EF9C3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0109BFC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3CECD7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456A2DD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</w:tr>
      <w:tr w:rsidR="00073331" w:rsidRPr="00836386" w14:paraId="63158E90" w14:textId="77777777" w:rsidTr="00073331">
        <w:tc>
          <w:tcPr>
            <w:tcW w:w="3332" w:type="dxa"/>
            <w:shd w:val="clear" w:color="auto" w:fill="auto"/>
          </w:tcPr>
          <w:p w14:paraId="256E12C1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D22CBD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  <w:tc>
          <w:tcPr>
            <w:tcW w:w="260" w:type="dxa"/>
            <w:shd w:val="clear" w:color="auto" w:fill="auto"/>
          </w:tcPr>
          <w:p w14:paraId="3C0B1219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FC20ED8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C02C11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1675979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053D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CFE4E7B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</w:tr>
      <w:tr w:rsidR="00073331" w:rsidRPr="00836386" w14:paraId="1BE66708" w14:textId="77777777" w:rsidTr="00073331">
        <w:tc>
          <w:tcPr>
            <w:tcW w:w="3332" w:type="dxa"/>
            <w:shd w:val="clear" w:color="auto" w:fill="auto"/>
          </w:tcPr>
          <w:p w14:paraId="4D0B07E6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3AD760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60" w:type="dxa"/>
            <w:shd w:val="clear" w:color="auto" w:fill="auto"/>
          </w:tcPr>
          <w:p w14:paraId="5B654907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7AF7280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0C873FE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516826F" w14:textId="77777777"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96A7C7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DAF5F44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</w:tr>
      <w:tr w:rsidR="00073331" w:rsidRPr="00836386" w14:paraId="5DB92D57" w14:textId="77777777" w:rsidTr="00073331">
        <w:tc>
          <w:tcPr>
            <w:tcW w:w="3332" w:type="dxa"/>
            <w:shd w:val="clear" w:color="auto" w:fill="auto"/>
          </w:tcPr>
          <w:p w14:paraId="710B61A4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DB235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  <w:tc>
          <w:tcPr>
            <w:tcW w:w="260" w:type="dxa"/>
            <w:shd w:val="clear" w:color="auto" w:fill="auto"/>
          </w:tcPr>
          <w:p w14:paraId="0E9A8F2C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733E62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22D26AC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14BA1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2F53B4" w14:textId="77777777"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AEFAA" w14:textId="77777777"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</w:tr>
    </w:tbl>
    <w:p w14:paraId="240D419E" w14:textId="77777777" w:rsidR="00836386" w:rsidRPr="00836386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eastAsia="en-US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68"/>
        <w:gridCol w:w="260"/>
        <w:gridCol w:w="1268"/>
        <w:gridCol w:w="240"/>
        <w:gridCol w:w="1202"/>
        <w:gridCol w:w="236"/>
        <w:gridCol w:w="1204"/>
      </w:tblGrid>
      <w:tr w:rsidR="00073331" w:rsidRPr="00836386" w14:paraId="75E1B6D6" w14:textId="77777777" w:rsidTr="003D6616">
        <w:trPr>
          <w:tblHeader/>
        </w:trPr>
        <w:tc>
          <w:tcPr>
            <w:tcW w:w="8910" w:type="dxa"/>
            <w:gridSpan w:val="8"/>
            <w:shd w:val="clear" w:color="auto" w:fill="auto"/>
            <w:vAlign w:val="bottom"/>
          </w:tcPr>
          <w:p w14:paraId="2B9B0A2A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733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73331" w:rsidRPr="00836386" w14:paraId="31F71B35" w14:textId="77777777" w:rsidTr="003D661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17D1" w14:textId="77777777" w:rsid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230E924E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1643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0" w:type="dxa"/>
            <w:shd w:val="clear" w:color="auto" w:fill="auto"/>
          </w:tcPr>
          <w:p w14:paraId="010F8B0A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5A3CC" w14:textId="77777777" w:rsid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TFRS 9</w:t>
            </w:r>
          </w:p>
          <w:p w14:paraId="0C79A68D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2</w:t>
            </w:r>
            <w:r w:rsidR="00D1643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</w:p>
        </w:tc>
      </w:tr>
      <w:tr w:rsidR="00073331" w:rsidRPr="00836386" w14:paraId="4114876B" w14:textId="77777777" w:rsidTr="003D6616">
        <w:trPr>
          <w:tblHeader/>
        </w:trPr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8BA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54889559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14:paraId="16D66CE6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C66CE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BA0CFF7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3571C7B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6FEC8E25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161E32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8914EA4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6982A15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373CC6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4C6A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6F5186E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43B71D29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2E688A2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B56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073331" w:rsidRPr="00836386" w14:paraId="642FDB9C" w14:textId="77777777" w:rsidTr="003D6616">
        <w:trPr>
          <w:tblHeader/>
        </w:trPr>
        <w:tc>
          <w:tcPr>
            <w:tcW w:w="3332" w:type="dxa"/>
            <w:shd w:val="clear" w:color="auto" w:fill="auto"/>
            <w:vAlign w:val="bottom"/>
          </w:tcPr>
          <w:p w14:paraId="4B9BE22C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14:paraId="364084B5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ล้า</w:t>
            </w: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5864BC" w:rsidRPr="00836386" w14:paraId="300FE5CC" w14:textId="77777777" w:rsidTr="003D6616">
        <w:tc>
          <w:tcPr>
            <w:tcW w:w="3332" w:type="dxa"/>
            <w:shd w:val="clear" w:color="auto" w:fill="auto"/>
          </w:tcPr>
          <w:p w14:paraId="1B08D0E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440B7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  <w:shd w:val="clear" w:color="auto" w:fill="auto"/>
          </w:tcPr>
          <w:p w14:paraId="19786EE8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43873C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A7D12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2109706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E755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68018B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</w:tr>
      <w:tr w:rsidR="005864BC" w:rsidRPr="00836386" w14:paraId="144F5D74" w14:textId="77777777" w:rsidTr="003D6616">
        <w:tc>
          <w:tcPr>
            <w:tcW w:w="3332" w:type="dxa"/>
            <w:shd w:val="clear" w:color="auto" w:fill="auto"/>
          </w:tcPr>
          <w:p w14:paraId="6CEF94B4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E28B62D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6,017</w:t>
            </w:r>
          </w:p>
        </w:tc>
        <w:tc>
          <w:tcPr>
            <w:tcW w:w="260" w:type="dxa"/>
            <w:shd w:val="clear" w:color="auto" w:fill="auto"/>
          </w:tcPr>
          <w:p w14:paraId="3AE1AEB2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F7AE0A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DCAB7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2ABF65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161AE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D1406A2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6,017</w:t>
            </w:r>
          </w:p>
        </w:tc>
      </w:tr>
      <w:tr w:rsidR="005864BC" w:rsidRPr="00836386" w14:paraId="1A5C830A" w14:textId="77777777" w:rsidTr="003D6616">
        <w:tc>
          <w:tcPr>
            <w:tcW w:w="3332" w:type="dxa"/>
            <w:shd w:val="clear" w:color="auto" w:fill="auto"/>
          </w:tcPr>
          <w:p w14:paraId="43C0F47F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707F4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  <w:tc>
          <w:tcPr>
            <w:tcW w:w="260" w:type="dxa"/>
            <w:shd w:val="clear" w:color="auto" w:fill="auto"/>
          </w:tcPr>
          <w:p w14:paraId="62D0C500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227FE4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914771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C6E6609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4D32A5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9CD9CE" w14:textId="77777777"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</w:tr>
      <w:tr w:rsidR="00073331" w:rsidRPr="00836386" w14:paraId="7AB1CEB6" w14:textId="77777777" w:rsidTr="003D6616">
        <w:tc>
          <w:tcPr>
            <w:tcW w:w="3332" w:type="dxa"/>
            <w:shd w:val="clear" w:color="auto" w:fill="auto"/>
          </w:tcPr>
          <w:p w14:paraId="6A1BC9E2" w14:textId="77777777" w:rsidR="00073331" w:rsidRPr="008B56AD" w:rsidRDefault="00031A4F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1CC63B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14:paraId="35EDAB30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9CD1D89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F30D7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357D836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7C0E448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675EEF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73331" w:rsidRPr="00836386" w14:paraId="57516EC9" w14:textId="77777777" w:rsidTr="003D6616">
        <w:tc>
          <w:tcPr>
            <w:tcW w:w="3332" w:type="dxa"/>
            <w:shd w:val="clear" w:color="auto" w:fill="auto"/>
          </w:tcPr>
          <w:p w14:paraId="12541ECC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E2332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</w:t>
            </w:r>
            <w:r w:rsidR="005864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</w:p>
        </w:tc>
        <w:tc>
          <w:tcPr>
            <w:tcW w:w="260" w:type="dxa"/>
            <w:shd w:val="clear" w:color="auto" w:fill="auto"/>
          </w:tcPr>
          <w:p w14:paraId="4508F9A6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E2FE6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02ED2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104D6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3953315A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91899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</w:t>
            </w:r>
            <w:r w:rsidR="005864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</w:t>
            </w:r>
          </w:p>
        </w:tc>
      </w:tr>
      <w:tr w:rsidR="00073331" w:rsidRPr="00836386" w14:paraId="393E121D" w14:textId="77777777" w:rsidTr="003D6616">
        <w:tc>
          <w:tcPr>
            <w:tcW w:w="3332" w:type="dxa"/>
            <w:shd w:val="clear" w:color="auto" w:fill="auto"/>
          </w:tcPr>
          <w:p w14:paraId="6A14009D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6880F2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  <w:tc>
          <w:tcPr>
            <w:tcW w:w="260" w:type="dxa"/>
            <w:shd w:val="clear" w:color="auto" w:fill="auto"/>
          </w:tcPr>
          <w:p w14:paraId="70278BB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82705F4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1C36D5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170775F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A06A3B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F181081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</w:tr>
      <w:tr w:rsidR="00073331" w:rsidRPr="00836386" w14:paraId="7C2205A1" w14:textId="77777777" w:rsidTr="003D6616">
        <w:tc>
          <w:tcPr>
            <w:tcW w:w="3332" w:type="dxa"/>
            <w:shd w:val="clear" w:color="auto" w:fill="auto"/>
          </w:tcPr>
          <w:p w14:paraId="1D49A693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88062F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  <w:tc>
          <w:tcPr>
            <w:tcW w:w="260" w:type="dxa"/>
            <w:shd w:val="clear" w:color="auto" w:fill="auto"/>
          </w:tcPr>
          <w:p w14:paraId="5661F61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729BE79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77CE8B1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DF7CC1B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E00AC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F4CB0A8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</w:tr>
      <w:tr w:rsidR="00073331" w:rsidRPr="00836386" w14:paraId="42514E24" w14:textId="77777777" w:rsidTr="003D6616">
        <w:tc>
          <w:tcPr>
            <w:tcW w:w="3332" w:type="dxa"/>
            <w:shd w:val="clear" w:color="auto" w:fill="auto"/>
          </w:tcPr>
          <w:p w14:paraId="403EE135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528180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60" w:type="dxa"/>
            <w:shd w:val="clear" w:color="auto" w:fill="auto"/>
          </w:tcPr>
          <w:p w14:paraId="433EDDC5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DCEB956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A91239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72D09D3" w14:textId="77777777"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DE9375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6CBC4FF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</w:tr>
      <w:tr w:rsidR="00073331" w:rsidRPr="00836386" w14:paraId="27FF37B9" w14:textId="77777777" w:rsidTr="003D6616">
        <w:tc>
          <w:tcPr>
            <w:tcW w:w="3332" w:type="dxa"/>
            <w:shd w:val="clear" w:color="auto" w:fill="auto"/>
          </w:tcPr>
          <w:p w14:paraId="442F9D4F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B2BE8E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  <w:tc>
          <w:tcPr>
            <w:tcW w:w="260" w:type="dxa"/>
            <w:shd w:val="clear" w:color="auto" w:fill="auto"/>
          </w:tcPr>
          <w:p w14:paraId="71454C23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6D2FA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5888D3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5F5D8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54E96" w14:textId="77777777"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B8B8" w14:textId="77777777"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</w:tr>
    </w:tbl>
    <w:p w14:paraId="050975A0" w14:textId="77777777" w:rsidR="00073331" w:rsidRPr="005864BC" w:rsidRDefault="00073331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6F21E31" w14:textId="77777777" w:rsidR="00836386" w:rsidRPr="005864BC" w:rsidRDefault="00836386" w:rsidP="008363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864BC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217D17F1" w14:textId="77777777" w:rsidR="00836386" w:rsidRPr="00836386" w:rsidRDefault="00836386" w:rsidP="0083638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70C3FBB" w14:textId="732042CD" w:rsidR="00836386" w:rsidRPr="005B7E00" w:rsidRDefault="00836386" w:rsidP="009157D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B7E00">
        <w:rPr>
          <w:rFonts w:asciiTheme="majorBidi" w:hAnsiTheme="majorBidi" w:cstheme="majorBidi"/>
          <w:sz w:val="30"/>
          <w:szCs w:val="30"/>
        </w:rPr>
        <w:t>TFRS</w:t>
      </w:r>
      <w:r w:rsidR="004E2C95">
        <w:rPr>
          <w:rFonts w:asciiTheme="majorBidi" w:hAnsiTheme="majorBidi" w:cstheme="majorBidi"/>
          <w:sz w:val="30"/>
          <w:szCs w:val="30"/>
        </w:rPr>
        <w:t xml:space="preserve"> 9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B7E00">
        <w:rPr>
          <w:rFonts w:asciiTheme="majorBidi" w:hAnsiTheme="majorBidi" w:cstheme="majorBidi"/>
          <w:sz w:val="30"/>
          <w:szCs w:val="30"/>
        </w:rPr>
        <w:t xml:space="preserve">TFRS 9 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5B7E00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5B7E00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B7E00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5B7E00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0BF5D835" w14:textId="77777777" w:rsidR="00836386" w:rsidRPr="005B7E00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7174129D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0CFAF511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12985389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78C977BF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403D771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026CEA0A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75B28E6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F3CB9EC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07B596B0" w14:textId="77777777"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5C628C77" w14:textId="77777777" w:rsidR="005B7E00" w:rsidRDefault="00972D41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972D41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972D41">
        <w:rPr>
          <w:rFonts w:asciiTheme="majorBidi" w:hAnsiTheme="majorBidi" w:cstheme="majorBidi"/>
          <w:sz w:val="30"/>
          <w:szCs w:val="30"/>
        </w:rPr>
        <w:t>TFRS</w:t>
      </w:r>
      <w:r w:rsidR="004E2C95">
        <w:rPr>
          <w:rFonts w:asciiTheme="majorBidi" w:hAnsiTheme="majorBidi" w:cstheme="majorBidi"/>
          <w:sz w:val="30"/>
          <w:szCs w:val="30"/>
        </w:rPr>
        <w:t xml:space="preserve"> 9</w:t>
      </w:r>
      <w:r w:rsidRPr="00972D41">
        <w:rPr>
          <w:rFonts w:asciiTheme="majorBidi" w:hAnsiTheme="majorBidi" w:cstheme="majorBidi"/>
          <w:sz w:val="30"/>
          <w:szCs w:val="30"/>
        </w:rPr>
        <w:t xml:space="preserve"> </w:t>
      </w:r>
      <w:r w:rsidRPr="00972D41">
        <w:rPr>
          <w:rFonts w:asciiTheme="majorBidi" w:hAnsiTheme="majorBidi"/>
          <w:sz w:val="30"/>
          <w:szCs w:val="30"/>
          <w:cs/>
        </w:rPr>
        <w:t>ณ วันที่</w:t>
      </w:r>
      <w:r w:rsidR="004E2C95">
        <w:rPr>
          <w:rFonts w:asciiTheme="majorBidi" w:hAnsiTheme="majorBidi"/>
          <w:sz w:val="30"/>
          <w:szCs w:val="30"/>
        </w:rPr>
        <w:t xml:space="preserve"> 1</w:t>
      </w:r>
      <w:r w:rsidRPr="00972D41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E2C95">
        <w:rPr>
          <w:rFonts w:asciiTheme="majorBidi" w:hAnsiTheme="majorBidi"/>
          <w:sz w:val="30"/>
          <w:szCs w:val="30"/>
        </w:rPr>
        <w:t>2</w:t>
      </w:r>
      <w:r w:rsidR="00D16434">
        <w:rPr>
          <w:rFonts w:asciiTheme="majorBidi" w:hAnsiTheme="majorBidi"/>
          <w:sz w:val="30"/>
          <w:szCs w:val="30"/>
        </w:rPr>
        <w:t>5</w:t>
      </w:r>
      <w:r w:rsidR="004E2C95">
        <w:rPr>
          <w:rFonts w:asciiTheme="majorBidi" w:hAnsiTheme="majorBidi"/>
          <w:sz w:val="30"/>
          <w:szCs w:val="30"/>
        </w:rPr>
        <w:t xml:space="preserve">63 </w:t>
      </w:r>
      <w:r w:rsidRPr="00972D41">
        <w:rPr>
          <w:rFonts w:asciiTheme="majorBidi" w:hAnsi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4BB3A9B7" w14:textId="77777777" w:rsidR="00031A4F" w:rsidRPr="005B7E00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972D41" w:rsidRPr="007C1364" w14:paraId="4EA0696E" w14:textId="77777777" w:rsidTr="00972D41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4682AE51" w14:textId="77777777" w:rsidR="00972D41" w:rsidRPr="00972D41" w:rsidRDefault="00972D41" w:rsidP="00473A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6354A" w14:textId="77777777" w:rsidR="00972D41" w:rsidRPr="00972D41" w:rsidRDefault="00972D41" w:rsidP="00473A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21725E2" w14:textId="77777777" w:rsidR="00972D41" w:rsidRPr="00972D41" w:rsidRDefault="00972D41" w:rsidP="00473A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D152C50" w14:textId="77777777" w:rsidR="00972D41" w:rsidRPr="00972D41" w:rsidRDefault="00972D41" w:rsidP="00473A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51D168" w14:textId="77777777" w:rsidR="00972D41" w:rsidRPr="00972D41" w:rsidRDefault="00972D41" w:rsidP="00473A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DB3C2E" w14:textId="77777777" w:rsidR="00972D41" w:rsidRPr="00972D41" w:rsidRDefault="00972D41" w:rsidP="00473A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72D41" w:rsidRPr="007C1364" w14:paraId="68029ECE" w14:textId="77777777" w:rsidTr="00972D41">
        <w:trPr>
          <w:cantSplit/>
          <w:tblHeader/>
        </w:trPr>
        <w:tc>
          <w:tcPr>
            <w:tcW w:w="5850" w:type="dxa"/>
          </w:tcPr>
          <w:p w14:paraId="7AF98E0E" w14:textId="77777777" w:rsidR="00972D41" w:rsidRPr="00972D41" w:rsidRDefault="00972D41" w:rsidP="00473A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2CB9AE8" w14:textId="77777777" w:rsidR="00972D41" w:rsidRPr="00972D41" w:rsidRDefault="00972D41" w:rsidP="00473A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72D41" w:rsidRPr="007C1364" w14:paraId="4BEF5F5E" w14:textId="77777777" w:rsidTr="00972D41">
        <w:trPr>
          <w:cantSplit/>
          <w:trHeight w:val="191"/>
        </w:trPr>
        <w:tc>
          <w:tcPr>
            <w:tcW w:w="5850" w:type="dxa"/>
          </w:tcPr>
          <w:p w14:paraId="47932D96" w14:textId="77777777" w:rsidR="00972D41" w:rsidRPr="00972D41" w:rsidRDefault="00972D41" w:rsidP="00473AA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164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60" w:type="dxa"/>
          </w:tcPr>
          <w:p w14:paraId="7448AAC8" w14:textId="77777777" w:rsidR="00972D41" w:rsidRPr="00972D41" w:rsidRDefault="00972D41" w:rsidP="00473A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CABF3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D5555" w14:textId="77777777" w:rsidR="00972D41" w:rsidRPr="00972D41" w:rsidRDefault="00972D41" w:rsidP="00473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41" w:rsidRPr="007C1364" w14:paraId="3335F9C2" w14:textId="77777777" w:rsidTr="00972D41">
        <w:trPr>
          <w:cantSplit/>
          <w:trHeight w:val="191"/>
        </w:trPr>
        <w:tc>
          <w:tcPr>
            <w:tcW w:w="5850" w:type="dxa"/>
          </w:tcPr>
          <w:p w14:paraId="392A698C" w14:textId="77777777" w:rsidR="00972D41" w:rsidRPr="00972D41" w:rsidRDefault="00972D41" w:rsidP="00473AA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972D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2B1FF5E1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14:paraId="0428804C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CEA8FF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972D41" w:rsidRPr="00CB2567" w14:paraId="298F0E50" w14:textId="77777777" w:rsidTr="00972D41">
        <w:trPr>
          <w:cantSplit/>
          <w:trHeight w:val="191"/>
        </w:trPr>
        <w:tc>
          <w:tcPr>
            <w:tcW w:w="5850" w:type="dxa"/>
          </w:tcPr>
          <w:p w14:paraId="38BB4704" w14:textId="77777777" w:rsidR="00972D41" w:rsidRPr="00972D41" w:rsidRDefault="00972D41" w:rsidP="00972D4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A03F7F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14:paraId="35B092DA" w14:textId="77777777" w:rsidR="00972D41" w:rsidRPr="00972D41" w:rsidRDefault="00972D41" w:rsidP="00972D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FE7303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972D41" w:rsidRPr="007C1364" w14:paraId="09CF6A24" w14:textId="77777777" w:rsidTr="00972D41">
        <w:trPr>
          <w:cantSplit/>
          <w:trHeight w:val="191"/>
        </w:trPr>
        <w:tc>
          <w:tcPr>
            <w:tcW w:w="5850" w:type="dxa"/>
          </w:tcPr>
          <w:p w14:paraId="7024CCD4" w14:textId="77777777" w:rsidR="00972D41" w:rsidRPr="00972D41" w:rsidRDefault="00972D41" w:rsidP="00473AA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D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4ED2E2F1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591032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EFD11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41" w:rsidRPr="007C1364" w14:paraId="50427F35" w14:textId="77777777" w:rsidTr="00972D41">
        <w:trPr>
          <w:cantSplit/>
        </w:trPr>
        <w:tc>
          <w:tcPr>
            <w:tcW w:w="5850" w:type="dxa"/>
          </w:tcPr>
          <w:p w14:paraId="7527AF62" w14:textId="77777777" w:rsidR="00972D41" w:rsidRPr="00972D41" w:rsidRDefault="00972D41" w:rsidP="00972D4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E80274F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570B9F8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B48BE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72D41" w:rsidRPr="007C1364" w14:paraId="0383282E" w14:textId="77777777" w:rsidTr="00972D41">
        <w:trPr>
          <w:cantSplit/>
        </w:trPr>
        <w:tc>
          <w:tcPr>
            <w:tcW w:w="5850" w:type="dxa"/>
            <w:vAlign w:val="bottom"/>
          </w:tcPr>
          <w:p w14:paraId="2216FA75" w14:textId="77777777" w:rsidR="00972D41" w:rsidRPr="00972D41" w:rsidRDefault="00972D41" w:rsidP="00473AAC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32B0D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14:paraId="36E775AE" w14:textId="77777777"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A5386" w14:textId="77777777"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</w:tbl>
    <w:p w14:paraId="59A920C9" w14:textId="77777777" w:rsidR="004E2C95" w:rsidRDefault="004E2C95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85BA213" w14:textId="77777777" w:rsidR="004E2C95" w:rsidRPr="004E2C95" w:rsidRDefault="004E2C95" w:rsidP="004E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4E2C95">
        <w:rPr>
          <w:rFonts w:asciiTheme="majorBidi" w:hAnsiTheme="majorBidi" w:hint="cs"/>
          <w:spacing w:val="6"/>
          <w:sz w:val="30"/>
          <w:szCs w:val="30"/>
          <w:cs/>
        </w:rPr>
        <w:t>กลุ่มบริษัท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>เลือกที่จะรับรู้</w:t>
      </w:r>
      <w:r w:rsidRPr="004E2C95">
        <w:rPr>
          <w:rFonts w:asciiTheme="majorBidi" w:hAnsiTheme="majorBidi" w:hint="cs"/>
          <w:spacing w:val="6"/>
          <w:sz w:val="30"/>
          <w:szCs w:val="30"/>
          <w:cs/>
        </w:rPr>
        <w:t>การเพิ่มขึ้นของผลขาดทุนจากการด้อยค่าโดย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>ปรับปรุงกับกำไรสะสม</w:t>
      </w:r>
      <w:r w:rsidRPr="004E2C95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 xml:space="preserve">ณ วันที่ </w:t>
      </w:r>
      <w:r w:rsidRPr="004E2C95">
        <w:rPr>
          <w:rFonts w:asciiTheme="majorBidi" w:hAnsiTheme="majorBidi"/>
          <w:spacing w:val="6"/>
          <w:sz w:val="30"/>
          <w:szCs w:val="30"/>
        </w:rPr>
        <w:t xml:space="preserve">1 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 xml:space="preserve">มกราคม </w:t>
      </w:r>
      <w:r w:rsidRPr="004E2C95">
        <w:rPr>
          <w:rFonts w:asciiTheme="majorBidi" w:hAnsiTheme="majorBidi"/>
          <w:spacing w:val="6"/>
          <w:sz w:val="30"/>
          <w:szCs w:val="30"/>
        </w:rPr>
        <w:t>2</w:t>
      </w:r>
      <w:r w:rsidR="00D16434">
        <w:rPr>
          <w:rFonts w:asciiTheme="majorBidi" w:hAnsiTheme="majorBidi"/>
          <w:spacing w:val="6"/>
          <w:sz w:val="30"/>
          <w:szCs w:val="30"/>
        </w:rPr>
        <w:t>5</w:t>
      </w:r>
      <w:r w:rsidRPr="004E2C95">
        <w:rPr>
          <w:rFonts w:asciiTheme="majorBidi" w:hAnsiTheme="majorBidi"/>
          <w:spacing w:val="6"/>
          <w:sz w:val="30"/>
          <w:szCs w:val="30"/>
        </w:rPr>
        <w:t>63</w:t>
      </w:r>
    </w:p>
    <w:p w14:paraId="7E6591AF" w14:textId="77777777" w:rsidR="004E2C95" w:rsidRDefault="004E2C95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992DE2A" w14:textId="77777777" w:rsidR="00836386" w:rsidRPr="006A1747" w:rsidRDefault="00836386" w:rsidP="0083638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6A17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261A0D7" w14:textId="77777777" w:rsidR="00836386" w:rsidRPr="006A1747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66418B1" w14:textId="1DB243DD" w:rsidR="00836386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ตั้งแต่วันที่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1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5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63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TFRS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="00B36C66">
        <w:rPr>
          <w:rFonts w:asciiTheme="majorBidi" w:hAnsiTheme="majorBidi" w:cstheme="majorBidi"/>
          <w:sz w:val="30"/>
          <w:szCs w:val="30"/>
          <w:lang w:val="en-US" w:eastAsia="en-US"/>
        </w:rPr>
        <w:t>6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สัญญาเช่า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(TAS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และการตีความมาตรฐานการรายงานทางการเงิน ฉบับที่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4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การประเมินว่าข้อตกลงประกอบด้วยสัญญาเช่าหรือไม่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(TFRIC </w:t>
      </w:r>
      <w:r w:rsidR="00D16434">
        <w:rPr>
          <w:rFonts w:asciiTheme="majorBidi" w:hAnsiTheme="majorBidi" w:cstheme="majorBidi"/>
          <w:sz w:val="30"/>
          <w:szCs w:val="30"/>
          <w:lang w:val="en-US" w:eastAsia="en-US"/>
        </w:rPr>
        <w:t>4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ด้วยวิธีปรับปรุงย้อนหลังโดยรับรู้ผลกระทบสะสม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(Modified retrospective approach)</w:t>
      </w:r>
    </w:p>
    <w:p w14:paraId="29142E2C" w14:textId="77777777" w:rsidR="006F09D2" w:rsidRDefault="006F09D2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63C08BB" w14:textId="77777777" w:rsidR="00836386" w:rsidRPr="006A1747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 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A1747">
        <w:rPr>
          <w:rFonts w:asciiTheme="majorBidi" w:hAnsiTheme="majorBidi" w:cstheme="majorBidi"/>
          <w:sz w:val="30"/>
          <w:szCs w:val="30"/>
        </w:rPr>
        <w:t xml:space="preserve"> TFRS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434">
        <w:rPr>
          <w:rFonts w:asciiTheme="majorBidi" w:hAnsiTheme="majorBidi" w:cstheme="majorBidi"/>
          <w:sz w:val="30"/>
          <w:szCs w:val="30"/>
        </w:rPr>
        <w:t>16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</w:t>
      </w:r>
      <w:r w:rsidRPr="002A7F64">
        <w:rPr>
          <w:rFonts w:asciiTheme="majorBidi" w:hAnsiTheme="majorBidi" w:cstheme="majorBidi"/>
          <w:spacing w:val="6"/>
          <w:sz w:val="30"/>
          <w:szCs w:val="30"/>
          <w:cs/>
        </w:rPr>
        <w:t>สัญญาเป็นสัญญาเช่าหรือประกอบด้วยสัญญาเช่าหรือไม่ หากสัญญาประกอบด้วยส่วนที่เป็นการเช่าและ</w:t>
      </w:r>
      <w:r w:rsidRPr="002A7F64">
        <w:rPr>
          <w:rFonts w:asciiTheme="majorBidi" w:hAnsiTheme="majorBidi" w:cstheme="majorBidi"/>
          <w:sz w:val="30"/>
          <w:szCs w:val="30"/>
          <w:cs/>
        </w:rPr>
        <w:t xml:space="preserve">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2A7F64">
        <w:rPr>
          <w:rFonts w:asciiTheme="majorBidi" w:hAnsiTheme="majorBidi" w:cstheme="majorBidi"/>
          <w:sz w:val="30"/>
          <w:szCs w:val="30"/>
        </w:rPr>
        <w:t>(Transaction price)</w:t>
      </w:r>
      <w:r w:rsidRPr="002A7F6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2A7F64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Pr="006A1747">
        <w:rPr>
          <w:rFonts w:asciiTheme="majorBidi" w:hAnsiTheme="majorBidi" w:cstheme="majorBidi"/>
          <w:sz w:val="30"/>
          <w:szCs w:val="30"/>
        </w:rPr>
        <w:t xml:space="preserve"> 1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</w:rPr>
        <w:t>2</w:t>
      </w:r>
      <w:r w:rsidR="00D16434">
        <w:rPr>
          <w:rFonts w:asciiTheme="majorBidi" w:hAnsiTheme="majorBidi" w:cstheme="majorBidi"/>
          <w:sz w:val="30"/>
          <w:szCs w:val="30"/>
        </w:rPr>
        <w:t>5</w:t>
      </w:r>
      <w:r w:rsidRPr="006A1747">
        <w:rPr>
          <w:rFonts w:asciiTheme="majorBidi" w:hAnsiTheme="majorBidi" w:cstheme="majorBidi"/>
          <w:sz w:val="30"/>
          <w:szCs w:val="30"/>
        </w:rPr>
        <w:t xml:space="preserve">63 </w:t>
      </w:r>
      <w:r w:rsidRPr="006A174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827B0FF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DEFEB" w14:textId="77777777" w:rsidR="00031A4F" w:rsidRDefault="00031A4F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9D693" w14:textId="77777777" w:rsidR="00836386" w:rsidRPr="006A1747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589994D3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6A1747">
        <w:rPr>
          <w:rFonts w:asciiTheme="majorBidi" w:hAnsiTheme="majorBidi" w:cstheme="majorBidi"/>
          <w:sz w:val="30"/>
          <w:szCs w:val="30"/>
        </w:rPr>
        <w:t xml:space="preserve">              12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14:paraId="16EF512D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14:paraId="7609DBC0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14:paraId="73403BA0" w14:textId="77777777"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23C521B" w14:textId="77777777" w:rsidR="00836386" w:rsidRPr="006A1747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80"/>
        <w:gridCol w:w="1980"/>
      </w:tblGrid>
      <w:tr w:rsidR="00836386" w:rsidRPr="006A1747" w14:paraId="53BB52B9" w14:textId="7777777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5F26755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6A174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6A17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6A174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170E998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BE4C47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6811462" w14:textId="77777777" w:rsidR="00836386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50F7F693" w14:textId="77777777"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6386" w:rsidRPr="006A1747" w14:paraId="2626FD14" w14:textId="7777777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54615D92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4F8620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D95C88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4BF9E41" w14:textId="77777777" w:rsidR="00836386" w:rsidRPr="006A1747" w:rsidRDefault="00083D9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83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6386" w:rsidRPr="006A1747" w14:paraId="206E7ADE" w14:textId="7777777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40C7BD7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49BC1F80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113DDA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D7EB18F" w14:textId="77777777"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36386" w:rsidRPr="006A1747" w14:paraId="2A159E63" w14:textId="77777777" w:rsidTr="003D6616">
        <w:trPr>
          <w:cantSplit/>
          <w:trHeight w:val="20"/>
        </w:trPr>
        <w:tc>
          <w:tcPr>
            <w:tcW w:w="5040" w:type="dxa"/>
            <w:vAlign w:val="bottom"/>
          </w:tcPr>
          <w:p w14:paraId="496C47CD" w14:textId="77777777" w:rsidR="00836386" w:rsidRPr="006A1747" w:rsidRDefault="004811CB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36386"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0B634E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D8D64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155F7F1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836386" w:rsidRPr="006A1747" w14:paraId="56A609D8" w14:textId="77777777" w:rsidTr="003D6616">
        <w:trPr>
          <w:cantSplit/>
          <w:trHeight w:val="20"/>
        </w:trPr>
        <w:tc>
          <w:tcPr>
            <w:tcW w:w="5040" w:type="dxa"/>
          </w:tcPr>
          <w:p w14:paraId="1A6A1189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22F78E0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D2DDA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14BD11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</w:tbl>
    <w:p w14:paraId="3AD4870D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720"/>
        <w:gridCol w:w="181"/>
        <w:gridCol w:w="1979"/>
      </w:tblGrid>
      <w:tr w:rsidR="00836386" w:rsidRPr="006A1747" w14:paraId="7B84DCD1" w14:textId="77777777" w:rsidTr="003D661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64DC090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720" w:type="dxa"/>
            <w:vAlign w:val="bottom"/>
          </w:tcPr>
          <w:p w14:paraId="6FE108AF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7172081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3D46C350" w14:textId="77777777" w:rsidR="00836386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/</w:t>
            </w:r>
          </w:p>
          <w:p w14:paraId="5EBFB4B8" w14:textId="77777777"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6386" w:rsidRPr="006A1747" w14:paraId="573A01DC" w14:textId="77777777" w:rsidTr="003D661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318464C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54D9B90" w14:textId="77777777"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5C7DE" w14:textId="77777777"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6EE16058" w14:textId="77777777" w:rsidR="00836386" w:rsidRPr="00083D96" w:rsidRDefault="00083D9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36386" w:rsidRPr="00083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6386" w:rsidRPr="006A1747" w14:paraId="0002FF1F" w14:textId="77777777" w:rsidTr="003D6616">
        <w:trPr>
          <w:cantSplit/>
          <w:trHeight w:val="20"/>
        </w:trPr>
        <w:tc>
          <w:tcPr>
            <w:tcW w:w="5670" w:type="dxa"/>
            <w:vAlign w:val="bottom"/>
          </w:tcPr>
          <w:p w14:paraId="6766325B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</w:t>
            </w:r>
          </w:p>
          <w:p w14:paraId="56A6BA4E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720" w:type="dxa"/>
            <w:vAlign w:val="bottom"/>
          </w:tcPr>
          <w:p w14:paraId="554615BB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CBC8723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14:paraId="6799529B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22,354</w:t>
            </w:r>
          </w:p>
        </w:tc>
      </w:tr>
      <w:tr w:rsidR="00836386" w:rsidRPr="006A1747" w14:paraId="088225A8" w14:textId="77777777" w:rsidTr="003D6616">
        <w:trPr>
          <w:cantSplit/>
          <w:trHeight w:val="20"/>
        </w:trPr>
        <w:tc>
          <w:tcPr>
            <w:tcW w:w="5670" w:type="dxa"/>
          </w:tcPr>
          <w:p w14:paraId="0E01F094" w14:textId="77777777" w:rsidR="00836386" w:rsidRPr="006A1747" w:rsidRDefault="00836386" w:rsidP="003D661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720" w:type="dxa"/>
          </w:tcPr>
          <w:p w14:paraId="7B77069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0452963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</w:tcPr>
          <w:p w14:paraId="18517855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86" w:rsidRPr="006A1747" w14:paraId="6D8EAF6A" w14:textId="77777777" w:rsidTr="00A3653D">
        <w:trPr>
          <w:cantSplit/>
          <w:trHeight w:val="20"/>
        </w:trPr>
        <w:tc>
          <w:tcPr>
            <w:tcW w:w="5670" w:type="dxa"/>
          </w:tcPr>
          <w:p w14:paraId="03EB4A2B" w14:textId="77777777" w:rsidR="00836386" w:rsidRPr="006A1747" w:rsidRDefault="0083638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720" w:type="dxa"/>
            <w:vAlign w:val="bottom"/>
          </w:tcPr>
          <w:p w14:paraId="74890692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47CDFCA9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4462AF58" w14:textId="77777777" w:rsidR="00836386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D958B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86" w:rsidRPr="006A1747" w14:paraId="731DB98D" w14:textId="77777777" w:rsidTr="00A3653D">
        <w:trPr>
          <w:cantSplit/>
          <w:trHeight w:val="20"/>
        </w:trPr>
        <w:tc>
          <w:tcPr>
            <w:tcW w:w="5670" w:type="dxa"/>
          </w:tcPr>
          <w:p w14:paraId="15EC5F02" w14:textId="77777777" w:rsidR="00836386" w:rsidRPr="006A1747" w:rsidRDefault="00836386" w:rsidP="003D661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28059FF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AD701E6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CAB8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3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836386" w:rsidRPr="006A1747" w14:paraId="61B9BBC7" w14:textId="77777777" w:rsidTr="00A3653D">
        <w:trPr>
          <w:cantSplit/>
          <w:trHeight w:val="20"/>
        </w:trPr>
        <w:tc>
          <w:tcPr>
            <w:tcW w:w="5670" w:type="dxa"/>
          </w:tcPr>
          <w:p w14:paraId="566445B7" w14:textId="77777777" w:rsidR="00836386" w:rsidRPr="006A1747" w:rsidRDefault="00836386" w:rsidP="003D661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FD3621C" w14:textId="77777777" w:rsidR="00836386" w:rsidRPr="006A1747" w:rsidRDefault="00836386" w:rsidP="003D661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4B67A3D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2053683" w14:textId="77777777"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14:paraId="7D091D6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836386" w:rsidRPr="006A1747" w14:paraId="2672838B" w14:textId="77777777" w:rsidTr="003D6616">
        <w:trPr>
          <w:cantSplit/>
          <w:trHeight w:val="20"/>
        </w:trPr>
        <w:tc>
          <w:tcPr>
            <w:tcW w:w="5670" w:type="dxa"/>
          </w:tcPr>
          <w:p w14:paraId="2D65A686" w14:textId="77777777"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720" w:type="dxa"/>
          </w:tcPr>
          <w:p w14:paraId="2FB2255E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05053F3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</w:tcPr>
          <w:p w14:paraId="04B17217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386" w:rsidRPr="006A1747" w14:paraId="0D4EAC8C" w14:textId="77777777" w:rsidTr="003D6616">
        <w:trPr>
          <w:cantSplit/>
          <w:trHeight w:val="20"/>
        </w:trPr>
        <w:tc>
          <w:tcPr>
            <w:tcW w:w="5670" w:type="dxa"/>
            <w:vAlign w:val="bottom"/>
          </w:tcPr>
          <w:p w14:paraId="122D4543" w14:textId="77777777" w:rsidR="00836386" w:rsidRPr="006A1747" w:rsidRDefault="00836386" w:rsidP="003D661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E96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96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6DC6E60A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2741183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07614" w14:textId="77777777" w:rsidR="00836386" w:rsidRPr="009B6293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34,874</w:t>
            </w:r>
          </w:p>
        </w:tc>
      </w:tr>
      <w:tr w:rsidR="00836386" w:rsidRPr="006A1747" w14:paraId="5F9CB979" w14:textId="77777777" w:rsidTr="003D6616">
        <w:trPr>
          <w:cantSplit/>
          <w:trHeight w:val="20"/>
        </w:trPr>
        <w:tc>
          <w:tcPr>
            <w:tcW w:w="5670" w:type="dxa"/>
            <w:vAlign w:val="bottom"/>
          </w:tcPr>
          <w:p w14:paraId="1E3E21B9" w14:textId="77777777" w:rsidR="00836386" w:rsidRPr="006A1747" w:rsidRDefault="00836386" w:rsidP="003D661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720" w:type="dxa"/>
            <w:vAlign w:val="bottom"/>
          </w:tcPr>
          <w:p w14:paraId="50A065C9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46DB6F9" w14:textId="77777777"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137F6" w14:textId="77777777" w:rsidR="00836386" w:rsidRPr="006A1747" w:rsidRDefault="00836386" w:rsidP="003D66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2.75</w:t>
            </w:r>
          </w:p>
        </w:tc>
      </w:tr>
    </w:tbl>
    <w:p w14:paraId="1A844062" w14:textId="77777777" w:rsidR="00836386" w:rsidRPr="006A1747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A6B8E1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6A1747">
        <w:rPr>
          <w:rFonts w:asciiTheme="majorBidi" w:hAnsiTheme="majorBidi"/>
          <w:sz w:val="30"/>
          <w:szCs w:val="30"/>
          <w:cs/>
        </w:rPr>
        <w:t>ขายอุปกรณ์คอมพิวเตอร์อุปกรณ์สื่อสารและให้บริการ</w:t>
      </w:r>
      <w:r w:rsidRPr="006A1747">
        <w:rPr>
          <w:rFonts w:asciiTheme="majorBidi" w:hAnsi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Pr="006A1747">
        <w:rPr>
          <w:rFonts w:asciiTheme="majorBidi" w:hAnsiTheme="majorBidi"/>
          <w:sz w:val="30"/>
          <w:szCs w:val="30"/>
          <w:cs/>
        </w:rPr>
        <w:t>การให้บริการและอบรมเกี่ยวกับคอมพิวเตอร์</w:t>
      </w:r>
    </w:p>
    <w:p w14:paraId="3D0F824E" w14:textId="77777777"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6B9C3" w14:textId="77777777" w:rsidR="003E6A5C" w:rsidRPr="00A87F53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87F5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81135FE" w14:textId="77777777" w:rsidR="000E3EDB" w:rsidRPr="00A83A64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47514E67" w14:textId="77777777" w:rsidR="00427D84" w:rsidRDefault="00427D84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  <w:r w:rsidRPr="00A83A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การร่วมค้า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A83A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205B5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Pr="00A83A64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Pr="00A83A64">
        <w:rPr>
          <w:rFonts w:asciiTheme="majorBidi" w:hAnsiTheme="majorBidi" w:cstheme="majorBidi"/>
          <w:bCs/>
          <w:sz w:val="30"/>
          <w:szCs w:val="30"/>
          <w:cs/>
          <w:lang w:val="en-US"/>
        </w:rPr>
        <w:t xml:space="preserve"> </w:t>
      </w:r>
      <w:r w:rsidR="00A205B5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 </w:t>
      </w:r>
      <w:r w:rsidR="002101DC" w:rsidRPr="002101DC">
        <w:rPr>
          <w:rFonts w:asciiTheme="majorBidi" w:hAnsiTheme="majorBidi"/>
          <w:b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14:paraId="1539AC73" w14:textId="77777777" w:rsidR="00DB41D6" w:rsidRDefault="00DB41D6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</w:p>
    <w:p w14:paraId="609961E3" w14:textId="337EF3FF" w:rsidR="00DB41D6" w:rsidRPr="00A83A64" w:rsidRDefault="00DB41D6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41D6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นโยบายการกำหนดราคาที่มีการเปลี่ยนแปลงอย่างมีสาระสำคัญใน</w:t>
      </w:r>
      <w:r w:rsidRPr="00E964FC">
        <w:rPr>
          <w:rFonts w:asciiTheme="majorBidi" w:hAnsiTheme="majorBidi" w:cstheme="majorBidi"/>
          <w:b/>
          <w:sz w:val="30"/>
          <w:szCs w:val="30"/>
          <w:cs/>
        </w:rPr>
        <w:t>ระหว่าง</w:t>
      </w:r>
      <w:r w:rsidR="00B5317F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4E2454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E964F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F0092" w:rsidRPr="00E964F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E2454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E964FC">
        <w:rPr>
          <w:rFonts w:asciiTheme="majorBidi" w:hAnsiTheme="majorBidi" w:cstheme="majorBidi"/>
          <w:sz w:val="30"/>
          <w:szCs w:val="30"/>
        </w:rPr>
        <w:t xml:space="preserve"> </w:t>
      </w:r>
      <w:r w:rsidRPr="00E964FC">
        <w:rPr>
          <w:rFonts w:asciiTheme="majorBidi" w:hAnsiTheme="majorBidi" w:cstheme="majorBidi"/>
          <w:bCs/>
          <w:sz w:val="30"/>
          <w:szCs w:val="30"/>
        </w:rPr>
        <w:t>2</w:t>
      </w:r>
      <w:r w:rsidR="00E964FC">
        <w:rPr>
          <w:rFonts w:asciiTheme="majorBidi" w:hAnsiTheme="majorBidi" w:cstheme="majorBidi"/>
          <w:bCs/>
          <w:sz w:val="30"/>
          <w:szCs w:val="30"/>
          <w:lang w:val="en-US"/>
        </w:rPr>
        <w:t>5</w:t>
      </w:r>
      <w:r w:rsidRPr="00E964FC">
        <w:rPr>
          <w:rFonts w:asciiTheme="majorBidi" w:hAnsiTheme="majorBidi" w:cstheme="majorBidi"/>
          <w:bCs/>
          <w:sz w:val="30"/>
          <w:szCs w:val="30"/>
        </w:rPr>
        <w:t>63</w:t>
      </w:r>
      <w:r w:rsidRPr="007F147D">
        <w:rPr>
          <w:rFonts w:asciiTheme="majorBidi" w:hAnsiTheme="majorBidi" w:cstheme="majorBidi"/>
          <w:bCs/>
          <w:sz w:val="30"/>
          <w:szCs w:val="30"/>
          <w:lang w:val="en-US"/>
        </w:rPr>
        <w:t xml:space="preserve"> </w:t>
      </w:r>
      <w:r w:rsidRPr="00DB41D6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14:paraId="774D1E73" w14:textId="77777777" w:rsidR="00770FB1" w:rsidRDefault="00770FB1" w:rsidP="00A8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992"/>
        <w:gridCol w:w="5053"/>
      </w:tblGrid>
      <w:tr w:rsidR="00DB41D6" w:rsidRPr="005A7FEB" w14:paraId="1BD2DCA4" w14:textId="77777777" w:rsidTr="00BD5733">
        <w:tc>
          <w:tcPr>
            <w:tcW w:w="3992" w:type="dxa"/>
          </w:tcPr>
          <w:p w14:paraId="64960B93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053" w:type="dxa"/>
          </w:tcPr>
          <w:p w14:paraId="6B46F286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DB41D6" w:rsidRPr="005A7FEB" w14:paraId="5E046D21" w14:textId="77777777" w:rsidTr="00BD5733">
        <w:tc>
          <w:tcPr>
            <w:tcW w:w="3992" w:type="dxa"/>
          </w:tcPr>
          <w:p w14:paraId="03675107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053" w:type="dxa"/>
          </w:tcPr>
          <w:p w14:paraId="2D9C3E07" w14:textId="77777777" w:rsidR="00DB41D6" w:rsidRPr="005A7FEB" w:rsidRDefault="00DB41D6" w:rsidP="00BD573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</w:tbl>
    <w:p w14:paraId="6ADB7BFA" w14:textId="77777777" w:rsidR="002E3D5C" w:rsidRDefault="002E3D5C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7936A6" w14:textId="77777777" w:rsidR="007F147D" w:rsidRPr="00777249" w:rsidRDefault="007F147D" w:rsidP="007F1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777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bookmarkStart w:id="0" w:name="_Hlk51251281"/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bookmarkEnd w:id="0"/>
      <w:r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43263E9" w14:textId="77777777" w:rsidR="007F147D" w:rsidRPr="00777249" w:rsidRDefault="007F147D" w:rsidP="007F147D">
      <w:pPr>
        <w:spacing w:line="240" w:lineRule="auto"/>
        <w:rPr>
          <w:rFonts w:ascii="Angsana New" w:hAnsi="Angsana New"/>
          <w:sz w:val="2"/>
          <w:szCs w:val="2"/>
        </w:rPr>
      </w:pPr>
    </w:p>
    <w:p w14:paraId="0C2FA0D0" w14:textId="77777777" w:rsidR="007F147D" w:rsidRPr="00777249" w:rsidRDefault="007F147D" w:rsidP="007F147D">
      <w:pPr>
        <w:spacing w:line="240" w:lineRule="auto"/>
        <w:rPr>
          <w:rFonts w:ascii="Angsana New" w:hAnsi="Angsana New"/>
          <w:sz w:val="2"/>
          <w:szCs w:val="2"/>
        </w:rPr>
      </w:pPr>
    </w:p>
    <w:p w14:paraId="1A3903C3" w14:textId="77777777" w:rsidR="007F147D" w:rsidRPr="009E4DCE" w:rsidRDefault="007F147D" w:rsidP="007F1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3"/>
        <w:gridCol w:w="1148"/>
        <w:gridCol w:w="265"/>
        <w:gridCol w:w="1137"/>
        <w:gridCol w:w="248"/>
        <w:gridCol w:w="1140"/>
      </w:tblGrid>
      <w:tr w:rsidR="007F147D" w:rsidRPr="009E4DCE" w14:paraId="3361E05F" w14:textId="77777777" w:rsidTr="007F147D">
        <w:trPr>
          <w:tblHeader/>
        </w:trPr>
        <w:tc>
          <w:tcPr>
            <w:tcW w:w="2136" w:type="pct"/>
          </w:tcPr>
          <w:p w14:paraId="18520C29" w14:textId="77777777" w:rsidR="007F147D" w:rsidRPr="009E4DCE" w:rsidRDefault="007F147D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1EA93CD7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5D8FC391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2" w:type="pct"/>
            <w:gridSpan w:val="3"/>
          </w:tcPr>
          <w:p w14:paraId="6F4E8C1B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F147D" w:rsidRPr="009E4DCE" w14:paraId="5AD8D372" w14:textId="77777777" w:rsidTr="007F147D">
        <w:trPr>
          <w:tblHeader/>
        </w:trPr>
        <w:tc>
          <w:tcPr>
            <w:tcW w:w="2136" w:type="pct"/>
          </w:tcPr>
          <w:p w14:paraId="4CE95A07" w14:textId="3A2C8D8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C10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30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98" w:type="pct"/>
          </w:tcPr>
          <w:p w14:paraId="2F2F9D41" w14:textId="013890D4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50B090DE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20B26EB7" w14:textId="3D0F6D1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784E22B1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895D3B0" w14:textId="04F9E88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4" w:type="pct"/>
          </w:tcPr>
          <w:p w14:paraId="56E6FCA6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67753DA" w14:textId="58B9ABB2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F147D" w:rsidRPr="009E4DCE" w14:paraId="4F4DD452" w14:textId="77777777" w:rsidTr="007F147D">
        <w:trPr>
          <w:tblHeader/>
        </w:trPr>
        <w:tc>
          <w:tcPr>
            <w:tcW w:w="2136" w:type="pct"/>
          </w:tcPr>
          <w:p w14:paraId="4B34A2FE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64" w:type="pct"/>
            <w:gridSpan w:val="7"/>
          </w:tcPr>
          <w:p w14:paraId="3D5DB74D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F147D" w:rsidRPr="009E4DCE" w14:paraId="01408DD7" w14:textId="77777777" w:rsidTr="007F147D">
        <w:tc>
          <w:tcPr>
            <w:tcW w:w="2136" w:type="pct"/>
          </w:tcPr>
          <w:p w14:paraId="77D73556" w14:textId="77777777" w:rsidR="007F147D" w:rsidRPr="009E4DCE" w:rsidRDefault="007F147D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1626257F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0793959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5599FEB8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FCDCE8F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57A0523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523EA9B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DEBFC73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73BEB" w:rsidRPr="009E4DCE" w14:paraId="77668A7A" w14:textId="77777777" w:rsidTr="007F147D">
        <w:tc>
          <w:tcPr>
            <w:tcW w:w="2136" w:type="pct"/>
          </w:tcPr>
          <w:p w14:paraId="248E1E37" w14:textId="77777777" w:rsidR="00B73BEB" w:rsidRPr="009E4DCE" w:rsidRDefault="00B73BEB" w:rsidP="00B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8" w:type="pct"/>
          </w:tcPr>
          <w:p w14:paraId="7B29E4CB" w14:textId="44D4B2D2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13B29A9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25B9F577" w14:textId="37A99A40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0A8B21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18853F8" w14:textId="677F2318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73BEB">
              <w:rPr>
                <w:rFonts w:ascii="Angsana New" w:hAnsi="Angsana New"/>
                <w:sz w:val="30"/>
                <w:szCs w:val="30"/>
                <w:lang w:val="en-US" w:eastAsia="en-US"/>
              </w:rPr>
              <w:t>44,426</w:t>
            </w:r>
          </w:p>
        </w:tc>
        <w:tc>
          <w:tcPr>
            <w:tcW w:w="134" w:type="pct"/>
          </w:tcPr>
          <w:p w14:paraId="560A28E9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ED047FC" w14:textId="610F3EEF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45,270</w:t>
            </w:r>
          </w:p>
        </w:tc>
      </w:tr>
      <w:tr w:rsidR="00B73BEB" w:rsidRPr="009E4DCE" w14:paraId="19F4B51A" w14:textId="77777777" w:rsidTr="007F147D">
        <w:tc>
          <w:tcPr>
            <w:tcW w:w="2136" w:type="pct"/>
          </w:tcPr>
          <w:p w14:paraId="33DB54CB" w14:textId="77777777" w:rsidR="00B73BEB" w:rsidRPr="009E4DCE" w:rsidRDefault="00B73BEB" w:rsidP="00B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8" w:type="pct"/>
          </w:tcPr>
          <w:p w14:paraId="0050CDEF" w14:textId="2EDCEEF1" w:rsidR="00B73BEB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6F909AA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0AF48F50" w14:textId="144A0407" w:rsidR="00B73BEB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32A95AD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3BCEEBA" w14:textId="6AA3A384" w:rsidR="00B73BEB" w:rsidRPr="00902DEA" w:rsidRDefault="00684ABC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920</w:t>
            </w:r>
          </w:p>
        </w:tc>
        <w:tc>
          <w:tcPr>
            <w:tcW w:w="134" w:type="pct"/>
          </w:tcPr>
          <w:p w14:paraId="321F5074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65E47C8" w14:textId="6F18210B" w:rsidR="00B73BEB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1,243</w:t>
            </w:r>
          </w:p>
        </w:tc>
      </w:tr>
      <w:tr w:rsidR="00B73BEB" w:rsidRPr="009E4DCE" w14:paraId="49A595B4" w14:textId="77777777" w:rsidTr="007F147D">
        <w:tc>
          <w:tcPr>
            <w:tcW w:w="2136" w:type="pct"/>
          </w:tcPr>
          <w:p w14:paraId="5BD45A38" w14:textId="77777777" w:rsidR="00B73BEB" w:rsidRPr="009E4DCE" w:rsidRDefault="00B73BEB" w:rsidP="00B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14:paraId="7C9603E3" w14:textId="6CC7666B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2200ABC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42489E18" w14:textId="08D9DE4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6E5E9B7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D43FA01" w14:textId="27E4AC5D" w:rsidR="00B73BEB" w:rsidRPr="00902DEA" w:rsidRDefault="00231D8D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173</w:t>
            </w:r>
          </w:p>
        </w:tc>
        <w:tc>
          <w:tcPr>
            <w:tcW w:w="134" w:type="pct"/>
          </w:tcPr>
          <w:p w14:paraId="63DAE130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EFDCCC5" w14:textId="45C6E85C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219</w:t>
            </w:r>
          </w:p>
        </w:tc>
      </w:tr>
      <w:tr w:rsidR="00B73BEB" w:rsidRPr="009E4DCE" w14:paraId="1306B154" w14:textId="77777777" w:rsidTr="007F147D">
        <w:tc>
          <w:tcPr>
            <w:tcW w:w="2136" w:type="pct"/>
          </w:tcPr>
          <w:p w14:paraId="706D090F" w14:textId="77777777" w:rsidR="00B73BEB" w:rsidRPr="009E4DCE" w:rsidRDefault="00B73BEB" w:rsidP="00B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8" w:type="pct"/>
          </w:tcPr>
          <w:p w14:paraId="22016928" w14:textId="38B1130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B2BDBCE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4C9C311F" w14:textId="581D89FA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155073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FBC0B9F" w14:textId="3F33CAE8" w:rsidR="00B73BEB" w:rsidRPr="00902DEA" w:rsidRDefault="00684ABC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34" w:type="pct"/>
          </w:tcPr>
          <w:p w14:paraId="3C167CF2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5C433DE" w14:textId="22EB9532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</w:tr>
      <w:tr w:rsidR="00B73BEB" w:rsidRPr="009E4DCE" w14:paraId="6E08CA1A" w14:textId="77777777" w:rsidTr="007F147D">
        <w:tc>
          <w:tcPr>
            <w:tcW w:w="2136" w:type="pct"/>
          </w:tcPr>
          <w:p w14:paraId="02CDA9A7" w14:textId="77777777" w:rsidR="00B73BEB" w:rsidRPr="009E4DCE" w:rsidRDefault="00B73BEB" w:rsidP="00B73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14:paraId="26F21FBF" w14:textId="7C33CCA1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B89F15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12BBB80E" w14:textId="2BC1E21E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690B93E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91F564B" w14:textId="59331D80" w:rsidR="00B73BEB" w:rsidRPr="009E4DCE" w:rsidRDefault="00342249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306</w:t>
            </w:r>
          </w:p>
        </w:tc>
        <w:tc>
          <w:tcPr>
            <w:tcW w:w="134" w:type="pct"/>
          </w:tcPr>
          <w:p w14:paraId="023E3BC3" w14:textId="7777777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8876A61" w14:textId="74A024E7" w:rsidR="00B73BEB" w:rsidRPr="009E4DCE" w:rsidRDefault="00B73BEB" w:rsidP="00B73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233</w:t>
            </w:r>
          </w:p>
        </w:tc>
      </w:tr>
      <w:tr w:rsidR="007F147D" w:rsidRPr="009E4DCE" w14:paraId="60B5C526" w14:textId="77777777" w:rsidTr="007F147D">
        <w:tc>
          <w:tcPr>
            <w:tcW w:w="2136" w:type="pct"/>
          </w:tcPr>
          <w:p w14:paraId="623E477F" w14:textId="77777777" w:rsidR="007F147D" w:rsidRPr="009E4DCE" w:rsidRDefault="007F147D" w:rsidP="007F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49BD50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49F0684D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26DE1B54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1CB38B0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C4A833D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3199AA0E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F1DAE54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F147D" w:rsidRPr="009E4DCE" w14:paraId="315AAA1A" w14:textId="77777777" w:rsidTr="007F147D">
        <w:tc>
          <w:tcPr>
            <w:tcW w:w="2136" w:type="pct"/>
          </w:tcPr>
          <w:p w14:paraId="38592DBA" w14:textId="77777777" w:rsidR="007F147D" w:rsidRPr="009E4DCE" w:rsidRDefault="007F147D" w:rsidP="007F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8" w:type="pct"/>
          </w:tcPr>
          <w:p w14:paraId="503C1A20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CC32A7F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5642210D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1FAE489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11E3C6D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0010794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28C7469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6D9F" w:rsidRPr="009E4DCE" w14:paraId="037149AC" w14:textId="77777777" w:rsidTr="007F147D">
        <w:tc>
          <w:tcPr>
            <w:tcW w:w="2136" w:type="pct"/>
          </w:tcPr>
          <w:p w14:paraId="74782E39" w14:textId="4D3D1AC3" w:rsidR="00196D9F" w:rsidRPr="004E2454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14:paraId="41922AA8" w14:textId="703321BE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142" w:type="pct"/>
          </w:tcPr>
          <w:p w14:paraId="1F7B42E1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56C16F07" w14:textId="1556DB00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5CD4FB6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077CFBC" w14:textId="16042172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134" w:type="pct"/>
          </w:tcPr>
          <w:p w14:paraId="4F69383C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29F46F1" w14:textId="563742E5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96D9F" w:rsidRPr="009E4DCE" w14:paraId="20683E53" w14:textId="77777777" w:rsidTr="007F147D">
        <w:tc>
          <w:tcPr>
            <w:tcW w:w="2136" w:type="pct"/>
          </w:tcPr>
          <w:p w14:paraId="7B4BBF6F" w14:textId="13885C6E" w:rsidR="00196D9F" w:rsidRPr="004E2454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8" w:type="pct"/>
          </w:tcPr>
          <w:p w14:paraId="23FBF63E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422782D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09690D0D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E264FC4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ECED3D7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1FA1BD71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AED65D4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6D9F" w:rsidRPr="009E4DCE" w14:paraId="1B453A65" w14:textId="77777777" w:rsidTr="007F147D">
        <w:tc>
          <w:tcPr>
            <w:tcW w:w="2136" w:type="pct"/>
          </w:tcPr>
          <w:p w14:paraId="15177B81" w14:textId="6A4E466A" w:rsidR="00196D9F" w:rsidRPr="004E2454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8" w:type="pct"/>
          </w:tcPr>
          <w:p w14:paraId="40E9C13B" w14:textId="4F28AB84" w:rsidR="00196D9F" w:rsidRPr="004E2454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sz w:val="30"/>
                <w:szCs w:val="30"/>
                <w:lang w:val="en-US" w:eastAsia="en-US"/>
              </w:rPr>
              <w:t>11,772</w:t>
            </w:r>
          </w:p>
        </w:tc>
        <w:tc>
          <w:tcPr>
            <w:tcW w:w="142" w:type="pct"/>
          </w:tcPr>
          <w:p w14:paraId="62A6C534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32E854C0" w14:textId="167C037A" w:rsidR="00196D9F" w:rsidRPr="004E2454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sz w:val="30"/>
                <w:szCs w:val="30"/>
                <w:lang w:val="en-US" w:eastAsia="en-US"/>
              </w:rPr>
              <w:t>11,376</w:t>
            </w:r>
          </w:p>
        </w:tc>
        <w:tc>
          <w:tcPr>
            <w:tcW w:w="143" w:type="pct"/>
          </w:tcPr>
          <w:p w14:paraId="16082311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1360A6F" w14:textId="5EF7DB25" w:rsidR="00196D9F" w:rsidRPr="004E2454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sz w:val="30"/>
                <w:szCs w:val="30"/>
                <w:lang w:val="en-US" w:eastAsia="en-US"/>
              </w:rPr>
              <w:t>11,772</w:t>
            </w:r>
          </w:p>
        </w:tc>
        <w:tc>
          <w:tcPr>
            <w:tcW w:w="134" w:type="pct"/>
          </w:tcPr>
          <w:p w14:paraId="213B1433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282B421" w14:textId="0239345E" w:rsidR="00196D9F" w:rsidRPr="004E2454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sz w:val="30"/>
                <w:szCs w:val="30"/>
                <w:lang w:val="en-US" w:eastAsia="en-US"/>
              </w:rPr>
              <w:t>11,376</w:t>
            </w:r>
          </w:p>
        </w:tc>
      </w:tr>
      <w:tr w:rsidR="00196D9F" w:rsidRPr="009E4DCE" w14:paraId="0368F374" w14:textId="77777777" w:rsidTr="004E2454">
        <w:tc>
          <w:tcPr>
            <w:tcW w:w="2136" w:type="pct"/>
          </w:tcPr>
          <w:p w14:paraId="42591C15" w14:textId="0EE02FCA" w:rsidR="00196D9F" w:rsidRPr="004E2454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F9733DB" w14:textId="4058A552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807</w:t>
            </w:r>
          </w:p>
        </w:tc>
        <w:tc>
          <w:tcPr>
            <w:tcW w:w="142" w:type="pct"/>
          </w:tcPr>
          <w:p w14:paraId="16AD5DC9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3F39A00" w14:textId="40257EB2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367AB66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B2720C7" w14:textId="6448BD5C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807</w:t>
            </w:r>
          </w:p>
        </w:tc>
        <w:tc>
          <w:tcPr>
            <w:tcW w:w="134" w:type="pct"/>
          </w:tcPr>
          <w:p w14:paraId="67213906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958701" w14:textId="5F9AC9F8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96D9F" w:rsidRPr="009E4DCE" w14:paraId="4E2272FF" w14:textId="77777777" w:rsidTr="004E2454">
        <w:tc>
          <w:tcPr>
            <w:tcW w:w="2136" w:type="pct"/>
          </w:tcPr>
          <w:p w14:paraId="7E3C65A2" w14:textId="7C71DBA5" w:rsidR="00196D9F" w:rsidRPr="004E2454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E13EEE9" w14:textId="390FBF45" w:rsidR="00196D9F" w:rsidRPr="004E2454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12,685</w:t>
            </w:r>
          </w:p>
        </w:tc>
        <w:tc>
          <w:tcPr>
            <w:tcW w:w="142" w:type="pct"/>
          </w:tcPr>
          <w:p w14:paraId="0DC1529D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C8B0F26" w14:textId="18FE427C" w:rsidR="00196D9F" w:rsidRPr="00BC7FB6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11,376</w:t>
            </w:r>
          </w:p>
        </w:tc>
        <w:tc>
          <w:tcPr>
            <w:tcW w:w="143" w:type="pct"/>
          </w:tcPr>
          <w:p w14:paraId="0DD114E7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91B8B35" w14:textId="1CF36DEF" w:rsidR="00196D9F" w:rsidRPr="004E2454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  <w:t>12,685</w:t>
            </w:r>
          </w:p>
        </w:tc>
        <w:tc>
          <w:tcPr>
            <w:tcW w:w="134" w:type="pct"/>
          </w:tcPr>
          <w:p w14:paraId="20B826F4" w14:textId="77777777" w:rsidR="00196D9F" w:rsidRPr="004E2454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3BB290B" w14:textId="59AC0C15" w:rsidR="00196D9F" w:rsidRPr="00BC7FB6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eastAsia="en-US"/>
              </w:rPr>
            </w:pPr>
            <w:r w:rsidRPr="00FA1F9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11,376</w:t>
            </w:r>
          </w:p>
        </w:tc>
      </w:tr>
      <w:tr w:rsidR="007E3BBA" w:rsidRPr="009E4DCE" w14:paraId="55C09705" w14:textId="77777777" w:rsidTr="004E2454">
        <w:tc>
          <w:tcPr>
            <w:tcW w:w="2136" w:type="pct"/>
          </w:tcPr>
          <w:p w14:paraId="1AA27EF9" w14:textId="77777777" w:rsidR="007E3BBA" w:rsidRPr="009E4DCE" w:rsidRDefault="007E3BBA" w:rsidP="007E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6EDE43B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4F599A1A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B79BC26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833DC70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89C9E57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B73276C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0BBC66CE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E3BBA" w:rsidRPr="009E4DCE" w14:paraId="4022A95F" w14:textId="77777777" w:rsidTr="00D01101">
        <w:tc>
          <w:tcPr>
            <w:tcW w:w="2136" w:type="pct"/>
          </w:tcPr>
          <w:p w14:paraId="0920EFF0" w14:textId="77777777" w:rsidR="007E3BBA" w:rsidRPr="009E4DCE" w:rsidRDefault="007E3BBA" w:rsidP="007E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FA18AB3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0352DDEE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1D18B254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77E0334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84DC5B3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AA61567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0900528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E3BBA" w:rsidRPr="009E4DCE" w14:paraId="6B9E5A9F" w14:textId="77777777" w:rsidTr="007F147D">
        <w:tc>
          <w:tcPr>
            <w:tcW w:w="2136" w:type="pct"/>
          </w:tcPr>
          <w:p w14:paraId="586E7EC5" w14:textId="77777777" w:rsidR="007E3BBA" w:rsidRPr="001F39CD" w:rsidRDefault="007E3BBA" w:rsidP="007E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98" w:type="pct"/>
          </w:tcPr>
          <w:p w14:paraId="2202313F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9280405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1F2F0E42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B42B6AB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9669CE7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09E4193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0246A7C1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E3BBA" w:rsidRPr="009E4DCE" w14:paraId="5B75BFA4" w14:textId="77777777" w:rsidTr="007F147D">
        <w:tc>
          <w:tcPr>
            <w:tcW w:w="2136" w:type="pct"/>
          </w:tcPr>
          <w:p w14:paraId="350778DB" w14:textId="77777777" w:rsidR="007E3BBA" w:rsidRPr="001F39CD" w:rsidRDefault="007E3BBA" w:rsidP="007E3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8" w:type="pct"/>
          </w:tcPr>
          <w:p w14:paraId="7AB4341C" w14:textId="552A634E" w:rsidR="007E3BBA" w:rsidRPr="009E4DCE" w:rsidRDefault="00A019C0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482</w:t>
            </w:r>
          </w:p>
        </w:tc>
        <w:tc>
          <w:tcPr>
            <w:tcW w:w="142" w:type="pct"/>
          </w:tcPr>
          <w:p w14:paraId="6E400C1B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2A1D646A" w14:textId="55193175" w:rsidR="007E3BBA" w:rsidRPr="00926534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77E">
              <w:rPr>
                <w:rFonts w:ascii="Angsana New" w:hAnsi="Angsana New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143" w:type="pct"/>
          </w:tcPr>
          <w:p w14:paraId="44A2130B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8C1735A" w14:textId="695E3E43" w:rsidR="007E3BBA" w:rsidRPr="009E4DCE" w:rsidRDefault="00A019C0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482</w:t>
            </w:r>
          </w:p>
        </w:tc>
        <w:tc>
          <w:tcPr>
            <w:tcW w:w="134" w:type="pct"/>
          </w:tcPr>
          <w:p w14:paraId="5072FBD1" w14:textId="77777777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6335CA3" w14:textId="6E47393C" w:rsidR="007E3BBA" w:rsidRPr="009E4DCE" w:rsidRDefault="007E3BBA" w:rsidP="007E3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171</w:t>
            </w:r>
          </w:p>
        </w:tc>
      </w:tr>
      <w:tr w:rsidR="002627A7" w:rsidRPr="009E4DCE" w14:paraId="61E019BF" w14:textId="77777777" w:rsidTr="007F147D">
        <w:tc>
          <w:tcPr>
            <w:tcW w:w="2136" w:type="pct"/>
          </w:tcPr>
          <w:p w14:paraId="4F45DC08" w14:textId="77777777" w:rsidR="002627A7" w:rsidRPr="001F39CD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8" w:type="pct"/>
          </w:tcPr>
          <w:p w14:paraId="4616F67F" w14:textId="2AC829A1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1,728</w:t>
            </w:r>
          </w:p>
        </w:tc>
        <w:tc>
          <w:tcPr>
            <w:tcW w:w="142" w:type="pct"/>
          </w:tcPr>
          <w:p w14:paraId="79FB4CEF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38C3751F" w14:textId="74476ABC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6,200</w:t>
            </w:r>
          </w:p>
        </w:tc>
        <w:tc>
          <w:tcPr>
            <w:tcW w:w="143" w:type="pct"/>
          </w:tcPr>
          <w:p w14:paraId="3D70E953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FB3DE6F" w14:textId="2DFF352F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1,728</w:t>
            </w:r>
          </w:p>
        </w:tc>
        <w:tc>
          <w:tcPr>
            <w:tcW w:w="134" w:type="pct"/>
          </w:tcPr>
          <w:p w14:paraId="22691487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34454E78" w14:textId="68545205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6,200</w:t>
            </w:r>
          </w:p>
        </w:tc>
      </w:tr>
      <w:tr w:rsidR="002627A7" w:rsidRPr="009E4DCE" w14:paraId="0366657D" w14:textId="77777777" w:rsidTr="007F147D">
        <w:tc>
          <w:tcPr>
            <w:tcW w:w="2136" w:type="pct"/>
          </w:tcPr>
          <w:p w14:paraId="6D48B184" w14:textId="77777777" w:rsidR="002627A7" w:rsidRPr="001F39CD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14:paraId="18CEFBD5" w14:textId="5BF1D669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9FDCFD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2AEDC21C" w14:textId="31FF6A17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43" w:type="pct"/>
          </w:tcPr>
          <w:p w14:paraId="7E3C6ABC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ED7A1D5" w14:textId="764D174D" w:rsidR="002627A7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4" w:type="pct"/>
          </w:tcPr>
          <w:p w14:paraId="61686C2D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7E0AE7AA" w14:textId="4FE66F09" w:rsidR="002627A7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</w:tr>
      <w:tr w:rsidR="002627A7" w:rsidRPr="009E4DCE" w14:paraId="272A63EC" w14:textId="77777777" w:rsidTr="007F147D">
        <w:tc>
          <w:tcPr>
            <w:tcW w:w="2136" w:type="pct"/>
          </w:tcPr>
          <w:p w14:paraId="0A50224A" w14:textId="77777777" w:rsidR="002627A7" w:rsidRPr="001F39CD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14:paraId="3F401500" w14:textId="67BB6614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42" w:type="pct"/>
          </w:tcPr>
          <w:p w14:paraId="1872699C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784A3985" w14:textId="448160EC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3" w:type="pct"/>
          </w:tcPr>
          <w:p w14:paraId="528D97D4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D068B3E" w14:textId="5CB6C6FA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34" w:type="pct"/>
          </w:tcPr>
          <w:p w14:paraId="1F187A3B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0915DF76" w14:textId="36EB1A82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</w:tr>
      <w:tr w:rsidR="002627A7" w:rsidRPr="009E4DCE" w14:paraId="550A0B8B" w14:textId="77777777" w:rsidTr="007F147D">
        <w:tc>
          <w:tcPr>
            <w:tcW w:w="2136" w:type="pct"/>
          </w:tcPr>
          <w:p w14:paraId="5B9DFB4D" w14:textId="77777777" w:rsidR="002627A7" w:rsidRPr="001F39CD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6BE8CE4" w14:textId="77777777" w:rsidR="002627A7" w:rsidRPr="009B507F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72FF173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354EB4D3" w14:textId="77777777" w:rsidR="002627A7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77BD9A5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559645C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16BF9F5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0661125C" w14:textId="77777777" w:rsidR="002627A7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27A7" w:rsidRPr="009E4DCE" w14:paraId="4575E39D" w14:textId="77777777" w:rsidTr="007F147D">
        <w:tc>
          <w:tcPr>
            <w:tcW w:w="2136" w:type="pct"/>
          </w:tcPr>
          <w:p w14:paraId="2048151A" w14:textId="77777777" w:rsidR="002627A7" w:rsidRPr="009E4DCE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8" w:type="pct"/>
          </w:tcPr>
          <w:p w14:paraId="085E3B0C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20C0278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41C77788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C417041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57C2AE8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786D016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9E9B29B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27A7" w:rsidRPr="009E4DCE" w14:paraId="373684D4" w14:textId="77777777" w:rsidTr="007F147D">
        <w:tc>
          <w:tcPr>
            <w:tcW w:w="2136" w:type="pct"/>
          </w:tcPr>
          <w:p w14:paraId="56A9C8D0" w14:textId="77777777" w:rsidR="002627A7" w:rsidRPr="009E4DCE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8" w:type="pct"/>
          </w:tcPr>
          <w:p w14:paraId="4A89B80B" w14:textId="7D7EE156" w:rsidR="002627A7" w:rsidRPr="00902DEA" w:rsidRDefault="00F37C04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3,173</w:t>
            </w:r>
          </w:p>
        </w:tc>
        <w:tc>
          <w:tcPr>
            <w:tcW w:w="142" w:type="pct"/>
          </w:tcPr>
          <w:p w14:paraId="206647BA" w14:textId="77777777" w:rsidR="002627A7" w:rsidRPr="00902DEA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0EDA7A39" w14:textId="10BB3A49" w:rsidR="002627A7" w:rsidRPr="00902DEA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2,778</w:t>
            </w:r>
          </w:p>
        </w:tc>
        <w:tc>
          <w:tcPr>
            <w:tcW w:w="143" w:type="pct"/>
          </w:tcPr>
          <w:p w14:paraId="6E8F9367" w14:textId="77777777" w:rsidR="002627A7" w:rsidRPr="00902DEA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1516C730" w14:textId="7E2696FB" w:rsidR="002627A7" w:rsidRPr="009E4DCE" w:rsidRDefault="00F37C04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2,729</w:t>
            </w:r>
          </w:p>
        </w:tc>
        <w:tc>
          <w:tcPr>
            <w:tcW w:w="134" w:type="pct"/>
          </w:tcPr>
          <w:p w14:paraId="25E43E27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0311D1C" w14:textId="5A46BC8F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2,881</w:t>
            </w:r>
          </w:p>
        </w:tc>
      </w:tr>
      <w:tr w:rsidR="002627A7" w:rsidRPr="009E4DCE" w14:paraId="25C3F8DC" w14:textId="77777777" w:rsidTr="007F147D">
        <w:tc>
          <w:tcPr>
            <w:tcW w:w="2136" w:type="pct"/>
          </w:tcPr>
          <w:p w14:paraId="419281B2" w14:textId="77777777" w:rsidR="002627A7" w:rsidRPr="009E4DCE" w:rsidRDefault="002627A7" w:rsidP="0026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8" w:type="pct"/>
          </w:tcPr>
          <w:p w14:paraId="2C866AD9" w14:textId="5F7D58E7" w:rsidR="002627A7" w:rsidRPr="00902DEA" w:rsidRDefault="0006532F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51,214</w:t>
            </w:r>
          </w:p>
        </w:tc>
        <w:tc>
          <w:tcPr>
            <w:tcW w:w="142" w:type="pct"/>
          </w:tcPr>
          <w:p w14:paraId="3BBDD0DD" w14:textId="77777777" w:rsidR="002627A7" w:rsidRPr="00902DEA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7C027371" w14:textId="18A27FBE" w:rsidR="002627A7" w:rsidRPr="00902DEA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69,870</w:t>
            </w:r>
          </w:p>
        </w:tc>
        <w:tc>
          <w:tcPr>
            <w:tcW w:w="143" w:type="pct"/>
          </w:tcPr>
          <w:p w14:paraId="0513A8FF" w14:textId="77777777" w:rsidR="002627A7" w:rsidRPr="00902DEA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5E46E453" w14:textId="5602A92E" w:rsidR="002627A7" w:rsidRPr="009E4DCE" w:rsidRDefault="00D552AA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51,214</w:t>
            </w:r>
          </w:p>
        </w:tc>
        <w:tc>
          <w:tcPr>
            <w:tcW w:w="134" w:type="pct"/>
          </w:tcPr>
          <w:p w14:paraId="60B22C00" w14:textId="77777777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E4EF2C3" w14:textId="70020A10" w:rsidR="002627A7" w:rsidRPr="009E4DCE" w:rsidRDefault="002627A7" w:rsidP="00262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69,870</w:t>
            </w:r>
          </w:p>
        </w:tc>
      </w:tr>
      <w:tr w:rsidR="00895034" w:rsidRPr="009E4DCE" w14:paraId="74086064" w14:textId="77777777" w:rsidTr="007F147D">
        <w:tc>
          <w:tcPr>
            <w:tcW w:w="2136" w:type="pct"/>
          </w:tcPr>
          <w:p w14:paraId="6A2ED77A" w14:textId="6E7D552D" w:rsidR="00895034" w:rsidRPr="009E4DCE" w:rsidRDefault="00895034" w:rsidP="00895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220D4F12" w14:textId="09BBE6AA" w:rsidR="00895034" w:rsidRPr="009E4DCE" w:rsidRDefault="00961E2D" w:rsidP="00961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1,453</w:t>
            </w:r>
          </w:p>
        </w:tc>
        <w:tc>
          <w:tcPr>
            <w:tcW w:w="142" w:type="pct"/>
          </w:tcPr>
          <w:p w14:paraId="739F20A8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3AB4B2EF" w14:textId="262F3096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2,142</w:t>
            </w:r>
          </w:p>
        </w:tc>
        <w:tc>
          <w:tcPr>
            <w:tcW w:w="143" w:type="pct"/>
          </w:tcPr>
          <w:p w14:paraId="414155DD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0287CD5D" w14:textId="43E66CE0" w:rsidR="00895034" w:rsidRPr="009E4DCE" w:rsidRDefault="00961E2D" w:rsidP="00961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1,453</w:t>
            </w:r>
          </w:p>
        </w:tc>
        <w:tc>
          <w:tcPr>
            <w:tcW w:w="134" w:type="pct"/>
          </w:tcPr>
          <w:p w14:paraId="2EDE269A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B7BB62B" w14:textId="20A5E022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2,142</w:t>
            </w:r>
          </w:p>
        </w:tc>
      </w:tr>
      <w:tr w:rsidR="00895034" w:rsidRPr="009E4DCE" w14:paraId="7B27A9C6" w14:textId="77777777" w:rsidTr="007F147D">
        <w:tc>
          <w:tcPr>
            <w:tcW w:w="2136" w:type="pct"/>
          </w:tcPr>
          <w:p w14:paraId="0066D531" w14:textId="77777777" w:rsidR="00895034" w:rsidRPr="009E4DCE" w:rsidRDefault="00895034" w:rsidP="00895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8" w:type="pct"/>
          </w:tcPr>
          <w:p w14:paraId="040D6BD5" w14:textId="12EF8976" w:rsidR="00895034" w:rsidRPr="009E4DCE" w:rsidRDefault="00293E62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1,345</w:t>
            </w:r>
          </w:p>
        </w:tc>
        <w:tc>
          <w:tcPr>
            <w:tcW w:w="142" w:type="pct"/>
          </w:tcPr>
          <w:p w14:paraId="11EE723F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03A18EA7" w14:textId="55F80D28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1,470</w:t>
            </w:r>
          </w:p>
        </w:tc>
        <w:tc>
          <w:tcPr>
            <w:tcW w:w="143" w:type="pct"/>
          </w:tcPr>
          <w:p w14:paraId="67EA4CF5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2297429D" w14:textId="12F90474" w:rsidR="00895034" w:rsidRPr="009E4DCE" w:rsidRDefault="00293E62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1,345</w:t>
            </w:r>
          </w:p>
        </w:tc>
        <w:tc>
          <w:tcPr>
            <w:tcW w:w="134" w:type="pct"/>
          </w:tcPr>
          <w:p w14:paraId="1FE33689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AAFF3C5" w14:textId="52A0994B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1,470</w:t>
            </w:r>
          </w:p>
        </w:tc>
      </w:tr>
      <w:tr w:rsidR="00895034" w:rsidRPr="009E4DCE" w14:paraId="1072F3C7" w14:textId="77777777" w:rsidTr="007F147D">
        <w:tc>
          <w:tcPr>
            <w:tcW w:w="2136" w:type="pct"/>
          </w:tcPr>
          <w:p w14:paraId="3BA90FA2" w14:textId="77777777" w:rsidR="00895034" w:rsidRPr="009E4DCE" w:rsidRDefault="00895034" w:rsidP="00895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14:paraId="5FC999AF" w14:textId="745EFEF4" w:rsidR="00895034" w:rsidRPr="009E4DCE" w:rsidRDefault="00542EA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  <w:tc>
          <w:tcPr>
            <w:tcW w:w="142" w:type="pct"/>
          </w:tcPr>
          <w:p w14:paraId="5419B4A0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14:paraId="79334719" w14:textId="1033C8A3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364</w:t>
            </w:r>
          </w:p>
        </w:tc>
        <w:tc>
          <w:tcPr>
            <w:tcW w:w="143" w:type="pct"/>
          </w:tcPr>
          <w:p w14:paraId="3F3B7647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673566B8" w14:textId="6313D891" w:rsidR="00895034" w:rsidRPr="009E4DCE" w:rsidRDefault="00542EA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187</w:t>
            </w:r>
          </w:p>
        </w:tc>
        <w:tc>
          <w:tcPr>
            <w:tcW w:w="134" w:type="pct"/>
          </w:tcPr>
          <w:p w14:paraId="06B29463" w14:textId="77777777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0BF350E4" w14:textId="1D42056F" w:rsidR="00895034" w:rsidRPr="009E4DCE" w:rsidRDefault="00895034" w:rsidP="008950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</w:tr>
    </w:tbl>
    <w:p w14:paraId="24FECE92" w14:textId="77777777" w:rsidR="007F147D" w:rsidRPr="009E4DCE" w:rsidRDefault="007F147D" w:rsidP="007F147D">
      <w:pPr>
        <w:spacing w:line="240" w:lineRule="auto"/>
        <w:rPr>
          <w:rFonts w:ascii="Angsana New" w:hAnsi="Angsana New"/>
          <w:sz w:val="2"/>
          <w:szCs w:val="2"/>
        </w:rPr>
      </w:pPr>
    </w:p>
    <w:p w14:paraId="5E477022" w14:textId="77777777" w:rsidR="007F147D" w:rsidRPr="009E4DCE" w:rsidRDefault="007F147D" w:rsidP="007F147D">
      <w:pPr>
        <w:spacing w:line="240" w:lineRule="auto"/>
        <w:rPr>
          <w:rFonts w:ascii="Angsana New" w:hAnsi="Angsana New"/>
          <w:sz w:val="2"/>
          <w:szCs w:val="2"/>
        </w:rPr>
      </w:pPr>
    </w:p>
    <w:p w14:paraId="75A5B1EC" w14:textId="77777777" w:rsidR="007F147D" w:rsidRPr="009E4DCE" w:rsidRDefault="007F147D" w:rsidP="007F147D">
      <w:pPr>
        <w:spacing w:line="240" w:lineRule="auto"/>
        <w:rPr>
          <w:rFonts w:ascii="Angsana New" w:hAnsi="Angsana New"/>
          <w:sz w:val="30"/>
          <w:szCs w:val="30"/>
        </w:rPr>
      </w:pPr>
    </w:p>
    <w:p w14:paraId="70A7A850" w14:textId="77777777" w:rsidR="007F147D" w:rsidRPr="009E4DCE" w:rsidRDefault="007F147D" w:rsidP="007F147D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/>
      </w:r>
      <w:r>
        <w:rPr>
          <w:rFonts w:ascii="Angsana New" w:hAnsi="Angsana New"/>
          <w:sz w:val="2"/>
          <w:szCs w:val="2"/>
        </w:rPr>
        <w:br/>
      </w: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09"/>
        <w:gridCol w:w="266"/>
        <w:gridCol w:w="1148"/>
        <w:gridCol w:w="266"/>
        <w:gridCol w:w="1137"/>
        <w:gridCol w:w="251"/>
        <w:gridCol w:w="1154"/>
      </w:tblGrid>
      <w:tr w:rsidR="007F147D" w:rsidRPr="009E4DCE" w14:paraId="74D5098F" w14:textId="77777777" w:rsidTr="007F147D">
        <w:trPr>
          <w:tblHeader/>
        </w:trPr>
        <w:tc>
          <w:tcPr>
            <w:tcW w:w="2131" w:type="pct"/>
          </w:tcPr>
          <w:p w14:paraId="6AF0EF62" w14:textId="77777777" w:rsidR="007F147D" w:rsidRPr="009E4DCE" w:rsidRDefault="007F147D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8" w:type="pct"/>
            <w:gridSpan w:val="3"/>
          </w:tcPr>
          <w:p w14:paraId="381C7937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762FB23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8" w:type="pct"/>
            <w:gridSpan w:val="3"/>
          </w:tcPr>
          <w:p w14:paraId="6B49447B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F147D" w:rsidRPr="009E4DCE" w14:paraId="0720BF8D" w14:textId="77777777" w:rsidTr="007F147D">
        <w:trPr>
          <w:tblHeader/>
        </w:trPr>
        <w:tc>
          <w:tcPr>
            <w:tcW w:w="2131" w:type="pct"/>
          </w:tcPr>
          <w:p w14:paraId="2BDC9BED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97" w:type="pct"/>
          </w:tcPr>
          <w:p w14:paraId="49569901" w14:textId="4C96068E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1A38A743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A757E66" w14:textId="669BEF04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14:paraId="587EC65A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128C467C" w14:textId="72A0325E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2A78CA15" w14:textId="77777777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ED4298" w14:textId="09DE45EE" w:rsidR="007F147D" w:rsidRPr="009E4DCE" w:rsidRDefault="007F147D" w:rsidP="007F1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7F147D" w:rsidRPr="009E4DCE" w14:paraId="170A616D" w14:textId="77777777" w:rsidTr="007F147D">
        <w:trPr>
          <w:tblHeader/>
        </w:trPr>
        <w:tc>
          <w:tcPr>
            <w:tcW w:w="2131" w:type="pct"/>
          </w:tcPr>
          <w:p w14:paraId="0E61414B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69" w:type="pct"/>
            <w:gridSpan w:val="7"/>
          </w:tcPr>
          <w:p w14:paraId="44128F25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F147D" w:rsidRPr="009E4DCE" w14:paraId="326DA1D5" w14:textId="77777777" w:rsidTr="007F147D">
        <w:tc>
          <w:tcPr>
            <w:tcW w:w="2131" w:type="pct"/>
          </w:tcPr>
          <w:p w14:paraId="0448440E" w14:textId="77777777" w:rsidR="007F147D" w:rsidRPr="009E4DCE" w:rsidRDefault="007F147D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63677C10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0F6DBF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2EF1FC7F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707240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38DBBA1F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0800BEE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B568D0B" w14:textId="77777777" w:rsidR="007F147D" w:rsidRPr="009E4DCE" w:rsidRDefault="007F147D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34B4" w:rsidRPr="009E4DCE" w14:paraId="2A8C6F38" w14:textId="77777777" w:rsidTr="007F147D">
        <w:tc>
          <w:tcPr>
            <w:tcW w:w="2131" w:type="pct"/>
          </w:tcPr>
          <w:p w14:paraId="32E6431E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7" w:type="pct"/>
          </w:tcPr>
          <w:p w14:paraId="46A9AE77" w14:textId="04E3E220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696D987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14240921" w14:textId="7533F449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57EFED8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340385BA" w14:textId="58FFFC52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34B4">
              <w:rPr>
                <w:rFonts w:ascii="Angsana New" w:hAnsi="Angsana New"/>
                <w:sz w:val="30"/>
                <w:szCs w:val="30"/>
                <w:lang w:val="en-US" w:eastAsia="en-US"/>
              </w:rPr>
              <w:t>126,711</w:t>
            </w:r>
          </w:p>
        </w:tc>
        <w:tc>
          <w:tcPr>
            <w:tcW w:w="135" w:type="pct"/>
          </w:tcPr>
          <w:p w14:paraId="062E0192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DFEFF14" w14:textId="12FC6339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107,006</w:t>
            </w:r>
          </w:p>
        </w:tc>
      </w:tr>
      <w:tr w:rsidR="001D34B4" w:rsidRPr="009E4DCE" w14:paraId="2168FDFB" w14:textId="77777777" w:rsidTr="007F147D">
        <w:tc>
          <w:tcPr>
            <w:tcW w:w="2131" w:type="pct"/>
          </w:tcPr>
          <w:p w14:paraId="68937FB9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7" w:type="pct"/>
          </w:tcPr>
          <w:p w14:paraId="7D97C7E0" w14:textId="3566A218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2DBDD4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7C3CA47" w14:textId="6BD40143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D33BA17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4476FC51" w14:textId="4CA7A565" w:rsidR="001D34B4" w:rsidRPr="00902DEA" w:rsidRDefault="00516E6E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684ABC"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500</w:t>
            </w:r>
          </w:p>
        </w:tc>
        <w:tc>
          <w:tcPr>
            <w:tcW w:w="135" w:type="pct"/>
          </w:tcPr>
          <w:p w14:paraId="23BA81ED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517140D" w14:textId="34F7E9F6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4,219</w:t>
            </w:r>
          </w:p>
        </w:tc>
      </w:tr>
      <w:tr w:rsidR="001D34B4" w:rsidRPr="009E4DCE" w14:paraId="5582D516" w14:textId="77777777" w:rsidTr="007F147D">
        <w:tc>
          <w:tcPr>
            <w:tcW w:w="2131" w:type="pct"/>
          </w:tcPr>
          <w:p w14:paraId="53E4560E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14:paraId="79C6490C" w14:textId="3D654818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6ED5C2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1AF420C1" w14:textId="484B528E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2993986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6B408000" w14:textId="68DF41B8" w:rsidR="001D34B4" w:rsidRPr="00902DEA" w:rsidRDefault="00516E6E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135" w:type="pct"/>
          </w:tcPr>
          <w:p w14:paraId="247B744A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F291120" w14:textId="4F69CC69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659</w:t>
            </w:r>
          </w:p>
        </w:tc>
      </w:tr>
      <w:tr w:rsidR="001D34B4" w:rsidRPr="009E4DCE" w14:paraId="2EC5F854" w14:textId="77777777" w:rsidTr="007F147D">
        <w:tc>
          <w:tcPr>
            <w:tcW w:w="2131" w:type="pct"/>
          </w:tcPr>
          <w:p w14:paraId="17358C61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7" w:type="pct"/>
          </w:tcPr>
          <w:p w14:paraId="7C57217A" w14:textId="718BA558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5AC4706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2D2D74D7" w14:textId="13DA28FD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3E836C5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3E89F52A" w14:textId="333753EC" w:rsidR="001D34B4" w:rsidRPr="00902DEA" w:rsidRDefault="00684ABC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35" w:type="pct"/>
          </w:tcPr>
          <w:p w14:paraId="4D8F1EAE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698CB90" w14:textId="5F23026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272</w:t>
            </w:r>
          </w:p>
        </w:tc>
      </w:tr>
      <w:tr w:rsidR="001D34B4" w:rsidRPr="009E4DCE" w14:paraId="6C506DB4" w14:textId="77777777" w:rsidTr="007F147D">
        <w:tc>
          <w:tcPr>
            <w:tcW w:w="2131" w:type="pct"/>
          </w:tcPr>
          <w:p w14:paraId="7BD47E03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7" w:type="pct"/>
          </w:tcPr>
          <w:p w14:paraId="21F32E94" w14:textId="15531F00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94EB66A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2BB8C166" w14:textId="7F056878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9E02511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6FAF429" w14:textId="22F3E457" w:rsidR="001D34B4" w:rsidRPr="009E4DCE" w:rsidRDefault="00516E6E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16E6E">
              <w:rPr>
                <w:rFonts w:ascii="Angsana New" w:hAnsi="Angsana New"/>
                <w:sz w:val="30"/>
                <w:szCs w:val="30"/>
                <w:lang w:val="en-US" w:eastAsia="en-US"/>
              </w:rPr>
              <w:t>918</w:t>
            </w:r>
          </w:p>
        </w:tc>
        <w:tc>
          <w:tcPr>
            <w:tcW w:w="135" w:type="pct"/>
          </w:tcPr>
          <w:p w14:paraId="7475B3D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2803A7B" w14:textId="3365A76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700</w:t>
            </w:r>
          </w:p>
        </w:tc>
      </w:tr>
      <w:tr w:rsidR="001D34B4" w:rsidRPr="009E4DCE" w14:paraId="2178CFD9" w14:textId="77777777" w:rsidTr="007F147D">
        <w:tc>
          <w:tcPr>
            <w:tcW w:w="2131" w:type="pct"/>
          </w:tcPr>
          <w:p w14:paraId="318423A8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558A944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562694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4B6C8408" w14:textId="77777777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D120133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6C4B048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2ABA12F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D53588D" w14:textId="77777777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13C6" w:rsidRPr="009E4DCE" w14:paraId="322AE071" w14:textId="77777777" w:rsidTr="007F147D">
        <w:tc>
          <w:tcPr>
            <w:tcW w:w="2131" w:type="pct"/>
          </w:tcPr>
          <w:p w14:paraId="0172B3AA" w14:textId="77777777" w:rsidR="005A13C6" w:rsidRPr="009E4DCE" w:rsidRDefault="005A13C6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286327A6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F4C931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FD769DB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604BAF8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0E858FB8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4E72E3B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3E5639A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13C6" w:rsidRPr="009E4DCE" w14:paraId="0C3D3BC6" w14:textId="77777777" w:rsidTr="007F147D">
        <w:tc>
          <w:tcPr>
            <w:tcW w:w="2131" w:type="pct"/>
          </w:tcPr>
          <w:p w14:paraId="6501735D" w14:textId="77777777" w:rsidR="005A13C6" w:rsidRPr="009E4DCE" w:rsidRDefault="005A13C6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03B3A2E9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D7D7C3E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721427D1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A488034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1A6B075C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7061E4E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0C54D8E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13C6" w:rsidRPr="009E4DCE" w14:paraId="7CD84E96" w14:textId="77777777" w:rsidTr="007F147D">
        <w:tc>
          <w:tcPr>
            <w:tcW w:w="2131" w:type="pct"/>
          </w:tcPr>
          <w:p w14:paraId="37BBFEAB" w14:textId="77777777" w:rsidR="005A13C6" w:rsidRPr="009E4DCE" w:rsidRDefault="005A13C6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225C6C7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E47A645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5DC28712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AC4ADDC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364E8F1D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ED51C3B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0A8F553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13C6" w:rsidRPr="009E4DCE" w14:paraId="56C43A4B" w14:textId="77777777" w:rsidTr="007F147D">
        <w:tc>
          <w:tcPr>
            <w:tcW w:w="2131" w:type="pct"/>
          </w:tcPr>
          <w:p w14:paraId="36DCE217" w14:textId="77777777" w:rsidR="005A13C6" w:rsidRPr="009E4DCE" w:rsidRDefault="005A13C6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52DA4CF1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BC6A96C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2F5E4EFB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08B63E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7944582A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DF735D3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FD8AF27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13C6" w:rsidRPr="009E4DCE" w14:paraId="5BA78F26" w14:textId="77777777" w:rsidTr="007F147D">
        <w:tc>
          <w:tcPr>
            <w:tcW w:w="2131" w:type="pct"/>
          </w:tcPr>
          <w:p w14:paraId="3C8C1A09" w14:textId="77777777" w:rsidR="005A13C6" w:rsidRPr="009E4DCE" w:rsidRDefault="005A13C6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65CFADCC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B4B65D7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468ED72D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0E1ACBD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1CACD53C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D7D1AF7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3804A1A" w14:textId="77777777" w:rsidR="005A13C6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6D9F" w:rsidRPr="009E4DCE" w14:paraId="2A157DF9" w14:textId="77777777" w:rsidTr="007F147D">
        <w:tc>
          <w:tcPr>
            <w:tcW w:w="2131" w:type="pct"/>
          </w:tcPr>
          <w:p w14:paraId="41FEC6AB" w14:textId="77777777" w:rsidR="00196D9F" w:rsidRPr="009E4DCE" w:rsidRDefault="00196D9F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66186F60" w14:textId="77777777" w:rsidR="00196D9F" w:rsidRPr="009E4DCE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275AD3C" w14:textId="77777777" w:rsidR="00196D9F" w:rsidRPr="009E4DCE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783BE34" w14:textId="77777777" w:rsidR="00196D9F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424777A" w14:textId="77777777" w:rsidR="00196D9F" w:rsidRPr="009E4DCE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66087210" w14:textId="77777777" w:rsidR="00196D9F" w:rsidRPr="009E4DCE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D0CBB7B" w14:textId="77777777" w:rsidR="00196D9F" w:rsidRPr="009E4DCE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C815E90" w14:textId="77777777" w:rsidR="00196D9F" w:rsidRDefault="00196D9F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34B4" w:rsidRPr="009E4DCE" w14:paraId="45C4F7DC" w14:textId="77777777" w:rsidTr="007F147D">
        <w:tc>
          <w:tcPr>
            <w:tcW w:w="2131" w:type="pct"/>
          </w:tcPr>
          <w:p w14:paraId="33D517C3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ค่าตอบแทน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7" w:type="pct"/>
          </w:tcPr>
          <w:p w14:paraId="10FD754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87D0D2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362E774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455F47B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7090D405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F22ACA3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045EDE9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96D9F" w:rsidRPr="009E4DCE" w14:paraId="21E40167" w14:textId="77777777" w:rsidTr="007F147D">
        <w:tc>
          <w:tcPr>
            <w:tcW w:w="2131" w:type="pct"/>
          </w:tcPr>
          <w:p w14:paraId="5A15FADC" w14:textId="33076D0F" w:rsidR="00196D9F" w:rsidRPr="00D01101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14:paraId="1845A2CA" w14:textId="77CABDBA" w:rsidR="00196D9F" w:rsidRPr="00D01101" w:rsidRDefault="00196D9F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16E6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43" w:type="pct"/>
          </w:tcPr>
          <w:p w14:paraId="4282E331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3252B767" w14:textId="45C71FC8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A52B3C6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41C7861A" w14:textId="40E95CC0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16E6E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35" w:type="pct"/>
          </w:tcPr>
          <w:p w14:paraId="1E705EC0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7EFB448" w14:textId="08B4430C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96D9F" w:rsidRPr="009E4DCE" w14:paraId="41BD5E65" w14:textId="77777777" w:rsidTr="007F147D">
        <w:tc>
          <w:tcPr>
            <w:tcW w:w="2131" w:type="pct"/>
          </w:tcPr>
          <w:p w14:paraId="3325D22B" w14:textId="3EEFB97B" w:rsidR="00196D9F" w:rsidRPr="00D01101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7" w:type="pct"/>
          </w:tcPr>
          <w:p w14:paraId="4CFC9430" w14:textId="31629A8D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0CDC3BE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40DAFC62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C110376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23BE80C3" w14:textId="319EBA6C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E5E89D6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BDABE24" w14:textId="77777777" w:rsidR="00196D9F" w:rsidRPr="00D01101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A1F93" w:rsidRPr="009E4DCE" w14:paraId="64AEB797" w14:textId="77777777" w:rsidTr="007F147D">
        <w:tc>
          <w:tcPr>
            <w:tcW w:w="2131" w:type="pct"/>
          </w:tcPr>
          <w:p w14:paraId="50BF1E6D" w14:textId="0DAB8625" w:rsidR="00FA1F93" w:rsidRPr="00D01101" w:rsidRDefault="00FA1F93" w:rsidP="00FA1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7" w:type="pct"/>
          </w:tcPr>
          <w:p w14:paraId="4EFF1476" w14:textId="3C0DACFE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35,819</w:t>
            </w:r>
          </w:p>
        </w:tc>
        <w:tc>
          <w:tcPr>
            <w:tcW w:w="143" w:type="pct"/>
          </w:tcPr>
          <w:p w14:paraId="2AC0DD0B" w14:textId="77777777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43ECB13C" w14:textId="3A182E68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41,857</w:t>
            </w:r>
          </w:p>
        </w:tc>
        <w:tc>
          <w:tcPr>
            <w:tcW w:w="143" w:type="pct"/>
          </w:tcPr>
          <w:p w14:paraId="6A581426" w14:textId="77777777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009EF56" w14:textId="2EB131DB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35,819</w:t>
            </w:r>
          </w:p>
        </w:tc>
        <w:tc>
          <w:tcPr>
            <w:tcW w:w="135" w:type="pct"/>
          </w:tcPr>
          <w:p w14:paraId="282FA7E9" w14:textId="77777777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7495E2D" w14:textId="48C3F0DC" w:rsidR="00FA1F93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41,857</w:t>
            </w:r>
          </w:p>
        </w:tc>
      </w:tr>
      <w:tr w:rsidR="00196D9F" w:rsidRPr="009E4DCE" w14:paraId="37BEE3C4" w14:textId="77777777" w:rsidTr="00D01101">
        <w:tc>
          <w:tcPr>
            <w:tcW w:w="2131" w:type="pct"/>
          </w:tcPr>
          <w:p w14:paraId="542EA767" w14:textId="0845E07C" w:rsidR="00196D9F" w:rsidRPr="00D01101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CD90425" w14:textId="391CB461" w:rsidR="00196D9F" w:rsidRPr="00C97E4C" w:rsidRDefault="00196D9F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2,423</w:t>
            </w:r>
          </w:p>
        </w:tc>
        <w:tc>
          <w:tcPr>
            <w:tcW w:w="143" w:type="pct"/>
          </w:tcPr>
          <w:p w14:paraId="4C80BE3B" w14:textId="77777777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20EBF85" w14:textId="5733B22E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AD5FBE1" w14:textId="77777777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2CA0CF" w14:textId="522EDC1D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2,423</w:t>
            </w:r>
          </w:p>
        </w:tc>
        <w:tc>
          <w:tcPr>
            <w:tcW w:w="135" w:type="pct"/>
          </w:tcPr>
          <w:p w14:paraId="21220D44" w14:textId="77777777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263BFB9" w14:textId="4369FE9D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96D9F" w:rsidRPr="009E4DCE" w14:paraId="49F67791" w14:textId="77777777" w:rsidTr="00D01101">
        <w:tc>
          <w:tcPr>
            <w:tcW w:w="2131" w:type="pct"/>
          </w:tcPr>
          <w:p w14:paraId="30658246" w14:textId="7BC19A82" w:rsidR="00196D9F" w:rsidRPr="00D01101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143789E" w14:textId="1D2DCF92" w:rsidR="00196D9F" w:rsidRPr="00C97E4C" w:rsidRDefault="00FA1F93" w:rsidP="00FA1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38,580</w:t>
            </w:r>
          </w:p>
        </w:tc>
        <w:tc>
          <w:tcPr>
            <w:tcW w:w="143" w:type="pct"/>
          </w:tcPr>
          <w:p w14:paraId="54772049" w14:textId="77777777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91E7705" w14:textId="0F13F287" w:rsidR="00196D9F" w:rsidRPr="00C97E4C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41,857</w:t>
            </w:r>
          </w:p>
        </w:tc>
        <w:tc>
          <w:tcPr>
            <w:tcW w:w="143" w:type="pct"/>
          </w:tcPr>
          <w:p w14:paraId="20C8E73D" w14:textId="77777777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65BE2B4" w14:textId="71306176" w:rsidR="00196D9F" w:rsidRPr="00C97E4C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38,580</w:t>
            </w:r>
          </w:p>
        </w:tc>
        <w:tc>
          <w:tcPr>
            <w:tcW w:w="135" w:type="pct"/>
          </w:tcPr>
          <w:p w14:paraId="1E15018A" w14:textId="77777777" w:rsidR="00196D9F" w:rsidRPr="00C97E4C" w:rsidRDefault="00196D9F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6E8BF0F" w14:textId="3B3620C8" w:rsidR="00196D9F" w:rsidRPr="00C97E4C" w:rsidRDefault="00FA1F93" w:rsidP="00196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97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41,857</w:t>
            </w:r>
          </w:p>
        </w:tc>
      </w:tr>
      <w:tr w:rsidR="001D34B4" w:rsidRPr="009E4DCE" w14:paraId="76C8BF17" w14:textId="77777777" w:rsidTr="007F147D">
        <w:tc>
          <w:tcPr>
            <w:tcW w:w="2131" w:type="pct"/>
          </w:tcPr>
          <w:p w14:paraId="7A845E9A" w14:textId="3CD05258" w:rsidR="001D34B4" w:rsidRPr="001F39CD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432E25EB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C717878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827741B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9DE17C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7FE03C4B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875F8F7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0DCEEFA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A13C6" w:rsidRPr="009E4DCE" w14:paraId="6164505D" w14:textId="77777777" w:rsidTr="007F147D">
        <w:tc>
          <w:tcPr>
            <w:tcW w:w="2131" w:type="pct"/>
          </w:tcPr>
          <w:p w14:paraId="1FC47924" w14:textId="5681636E" w:rsidR="005A13C6" w:rsidRDefault="005A13C6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14:paraId="4F681220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8C2A5E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2A4242B3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B058BBE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2ECED323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F86BAC2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EB78488" w14:textId="77777777" w:rsidR="005A13C6" w:rsidRPr="009E4DCE" w:rsidRDefault="005A13C6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34B4" w:rsidRPr="009E4DCE" w14:paraId="3276AE1A" w14:textId="77777777" w:rsidTr="007F147D">
        <w:tc>
          <w:tcPr>
            <w:tcW w:w="2131" w:type="pct"/>
          </w:tcPr>
          <w:p w14:paraId="0E57C022" w14:textId="77777777" w:rsidR="001D34B4" w:rsidRPr="001F39CD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7" w:type="pct"/>
          </w:tcPr>
          <w:p w14:paraId="577285AF" w14:textId="3DA5C494" w:rsidR="001D34B4" w:rsidRPr="009E4DCE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616</w:t>
            </w:r>
          </w:p>
        </w:tc>
        <w:tc>
          <w:tcPr>
            <w:tcW w:w="143" w:type="pct"/>
          </w:tcPr>
          <w:p w14:paraId="5F7F604A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349DEF4B" w14:textId="025FC4BF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1,356</w:t>
            </w:r>
          </w:p>
        </w:tc>
        <w:tc>
          <w:tcPr>
            <w:tcW w:w="143" w:type="pct"/>
          </w:tcPr>
          <w:p w14:paraId="29F1E61E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4015C685" w14:textId="0DAE6852" w:rsidR="001D34B4" w:rsidRPr="009E4DCE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613</w:t>
            </w:r>
          </w:p>
        </w:tc>
        <w:tc>
          <w:tcPr>
            <w:tcW w:w="135" w:type="pct"/>
          </w:tcPr>
          <w:p w14:paraId="1E6DA9F2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01D6348" w14:textId="024AB62A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578</w:t>
            </w:r>
          </w:p>
        </w:tc>
      </w:tr>
      <w:tr w:rsidR="001D34B4" w:rsidRPr="009E4DCE" w14:paraId="0C9B90D0" w14:textId="77777777" w:rsidTr="007F147D">
        <w:tc>
          <w:tcPr>
            <w:tcW w:w="2131" w:type="pct"/>
          </w:tcPr>
          <w:p w14:paraId="0E01F97C" w14:textId="77777777" w:rsidR="001D34B4" w:rsidRPr="001F39CD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7" w:type="pct"/>
          </w:tcPr>
          <w:p w14:paraId="7CCCBBF2" w14:textId="18F6A0E6" w:rsidR="001D34B4" w:rsidRPr="009E4DCE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3,722</w:t>
            </w:r>
          </w:p>
        </w:tc>
        <w:tc>
          <w:tcPr>
            <w:tcW w:w="143" w:type="pct"/>
          </w:tcPr>
          <w:p w14:paraId="55533211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73B49974" w14:textId="6A04E9A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7,417</w:t>
            </w:r>
          </w:p>
        </w:tc>
        <w:tc>
          <w:tcPr>
            <w:tcW w:w="143" w:type="pct"/>
          </w:tcPr>
          <w:p w14:paraId="726FEAD4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4A90B23D" w14:textId="72CBB5DF" w:rsidR="001D34B4" w:rsidRPr="009E4DCE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3,722</w:t>
            </w:r>
          </w:p>
        </w:tc>
        <w:tc>
          <w:tcPr>
            <w:tcW w:w="135" w:type="pct"/>
          </w:tcPr>
          <w:p w14:paraId="2C12A54E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25C5E53" w14:textId="033459AE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7,417</w:t>
            </w:r>
          </w:p>
        </w:tc>
      </w:tr>
      <w:tr w:rsidR="001D34B4" w:rsidRPr="009E4DCE" w14:paraId="56FCAC01" w14:textId="77777777" w:rsidTr="007F147D">
        <w:tc>
          <w:tcPr>
            <w:tcW w:w="2131" w:type="pct"/>
          </w:tcPr>
          <w:p w14:paraId="470F3C4D" w14:textId="77777777" w:rsidR="001D34B4" w:rsidRPr="001F39CD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14:paraId="2E892D6A" w14:textId="7923E15E" w:rsidR="001D34B4" w:rsidRPr="009B507F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43" w:type="pct"/>
          </w:tcPr>
          <w:p w14:paraId="5FA0145F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1B3A6AB0" w14:textId="502A2E0C" w:rsidR="001D34B4" w:rsidRPr="009B507F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43" w:type="pct"/>
          </w:tcPr>
          <w:p w14:paraId="2B1BA42D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E761BB3" w14:textId="3D192D12" w:rsidR="001D34B4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135" w:type="pct"/>
          </w:tcPr>
          <w:p w14:paraId="74119B8F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289AE9D" w14:textId="4ABD4123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</w:tr>
      <w:tr w:rsidR="001D34B4" w:rsidRPr="009E4DCE" w14:paraId="24C83E32" w14:textId="77777777" w:rsidTr="007F147D">
        <w:tc>
          <w:tcPr>
            <w:tcW w:w="2131" w:type="pct"/>
          </w:tcPr>
          <w:p w14:paraId="365F7C94" w14:textId="77777777" w:rsidR="001D34B4" w:rsidRPr="001F39CD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7" w:type="pct"/>
          </w:tcPr>
          <w:p w14:paraId="083B07EB" w14:textId="48C43DF2" w:rsidR="001D34B4" w:rsidRPr="009E4DCE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143" w:type="pct"/>
          </w:tcPr>
          <w:p w14:paraId="5BAB8727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5E6CD9A1" w14:textId="0483522B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143" w:type="pct"/>
          </w:tcPr>
          <w:p w14:paraId="10E5D60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C4F6FAD" w14:textId="363A12B3" w:rsidR="001D34B4" w:rsidRPr="009E4DCE" w:rsidRDefault="00C912C8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12C8">
              <w:rPr>
                <w:rFonts w:ascii="Angsana New" w:hAnsi="Angsana New"/>
                <w:sz w:val="30"/>
                <w:szCs w:val="30"/>
                <w:lang w:val="en-US" w:eastAsia="en-US"/>
              </w:rPr>
              <w:t>475</w:t>
            </w:r>
          </w:p>
        </w:tc>
        <w:tc>
          <w:tcPr>
            <w:tcW w:w="135" w:type="pct"/>
          </w:tcPr>
          <w:p w14:paraId="6E7C2A18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C67CA4A" w14:textId="05D94DD3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</w:tr>
      <w:tr w:rsidR="001D34B4" w:rsidRPr="009E4DCE" w14:paraId="5712AB88" w14:textId="77777777" w:rsidTr="007F147D">
        <w:tc>
          <w:tcPr>
            <w:tcW w:w="2131" w:type="pct"/>
          </w:tcPr>
          <w:p w14:paraId="59F24847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CBB298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78F5327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4075C227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0A63AD9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042C40CC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0BE7ACC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679BB49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34B4" w:rsidRPr="009E4DCE" w14:paraId="1D76FEB4" w14:textId="77777777" w:rsidTr="007F147D">
        <w:tc>
          <w:tcPr>
            <w:tcW w:w="2131" w:type="pct"/>
          </w:tcPr>
          <w:p w14:paraId="024B77F5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2445B13F" w14:textId="77777777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0AD7D0E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3AA35149" w14:textId="77777777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6723723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06B9F67C" w14:textId="77777777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731B27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8973FCA" w14:textId="77777777" w:rsidR="001D34B4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34B4" w:rsidRPr="009E4DCE" w14:paraId="0F8E387A" w14:textId="77777777" w:rsidTr="007F147D">
        <w:tc>
          <w:tcPr>
            <w:tcW w:w="2131" w:type="pct"/>
          </w:tcPr>
          <w:p w14:paraId="7915FC74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7" w:type="pct"/>
          </w:tcPr>
          <w:p w14:paraId="5B82EFC4" w14:textId="05FAA622" w:rsidR="001D34B4" w:rsidRPr="00902DEA" w:rsidRDefault="00684ABC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10,942</w:t>
            </w:r>
          </w:p>
        </w:tc>
        <w:tc>
          <w:tcPr>
            <w:tcW w:w="143" w:type="pct"/>
          </w:tcPr>
          <w:p w14:paraId="49351555" w14:textId="77777777" w:rsidR="001D34B4" w:rsidRPr="00902DEA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148043A2" w14:textId="7345797A" w:rsidR="001D34B4" w:rsidRPr="00902DEA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11,509</w:t>
            </w:r>
          </w:p>
        </w:tc>
        <w:tc>
          <w:tcPr>
            <w:tcW w:w="143" w:type="pct"/>
          </w:tcPr>
          <w:p w14:paraId="17AF6AF5" w14:textId="77777777" w:rsidR="001D34B4" w:rsidRPr="00902DEA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3FA6E8F5" w14:textId="5453D03B" w:rsidR="001D34B4" w:rsidRPr="00902DEA" w:rsidRDefault="00684ABC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02DEA">
              <w:rPr>
                <w:rFonts w:ascii="Angsana New" w:hAnsi="Angsana New"/>
                <w:sz w:val="30"/>
                <w:szCs w:val="30"/>
                <w:lang w:val="en-US" w:eastAsia="en-US"/>
              </w:rPr>
              <w:t>9,277</w:t>
            </w:r>
          </w:p>
        </w:tc>
        <w:tc>
          <w:tcPr>
            <w:tcW w:w="135" w:type="pct"/>
          </w:tcPr>
          <w:p w14:paraId="0143E27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4529797" w14:textId="04A05BC1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10,886</w:t>
            </w:r>
          </w:p>
        </w:tc>
      </w:tr>
      <w:tr w:rsidR="001D34B4" w:rsidRPr="009E4DCE" w14:paraId="1EA325A2" w14:textId="77777777" w:rsidTr="007F147D">
        <w:tc>
          <w:tcPr>
            <w:tcW w:w="2131" w:type="pct"/>
          </w:tcPr>
          <w:p w14:paraId="5E195D46" w14:textId="77777777" w:rsidR="001D34B4" w:rsidRPr="009E4DCE" w:rsidRDefault="001D34B4" w:rsidP="001D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7" w:type="pct"/>
          </w:tcPr>
          <w:p w14:paraId="0E1C2A6D" w14:textId="76565770" w:rsidR="001D34B4" w:rsidRPr="009E4DCE" w:rsidRDefault="00C44511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4511">
              <w:rPr>
                <w:rFonts w:ascii="Angsana New" w:hAnsi="Angsana New"/>
                <w:sz w:val="30"/>
                <w:szCs w:val="30"/>
                <w:lang w:val="en-US" w:eastAsia="en-US"/>
              </w:rPr>
              <w:t>159,178</w:t>
            </w:r>
          </w:p>
        </w:tc>
        <w:tc>
          <w:tcPr>
            <w:tcW w:w="143" w:type="pct"/>
          </w:tcPr>
          <w:p w14:paraId="69944740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787E502B" w14:textId="2D42CD1A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189,106</w:t>
            </w:r>
          </w:p>
        </w:tc>
        <w:tc>
          <w:tcPr>
            <w:tcW w:w="143" w:type="pct"/>
          </w:tcPr>
          <w:p w14:paraId="20D66D5F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D2E90C7" w14:textId="3430D439" w:rsidR="001D34B4" w:rsidRPr="009E4DCE" w:rsidRDefault="008E7A65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E7A65">
              <w:rPr>
                <w:rFonts w:ascii="Angsana New" w:hAnsi="Angsana New"/>
                <w:sz w:val="30"/>
                <w:szCs w:val="30"/>
                <w:lang w:val="en-US" w:eastAsia="en-US"/>
              </w:rPr>
              <w:t>159,154</w:t>
            </w:r>
          </w:p>
        </w:tc>
        <w:tc>
          <w:tcPr>
            <w:tcW w:w="135" w:type="pct"/>
          </w:tcPr>
          <w:p w14:paraId="5E751621" w14:textId="77777777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CDEE926" w14:textId="0FF5B3E9" w:rsidR="001D34B4" w:rsidRPr="009E4DCE" w:rsidRDefault="001D34B4" w:rsidP="001D3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187,906</w:t>
            </w:r>
          </w:p>
        </w:tc>
      </w:tr>
      <w:tr w:rsidR="00C44511" w:rsidRPr="009E4DCE" w14:paraId="377923D1" w14:textId="77777777" w:rsidTr="007F147D">
        <w:tc>
          <w:tcPr>
            <w:tcW w:w="2131" w:type="pct"/>
          </w:tcPr>
          <w:p w14:paraId="73E76E9F" w14:textId="77777777" w:rsidR="00C44511" w:rsidRPr="009E4DCE" w:rsidRDefault="00C44511" w:rsidP="00C4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7" w:type="pct"/>
          </w:tcPr>
          <w:p w14:paraId="108BC180" w14:textId="01AB233D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C8B092A" w14:textId="77777777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5CEB7CE7" w14:textId="35EF2CC2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3" w:type="pct"/>
          </w:tcPr>
          <w:p w14:paraId="5123924B" w14:textId="77777777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CB0220F" w14:textId="4FEB33FB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C1778FB" w14:textId="77777777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B8925B9" w14:textId="096C0AB6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</w:tr>
      <w:tr w:rsidR="00C44511" w:rsidRPr="009E4DCE" w14:paraId="642B181C" w14:textId="77777777" w:rsidTr="007F147D">
        <w:tc>
          <w:tcPr>
            <w:tcW w:w="2131" w:type="pct"/>
          </w:tcPr>
          <w:p w14:paraId="3D5FDB33" w14:textId="2CD01E22" w:rsidR="00C44511" w:rsidRPr="003C5145" w:rsidRDefault="00C44511" w:rsidP="00C4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14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C514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7" w:type="pct"/>
          </w:tcPr>
          <w:p w14:paraId="2168F7F0" w14:textId="297495A0" w:rsidR="00C44511" w:rsidRPr="003C5145" w:rsidRDefault="00961E2D" w:rsidP="00961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5,144</w:t>
            </w:r>
          </w:p>
        </w:tc>
        <w:tc>
          <w:tcPr>
            <w:tcW w:w="143" w:type="pct"/>
          </w:tcPr>
          <w:p w14:paraId="52FC85CF" w14:textId="77777777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3CA624F3" w14:textId="7295BD9D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6,902</w:t>
            </w:r>
          </w:p>
        </w:tc>
        <w:tc>
          <w:tcPr>
            <w:tcW w:w="143" w:type="pct"/>
          </w:tcPr>
          <w:p w14:paraId="4CE45472" w14:textId="77777777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6E886EE8" w14:textId="4A6E1583" w:rsidR="00C44511" w:rsidRPr="003C5145" w:rsidRDefault="00961E2D" w:rsidP="00961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5,144</w:t>
            </w:r>
          </w:p>
        </w:tc>
        <w:tc>
          <w:tcPr>
            <w:tcW w:w="135" w:type="pct"/>
          </w:tcPr>
          <w:p w14:paraId="03139DCA" w14:textId="77777777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2990A41" w14:textId="052B7B09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6,902</w:t>
            </w:r>
          </w:p>
        </w:tc>
      </w:tr>
      <w:tr w:rsidR="00C44511" w:rsidRPr="009E4DCE" w14:paraId="45186320" w14:textId="77777777" w:rsidTr="007F147D">
        <w:tc>
          <w:tcPr>
            <w:tcW w:w="2131" w:type="pct"/>
          </w:tcPr>
          <w:p w14:paraId="6448D95D" w14:textId="77777777" w:rsidR="00C44511" w:rsidRPr="003C5145" w:rsidRDefault="00C44511" w:rsidP="00C4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145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7" w:type="pct"/>
          </w:tcPr>
          <w:p w14:paraId="59C7B3E7" w14:textId="605ACC08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4,235</w:t>
            </w:r>
          </w:p>
        </w:tc>
        <w:tc>
          <w:tcPr>
            <w:tcW w:w="143" w:type="pct"/>
          </w:tcPr>
          <w:p w14:paraId="5D4D8D11" w14:textId="77777777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0329B174" w14:textId="6726CC72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4,891</w:t>
            </w:r>
          </w:p>
        </w:tc>
        <w:tc>
          <w:tcPr>
            <w:tcW w:w="143" w:type="pct"/>
          </w:tcPr>
          <w:p w14:paraId="71894E4F" w14:textId="77777777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3B8E1C1F" w14:textId="557411B4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4,235</w:t>
            </w:r>
          </w:p>
        </w:tc>
        <w:tc>
          <w:tcPr>
            <w:tcW w:w="135" w:type="pct"/>
          </w:tcPr>
          <w:p w14:paraId="55D99F90" w14:textId="77777777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8CB2A09" w14:textId="7257A78F" w:rsidR="00C44511" w:rsidRPr="003C5145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C5145">
              <w:rPr>
                <w:rFonts w:ascii="Angsana New" w:hAnsi="Angsana New"/>
                <w:sz w:val="30"/>
                <w:szCs w:val="30"/>
                <w:lang w:val="en-US" w:eastAsia="en-US"/>
              </w:rPr>
              <w:t>4,891</w:t>
            </w:r>
          </w:p>
        </w:tc>
      </w:tr>
      <w:tr w:rsidR="00C44511" w:rsidRPr="009E4DCE" w14:paraId="2CF219D7" w14:textId="77777777" w:rsidTr="007F147D">
        <w:tc>
          <w:tcPr>
            <w:tcW w:w="2131" w:type="pct"/>
          </w:tcPr>
          <w:p w14:paraId="44932496" w14:textId="77777777" w:rsidR="00C44511" w:rsidRPr="009E4DCE" w:rsidRDefault="00C44511" w:rsidP="00C44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7" w:type="pct"/>
          </w:tcPr>
          <w:p w14:paraId="5BEF5E24" w14:textId="689BBCF0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4511">
              <w:rPr>
                <w:rFonts w:ascii="Angsana New" w:hAnsi="Angsana New"/>
                <w:sz w:val="30"/>
                <w:szCs w:val="30"/>
                <w:lang w:val="en-US" w:eastAsia="en-US"/>
              </w:rPr>
              <w:t>842</w:t>
            </w:r>
          </w:p>
        </w:tc>
        <w:tc>
          <w:tcPr>
            <w:tcW w:w="143" w:type="pct"/>
          </w:tcPr>
          <w:p w14:paraId="08FB6825" w14:textId="77777777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2FD6F77C" w14:textId="0806AEEF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816</w:t>
            </w:r>
          </w:p>
        </w:tc>
        <w:tc>
          <w:tcPr>
            <w:tcW w:w="143" w:type="pct"/>
          </w:tcPr>
          <w:p w14:paraId="64E111AF" w14:textId="77777777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297044E9" w14:textId="554DE8F0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44511">
              <w:rPr>
                <w:rFonts w:ascii="Angsana New" w:hAnsi="Angsana New"/>
                <w:sz w:val="30"/>
                <w:szCs w:val="30"/>
                <w:lang w:val="en-US" w:eastAsia="en-US"/>
              </w:rPr>
              <w:t>842</w:t>
            </w:r>
          </w:p>
        </w:tc>
        <w:tc>
          <w:tcPr>
            <w:tcW w:w="135" w:type="pct"/>
          </w:tcPr>
          <w:p w14:paraId="53106C6B" w14:textId="77777777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81C338A" w14:textId="26D64A26" w:rsidR="00C44511" w:rsidRPr="009E4DCE" w:rsidRDefault="00C44511" w:rsidP="00C445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791</w:t>
            </w:r>
          </w:p>
        </w:tc>
      </w:tr>
    </w:tbl>
    <w:p w14:paraId="45575FCB" w14:textId="11B09EBA" w:rsidR="007F147D" w:rsidRDefault="007F147D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FC6009D" w14:textId="2A1265F9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EDEBA41" w14:textId="619C1D50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D1D6DC4" w14:textId="2D08BAAA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2EDEA05" w14:textId="3C3788A0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9812E8D" w14:textId="2BE3BB8E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A9EF261" w14:textId="1EC54B22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1E00D4E" w14:textId="5B6B146B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5FB37B8" w14:textId="01956870" w:rsidR="00D03FD7" w:rsidRDefault="00D03FD7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E694FC7" w14:textId="3458EFFB" w:rsidR="00FA390D" w:rsidRPr="00A83A64" w:rsidRDefault="00FA390D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E47DD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A83A6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7D51D3">
        <w:rPr>
          <w:rFonts w:ascii="Angsana New" w:hAnsi="Angsana New"/>
          <w:sz w:val="30"/>
          <w:szCs w:val="30"/>
        </w:rPr>
        <w:t xml:space="preserve">30 </w:t>
      </w:r>
      <w:r w:rsidR="007D51D3">
        <w:rPr>
          <w:rFonts w:ascii="Angsana New" w:hAnsi="Angsana New"/>
          <w:sz w:val="30"/>
          <w:szCs w:val="30"/>
          <w:cs/>
        </w:rPr>
        <w:t>กันยายน</w:t>
      </w:r>
      <w:r w:rsidR="00C5586F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</w:rPr>
        <w:t>2</w:t>
      </w:r>
      <w:r w:rsidR="00E964FC">
        <w:rPr>
          <w:rFonts w:asciiTheme="majorBidi" w:hAnsiTheme="majorBidi" w:cstheme="majorBidi"/>
          <w:sz w:val="30"/>
          <w:szCs w:val="30"/>
        </w:rPr>
        <w:t>5</w:t>
      </w:r>
      <w:r w:rsidR="00470803" w:rsidRPr="00A83A64">
        <w:rPr>
          <w:rFonts w:asciiTheme="majorBidi" w:hAnsiTheme="majorBidi" w:cstheme="majorBidi"/>
          <w:sz w:val="30"/>
          <w:szCs w:val="30"/>
        </w:rPr>
        <w:t>63</w:t>
      </w:r>
      <w:r w:rsidR="00E80EED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และ</w:t>
      </w:r>
      <w:r w:rsidRPr="00A83A64">
        <w:rPr>
          <w:rFonts w:asciiTheme="majorBidi" w:hAnsiTheme="majorBidi" w:cstheme="majorBidi"/>
          <w:sz w:val="30"/>
          <w:szCs w:val="30"/>
        </w:rPr>
        <w:t xml:space="preserve"> 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3A64">
        <w:rPr>
          <w:rFonts w:asciiTheme="majorBidi" w:hAnsiTheme="majorBidi" w:cstheme="majorBidi"/>
          <w:sz w:val="30"/>
          <w:szCs w:val="30"/>
        </w:rPr>
        <w:t>2</w:t>
      </w:r>
      <w:r w:rsidR="00E964FC">
        <w:rPr>
          <w:rFonts w:asciiTheme="majorBidi" w:hAnsiTheme="majorBidi" w:cstheme="majorBidi"/>
          <w:sz w:val="30"/>
          <w:szCs w:val="30"/>
        </w:rPr>
        <w:t>5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>6</w:t>
      </w:r>
      <w:r w:rsidR="00470803" w:rsidRPr="00A83A64">
        <w:rPr>
          <w:rFonts w:asciiTheme="majorBidi" w:hAnsiTheme="majorBidi" w:cstheme="majorBidi"/>
          <w:sz w:val="30"/>
          <w:szCs w:val="30"/>
        </w:rPr>
        <w:t>2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926607A" w14:textId="77777777" w:rsidR="00470803" w:rsidRPr="00A83A64" w:rsidRDefault="00470803" w:rsidP="0047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62"/>
        <w:gridCol w:w="236"/>
        <w:gridCol w:w="1080"/>
        <w:gridCol w:w="277"/>
        <w:gridCol w:w="1078"/>
        <w:gridCol w:w="253"/>
        <w:gridCol w:w="1132"/>
      </w:tblGrid>
      <w:tr w:rsidR="00470803" w:rsidRPr="00A83A64" w14:paraId="48339AF7" w14:textId="77777777" w:rsidTr="00470803">
        <w:trPr>
          <w:tblHeader/>
        </w:trPr>
        <w:tc>
          <w:tcPr>
            <w:tcW w:w="2251" w:type="pct"/>
          </w:tcPr>
          <w:p w14:paraId="00502AB3" w14:textId="1BE8C0BB" w:rsidR="00470803" w:rsidRPr="00A83A64" w:rsidRDefault="00470803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1E82CA9A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14:paraId="1AA34AE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57DDA7D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0797" w:rsidRPr="00A83A64" w14:paraId="1B311245" w14:textId="77777777" w:rsidTr="00470803">
        <w:trPr>
          <w:tblHeader/>
        </w:trPr>
        <w:tc>
          <w:tcPr>
            <w:tcW w:w="2251" w:type="pct"/>
          </w:tcPr>
          <w:p w14:paraId="7ECCE05A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4C7C8BF" w14:textId="244FBDFF" w:rsidR="00760797" w:rsidRPr="00A83A64" w:rsidRDefault="007D51D3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4F6CF82A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79469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</w:tcPr>
          <w:p w14:paraId="2196C955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0B6829E" w14:textId="0D95B6E1" w:rsidR="00760797" w:rsidRPr="00A83A64" w:rsidRDefault="007D51D3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64BDBED6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E4F16F8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0797" w:rsidRPr="00A83A64" w14:paraId="56E34E03" w14:textId="77777777" w:rsidTr="00470803">
        <w:trPr>
          <w:tblHeader/>
        </w:trPr>
        <w:tc>
          <w:tcPr>
            <w:tcW w:w="2251" w:type="pct"/>
          </w:tcPr>
          <w:p w14:paraId="4496A34E" w14:textId="4B367CC8" w:rsidR="00760797" w:rsidRPr="001559E8" w:rsidRDefault="001559E8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0" w:type="pct"/>
          </w:tcPr>
          <w:p w14:paraId="6203B0B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429E4979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D75724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14:paraId="2DAD3CD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A050A4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14:paraId="5E67583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B153A9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60797" w:rsidRPr="00A83A64" w14:paraId="4E22BFF1" w14:textId="77777777" w:rsidTr="00470803">
        <w:trPr>
          <w:tblHeader/>
        </w:trPr>
        <w:tc>
          <w:tcPr>
            <w:tcW w:w="2251" w:type="pct"/>
          </w:tcPr>
          <w:p w14:paraId="6934BE3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2771A70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797" w:rsidRPr="00A83A64" w14:paraId="7A85C94E" w14:textId="77777777" w:rsidTr="00470803">
        <w:tc>
          <w:tcPr>
            <w:tcW w:w="2251" w:type="pct"/>
          </w:tcPr>
          <w:p w14:paraId="262A640F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34D4F5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E8B54A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57F89B7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8D2DCF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72CA84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ACFEFE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63496B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797" w:rsidRPr="00A83A64" w14:paraId="566CE073" w14:textId="77777777" w:rsidTr="00470803">
        <w:tc>
          <w:tcPr>
            <w:tcW w:w="2251" w:type="pct"/>
          </w:tcPr>
          <w:p w14:paraId="7988C0B3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70" w:type="pct"/>
          </w:tcPr>
          <w:p w14:paraId="0E558D8A" w14:textId="61D6F513" w:rsidR="00760797" w:rsidRPr="004A1235" w:rsidRDefault="00AE4D61" w:rsidP="0017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3239A0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7D82562" w14:textId="77777777" w:rsidR="00760797" w:rsidRPr="00A83A64" w:rsidRDefault="00760797" w:rsidP="00AE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A1ECE3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DAB604" w14:textId="30AA580A" w:rsidR="00760797" w:rsidRPr="004A1235" w:rsidRDefault="00AE4D61" w:rsidP="00AE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4D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</w:t>
            </w:r>
            <w:r w:rsidRPr="00AE4D61">
              <w:rPr>
                <w:rFonts w:ascii="Angsana New" w:hAnsi="Angsana New"/>
                <w:sz w:val="30"/>
                <w:szCs w:val="30"/>
                <w:lang w:val="en-US" w:eastAsia="en-US"/>
              </w:rPr>
              <w:t>308</w:t>
            </w:r>
          </w:p>
        </w:tc>
        <w:tc>
          <w:tcPr>
            <w:tcW w:w="136" w:type="pct"/>
          </w:tcPr>
          <w:p w14:paraId="1385AD6C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A5ABF6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29,162</w:t>
            </w:r>
          </w:p>
        </w:tc>
      </w:tr>
      <w:tr w:rsidR="00D03FD7" w:rsidRPr="00A83A64" w14:paraId="10C583D3" w14:textId="77777777" w:rsidTr="00470803">
        <w:tc>
          <w:tcPr>
            <w:tcW w:w="2251" w:type="pct"/>
          </w:tcPr>
          <w:p w14:paraId="5FD16451" w14:textId="77777777" w:rsidR="00D03FD7" w:rsidRPr="00A83A64" w:rsidRDefault="00D03FD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F0268B7" w14:textId="77777777" w:rsidR="00D03FD7" w:rsidRDefault="00D03FD7" w:rsidP="00AE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A7826E6" w14:textId="77777777" w:rsidR="00D03FD7" w:rsidRPr="00A83A64" w:rsidRDefault="00D03FD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E79071F" w14:textId="77777777" w:rsidR="00D03FD7" w:rsidRPr="00A83A64" w:rsidRDefault="00D03FD7" w:rsidP="00AE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12E144" w14:textId="77777777" w:rsidR="00D03FD7" w:rsidRPr="00A83A64" w:rsidRDefault="00D03FD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8BF99" w14:textId="77777777" w:rsidR="00D03FD7" w:rsidRPr="00AE4D61" w:rsidRDefault="00D03FD7" w:rsidP="00AE4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2EBB3EE1" w14:textId="77777777" w:rsidR="00D03FD7" w:rsidRPr="00A83A64" w:rsidRDefault="00D03FD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67FF99" w14:textId="77777777" w:rsidR="00D03FD7" w:rsidRPr="00A83A64" w:rsidRDefault="00D03FD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797" w:rsidRPr="00A83A64" w14:paraId="377FF272" w14:textId="77777777" w:rsidTr="00470803">
        <w:tc>
          <w:tcPr>
            <w:tcW w:w="2251" w:type="pct"/>
          </w:tcPr>
          <w:p w14:paraId="5DC2C712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</w:tcPr>
          <w:p w14:paraId="145BE9D0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5259619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FC0623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844A60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2620A9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FBFE0CA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F1F86B7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0797" w:rsidRPr="00A83A64" w14:paraId="079E9BBD" w14:textId="77777777" w:rsidTr="00470803">
        <w:tc>
          <w:tcPr>
            <w:tcW w:w="2251" w:type="pct"/>
          </w:tcPr>
          <w:p w14:paraId="4284E2B2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="009F0092" w:rsidRPr="00E964FC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570" w:type="pct"/>
          </w:tcPr>
          <w:p w14:paraId="7EF993FD" w14:textId="6DFB168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7AF3C2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A2BB7F" w14:textId="58346B09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B42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E2A48" w14:textId="15AE3BAF" w:rsidR="00760797" w:rsidRPr="004A1235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14:paraId="5D98F34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B9026B" w14:textId="52800E3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270" w:rsidRPr="00A83A64" w14:paraId="7596E9D3" w14:textId="77777777" w:rsidTr="00470803">
        <w:tc>
          <w:tcPr>
            <w:tcW w:w="2251" w:type="pct"/>
          </w:tcPr>
          <w:p w14:paraId="6AC96578" w14:textId="77777777" w:rsidR="00EF4270" w:rsidRPr="00E964FC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570" w:type="pct"/>
          </w:tcPr>
          <w:p w14:paraId="4B469531" w14:textId="54183965" w:rsidR="00EF4270" w:rsidRDefault="00670C6B" w:rsidP="00670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0C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7" w:type="pct"/>
          </w:tcPr>
          <w:p w14:paraId="6DD66884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74897C" w14:textId="5965C598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14:paraId="72CB4BD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2A33C0" w14:textId="48EA9735" w:rsidR="00EF4270" w:rsidRDefault="00670C6B" w:rsidP="00670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0C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6" w:type="pct"/>
          </w:tcPr>
          <w:p w14:paraId="7A103E43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3197BC" w14:textId="1002B255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4270" w:rsidRPr="00A83A64" w14:paraId="55F5CB80" w14:textId="77777777" w:rsidTr="00470803">
        <w:tc>
          <w:tcPr>
            <w:tcW w:w="2251" w:type="pct"/>
          </w:tcPr>
          <w:p w14:paraId="39953E63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70" w:type="pct"/>
          </w:tcPr>
          <w:p w14:paraId="2D8723D3" w14:textId="03D5A2BF" w:rsidR="00EF4270" w:rsidRPr="00DC49D5" w:rsidRDefault="00670C6B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0C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127" w:type="pct"/>
          </w:tcPr>
          <w:p w14:paraId="3476108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0659BD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9" w:type="pct"/>
          </w:tcPr>
          <w:p w14:paraId="451907F6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533551" w14:textId="1E3793C4" w:rsidR="00EF4270" w:rsidRPr="004A1235" w:rsidRDefault="00670C6B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0C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136" w:type="pct"/>
          </w:tcPr>
          <w:p w14:paraId="4F31532B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2508472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F4270" w:rsidRPr="00A83A64" w14:paraId="6C7BB0B5" w14:textId="77777777" w:rsidTr="00470803">
        <w:tc>
          <w:tcPr>
            <w:tcW w:w="2251" w:type="pct"/>
          </w:tcPr>
          <w:p w14:paraId="518CCF48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1F8D892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992397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F74DCB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703AD6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D8E18A1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F53C01D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AFDFA65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270" w:rsidRPr="00A83A64" w14:paraId="775307DE" w14:textId="77777777" w:rsidTr="00470803">
        <w:tc>
          <w:tcPr>
            <w:tcW w:w="2251" w:type="pct"/>
          </w:tcPr>
          <w:p w14:paraId="6036FC8C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</w:tcPr>
          <w:p w14:paraId="38837D2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765D38F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71CEDF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11A0427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E1DF60E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753F2B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305246C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270" w:rsidRPr="00A83A64" w14:paraId="73D923CD" w14:textId="77777777" w:rsidTr="00470803">
        <w:tc>
          <w:tcPr>
            <w:tcW w:w="2251" w:type="pct"/>
          </w:tcPr>
          <w:p w14:paraId="4761B82D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0" w:type="pct"/>
          </w:tcPr>
          <w:p w14:paraId="0AE36FBE" w14:textId="40CE8103" w:rsidR="00EF4270" w:rsidRPr="00DC49D5" w:rsidRDefault="00DE0EC8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127" w:type="pct"/>
          </w:tcPr>
          <w:p w14:paraId="524273E2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649737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1,844</w:t>
            </w:r>
          </w:p>
        </w:tc>
        <w:tc>
          <w:tcPr>
            <w:tcW w:w="149" w:type="pct"/>
          </w:tcPr>
          <w:p w14:paraId="600A0B52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6129AB" w14:textId="54C19A74" w:rsidR="00EF4270" w:rsidRPr="007536DA" w:rsidRDefault="00DE0EC8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</w:p>
        </w:tc>
        <w:tc>
          <w:tcPr>
            <w:tcW w:w="136" w:type="pct"/>
          </w:tcPr>
          <w:p w14:paraId="36888001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DA37C02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EF4270" w:rsidRPr="00A83A64" w14:paraId="452D30E6" w14:textId="77777777" w:rsidTr="00470803">
        <w:tc>
          <w:tcPr>
            <w:tcW w:w="2251" w:type="pct"/>
          </w:tcPr>
          <w:p w14:paraId="6C3F6FD3" w14:textId="77777777" w:rsidR="00EF4270" w:rsidRPr="00A83A64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570" w:type="pct"/>
          </w:tcPr>
          <w:p w14:paraId="58B1D156" w14:textId="61E86836" w:rsidR="00EF4270" w:rsidRPr="00DC49D5" w:rsidRDefault="00DE0EC8" w:rsidP="00DE0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7" w:type="pct"/>
          </w:tcPr>
          <w:p w14:paraId="38B8A86F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F227C26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09017EC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69118D" w14:textId="5C8AB5AA" w:rsidR="00EF4270" w:rsidRPr="007536DA" w:rsidRDefault="00DE0EC8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0E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6" w:type="pct"/>
          </w:tcPr>
          <w:p w14:paraId="6ED31AB9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B51681" w14:textId="77777777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F4270" w:rsidRPr="00A83A64" w14:paraId="70A49D9E" w14:textId="77777777" w:rsidTr="00470803">
        <w:tc>
          <w:tcPr>
            <w:tcW w:w="2251" w:type="pct"/>
          </w:tcPr>
          <w:p w14:paraId="71B9BFD1" w14:textId="00891C61" w:rsidR="00EF4270" w:rsidRPr="00A83A64" w:rsidRDefault="004437E7" w:rsidP="00D01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570" w:type="pct"/>
          </w:tcPr>
          <w:p w14:paraId="7E00B413" w14:textId="7F709843" w:rsidR="00614B65" w:rsidRPr="00DC49D5" w:rsidRDefault="00614B65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B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</w:t>
            </w:r>
          </w:p>
        </w:tc>
        <w:tc>
          <w:tcPr>
            <w:tcW w:w="127" w:type="pct"/>
          </w:tcPr>
          <w:p w14:paraId="7C09468B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E43644" w14:textId="361E5CD3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7002743D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324870" w14:textId="094EF4D7" w:rsidR="00614B65" w:rsidRPr="007536DA" w:rsidRDefault="00614B65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B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2,133</w:t>
            </w:r>
          </w:p>
        </w:tc>
        <w:tc>
          <w:tcPr>
            <w:tcW w:w="136" w:type="pct"/>
          </w:tcPr>
          <w:p w14:paraId="0911C95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A6570CA" w14:textId="1CFC886D" w:rsidR="00EF4270" w:rsidRPr="00DA26C1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E28FC" w:rsidRPr="00A83A64" w14:paraId="40689F39" w14:textId="77777777" w:rsidTr="00470803">
        <w:tc>
          <w:tcPr>
            <w:tcW w:w="2251" w:type="pct"/>
          </w:tcPr>
          <w:p w14:paraId="763FA4FD" w14:textId="77777777" w:rsidR="00EE28FC" w:rsidRPr="00A83A64" w:rsidRDefault="00EE28FC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70" w:type="pct"/>
          </w:tcPr>
          <w:p w14:paraId="02A98203" w14:textId="6FF9C5ED" w:rsidR="00EE28FC" w:rsidRPr="00DC49D5" w:rsidRDefault="00614B65" w:rsidP="00173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3BED698F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F75CD5" w14:textId="77777777" w:rsidR="00EE28FC" w:rsidRPr="00DA26C1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1,768</w:t>
            </w:r>
          </w:p>
        </w:tc>
        <w:tc>
          <w:tcPr>
            <w:tcW w:w="149" w:type="pct"/>
          </w:tcPr>
          <w:p w14:paraId="35B1259B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C770F" w14:textId="77BEDB8E" w:rsidR="00EE28FC" w:rsidRPr="007536DA" w:rsidRDefault="00614B65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</w:tcPr>
          <w:p w14:paraId="5B706CCA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30A6245" w14:textId="77777777" w:rsidR="00EE28FC" w:rsidRPr="00DA26C1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1,765</w:t>
            </w:r>
          </w:p>
        </w:tc>
      </w:tr>
      <w:tr w:rsidR="00EE28FC" w:rsidRPr="00A83A64" w14:paraId="41F8DE43" w14:textId="77777777" w:rsidTr="00470803">
        <w:tc>
          <w:tcPr>
            <w:tcW w:w="2251" w:type="pct"/>
          </w:tcPr>
          <w:p w14:paraId="08B1235B" w14:textId="77777777" w:rsidR="00EE28FC" w:rsidRPr="00A83A64" w:rsidRDefault="00EE28FC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EA615C8" w14:textId="0024071D" w:rsidR="00EE28FC" w:rsidRPr="00A83A64" w:rsidRDefault="004437E7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3,118</w:t>
            </w:r>
          </w:p>
        </w:tc>
        <w:tc>
          <w:tcPr>
            <w:tcW w:w="127" w:type="pct"/>
          </w:tcPr>
          <w:p w14:paraId="149E4438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6ABD26B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4,255</w:t>
            </w:r>
          </w:p>
        </w:tc>
        <w:tc>
          <w:tcPr>
            <w:tcW w:w="149" w:type="pct"/>
          </w:tcPr>
          <w:p w14:paraId="58B3FD94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140523" w14:textId="0965DCFF" w:rsidR="00EE28FC" w:rsidRPr="00A83A64" w:rsidRDefault="004437E7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40,290</w:t>
            </w:r>
          </w:p>
        </w:tc>
        <w:tc>
          <w:tcPr>
            <w:tcW w:w="136" w:type="pct"/>
          </w:tcPr>
          <w:p w14:paraId="7715D88B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C213B9E" w14:textId="77777777" w:rsidR="00EE28FC" w:rsidRPr="00A83A64" w:rsidRDefault="00EE28F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31,320</w:t>
            </w:r>
          </w:p>
        </w:tc>
      </w:tr>
    </w:tbl>
    <w:p w14:paraId="03737D38" w14:textId="77777777" w:rsidR="00EA2226" w:rsidRPr="00D03FD7" w:rsidRDefault="00EA222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42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12"/>
        <w:gridCol w:w="28"/>
        <w:gridCol w:w="1052"/>
        <w:gridCol w:w="237"/>
        <w:gridCol w:w="1046"/>
        <w:gridCol w:w="269"/>
        <w:gridCol w:w="1179"/>
        <w:gridCol w:w="248"/>
        <w:gridCol w:w="1071"/>
      </w:tblGrid>
      <w:tr w:rsidR="00470803" w:rsidRPr="00A83A64" w14:paraId="16AD3F11" w14:textId="77777777" w:rsidTr="007D51D3">
        <w:tc>
          <w:tcPr>
            <w:tcW w:w="2254" w:type="pct"/>
          </w:tcPr>
          <w:p w14:paraId="00978EC3" w14:textId="6F0CBBC6" w:rsidR="00470803" w:rsidRPr="00A83A64" w:rsidRDefault="008C0062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5" w:type="pct"/>
            <w:gridSpan w:val="4"/>
          </w:tcPr>
          <w:p w14:paraId="514C71E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CBAAB6B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04F20E2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797" w:rsidRPr="00A83A64" w14:paraId="11072F98" w14:textId="77777777" w:rsidTr="007D51D3">
        <w:tc>
          <w:tcPr>
            <w:tcW w:w="2269" w:type="pct"/>
            <w:gridSpan w:val="2"/>
          </w:tcPr>
          <w:p w14:paraId="0F593529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6C593265" w14:textId="22635B2E" w:rsidR="00760797" w:rsidRPr="00A83A64" w:rsidRDefault="007D51D3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14:paraId="34EF37F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43C2F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14:paraId="3A9A962E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7803B80" w14:textId="1C2CA8FF" w:rsidR="00760797" w:rsidRPr="00A83A64" w:rsidRDefault="007D51D3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6D7780B4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91661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0797" w:rsidRPr="00A83A64" w14:paraId="4D35E72E" w14:textId="77777777" w:rsidTr="007D51D3">
        <w:tc>
          <w:tcPr>
            <w:tcW w:w="2269" w:type="pct"/>
            <w:gridSpan w:val="2"/>
          </w:tcPr>
          <w:p w14:paraId="5BB99184" w14:textId="568C8806" w:rsidR="00760797" w:rsidRPr="001559E8" w:rsidRDefault="001559E8" w:rsidP="0015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3" w:type="pct"/>
          </w:tcPr>
          <w:p w14:paraId="791050B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14:paraId="01F6500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6A0A6B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3C1E82D7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8E4606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</w:tcPr>
          <w:p w14:paraId="62213ECD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732A98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60797" w:rsidRPr="00A83A64" w14:paraId="00609E0D" w14:textId="77777777" w:rsidTr="007D51D3">
        <w:trPr>
          <w:trHeight w:val="299"/>
        </w:trPr>
        <w:tc>
          <w:tcPr>
            <w:tcW w:w="2269" w:type="pct"/>
            <w:gridSpan w:val="2"/>
          </w:tcPr>
          <w:p w14:paraId="27F2A103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2217A6A4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797" w:rsidRPr="00A83A64" w14:paraId="57D0A3D9" w14:textId="77777777" w:rsidTr="007D51D3">
        <w:tc>
          <w:tcPr>
            <w:tcW w:w="2269" w:type="pct"/>
            <w:gridSpan w:val="2"/>
          </w:tcPr>
          <w:p w14:paraId="159BFC3E" w14:textId="77777777" w:rsidR="00760797" w:rsidRPr="00A83A64" w:rsidRDefault="00760797" w:rsidP="00760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14:paraId="1C288DC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D2BB9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72C4A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EE203F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57B680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C012D61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36DD32" w14:textId="77777777" w:rsidR="00760797" w:rsidRPr="00A83A64" w:rsidRDefault="00760797" w:rsidP="00760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9D1" w:rsidRPr="00A83A64" w14:paraId="2461F497" w14:textId="77777777" w:rsidTr="007D51D3">
        <w:tc>
          <w:tcPr>
            <w:tcW w:w="2269" w:type="pct"/>
            <w:gridSpan w:val="2"/>
          </w:tcPr>
          <w:p w14:paraId="7A2AB01E" w14:textId="77777777" w:rsidR="004869D1" w:rsidRPr="00A83A64" w:rsidRDefault="00566403" w:rsidP="00486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Pr="00E964FC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563" w:type="pct"/>
          </w:tcPr>
          <w:p w14:paraId="52B36B81" w14:textId="1D9CD3DB" w:rsidR="004869D1" w:rsidRPr="001D5EBA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48301066" w14:textId="77777777" w:rsidR="004869D1" w:rsidRPr="00A83A64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6F1FF67" w14:textId="7DED8F3B" w:rsidR="004869D1" w:rsidRPr="00DC52C3" w:rsidRDefault="004869D1" w:rsidP="005664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CE01744" w14:textId="77777777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BE9677D" w14:textId="286D233C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443413CE" w14:textId="77777777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CE8A72C" w14:textId="791EAA03" w:rsidR="004869D1" w:rsidRPr="00DC52C3" w:rsidRDefault="004869D1" w:rsidP="00486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4270" w:rsidRPr="00A83A64" w14:paraId="5EA67325" w14:textId="77777777" w:rsidTr="007D51D3">
        <w:tc>
          <w:tcPr>
            <w:tcW w:w="2269" w:type="pct"/>
            <w:gridSpan w:val="2"/>
          </w:tcPr>
          <w:p w14:paraId="5CF101C5" w14:textId="77777777" w:rsidR="00EF4270" w:rsidRPr="00E964FC" w:rsidRDefault="00EF4270" w:rsidP="00E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563" w:type="pct"/>
          </w:tcPr>
          <w:p w14:paraId="24DDD642" w14:textId="08AF3091" w:rsidR="00EF4270" w:rsidRDefault="00F274D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D7166D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282F6CF" w14:textId="627BC402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  <w:tc>
          <w:tcPr>
            <w:tcW w:w="144" w:type="pct"/>
          </w:tcPr>
          <w:p w14:paraId="65433FBC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FF0F5A6" w14:textId="409D00CB" w:rsidR="00EF4270" w:rsidRPr="00DC52C3" w:rsidRDefault="00F274D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</w:tcPr>
          <w:p w14:paraId="3A0CBFCA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6268419" w14:textId="54AFD8D8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</w:tr>
      <w:tr w:rsidR="00EF4270" w:rsidRPr="00A83A64" w14:paraId="64E6805E" w14:textId="77777777" w:rsidTr="007D51D3">
        <w:tc>
          <w:tcPr>
            <w:tcW w:w="2269" w:type="pct"/>
            <w:gridSpan w:val="2"/>
          </w:tcPr>
          <w:p w14:paraId="329C37E5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E1923C9" w14:textId="43E6E20C" w:rsidR="00EF4270" w:rsidRPr="00E10783" w:rsidRDefault="00F274D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0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57E9676" w14:textId="77777777" w:rsidR="00EF4270" w:rsidRPr="00A83A64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45EE870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144" w:type="pct"/>
          </w:tcPr>
          <w:p w14:paraId="3807D3AD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05629" w14:textId="62343A58" w:rsidR="00EF4270" w:rsidRPr="00E10783" w:rsidRDefault="00F274DC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107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</w:tcPr>
          <w:p w14:paraId="68063337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7BA64" w14:textId="77777777" w:rsidR="00EF4270" w:rsidRPr="00DC52C3" w:rsidRDefault="00EF4270" w:rsidP="00E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52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</w:t>
            </w:r>
          </w:p>
        </w:tc>
      </w:tr>
    </w:tbl>
    <w:p w14:paraId="58C90DEF" w14:textId="7328B952" w:rsidR="0073639B" w:rsidRDefault="0073639B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2862FD" w14:textId="62EEB16D" w:rsidR="00790009" w:rsidRPr="00E94546" w:rsidRDefault="00790009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="00E47DDB" w:rsidRPr="00E94546">
        <w:rPr>
          <w:rFonts w:asciiTheme="majorBidi" w:hAnsiTheme="majorBidi" w:cstheme="majorBidi" w:hint="cs"/>
          <w:spacing w:val="-4"/>
          <w:sz w:val="30"/>
          <w:szCs w:val="30"/>
          <w:cs/>
        </w:rPr>
        <w:t>บุคคลและ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>กิจการที่เกี่ยวข้องกันสำหรับงวด</w:t>
      </w:r>
      <w:r w:rsidR="007D51D3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615CBC" w:rsidRPr="00E94546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7D51D3">
        <w:rPr>
          <w:rFonts w:ascii="Angsana New" w:hAnsi="Angsana New"/>
          <w:sz w:val="30"/>
          <w:szCs w:val="30"/>
        </w:rPr>
        <w:t xml:space="preserve">30 </w:t>
      </w:r>
      <w:r w:rsidR="007D51D3">
        <w:rPr>
          <w:rFonts w:ascii="Angsana New" w:hAnsi="Angsana New"/>
          <w:sz w:val="30"/>
          <w:szCs w:val="30"/>
          <w:cs/>
        </w:rPr>
        <w:t>กันยายน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964FC" w:rsidRPr="00E94546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E94546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470803" w:rsidRPr="00E94546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E945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4546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0C6A6399" w14:textId="77777777" w:rsidR="00D639BA" w:rsidRPr="00F57925" w:rsidRDefault="00D639BA" w:rsidP="002C5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5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989"/>
        <w:gridCol w:w="267"/>
        <w:gridCol w:w="988"/>
        <w:gridCol w:w="236"/>
        <w:gridCol w:w="998"/>
        <w:gridCol w:w="236"/>
        <w:gridCol w:w="813"/>
        <w:gridCol w:w="239"/>
        <w:gridCol w:w="850"/>
        <w:gridCol w:w="236"/>
        <w:gridCol w:w="1075"/>
      </w:tblGrid>
      <w:tr w:rsidR="00E076C2" w:rsidRPr="00A83A64" w14:paraId="00562289" w14:textId="77777777" w:rsidTr="00534A2B">
        <w:tc>
          <w:tcPr>
            <w:tcW w:w="2608" w:type="dxa"/>
          </w:tcPr>
          <w:p w14:paraId="687B9655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vAlign w:val="bottom"/>
          </w:tcPr>
          <w:p w14:paraId="68432C18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3FF802A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7" w:type="dxa"/>
            <w:gridSpan w:val="7"/>
            <w:vAlign w:val="bottom"/>
          </w:tcPr>
          <w:p w14:paraId="2BE4B73B" w14:textId="77777777"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4A2B" w:rsidRPr="00A83A64" w14:paraId="4C2C2C57" w14:textId="77777777" w:rsidTr="00534A2B">
        <w:tc>
          <w:tcPr>
            <w:tcW w:w="2608" w:type="dxa"/>
            <w:shd w:val="clear" w:color="auto" w:fill="auto"/>
          </w:tcPr>
          <w:p w14:paraId="03779BE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14:paraId="1EA5380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641CF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14:paraId="72B89D1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F6E691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C2A858" w14:textId="427C3BAF" w:rsidR="00534A2B" w:rsidRPr="00A83A64" w:rsidRDefault="007D51D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BC0FDA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35CFC6A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516E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14BE5F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57C23D5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51B7780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0683EEC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</w:p>
        </w:tc>
        <w:tc>
          <w:tcPr>
            <w:tcW w:w="236" w:type="dxa"/>
            <w:vAlign w:val="bottom"/>
          </w:tcPr>
          <w:p w14:paraId="0E6ADF3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01316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D1AED1" w14:textId="32938CB4" w:rsidR="00534A2B" w:rsidRPr="00A83A64" w:rsidRDefault="007D51D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34A2B" w:rsidRPr="00A83A64" w14:paraId="2FA33740" w14:textId="77777777" w:rsidTr="00534A2B">
        <w:tc>
          <w:tcPr>
            <w:tcW w:w="2608" w:type="dxa"/>
            <w:vAlign w:val="bottom"/>
          </w:tcPr>
          <w:p w14:paraId="55ADEA15" w14:textId="15BB25CE" w:rsidR="00534A2B" w:rsidRPr="00A83A64" w:rsidRDefault="001559E8" w:rsidP="0015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 w:hanging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559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ให้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989" w:type="dxa"/>
            <w:vAlign w:val="bottom"/>
          </w:tcPr>
          <w:p w14:paraId="0BFA17B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7" w:type="dxa"/>
            <w:vAlign w:val="bottom"/>
          </w:tcPr>
          <w:p w14:paraId="146CE3D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06E259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vAlign w:val="bottom"/>
          </w:tcPr>
          <w:p w14:paraId="0CA60F2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59A0A64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0317105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6D99AD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0515F26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601A1D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36" w:type="dxa"/>
            <w:vAlign w:val="bottom"/>
          </w:tcPr>
          <w:p w14:paraId="77AAFDC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5D60C4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64F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34A2B" w:rsidRPr="00A83A64" w14:paraId="7EA1B8CD" w14:textId="77777777" w:rsidTr="00534A2B">
        <w:tc>
          <w:tcPr>
            <w:tcW w:w="2608" w:type="dxa"/>
          </w:tcPr>
          <w:p w14:paraId="238B522A" w14:textId="7498672D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4" w:type="dxa"/>
            <w:gridSpan w:val="3"/>
          </w:tcPr>
          <w:p w14:paraId="32DBECC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A1747C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7" w:type="dxa"/>
            <w:gridSpan w:val="7"/>
          </w:tcPr>
          <w:p w14:paraId="2A28E9E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75229AAC" w14:textId="77777777" w:rsidTr="00534A2B">
        <w:tc>
          <w:tcPr>
            <w:tcW w:w="2608" w:type="dxa"/>
          </w:tcPr>
          <w:p w14:paraId="1D3B7CA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 w:hanging="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9" w:type="dxa"/>
          </w:tcPr>
          <w:p w14:paraId="0E2A910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20B6CE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5B5D90D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8A676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BAE292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6D4FE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639F144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8D9CCF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0698420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28A49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43DE26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4A2B" w:rsidRPr="00A83A64" w14:paraId="64A5CD1A" w14:textId="77777777" w:rsidTr="00534A2B">
        <w:tc>
          <w:tcPr>
            <w:tcW w:w="2608" w:type="dxa"/>
          </w:tcPr>
          <w:p w14:paraId="4B94A6DA" w14:textId="77777777" w:rsidR="005A02FE" w:rsidRPr="00E964FC" w:rsidRDefault="005A02FE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14:paraId="20D1E877" w14:textId="0E89BF83" w:rsidR="00534A2B" w:rsidRPr="00A83A64" w:rsidRDefault="00ED20E1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A02FE" w:rsidRPr="00E964FC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989" w:type="dxa"/>
          </w:tcPr>
          <w:p w14:paraId="2FCFECF5" w14:textId="0A6C077E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6C230A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2D1FCC4" w14:textId="3449B330" w:rsidR="00534A2B" w:rsidRPr="00A83A64" w:rsidRDefault="00534A2B" w:rsidP="00FA3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CDAD39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1F3AFA7" w14:textId="7C0704A2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A6803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0A92BDFE" w14:textId="1450D4F9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3A8F693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AC4B980" w14:textId="16820043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0D3EC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2DA1D3" w14:textId="28CE899C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03B3" w:rsidRPr="00A83A64" w14:paraId="02147CBD" w14:textId="77777777" w:rsidTr="007D51D3">
        <w:tc>
          <w:tcPr>
            <w:tcW w:w="2608" w:type="dxa"/>
          </w:tcPr>
          <w:p w14:paraId="47BA5A27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</w:t>
            </w:r>
          </w:p>
          <w:p w14:paraId="53215FBC" w14:textId="77777777" w:rsidR="006C03B3" w:rsidRPr="00E964FC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989" w:type="dxa"/>
          </w:tcPr>
          <w:p w14:paraId="2D97F465" w14:textId="77777777" w:rsidR="006C03B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6299C5" w14:textId="4423D465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67" w:type="dxa"/>
          </w:tcPr>
          <w:p w14:paraId="5BB1F8AD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59DE415" w14:textId="0C3347D2" w:rsidR="006C03B3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543CE4D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4DB2BF3" w14:textId="77777777" w:rsidR="006C03B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4E1D31" w14:textId="345CBD69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14:paraId="10C2A3A4" w14:textId="77777777" w:rsidR="006C03B3" w:rsidRPr="00A83A64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160C7EF5" w14:textId="6FD83CF6" w:rsidR="006C03B3" w:rsidRPr="00A83A64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54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86F2F34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5C72D28D" w14:textId="6DF51040" w:rsidR="006C03B3" w:rsidRPr="00A83A64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654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C046462" w14:textId="77777777" w:rsidR="006C03B3" w:rsidRPr="00A83A64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F8BD26E" w14:textId="6D7D5BD6" w:rsidR="006C03B3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C03B3" w:rsidRPr="00A83A64" w14:paraId="0B105F37" w14:textId="77777777" w:rsidTr="00534A2B">
        <w:tc>
          <w:tcPr>
            <w:tcW w:w="2608" w:type="dxa"/>
          </w:tcPr>
          <w:p w14:paraId="670209AB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5439C900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67" w:type="dxa"/>
          </w:tcPr>
          <w:p w14:paraId="47E0FAB6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8" w:type="dxa"/>
          </w:tcPr>
          <w:p w14:paraId="1CFEFFAC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DA31E01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8" w:type="dxa"/>
          </w:tcPr>
          <w:p w14:paraId="75C3193A" w14:textId="77777777" w:rsidR="006C03B3" w:rsidRPr="0078204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58ABB27E" w14:textId="77777777" w:rsidR="006C03B3" w:rsidRPr="0078204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3" w:type="dxa"/>
          </w:tcPr>
          <w:p w14:paraId="4DEB5F51" w14:textId="77777777" w:rsidR="006C03B3" w:rsidRPr="0078204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239" w:type="dxa"/>
          </w:tcPr>
          <w:p w14:paraId="59B49492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50" w:type="dxa"/>
          </w:tcPr>
          <w:p w14:paraId="7FB47F53" w14:textId="77777777" w:rsidR="006C03B3" w:rsidRPr="0078204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4A858EA2" w14:textId="77777777" w:rsidR="006C03B3" w:rsidRPr="00782043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75" w:type="dxa"/>
          </w:tcPr>
          <w:p w14:paraId="00BDC3E2" w14:textId="77777777" w:rsidR="006C03B3" w:rsidRPr="00782043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6C03B3" w:rsidRPr="00A83A64" w14:paraId="1097952D" w14:textId="77777777" w:rsidTr="00534A2B">
        <w:tc>
          <w:tcPr>
            <w:tcW w:w="2608" w:type="dxa"/>
          </w:tcPr>
          <w:p w14:paraId="0E21779C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9" w:type="dxa"/>
          </w:tcPr>
          <w:p w14:paraId="34F6443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7" w:type="dxa"/>
          </w:tcPr>
          <w:p w14:paraId="66A4F94B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1FC909E" w14:textId="551C5B8D" w:rsidR="006C03B3" w:rsidRPr="00807A06" w:rsidRDefault="009654DB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4DB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3144E1CE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A975E99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C14E75A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8FC4462" w14:textId="3BF11C1F" w:rsidR="006C03B3" w:rsidRPr="00807A06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70D83186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F0DE49" w14:textId="6345DA37" w:rsidR="006C03B3" w:rsidRPr="00A83A64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(1,360)</w:t>
            </w:r>
          </w:p>
        </w:tc>
        <w:tc>
          <w:tcPr>
            <w:tcW w:w="236" w:type="dxa"/>
          </w:tcPr>
          <w:p w14:paraId="238C730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E26C670" w14:textId="5B1FB525" w:rsidR="006C03B3" w:rsidRPr="00807A06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</w:tr>
      <w:tr w:rsidR="006C03B3" w:rsidRPr="00A83A64" w14:paraId="70A1113F" w14:textId="77777777" w:rsidTr="00534A2B">
        <w:tc>
          <w:tcPr>
            <w:tcW w:w="2608" w:type="dxa"/>
          </w:tcPr>
          <w:p w14:paraId="224294B3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</w:tcPr>
          <w:p w14:paraId="6F4F5717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CCF2CF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3E8BC6F1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5BD9EE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5C432C9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</w:tcPr>
          <w:p w14:paraId="12DD331F" w14:textId="77777777" w:rsidR="006C03B3" w:rsidRPr="00807A06" w:rsidRDefault="006C03B3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AFEE788" w14:textId="2BD09A52" w:rsidR="006C03B3" w:rsidRPr="00807A06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300519E2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EBEC5E6" w14:textId="4CD69E94" w:rsidR="006C03B3" w:rsidRPr="00807A06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(51,360)</w:t>
            </w:r>
          </w:p>
        </w:tc>
        <w:tc>
          <w:tcPr>
            <w:tcW w:w="236" w:type="dxa"/>
          </w:tcPr>
          <w:p w14:paraId="07BAD762" w14:textId="77777777" w:rsidR="006C03B3" w:rsidRPr="00807A06" w:rsidRDefault="006C03B3" w:rsidP="006C0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5E58160" w14:textId="6BC6CA17" w:rsidR="006C03B3" w:rsidRPr="00807A06" w:rsidRDefault="009654DB" w:rsidP="006C0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</w:tr>
    </w:tbl>
    <w:p w14:paraId="6E1F81C3" w14:textId="77777777" w:rsidR="00534A2B" w:rsidRDefault="00534A2B"/>
    <w:tbl>
      <w:tblPr>
        <w:tblStyle w:val="TableGrid"/>
        <w:tblW w:w="96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1077"/>
        <w:gridCol w:w="267"/>
        <w:gridCol w:w="1084"/>
        <w:gridCol w:w="236"/>
        <w:gridCol w:w="998"/>
        <w:gridCol w:w="245"/>
        <w:gridCol w:w="859"/>
        <w:gridCol w:w="238"/>
        <w:gridCol w:w="848"/>
        <w:gridCol w:w="242"/>
        <w:gridCol w:w="936"/>
      </w:tblGrid>
      <w:tr w:rsidR="00534A2B" w:rsidRPr="00A83A64" w14:paraId="764A913B" w14:textId="77777777" w:rsidTr="007D51D3">
        <w:tc>
          <w:tcPr>
            <w:tcW w:w="2608" w:type="dxa"/>
          </w:tcPr>
          <w:p w14:paraId="49C21AF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  <w:vAlign w:val="bottom"/>
          </w:tcPr>
          <w:p w14:paraId="36922D3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0DD272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6" w:type="dxa"/>
            <w:gridSpan w:val="7"/>
            <w:vAlign w:val="bottom"/>
          </w:tcPr>
          <w:p w14:paraId="5F34591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A2B" w:rsidRPr="00A83A64" w14:paraId="3D182BD1" w14:textId="77777777" w:rsidTr="007D51D3">
        <w:tc>
          <w:tcPr>
            <w:tcW w:w="2608" w:type="dxa"/>
            <w:shd w:val="clear" w:color="auto" w:fill="auto"/>
          </w:tcPr>
          <w:p w14:paraId="25B2886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4D26EC7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4B964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14:paraId="13D03ED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7068D6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C5C9A" w14:textId="7D8ED2CA" w:rsidR="00534A2B" w:rsidRPr="00A83A64" w:rsidRDefault="007D51D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52936C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927E21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1945C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5" w:type="dxa"/>
            <w:vAlign w:val="bottom"/>
          </w:tcPr>
          <w:p w14:paraId="2695B5D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vAlign w:val="bottom"/>
          </w:tcPr>
          <w:p w14:paraId="586D997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FA5A2C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106294B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</w:p>
        </w:tc>
        <w:tc>
          <w:tcPr>
            <w:tcW w:w="242" w:type="dxa"/>
            <w:vAlign w:val="bottom"/>
          </w:tcPr>
          <w:p w14:paraId="30F11EF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D3D5FF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985596" w14:textId="7EF93078" w:rsidR="00534A2B" w:rsidRPr="00A83A64" w:rsidRDefault="007D51D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34A2B" w:rsidRPr="00A83A64" w14:paraId="7E334949" w14:textId="77777777" w:rsidTr="007D51D3">
        <w:tc>
          <w:tcPr>
            <w:tcW w:w="2608" w:type="dxa"/>
            <w:vAlign w:val="bottom"/>
          </w:tcPr>
          <w:p w14:paraId="6355BFF9" w14:textId="0D766234" w:rsidR="00534A2B" w:rsidRPr="00A83A64" w:rsidRDefault="001559E8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7" w:type="dxa"/>
            <w:vAlign w:val="bottom"/>
          </w:tcPr>
          <w:p w14:paraId="6BB2A57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67" w:type="dxa"/>
            <w:vAlign w:val="bottom"/>
          </w:tcPr>
          <w:p w14:paraId="3F83E48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1E2344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vAlign w:val="bottom"/>
          </w:tcPr>
          <w:p w14:paraId="1DFD6F7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1EA963D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5" w:type="dxa"/>
            <w:vAlign w:val="bottom"/>
          </w:tcPr>
          <w:p w14:paraId="63674F5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vAlign w:val="bottom"/>
          </w:tcPr>
          <w:p w14:paraId="0D5BDDE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85DA9B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C44721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42" w:type="dxa"/>
            <w:vAlign w:val="bottom"/>
          </w:tcPr>
          <w:p w14:paraId="48D91D44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C4495C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34A2B" w:rsidRPr="00A83A64" w14:paraId="315835A9" w14:textId="77777777" w:rsidTr="007D51D3">
        <w:tc>
          <w:tcPr>
            <w:tcW w:w="2608" w:type="dxa"/>
          </w:tcPr>
          <w:p w14:paraId="108F6CBC" w14:textId="5BA2BE96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694B1B7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169CD1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6" w:type="dxa"/>
            <w:gridSpan w:val="7"/>
          </w:tcPr>
          <w:p w14:paraId="52EEE1C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05409303" w14:textId="77777777" w:rsidTr="007D51D3">
        <w:tc>
          <w:tcPr>
            <w:tcW w:w="2608" w:type="dxa"/>
          </w:tcPr>
          <w:p w14:paraId="200F535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06FCD3E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59E73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08C9FB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396C3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1F93F25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1F814A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353D3CF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578DB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7EE58198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A9A0A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785DB73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6737EFEB" w14:textId="77777777" w:rsidTr="007D51D3">
        <w:tc>
          <w:tcPr>
            <w:tcW w:w="2608" w:type="dxa"/>
          </w:tcPr>
          <w:p w14:paraId="1954917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077" w:type="dxa"/>
          </w:tcPr>
          <w:p w14:paraId="5C5D3E9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1.90 -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67" w:type="dxa"/>
          </w:tcPr>
          <w:p w14:paraId="0038430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7091FB" w14:textId="31A89B2A" w:rsidR="00534A2B" w:rsidRPr="00A83A64" w:rsidRDefault="001345E2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5E2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7641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45E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E9CF844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6ED25C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45" w:type="dxa"/>
          </w:tcPr>
          <w:p w14:paraId="72CE3E9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6D44331E" w14:textId="3D1F8F08" w:rsidR="00534A2B" w:rsidRPr="001345E2" w:rsidRDefault="001345E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6C6A074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3AA6E320" w14:textId="2C7D6952" w:rsidR="00534A2B" w:rsidRPr="00A83A64" w:rsidRDefault="001345E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(2,000)</w:t>
            </w:r>
          </w:p>
        </w:tc>
        <w:tc>
          <w:tcPr>
            <w:tcW w:w="242" w:type="dxa"/>
          </w:tcPr>
          <w:p w14:paraId="2F64077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B7FF71D" w14:textId="23546ED5" w:rsidR="00534A2B" w:rsidRPr="00A83A64" w:rsidRDefault="001345E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</w:tr>
      <w:tr w:rsidR="00782043" w:rsidRPr="00A83A64" w14:paraId="222C25D8" w14:textId="77777777" w:rsidTr="007D51D3">
        <w:tc>
          <w:tcPr>
            <w:tcW w:w="2608" w:type="dxa"/>
          </w:tcPr>
          <w:p w14:paraId="63C96372" w14:textId="77777777" w:rsidR="00782043" w:rsidRPr="00A83A64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FF90B1E" w14:textId="77777777" w:rsidR="00782043" w:rsidRPr="00A83A64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02C5DA8" w14:textId="77777777" w:rsidR="00782043" w:rsidRPr="00A83A64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11D51D" w14:textId="77777777" w:rsidR="00782043" w:rsidRPr="001345E2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9A6A2" w14:textId="77777777" w:rsidR="00782043" w:rsidRPr="00A83A64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CEA5A50" w14:textId="77777777" w:rsidR="00782043" w:rsidRPr="00A83A64" w:rsidRDefault="0078204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5977127" w14:textId="77777777" w:rsidR="00782043" w:rsidRPr="00A83A64" w:rsidRDefault="0078204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1DDCA097" w14:textId="77777777" w:rsidR="00782043" w:rsidRDefault="0078204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40975E8" w14:textId="77777777" w:rsidR="00782043" w:rsidRPr="00A83A64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69FD0FD5" w14:textId="77777777" w:rsidR="00782043" w:rsidRDefault="0078204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C555451" w14:textId="77777777" w:rsidR="00782043" w:rsidRPr="00A83A64" w:rsidRDefault="00782043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907D84" w14:textId="77777777" w:rsidR="00782043" w:rsidRDefault="0078204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0A11" w:rsidRPr="00A83A64" w14:paraId="7F529BE4" w14:textId="77777777" w:rsidTr="007D51D3">
        <w:tc>
          <w:tcPr>
            <w:tcW w:w="2608" w:type="dxa"/>
          </w:tcPr>
          <w:p w14:paraId="436FC1A6" w14:textId="4BA88D75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7" w:type="dxa"/>
          </w:tcPr>
          <w:p w14:paraId="3164E24F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4AC4D9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6E6BA1" w14:textId="77777777" w:rsidR="00840A11" w:rsidRPr="001345E2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4058A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50F530F6" w14:textId="77777777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9641F30" w14:textId="77777777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410D5BC4" w14:textId="77777777" w:rsidR="00840A11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8863430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0F8CE1F1" w14:textId="77777777" w:rsidR="00840A11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AC49F7D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4273615" w14:textId="77777777" w:rsidR="00840A11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0A11" w:rsidRPr="00A83A64" w14:paraId="32CCAAC2" w14:textId="77777777" w:rsidTr="007D51D3">
        <w:tc>
          <w:tcPr>
            <w:tcW w:w="2608" w:type="dxa"/>
          </w:tcPr>
          <w:p w14:paraId="5375E644" w14:textId="77777777" w:rsidR="00840A11" w:rsidRPr="0015790B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79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14:paraId="6D0FA727" w14:textId="3055CF48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5790B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77" w:type="dxa"/>
          </w:tcPr>
          <w:p w14:paraId="0C8C64F4" w14:textId="15A13426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10999C5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5CC5B9" w14:textId="17258663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A3C06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B7D941C" w14:textId="6F0E6AD6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BA7DF85" w14:textId="77777777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</w:tcPr>
          <w:p w14:paraId="0236DA25" w14:textId="4CE101C9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D5B7557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</w:tcPr>
          <w:p w14:paraId="08B1516B" w14:textId="56F33FBC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58D32F1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4E7FC73" w14:textId="307D6E0A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0A11" w:rsidRPr="00A83A64" w14:paraId="753B2955" w14:textId="77777777" w:rsidTr="005A13C6">
        <w:tc>
          <w:tcPr>
            <w:tcW w:w="2608" w:type="dxa"/>
          </w:tcPr>
          <w:p w14:paraId="70BFAC4A" w14:textId="77777777" w:rsidR="00840A11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เดิมชื่อ “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</w:t>
            </w:r>
          </w:p>
          <w:p w14:paraId="04418E98" w14:textId="77777777" w:rsidR="00840A11" w:rsidRPr="0015790B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964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แคปปิตอล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”)</w:t>
            </w:r>
          </w:p>
        </w:tc>
        <w:tc>
          <w:tcPr>
            <w:tcW w:w="1077" w:type="dxa"/>
          </w:tcPr>
          <w:p w14:paraId="106B0B8E" w14:textId="77777777" w:rsidR="00840A11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080C7F" w14:textId="75A70C0B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67" w:type="dxa"/>
          </w:tcPr>
          <w:p w14:paraId="69D45593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1E3E8C2" w14:textId="2485EA73" w:rsidR="00840A11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6513B8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88D8E52" w14:textId="77777777" w:rsidR="00840A11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3B2715B" w14:textId="3999A21A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45" w:type="dxa"/>
          </w:tcPr>
          <w:p w14:paraId="3FB37F1C" w14:textId="77777777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vAlign w:val="bottom"/>
          </w:tcPr>
          <w:p w14:paraId="642020D9" w14:textId="55EC8FC4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654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F991034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E0F7FE4" w14:textId="6F54479D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654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  <w:vAlign w:val="bottom"/>
          </w:tcPr>
          <w:p w14:paraId="63AA4856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6A5E47C" w14:textId="0F4C4414" w:rsidR="00840A11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0A11" w:rsidRPr="00A83A64" w14:paraId="51E925A7" w14:textId="77777777" w:rsidTr="007D51D3">
        <w:tc>
          <w:tcPr>
            <w:tcW w:w="2608" w:type="dxa"/>
          </w:tcPr>
          <w:p w14:paraId="79AD9C3C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</w:tcPr>
          <w:p w14:paraId="144F9B77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</w:tcPr>
          <w:p w14:paraId="4D0BECD6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5D89A7F4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4FD3028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002D3352" w14:textId="77777777" w:rsidR="00840A11" w:rsidRPr="00782043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5" w:type="dxa"/>
          </w:tcPr>
          <w:p w14:paraId="61167A86" w14:textId="77777777" w:rsidR="00840A11" w:rsidRPr="00782043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</w:tcPr>
          <w:p w14:paraId="36674731" w14:textId="77777777" w:rsidR="00840A11" w:rsidRPr="00782043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8" w:type="dxa"/>
          </w:tcPr>
          <w:p w14:paraId="3322E2DE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</w:tcPr>
          <w:p w14:paraId="5C661DBD" w14:textId="77777777" w:rsidR="00840A11" w:rsidRPr="00782043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2" w:type="dxa"/>
          </w:tcPr>
          <w:p w14:paraId="548FB340" w14:textId="77777777" w:rsidR="00840A11" w:rsidRPr="00782043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27DC850E" w14:textId="77777777" w:rsidR="00840A11" w:rsidRPr="00782043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840A11" w:rsidRPr="00A83A64" w14:paraId="4100ED04" w14:textId="77777777" w:rsidTr="007D51D3">
        <w:tc>
          <w:tcPr>
            <w:tcW w:w="2608" w:type="dxa"/>
          </w:tcPr>
          <w:p w14:paraId="78566104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7" w:type="dxa"/>
          </w:tcPr>
          <w:p w14:paraId="24D4BF21" w14:textId="5404BA2C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7" w:type="dxa"/>
          </w:tcPr>
          <w:p w14:paraId="10B52564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681CFC" w14:textId="54671C66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4DB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052CB71B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F794C32" w14:textId="6C2E00AD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</w:tcPr>
          <w:p w14:paraId="0B6CD549" w14:textId="77777777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693F110E" w14:textId="3BDCE93B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337E477D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0E89547D" w14:textId="24EC43FE" w:rsidR="00840A11" w:rsidRPr="00A83A64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(1,360)</w:t>
            </w:r>
          </w:p>
        </w:tc>
        <w:tc>
          <w:tcPr>
            <w:tcW w:w="242" w:type="dxa"/>
          </w:tcPr>
          <w:p w14:paraId="457AFD3A" w14:textId="77777777" w:rsidR="00840A11" w:rsidRPr="00A83A64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A516E4B" w14:textId="16F92CA9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</w:tr>
      <w:tr w:rsidR="00840A11" w:rsidRPr="00A83A64" w14:paraId="7873D47B" w14:textId="77777777" w:rsidTr="007D51D3">
        <w:tc>
          <w:tcPr>
            <w:tcW w:w="2608" w:type="dxa"/>
          </w:tcPr>
          <w:p w14:paraId="5B918E04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7A0207F1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F7963F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4BC5BA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D5E6A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D4BED49" w14:textId="09AD73AE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45" w:type="dxa"/>
          </w:tcPr>
          <w:p w14:paraId="14DAEF20" w14:textId="77777777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2E145DCA" w14:textId="066FA1D1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5E5EECF1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7AB4BC3A" w14:textId="04051ACA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(53,360)</w:t>
            </w:r>
          </w:p>
        </w:tc>
        <w:tc>
          <w:tcPr>
            <w:tcW w:w="242" w:type="dxa"/>
          </w:tcPr>
          <w:p w14:paraId="02A605BE" w14:textId="77777777" w:rsidR="00840A11" w:rsidRPr="00807A06" w:rsidRDefault="00840A11" w:rsidP="0084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637097D" w14:textId="52E1647D" w:rsidR="00840A11" w:rsidRPr="00807A06" w:rsidRDefault="00840A11" w:rsidP="00840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38,240</w:t>
            </w:r>
          </w:p>
        </w:tc>
      </w:tr>
    </w:tbl>
    <w:p w14:paraId="1C5E406E" w14:textId="66DA7D85" w:rsidR="007D51D3" w:rsidRPr="007D51D3" w:rsidRDefault="007D51D3">
      <w:pPr>
        <w:rPr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4"/>
        <w:gridCol w:w="287"/>
        <w:gridCol w:w="1081"/>
        <w:gridCol w:w="278"/>
        <w:gridCol w:w="1079"/>
        <w:gridCol w:w="251"/>
        <w:gridCol w:w="1072"/>
      </w:tblGrid>
      <w:tr w:rsidR="00092E16" w:rsidRPr="00A83A64" w14:paraId="388428BE" w14:textId="77777777" w:rsidTr="0024103D">
        <w:tc>
          <w:tcPr>
            <w:tcW w:w="2295" w:type="pct"/>
          </w:tcPr>
          <w:p w14:paraId="0EAB5BE3" w14:textId="6AFB72DF" w:rsidR="00092E16" w:rsidRPr="00A83A64" w:rsidRDefault="00092E16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7" w:type="pct"/>
            <w:gridSpan w:val="3"/>
          </w:tcPr>
          <w:p w14:paraId="5EF0C7D7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562F5BAB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71DCA3C8" w14:textId="77777777"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A2B" w:rsidRPr="00A83A64" w14:paraId="63F771EF" w14:textId="77777777" w:rsidTr="0024103D">
        <w:tc>
          <w:tcPr>
            <w:tcW w:w="2295" w:type="pct"/>
          </w:tcPr>
          <w:p w14:paraId="411BC8E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61F640FE" w14:textId="128691D6" w:rsidR="00534A2B" w:rsidRPr="00A83A64" w:rsidRDefault="007D51D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3F2847A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750F94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</w:tcPr>
          <w:p w14:paraId="4876FF9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37260F" w14:textId="35316A29" w:rsidR="00534A2B" w:rsidRPr="00A83A64" w:rsidRDefault="007D51D3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16BBD2C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9136F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6B403685" w14:textId="77777777" w:rsidTr="0024103D">
        <w:tc>
          <w:tcPr>
            <w:tcW w:w="2295" w:type="pct"/>
          </w:tcPr>
          <w:p w14:paraId="26DAB87D" w14:textId="4B72BAC4" w:rsidR="00534A2B" w:rsidRPr="00A83A64" w:rsidRDefault="001559E8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3" w:type="pct"/>
          </w:tcPr>
          <w:p w14:paraId="2FE4650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14:paraId="6803D02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555142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5BF2E78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0A9B58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</w:tcPr>
          <w:p w14:paraId="59A5194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DC7F64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1123FB98" w14:textId="77777777" w:rsidTr="0024103D">
        <w:tc>
          <w:tcPr>
            <w:tcW w:w="2295" w:type="pct"/>
          </w:tcPr>
          <w:p w14:paraId="19786AA7" w14:textId="77777777" w:rsidR="00534A2B" w:rsidRPr="00D639BA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5" w:type="pct"/>
            <w:gridSpan w:val="7"/>
          </w:tcPr>
          <w:p w14:paraId="3BA0568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074725EA" w14:textId="77777777" w:rsidTr="0024103D">
        <w:tc>
          <w:tcPr>
            <w:tcW w:w="2295" w:type="pct"/>
          </w:tcPr>
          <w:p w14:paraId="2C77B071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14:paraId="06B897B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2A06DC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FA0CE5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182E6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5B80C1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14:paraId="60B59C4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23A727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58BFF39B" w14:textId="77777777" w:rsidTr="0024103D">
        <w:tc>
          <w:tcPr>
            <w:tcW w:w="2295" w:type="pct"/>
          </w:tcPr>
          <w:p w14:paraId="4F86493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3" w:type="pct"/>
          </w:tcPr>
          <w:p w14:paraId="6DB2A5B4" w14:textId="22EB278E" w:rsidR="00534A2B" w:rsidRPr="00A83A64" w:rsidRDefault="006A7641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152" w:type="pct"/>
          </w:tcPr>
          <w:p w14:paraId="798BE07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2F8C5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47" w:type="pct"/>
          </w:tcPr>
          <w:p w14:paraId="69281F0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33C2511" w14:textId="1A75BABF" w:rsidR="00534A2B" w:rsidRPr="00A83A64" w:rsidRDefault="006A7641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133" w:type="pct"/>
          </w:tcPr>
          <w:p w14:paraId="7566D3D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4DACB9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306C1D" w:rsidRPr="00A83A64" w14:paraId="5330C18E" w14:textId="77777777" w:rsidTr="0024103D">
        <w:tc>
          <w:tcPr>
            <w:tcW w:w="2295" w:type="pct"/>
          </w:tcPr>
          <w:p w14:paraId="15F5154F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763F3AC2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72BE141E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116B59E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22578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7A459D8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47176BF7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895BAEB" w14:textId="77777777" w:rsidR="00306C1D" w:rsidRPr="00A83A64" w:rsidRDefault="00306C1D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6D79AEAC" w14:textId="77777777" w:rsidTr="0024103D">
        <w:tc>
          <w:tcPr>
            <w:tcW w:w="2295" w:type="pct"/>
          </w:tcPr>
          <w:p w14:paraId="446ED01E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3" w:type="pct"/>
          </w:tcPr>
          <w:p w14:paraId="6A32DB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3C14E37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867C7D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6A5B0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31C4F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F5D6FB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93F70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7366B64E" w14:textId="77777777" w:rsidTr="0024103D">
        <w:tc>
          <w:tcPr>
            <w:tcW w:w="2295" w:type="pct"/>
          </w:tcPr>
          <w:p w14:paraId="702EED79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3" w:type="pct"/>
          </w:tcPr>
          <w:p w14:paraId="535937DD" w14:textId="5E700506" w:rsidR="00534A2B" w:rsidRPr="00CA4D3C" w:rsidRDefault="00567E1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7E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14,202</w:t>
            </w:r>
          </w:p>
        </w:tc>
        <w:tc>
          <w:tcPr>
            <w:tcW w:w="152" w:type="pct"/>
          </w:tcPr>
          <w:p w14:paraId="20C0EB5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410F1C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  <w:tc>
          <w:tcPr>
            <w:tcW w:w="147" w:type="pct"/>
          </w:tcPr>
          <w:p w14:paraId="39170C5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4426623" w14:textId="1545C634" w:rsidR="00534A2B" w:rsidRPr="00CA4D3C" w:rsidRDefault="00567E1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14,202</w:t>
            </w:r>
          </w:p>
        </w:tc>
        <w:tc>
          <w:tcPr>
            <w:tcW w:w="133" w:type="pct"/>
          </w:tcPr>
          <w:p w14:paraId="42552D7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8BD5B5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534A2B" w:rsidRPr="00A83A64" w14:paraId="57994910" w14:textId="77777777" w:rsidTr="0024103D">
        <w:tc>
          <w:tcPr>
            <w:tcW w:w="2295" w:type="pct"/>
          </w:tcPr>
          <w:p w14:paraId="466CBF07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3" w:type="pct"/>
          </w:tcPr>
          <w:p w14:paraId="54E95093" w14:textId="0CD6C1B2" w:rsidR="00534A2B" w:rsidRPr="00CA4D3C" w:rsidRDefault="00567E1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7E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7,518</w:t>
            </w:r>
          </w:p>
        </w:tc>
        <w:tc>
          <w:tcPr>
            <w:tcW w:w="152" w:type="pct"/>
          </w:tcPr>
          <w:p w14:paraId="15C4F9D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0B23A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8,192</w:t>
            </w:r>
          </w:p>
        </w:tc>
        <w:tc>
          <w:tcPr>
            <w:tcW w:w="147" w:type="pct"/>
          </w:tcPr>
          <w:p w14:paraId="10744DF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8E06921" w14:textId="39BEF419" w:rsidR="00534A2B" w:rsidRPr="00CA4D3C" w:rsidRDefault="00567E12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7,518</w:t>
            </w:r>
          </w:p>
        </w:tc>
        <w:tc>
          <w:tcPr>
            <w:tcW w:w="133" w:type="pct"/>
          </w:tcPr>
          <w:p w14:paraId="342DF3C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ECE1A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8,192</w:t>
            </w:r>
          </w:p>
        </w:tc>
      </w:tr>
      <w:tr w:rsidR="00534A2B" w:rsidRPr="00A83A64" w14:paraId="251A415E" w14:textId="77777777" w:rsidTr="0024103D">
        <w:tc>
          <w:tcPr>
            <w:tcW w:w="2295" w:type="pct"/>
          </w:tcPr>
          <w:p w14:paraId="2E94C7A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CBC072B" w14:textId="7A524A68" w:rsidR="00534A2B" w:rsidRPr="00CA4D3C" w:rsidRDefault="0078740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7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22,766</w:t>
            </w:r>
          </w:p>
        </w:tc>
        <w:tc>
          <w:tcPr>
            <w:tcW w:w="152" w:type="pct"/>
          </w:tcPr>
          <w:p w14:paraId="746BCA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64912F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28,067</w:t>
            </w:r>
          </w:p>
        </w:tc>
        <w:tc>
          <w:tcPr>
            <w:tcW w:w="147" w:type="pct"/>
          </w:tcPr>
          <w:p w14:paraId="1C69B2C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DFD1BDF" w14:textId="4FC1F60B" w:rsidR="00534A2B" w:rsidRPr="00A83A64" w:rsidRDefault="00787407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22,766</w:t>
            </w:r>
          </w:p>
        </w:tc>
        <w:tc>
          <w:tcPr>
            <w:tcW w:w="133" w:type="pct"/>
          </w:tcPr>
          <w:p w14:paraId="1222F2B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61C6DD0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28,067</w:t>
            </w:r>
          </w:p>
        </w:tc>
      </w:tr>
    </w:tbl>
    <w:p w14:paraId="124EB3CD" w14:textId="76648864" w:rsidR="0073639B" w:rsidRDefault="0073639B">
      <w:pPr>
        <w:rPr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57"/>
        <w:gridCol w:w="291"/>
        <w:gridCol w:w="1089"/>
        <w:gridCol w:w="276"/>
        <w:gridCol w:w="1089"/>
        <w:gridCol w:w="255"/>
        <w:gridCol w:w="1060"/>
      </w:tblGrid>
      <w:tr w:rsidR="00824224" w:rsidRPr="00A83A64" w14:paraId="1CD227FB" w14:textId="77777777" w:rsidTr="006B6B2B">
        <w:tc>
          <w:tcPr>
            <w:tcW w:w="2293" w:type="pct"/>
          </w:tcPr>
          <w:p w14:paraId="72806093" w14:textId="26A599E2" w:rsidR="00824224" w:rsidRPr="00A83A64" w:rsidRDefault="00824224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9" w:type="pct"/>
            <w:gridSpan w:val="3"/>
          </w:tcPr>
          <w:p w14:paraId="4205E941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77D23435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5629CE0A" w14:textId="77777777"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4A2B" w:rsidRPr="00A83A64" w14:paraId="21067B38" w14:textId="77777777" w:rsidTr="0074514B">
        <w:tc>
          <w:tcPr>
            <w:tcW w:w="2293" w:type="pct"/>
          </w:tcPr>
          <w:p w14:paraId="45549390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8ADCACF" w14:textId="718E742C" w:rsidR="00534A2B" w:rsidRPr="00A83A64" w:rsidRDefault="00E86315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1E4A5CB0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5D29E9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1C1AA162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ADEB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</w:tcPr>
          <w:p w14:paraId="5F34DD0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A0FF3B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26C7FF25" w14:textId="77777777" w:rsidTr="0074514B">
        <w:tc>
          <w:tcPr>
            <w:tcW w:w="2293" w:type="pct"/>
          </w:tcPr>
          <w:p w14:paraId="10B1D9DB" w14:textId="3A0D28D3" w:rsidR="00534A2B" w:rsidRPr="00A83A64" w:rsidRDefault="001559E8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59" w:type="pct"/>
          </w:tcPr>
          <w:p w14:paraId="11FF571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</w:tcPr>
          <w:p w14:paraId="0BBDC1F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9C7C13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4F4BCDD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259FA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5" w:type="pct"/>
          </w:tcPr>
          <w:p w14:paraId="006AB9F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96DDD1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2B93B28B" w14:textId="77777777" w:rsidTr="006B6B2B">
        <w:tc>
          <w:tcPr>
            <w:tcW w:w="2293" w:type="pct"/>
          </w:tcPr>
          <w:p w14:paraId="61940578" w14:textId="41E470F8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7"/>
          </w:tcPr>
          <w:p w14:paraId="06A2B8A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3F84DA78" w14:textId="77777777" w:rsidTr="0074514B">
        <w:tc>
          <w:tcPr>
            <w:tcW w:w="2293" w:type="pct"/>
          </w:tcPr>
          <w:p w14:paraId="5C35555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9" w:type="pct"/>
          </w:tcPr>
          <w:p w14:paraId="0517B21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917DAC5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3309D2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0A602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17705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63E827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1FF19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5BD5ABF0" w14:textId="77777777" w:rsidTr="00534A2B">
        <w:trPr>
          <w:trHeight w:val="60"/>
        </w:trPr>
        <w:tc>
          <w:tcPr>
            <w:tcW w:w="2293" w:type="pct"/>
          </w:tcPr>
          <w:p w14:paraId="66BDFD8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59" w:type="pct"/>
          </w:tcPr>
          <w:p w14:paraId="21B49012" w14:textId="3324D83A" w:rsidR="00534A2B" w:rsidRPr="00A83A64" w:rsidRDefault="003B50C9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707BC7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D5BE00" w14:textId="77777777" w:rsidR="00534A2B" w:rsidRPr="00CD3DC8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8E6FC9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75DB30" w14:textId="54D965D7" w:rsidR="00534A2B" w:rsidRPr="00A83A64" w:rsidRDefault="003B50C9" w:rsidP="0006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50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1,685</w:t>
            </w:r>
          </w:p>
        </w:tc>
        <w:tc>
          <w:tcPr>
            <w:tcW w:w="135" w:type="pct"/>
          </w:tcPr>
          <w:p w14:paraId="7466BD9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4834AB4" w14:textId="409EAAE5" w:rsidR="00534A2B" w:rsidRPr="00CD3DC8" w:rsidRDefault="00CD3DC8" w:rsidP="00186D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1,483</w:t>
            </w:r>
          </w:p>
        </w:tc>
      </w:tr>
      <w:tr w:rsidR="00534A2B" w:rsidRPr="00A83A64" w14:paraId="51AB396C" w14:textId="77777777" w:rsidTr="0074514B">
        <w:tc>
          <w:tcPr>
            <w:tcW w:w="2293" w:type="pct"/>
          </w:tcPr>
          <w:p w14:paraId="2F31FA25" w14:textId="77777777" w:rsidR="00534A2B" w:rsidRPr="00D639BA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2B561CC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19A049D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AFAF1D" w14:textId="77777777" w:rsidR="00534A2B" w:rsidRPr="00CD3DC8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DDA83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48B97DB" w14:textId="77777777" w:rsidR="00534A2B" w:rsidRPr="00A83A64" w:rsidRDefault="00534A2B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A4D7DD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9E21778" w14:textId="77777777" w:rsidR="00534A2B" w:rsidRPr="00CD3DC8" w:rsidRDefault="00534A2B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281C5C55" w14:textId="77777777" w:rsidTr="0074514B">
        <w:tc>
          <w:tcPr>
            <w:tcW w:w="2293" w:type="pct"/>
          </w:tcPr>
          <w:p w14:paraId="30C6D47A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</w:tcPr>
          <w:p w14:paraId="56D229E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579E7E1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587698" w14:textId="77777777" w:rsidR="00534A2B" w:rsidRPr="00CD3DC8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CAAC8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C4A05C6" w14:textId="77777777" w:rsidR="00534A2B" w:rsidRPr="00A83A64" w:rsidRDefault="00534A2B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ECC3607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B416DC1" w14:textId="77777777" w:rsidR="00534A2B" w:rsidRPr="00CD3DC8" w:rsidRDefault="00534A2B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A2B" w:rsidRPr="00A83A64" w14:paraId="315570F6" w14:textId="77777777" w:rsidTr="0074514B">
        <w:tc>
          <w:tcPr>
            <w:tcW w:w="2293" w:type="pct"/>
          </w:tcPr>
          <w:p w14:paraId="630EECD6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59" w:type="pct"/>
          </w:tcPr>
          <w:p w14:paraId="4EA0C447" w14:textId="7E854CBF" w:rsidR="00534A2B" w:rsidRPr="00060061" w:rsidRDefault="003B50C9" w:rsidP="0006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0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1,836</w:t>
            </w:r>
          </w:p>
        </w:tc>
        <w:tc>
          <w:tcPr>
            <w:tcW w:w="154" w:type="pct"/>
          </w:tcPr>
          <w:p w14:paraId="0896BF4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348DFD" w14:textId="24907859" w:rsidR="00534A2B" w:rsidRPr="00060061" w:rsidRDefault="00CD3DC8" w:rsidP="0006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0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34A2B" w:rsidRPr="00060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600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  <w:tc>
          <w:tcPr>
            <w:tcW w:w="146" w:type="pct"/>
          </w:tcPr>
          <w:p w14:paraId="6D37E72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AC48AC" w14:textId="28D475C0" w:rsidR="00534A2B" w:rsidRPr="00A83A64" w:rsidRDefault="003B50C9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50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1,836</w:t>
            </w:r>
          </w:p>
        </w:tc>
        <w:tc>
          <w:tcPr>
            <w:tcW w:w="135" w:type="pct"/>
          </w:tcPr>
          <w:p w14:paraId="306C9F4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226B0B2" w14:textId="726B2C97" w:rsidR="00534A2B" w:rsidRPr="00CD3DC8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34A2B"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</w:p>
        </w:tc>
      </w:tr>
      <w:tr w:rsidR="00DA3766" w:rsidRPr="00A83A64" w14:paraId="7C1531CA" w14:textId="77777777" w:rsidTr="0074514B">
        <w:tc>
          <w:tcPr>
            <w:tcW w:w="2293" w:type="pct"/>
          </w:tcPr>
          <w:p w14:paraId="497550D7" w14:textId="0FB0992D" w:rsidR="00DA3766" w:rsidRPr="00A83A64" w:rsidRDefault="00DA3766" w:rsidP="00DA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59" w:type="pct"/>
          </w:tcPr>
          <w:p w14:paraId="34AB12CF" w14:textId="04F10002" w:rsidR="00DA3766" w:rsidRPr="00060061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50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154" w:type="pct"/>
          </w:tcPr>
          <w:p w14:paraId="21FD6CB6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404FF9" w14:textId="2C9A0A18" w:rsidR="00DA3766" w:rsidRPr="00060061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848AC5E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0972BC" w14:textId="2C820B7E" w:rsidR="00DA3766" w:rsidRPr="003B50C9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50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135" w:type="pct"/>
          </w:tcPr>
          <w:p w14:paraId="30834EF2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87859AE" w14:textId="13FFB346" w:rsidR="00DA3766" w:rsidRPr="00CD3DC8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A3766" w:rsidRPr="00A83A64" w14:paraId="5B2CEF85" w14:textId="77777777" w:rsidTr="0074514B">
        <w:tc>
          <w:tcPr>
            <w:tcW w:w="2293" w:type="pct"/>
          </w:tcPr>
          <w:p w14:paraId="58010FD3" w14:textId="2011C62A" w:rsidR="00DA3766" w:rsidRPr="00A83A64" w:rsidRDefault="00DA3766" w:rsidP="00DA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Synnex Technology International Corporation</w:t>
            </w:r>
          </w:p>
        </w:tc>
        <w:tc>
          <w:tcPr>
            <w:tcW w:w="559" w:type="pct"/>
          </w:tcPr>
          <w:p w14:paraId="3BC90412" w14:textId="027C798A" w:rsidR="00DA3766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9ADE807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AB24F2" w14:textId="50419A55" w:rsidR="00DA3766" w:rsidRPr="008915A7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15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146" w:type="pct"/>
          </w:tcPr>
          <w:p w14:paraId="33B50792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F03399" w14:textId="17E33532" w:rsidR="00DA3766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14:paraId="13F839F8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4D49A37" w14:textId="06048E30" w:rsidR="00DA3766" w:rsidRPr="00CD3DC8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DA3766" w:rsidRPr="00A83A64" w14:paraId="56F7AE8F" w14:textId="77777777" w:rsidTr="0074514B">
        <w:tc>
          <w:tcPr>
            <w:tcW w:w="2293" w:type="pct"/>
          </w:tcPr>
          <w:p w14:paraId="35DB4E1B" w14:textId="77777777" w:rsidR="00DA3766" w:rsidRPr="00A83A64" w:rsidRDefault="00DA3766" w:rsidP="00DA3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9503940" w14:textId="693347C3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2,011</w:t>
            </w:r>
          </w:p>
        </w:tc>
        <w:tc>
          <w:tcPr>
            <w:tcW w:w="154" w:type="pct"/>
          </w:tcPr>
          <w:p w14:paraId="55B1251D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E9B3B6" w14:textId="0C5A618F" w:rsidR="00DA3766" w:rsidRPr="00CD3DC8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146" w:type="pct"/>
          </w:tcPr>
          <w:p w14:paraId="2BA00F5B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679DF6A" w14:textId="616B8ECF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3,696</w:t>
            </w:r>
          </w:p>
        </w:tc>
        <w:tc>
          <w:tcPr>
            <w:tcW w:w="135" w:type="pct"/>
          </w:tcPr>
          <w:p w14:paraId="7C7CB8AD" w14:textId="77777777" w:rsidR="00DA3766" w:rsidRPr="00A83A64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7C5B683" w14:textId="04FFD5F6" w:rsidR="00DA3766" w:rsidRPr="00CD3DC8" w:rsidRDefault="00DA3766" w:rsidP="00DA3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3D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5,010</w:t>
            </w:r>
          </w:p>
        </w:tc>
      </w:tr>
    </w:tbl>
    <w:p w14:paraId="76F07E29" w14:textId="09D1558C" w:rsidR="00D639BA" w:rsidRDefault="00D639BA">
      <w:pPr>
        <w:rPr>
          <w:rFonts w:asciiTheme="majorBidi" w:hAnsiTheme="majorBidi" w:cstheme="majorBidi"/>
          <w:sz w:val="30"/>
          <w:szCs w:val="30"/>
        </w:rPr>
      </w:pPr>
    </w:p>
    <w:p w14:paraId="3ECBA105" w14:textId="24ED0965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p w14:paraId="348E3398" w14:textId="4E5E2822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p w14:paraId="0D3678FF" w14:textId="7DCC7D8A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p w14:paraId="28F90C19" w14:textId="7551E363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p w14:paraId="618D31AB" w14:textId="00B74BC2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p w14:paraId="12E214C4" w14:textId="06435B08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p w14:paraId="6107E6E2" w14:textId="77777777" w:rsidR="00EA2F75" w:rsidRDefault="00EA2F7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73"/>
        <w:gridCol w:w="274"/>
        <w:gridCol w:w="1089"/>
        <w:gridCol w:w="276"/>
        <w:gridCol w:w="1089"/>
        <w:gridCol w:w="280"/>
        <w:gridCol w:w="1036"/>
      </w:tblGrid>
      <w:tr w:rsidR="00824224" w:rsidRPr="00A83A64" w14:paraId="506AD80B" w14:textId="77777777" w:rsidTr="006B6B2B">
        <w:tc>
          <w:tcPr>
            <w:tcW w:w="2293" w:type="pct"/>
          </w:tcPr>
          <w:p w14:paraId="0324DF69" w14:textId="0C713338" w:rsidR="00824224" w:rsidRPr="00A83A64" w:rsidRDefault="00824224" w:rsidP="003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389B8401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23F16F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1AF1FC5A" w14:textId="77777777"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A2B" w:rsidRPr="00A83A64" w14:paraId="5E88C0C6" w14:textId="77777777" w:rsidTr="0074514B">
        <w:tc>
          <w:tcPr>
            <w:tcW w:w="2293" w:type="pct"/>
          </w:tcPr>
          <w:p w14:paraId="2DEF058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45B4A6BF" w14:textId="24DC2224" w:rsidR="00534A2B" w:rsidRPr="00A83A64" w:rsidRDefault="00E86315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E6DD3E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6697E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78DDB2E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C266200" w14:textId="76912819" w:rsidR="00534A2B" w:rsidRPr="00A83A64" w:rsidRDefault="00E86315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178A787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63D08D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6033A11A" w14:textId="77777777" w:rsidTr="0074514B">
        <w:tc>
          <w:tcPr>
            <w:tcW w:w="2293" w:type="pct"/>
          </w:tcPr>
          <w:p w14:paraId="3F584D43" w14:textId="6DC69154" w:rsidR="00534A2B" w:rsidRPr="00A83A64" w:rsidRDefault="001559E8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68" w:type="pct"/>
          </w:tcPr>
          <w:p w14:paraId="3998DB4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382222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96D4BA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056BA86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295B0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6395F7E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B553DE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7794FB8C" w14:textId="77777777" w:rsidTr="006B6B2B">
        <w:tc>
          <w:tcPr>
            <w:tcW w:w="2293" w:type="pct"/>
          </w:tcPr>
          <w:p w14:paraId="37B83D69" w14:textId="77777777" w:rsidR="00534A2B" w:rsidRPr="00D639BA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7" w:type="pct"/>
            <w:gridSpan w:val="7"/>
          </w:tcPr>
          <w:p w14:paraId="3218AC4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4A2B" w:rsidRPr="00A83A64" w14:paraId="7C8ABD27" w14:textId="77777777" w:rsidTr="0074514B">
        <w:tc>
          <w:tcPr>
            <w:tcW w:w="2293" w:type="pct"/>
          </w:tcPr>
          <w:p w14:paraId="29832412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270B83E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D02C0D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36E79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F188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3C749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52A41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B6F011E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DC8" w:rsidRPr="00A83A64" w14:paraId="667176E6" w14:textId="77777777" w:rsidTr="0074514B">
        <w:tc>
          <w:tcPr>
            <w:tcW w:w="2293" w:type="pct"/>
          </w:tcPr>
          <w:p w14:paraId="71877887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8" w:type="pct"/>
          </w:tcPr>
          <w:p w14:paraId="7527BA84" w14:textId="32E0E973" w:rsidR="00CD3DC8" w:rsidRPr="00A83A64" w:rsidRDefault="000321E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02B5450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E4C5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BD47AA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733875" w14:textId="217F7CBC" w:rsidR="00CD3DC8" w:rsidRPr="00A83A64" w:rsidRDefault="000321E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21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148" w:type="pct"/>
          </w:tcPr>
          <w:p w14:paraId="5C49B2D9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25F2094" w14:textId="5844118D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D3DC8" w:rsidRPr="00A83A64" w14:paraId="0DF50659" w14:textId="77777777" w:rsidTr="0074514B">
        <w:tc>
          <w:tcPr>
            <w:tcW w:w="2293" w:type="pct"/>
          </w:tcPr>
          <w:p w14:paraId="29EB4B0B" w14:textId="77777777" w:rsidR="00CD3DC8" w:rsidRPr="00D639BA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8" w:type="pct"/>
          </w:tcPr>
          <w:p w14:paraId="42AAB7A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A53F5D5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0AAB6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5E1251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F171F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EAEB21A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EF37C50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DC8" w:rsidRPr="00A83A64" w14:paraId="02B41458" w14:textId="77777777" w:rsidTr="0074514B">
        <w:tc>
          <w:tcPr>
            <w:tcW w:w="2293" w:type="pct"/>
          </w:tcPr>
          <w:p w14:paraId="0C012C6C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8" w:type="pct"/>
          </w:tcPr>
          <w:p w14:paraId="2411E588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D9F5205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41A6BD3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A7479B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72E9DC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38293FC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373F613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DC8" w:rsidRPr="00A83A64" w14:paraId="51BE17D6" w14:textId="77777777" w:rsidTr="0074514B">
        <w:tc>
          <w:tcPr>
            <w:tcW w:w="2293" w:type="pct"/>
          </w:tcPr>
          <w:p w14:paraId="517D147D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8" w:type="pct"/>
          </w:tcPr>
          <w:p w14:paraId="4687D2CF" w14:textId="484E4A33" w:rsidR="00CD3DC8" w:rsidRPr="00A83A64" w:rsidRDefault="000321E8" w:rsidP="00032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145" w:type="pct"/>
          </w:tcPr>
          <w:p w14:paraId="63AF200C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06D45D3" w14:textId="5623A39D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B1C84D9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214076" w14:textId="42B8D055" w:rsidR="00CD3DC8" w:rsidRPr="00A83A64" w:rsidRDefault="000321E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148" w:type="pct"/>
          </w:tcPr>
          <w:p w14:paraId="76B2E194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784EE7D" w14:textId="65F2278F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D3DC8" w:rsidRPr="00A83A64" w14:paraId="26087B18" w14:textId="77777777" w:rsidTr="0074514B">
        <w:tc>
          <w:tcPr>
            <w:tcW w:w="2293" w:type="pct"/>
          </w:tcPr>
          <w:p w14:paraId="04A55233" w14:textId="77777777" w:rsidR="00CD3DC8" w:rsidRPr="00A83A64" w:rsidRDefault="00CD3DC8" w:rsidP="00CD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54F1FC1" w14:textId="3C7CC214" w:rsidR="00CD3DC8" w:rsidRPr="00A83A64" w:rsidRDefault="000321E8" w:rsidP="000321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145" w:type="pct"/>
          </w:tcPr>
          <w:p w14:paraId="578215EA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48F93F1" w14:textId="0B99B59C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032B478A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E643B72" w14:textId="4F3748ED" w:rsidR="00CD3DC8" w:rsidRPr="00A83A64" w:rsidRDefault="000321E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872</w:t>
            </w:r>
          </w:p>
        </w:tc>
        <w:tc>
          <w:tcPr>
            <w:tcW w:w="148" w:type="pct"/>
          </w:tcPr>
          <w:p w14:paraId="564954BD" w14:textId="77777777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5644BCB6" w14:textId="1B77DCBF" w:rsidR="00CD3DC8" w:rsidRPr="00A83A64" w:rsidRDefault="00CD3DC8" w:rsidP="00CD3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1,408</w:t>
            </w:r>
          </w:p>
        </w:tc>
      </w:tr>
    </w:tbl>
    <w:p w14:paraId="2E670D8E" w14:textId="6BB81D6F"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7FBF27" w14:textId="77777777" w:rsidR="00F57925" w:rsidRPr="00A83A6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9D50858" w14:textId="77777777" w:rsidR="00F57925" w:rsidRPr="00A83A64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CADF541" w14:textId="77777777" w:rsidR="00F57925" w:rsidRPr="002C5FCE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5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สัญญาว่าจ้างการบริการทางด้านเทคนิค</w:t>
      </w:r>
      <w:r w:rsidRPr="002C5FC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8A69DEB" w14:textId="77777777" w:rsidR="00F57925" w:rsidRPr="002C5FCE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54260" w14:textId="045EF712" w:rsidR="00F57925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ในเดือนมกราคม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ว่าจ้างการบริการทางด้านเทคนิคก่อนและหลังการขายแก่สินค้าที่ผู้รับบริการเป็นผู้จัดจำหน่ายกับบริษัท</w:t>
      </w:r>
      <w:r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>ย่อย ใน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อัตรา</w:t>
      </w:r>
      <w:r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เดือนละ</w:t>
      </w:r>
      <w:r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>850</w:t>
      </w:r>
      <w:r>
        <w:rPr>
          <w:rFonts w:asciiTheme="majorBidi" w:hAnsiTheme="majorBidi"/>
          <w:spacing w:val="-2"/>
          <w:sz w:val="30"/>
          <w:szCs w:val="30"/>
        </w:rPr>
        <w:t>,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>00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C5FCE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กำหนดระยะเวลา 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ปีตั้งแต่วันที่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256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256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สัญญาดังกล่าวสามารถขอบอกเลิกก่อนครบกำหนด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</w:p>
    <w:p w14:paraId="4A39109B" w14:textId="77777777" w:rsidR="00D03FD7" w:rsidRPr="00A83A64" w:rsidRDefault="00D03FD7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0EA9489" w14:textId="77777777" w:rsidR="00F57925" w:rsidRPr="005B0BD4" w:rsidRDefault="00F57925" w:rsidP="00F57925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สัญญาเช่าอาคารและบริการอื่นๆ</w:t>
      </w:r>
    </w:p>
    <w:p w14:paraId="2251453B" w14:textId="77777777" w:rsidR="00F57925" w:rsidRPr="00D03FD7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D9ACC5" w14:textId="751E9063" w:rsidR="00F57925" w:rsidRDefault="00F5792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ในเดือนมกราคม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บริษัทได้ทำสัญญาให้เช่าอาคารและบริการอื่นๆกับ</w:t>
      </w: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ย่อย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โดยกำหนดอัตราค่าเช่าและบริการอื่นๆ ในอัตรา</w:t>
      </w:r>
      <w:r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ละ</w:t>
      </w:r>
      <w:r>
        <w:rPr>
          <w:rFonts w:asciiTheme="majorBidi" w:hAnsiTheme="majorBidi"/>
          <w:spacing w:val="-2"/>
          <w:sz w:val="30"/>
          <w:szCs w:val="30"/>
        </w:rPr>
        <w:t xml:space="preserve"> 42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,</w:t>
      </w:r>
      <w:r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2C5F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2C5FCE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กำหนดระยะเวลา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ปี ตั้งแต่วันที่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ถึงวันที่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 xml:space="preserve">สัญญาดังกล่าวสามารถต่ออายุสัญญาได้อัตโนมัติอีก </w:t>
      </w:r>
      <w:r w:rsidRPr="00E8259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E82596">
        <w:rPr>
          <w:rFonts w:asciiTheme="majorBidi" w:hAnsiTheme="majorBidi"/>
          <w:spacing w:val="-2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30961922" w14:textId="73CEA40C" w:rsidR="003D38D1" w:rsidRDefault="003D38D1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97844E9" w14:textId="75F895DA" w:rsidR="00EA2F75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C99CC06" w14:textId="1334D787" w:rsidR="00EA2F75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D3D053F" w14:textId="58FF2C5C" w:rsidR="00EA2F75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055A39B" w14:textId="00725784" w:rsidR="00EA2F75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D940D23" w14:textId="73C8DBAB" w:rsidR="00EA2F75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7BA02042" w14:textId="49028EF8" w:rsidR="00EA2F75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23397D7" w14:textId="77777777" w:rsidR="00EA2F75" w:rsidRPr="003D38D1" w:rsidRDefault="00EA2F75" w:rsidP="00F57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6850D37" w14:textId="77777777" w:rsidR="003E6A5C" w:rsidRPr="00177C47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77C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5958CCC6" w14:textId="77777777" w:rsidR="00470803" w:rsidRPr="003D38D1" w:rsidRDefault="00470803" w:rsidP="004708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2"/>
        <w:gridCol w:w="854"/>
        <w:gridCol w:w="1040"/>
        <w:gridCol w:w="271"/>
        <w:gridCol w:w="1080"/>
        <w:gridCol w:w="271"/>
        <w:gridCol w:w="1076"/>
        <w:gridCol w:w="271"/>
        <w:gridCol w:w="1071"/>
      </w:tblGrid>
      <w:tr w:rsidR="00470803" w:rsidRPr="00A83A64" w14:paraId="6DE38469" w14:textId="77777777" w:rsidTr="00470803">
        <w:tc>
          <w:tcPr>
            <w:tcW w:w="1808" w:type="pct"/>
          </w:tcPr>
          <w:p w14:paraId="3EB4A0F2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328F35A9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3B0A74C1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B2DDA3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49196278" w14:textId="77777777"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A2B" w:rsidRPr="00A83A64" w14:paraId="502B303D" w14:textId="77777777" w:rsidTr="00470803">
        <w:tc>
          <w:tcPr>
            <w:tcW w:w="1808" w:type="pct"/>
          </w:tcPr>
          <w:p w14:paraId="4C5BA2C9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7280CF8F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2A79949" w14:textId="35F110E2" w:rsidR="00534A2B" w:rsidRPr="00A83A64" w:rsidRDefault="00F5628A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1" w:name="_Hlk51252145"/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bookmarkEnd w:id="1"/>
          </w:p>
        </w:tc>
        <w:tc>
          <w:tcPr>
            <w:tcW w:w="146" w:type="pct"/>
          </w:tcPr>
          <w:p w14:paraId="02B0549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A930B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12BEC7D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05F234" w14:textId="294729D1" w:rsidR="00534A2B" w:rsidRPr="00A83A64" w:rsidRDefault="00F5628A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4B297FF8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1F2716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4A2B" w:rsidRPr="00A83A64" w14:paraId="01596388" w14:textId="77777777" w:rsidTr="00470803">
        <w:tc>
          <w:tcPr>
            <w:tcW w:w="1808" w:type="pct"/>
          </w:tcPr>
          <w:p w14:paraId="23E6654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58C956AC" w14:textId="77777777" w:rsidR="00534A2B" w:rsidRPr="00A83A64" w:rsidRDefault="00534A2B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9" w:type="pct"/>
          </w:tcPr>
          <w:p w14:paraId="3F0EEF8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3B090A1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D485E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482179DB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4CB454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4AED853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2ADD1E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34A2B" w:rsidRPr="00A83A64" w14:paraId="61BA4988" w14:textId="77777777" w:rsidTr="00470803">
        <w:tc>
          <w:tcPr>
            <w:tcW w:w="1808" w:type="pct"/>
          </w:tcPr>
          <w:p w14:paraId="5D4C141F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4AACE08C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652F46C1" w14:textId="77777777" w:rsidR="00534A2B" w:rsidRPr="00A83A64" w:rsidRDefault="00534A2B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C47" w:rsidRPr="00A83A64" w14:paraId="0FF757B0" w14:textId="77777777" w:rsidTr="00470803">
        <w:tc>
          <w:tcPr>
            <w:tcW w:w="1808" w:type="pct"/>
          </w:tcPr>
          <w:p w14:paraId="42A3C411" w14:textId="77777777" w:rsidR="00177C47" w:rsidRPr="00A83A64" w:rsidRDefault="00177C47" w:rsidP="0017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9" w:type="pct"/>
          </w:tcPr>
          <w:p w14:paraId="1FA59BF7" w14:textId="77777777" w:rsidR="00177C47" w:rsidRPr="00A83A64" w:rsidRDefault="00177C47" w:rsidP="00177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14:paraId="2F5D19C4" w14:textId="30BC106E" w:rsidR="00177C47" w:rsidRPr="005B0BD4" w:rsidRDefault="00177C47" w:rsidP="00177C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146" w:type="pct"/>
            <w:shd w:val="clear" w:color="auto" w:fill="auto"/>
          </w:tcPr>
          <w:p w14:paraId="21B22F2D" w14:textId="77777777" w:rsidR="00177C47" w:rsidRPr="00A83A64" w:rsidRDefault="00177C47" w:rsidP="00177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BC882F3" w14:textId="77777777" w:rsidR="00177C47" w:rsidRPr="00A83A64" w:rsidRDefault="00177C47" w:rsidP="00177C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146" w:type="pct"/>
            <w:shd w:val="clear" w:color="auto" w:fill="auto"/>
          </w:tcPr>
          <w:p w14:paraId="6654878E" w14:textId="77777777" w:rsidR="00177C47" w:rsidRPr="00A83A64" w:rsidRDefault="00177C47" w:rsidP="00177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3E14646" w14:textId="5428B95E" w:rsidR="00177C47" w:rsidRPr="00AB3417" w:rsidRDefault="00177C47" w:rsidP="00177C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40,292</w:t>
            </w:r>
          </w:p>
        </w:tc>
        <w:tc>
          <w:tcPr>
            <w:tcW w:w="146" w:type="pct"/>
          </w:tcPr>
          <w:p w14:paraId="0451D6A8" w14:textId="77777777" w:rsidR="00177C47" w:rsidRPr="00A83A64" w:rsidRDefault="00177C47" w:rsidP="00177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14:paraId="52A49BBC" w14:textId="77777777" w:rsidR="00177C47" w:rsidRPr="00A83A64" w:rsidRDefault="00177C47" w:rsidP="00177C4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31,320</w:t>
            </w:r>
          </w:p>
        </w:tc>
      </w:tr>
      <w:tr w:rsidR="002B53C8" w:rsidRPr="00A83A64" w14:paraId="757F4166" w14:textId="77777777" w:rsidTr="00470803">
        <w:tc>
          <w:tcPr>
            <w:tcW w:w="1808" w:type="pct"/>
          </w:tcPr>
          <w:p w14:paraId="1EEBACFE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9" w:type="pct"/>
          </w:tcPr>
          <w:p w14:paraId="52584CA3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2080E42E" w14:textId="2628A093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B53C8">
              <w:rPr>
                <w:rFonts w:ascii="Angsana New" w:hAnsi="Angsana New"/>
                <w:sz w:val="30"/>
                <w:szCs w:val="30"/>
              </w:rPr>
              <w:t>4,452,</w:t>
            </w:r>
            <w:r w:rsidR="00FD486F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46" w:type="pct"/>
            <w:shd w:val="clear" w:color="auto" w:fill="auto"/>
          </w:tcPr>
          <w:p w14:paraId="0BBE7FD2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63A5D3A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5,862,801</w:t>
            </w:r>
          </w:p>
        </w:tc>
        <w:tc>
          <w:tcPr>
            <w:tcW w:w="146" w:type="pct"/>
            <w:shd w:val="clear" w:color="auto" w:fill="auto"/>
          </w:tcPr>
          <w:p w14:paraId="28174DEB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114EDAA" w14:textId="4D1B1376" w:rsidR="002B53C8" w:rsidRPr="00B9344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4,415,405</w:t>
            </w:r>
          </w:p>
        </w:tc>
        <w:tc>
          <w:tcPr>
            <w:tcW w:w="146" w:type="pct"/>
          </w:tcPr>
          <w:p w14:paraId="3AEE5C90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61D6ED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5,835,54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53C8" w:rsidRPr="00A83A64" w14:paraId="1CCE32F1" w14:textId="77777777" w:rsidTr="00470803">
        <w:tc>
          <w:tcPr>
            <w:tcW w:w="1808" w:type="pct"/>
          </w:tcPr>
          <w:p w14:paraId="2DFCD733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57D87DCB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75EAC6A" w14:textId="7D4C4F0B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53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4,455,5</w:t>
            </w:r>
            <w:r w:rsidR="00FD48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760925E9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8005FD1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5,867,056</w:t>
            </w:r>
          </w:p>
        </w:tc>
        <w:tc>
          <w:tcPr>
            <w:tcW w:w="146" w:type="pct"/>
            <w:shd w:val="clear" w:color="auto" w:fill="auto"/>
          </w:tcPr>
          <w:p w14:paraId="2168BEA7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A66CB75" w14:textId="4F1245F3" w:rsidR="002B53C8" w:rsidRPr="00ED44EE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4,455,697</w:t>
            </w:r>
          </w:p>
        </w:tc>
        <w:tc>
          <w:tcPr>
            <w:tcW w:w="146" w:type="pct"/>
          </w:tcPr>
          <w:p w14:paraId="64982995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C80306A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5,866,86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2B53C8" w:rsidRPr="00A83A64" w14:paraId="308D2E28" w14:textId="77777777" w:rsidTr="00470803">
        <w:tc>
          <w:tcPr>
            <w:tcW w:w="1808" w:type="pct"/>
          </w:tcPr>
          <w:p w14:paraId="2D8518A0" w14:textId="77777777" w:rsidR="002B53C8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ค่าเผื่อผลขาดทุนจากการด้อยค่า/</w:t>
            </w:r>
          </w:p>
          <w:p w14:paraId="660E7A21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59" w:type="pct"/>
          </w:tcPr>
          <w:p w14:paraId="5470332E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1515DF5E" w14:textId="77777777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11715F2B" w14:textId="0326C85B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B53C8">
              <w:rPr>
                <w:rFonts w:ascii="Angsana New" w:hAnsi="Angsana New"/>
                <w:sz w:val="30"/>
                <w:szCs w:val="30"/>
              </w:rPr>
              <w:t>(207,617)</w:t>
            </w:r>
          </w:p>
        </w:tc>
        <w:tc>
          <w:tcPr>
            <w:tcW w:w="146" w:type="pct"/>
            <w:shd w:val="clear" w:color="auto" w:fill="auto"/>
          </w:tcPr>
          <w:p w14:paraId="455CBAAE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17278AF" w14:textId="77777777" w:rsid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8C9262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(163,245)</w:t>
            </w:r>
          </w:p>
        </w:tc>
        <w:tc>
          <w:tcPr>
            <w:tcW w:w="146" w:type="pct"/>
            <w:shd w:val="clear" w:color="auto" w:fill="auto"/>
          </w:tcPr>
          <w:p w14:paraId="7ED8BE5F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C5978EA" w14:textId="77777777" w:rsid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5CA4C105" w14:textId="5B99F793" w:rsidR="002B53C8" w:rsidRPr="00ED44EE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(199,366)</w:t>
            </w:r>
          </w:p>
        </w:tc>
        <w:tc>
          <w:tcPr>
            <w:tcW w:w="146" w:type="pct"/>
          </w:tcPr>
          <w:p w14:paraId="378DC8DD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5F9D47" w14:textId="77777777" w:rsid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218236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(156,003)</w:t>
            </w:r>
          </w:p>
        </w:tc>
      </w:tr>
      <w:tr w:rsidR="002B53C8" w:rsidRPr="00A83A64" w14:paraId="3A7D90EB" w14:textId="77777777" w:rsidTr="00470803">
        <w:tc>
          <w:tcPr>
            <w:tcW w:w="1808" w:type="pct"/>
          </w:tcPr>
          <w:p w14:paraId="33307485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9" w:type="pct"/>
          </w:tcPr>
          <w:p w14:paraId="64F2F0CD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CC42F" w14:textId="1BFF7BAC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53C8">
              <w:rPr>
                <w:rFonts w:ascii="Angsana New" w:hAnsi="Angsana New"/>
                <w:b/>
                <w:bCs/>
                <w:sz w:val="30"/>
                <w:szCs w:val="30"/>
              </w:rPr>
              <w:t>4,247,</w:t>
            </w:r>
            <w:r w:rsidR="00FD486F">
              <w:rPr>
                <w:rFonts w:ascii="Angsana New" w:hAnsi="Angsana New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146" w:type="pct"/>
            <w:shd w:val="clear" w:color="auto" w:fill="auto"/>
          </w:tcPr>
          <w:p w14:paraId="1FCF2581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E84F3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46" w:type="pct"/>
            <w:shd w:val="clear" w:color="auto" w:fill="auto"/>
          </w:tcPr>
          <w:p w14:paraId="3B9F5C3B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22A3C" w14:textId="3B596A83" w:rsidR="002B53C8" w:rsidRPr="00ED44EE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C47">
              <w:rPr>
                <w:rFonts w:ascii="Angsana New" w:hAnsi="Angsana New"/>
                <w:b/>
                <w:bCs/>
                <w:sz w:val="30"/>
                <w:szCs w:val="30"/>
              </w:rPr>
              <w:t>4,256,33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73B21BA" w14:textId="77777777" w:rsidR="002B53C8" w:rsidRPr="00A83A64" w:rsidRDefault="002B53C8" w:rsidP="002B5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289C5FF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B53C8" w:rsidRPr="00A83A64" w14:paraId="41A2C6CA" w14:textId="77777777" w:rsidTr="00470803">
        <w:tc>
          <w:tcPr>
            <w:tcW w:w="1808" w:type="pct"/>
          </w:tcPr>
          <w:p w14:paraId="7E2D5392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14:paraId="2BEBFDD4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75762D" w14:textId="77777777" w:rsidR="002B53C8" w:rsidRPr="002B53C8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434CC1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E448A1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C30B06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58ACA68" w14:textId="77777777" w:rsidR="002B53C8" w:rsidRPr="00ED44EE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83EC4C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0CE465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3C8" w:rsidRPr="00A83A64" w14:paraId="7508B7D1" w14:textId="77777777" w:rsidTr="00470803">
        <w:tc>
          <w:tcPr>
            <w:tcW w:w="1808" w:type="pct"/>
          </w:tcPr>
          <w:p w14:paraId="1CB113E5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9" w:type="pct"/>
          </w:tcPr>
          <w:p w14:paraId="5054E9DE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49CD3E5" w14:textId="2BA6AECD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B53C8">
              <w:rPr>
                <w:rFonts w:ascii="Angsana New" w:hAnsi="Angsana New"/>
                <w:sz w:val="30"/>
                <w:szCs w:val="30"/>
              </w:rPr>
              <w:t>4,170,4</w:t>
            </w:r>
            <w:r w:rsidR="00FD486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6" w:type="pct"/>
          </w:tcPr>
          <w:p w14:paraId="6F79E7C2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2BCE913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5,606,482</w:t>
            </w:r>
          </w:p>
        </w:tc>
        <w:tc>
          <w:tcPr>
            <w:tcW w:w="146" w:type="pct"/>
          </w:tcPr>
          <w:p w14:paraId="14465173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AF708E" w14:textId="77F055AB" w:rsidR="002B53C8" w:rsidRPr="00ED44EE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4,181,252</w:t>
            </w:r>
          </w:p>
        </w:tc>
        <w:tc>
          <w:tcPr>
            <w:tcW w:w="146" w:type="pct"/>
          </w:tcPr>
          <w:p w14:paraId="2D7DF83D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4A91147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5,615,43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B53C8" w:rsidRPr="00A83A64" w14:paraId="5CAC5A3C" w14:textId="77777777" w:rsidTr="00470803">
        <w:tc>
          <w:tcPr>
            <w:tcW w:w="1808" w:type="pct"/>
          </w:tcPr>
          <w:p w14:paraId="6A80C3C3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9" w:type="pct"/>
          </w:tcPr>
          <w:p w14:paraId="68E2ECF9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4AA0431" w14:textId="60027072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53C8">
              <w:rPr>
                <w:rFonts w:ascii="Angsana New" w:hAnsi="Angsana New"/>
                <w:sz w:val="30"/>
                <w:szCs w:val="30"/>
                <w:lang w:val="en-US" w:bidi="th-TH"/>
              </w:rPr>
              <w:t>77,463</w:t>
            </w:r>
          </w:p>
        </w:tc>
        <w:tc>
          <w:tcPr>
            <w:tcW w:w="146" w:type="pct"/>
          </w:tcPr>
          <w:p w14:paraId="696FAFAE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CB384EB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97,329</w:t>
            </w:r>
          </w:p>
        </w:tc>
        <w:tc>
          <w:tcPr>
            <w:tcW w:w="146" w:type="pct"/>
          </w:tcPr>
          <w:p w14:paraId="0DFF1BFE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EE1930D" w14:textId="1B6B4DDD" w:rsidR="002B53C8" w:rsidRPr="005A7FEB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75,079</w:t>
            </w:r>
          </w:p>
        </w:tc>
        <w:tc>
          <w:tcPr>
            <w:tcW w:w="146" w:type="pct"/>
          </w:tcPr>
          <w:p w14:paraId="7ED320E7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4A22D31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95,430</w:t>
            </w:r>
          </w:p>
        </w:tc>
      </w:tr>
      <w:tr w:rsidR="002B53C8" w:rsidRPr="00A83A64" w14:paraId="0312C133" w14:textId="77777777" w:rsidTr="00470803">
        <w:tc>
          <w:tcPr>
            <w:tcW w:w="1808" w:type="pct"/>
          </w:tcPr>
          <w:p w14:paraId="5B0E9ACB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5A554645" w14:textId="77777777" w:rsidR="002B53C8" w:rsidRPr="00A83A64" w:rsidRDefault="002B53C8" w:rsidP="002B5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475ADD2" w14:textId="27F26FAC" w:rsidR="002B53C8" w:rsidRPr="002B53C8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53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4,247,</w:t>
            </w:r>
            <w:r w:rsidR="00FD48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46" w:type="pct"/>
          </w:tcPr>
          <w:p w14:paraId="019A0239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53E947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5,703,811</w:t>
            </w:r>
          </w:p>
        </w:tc>
        <w:tc>
          <w:tcPr>
            <w:tcW w:w="146" w:type="pct"/>
          </w:tcPr>
          <w:p w14:paraId="0A28EE7D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F51D809" w14:textId="3807ADE7" w:rsidR="002B53C8" w:rsidRPr="005A7FEB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4,256,331</w:t>
            </w:r>
          </w:p>
        </w:tc>
        <w:tc>
          <w:tcPr>
            <w:tcW w:w="146" w:type="pct"/>
          </w:tcPr>
          <w:p w14:paraId="61D9B050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DE9E4" w14:textId="77777777" w:rsidR="002B53C8" w:rsidRPr="00A83A64" w:rsidRDefault="002B53C8" w:rsidP="002B53C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4150D2" w:rsidRPr="00A83A64" w14:paraId="4A57D460" w14:textId="77777777" w:rsidTr="005C20B0">
        <w:trPr>
          <w:trHeight w:val="170"/>
        </w:trPr>
        <w:tc>
          <w:tcPr>
            <w:tcW w:w="1808" w:type="pct"/>
          </w:tcPr>
          <w:p w14:paraId="018A6E44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36B4C4AD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4FEA047F" w14:textId="77777777" w:rsidR="004150D2" w:rsidRPr="00690BDF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BB593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159C3EF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BE6976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2E0B234" w14:textId="77777777" w:rsidR="004150D2" w:rsidRPr="00690BDF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2142AA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407626E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528" w:rsidRPr="00A83A64" w14:paraId="60ECDA53" w14:textId="77777777" w:rsidTr="00490D11">
        <w:tc>
          <w:tcPr>
            <w:tcW w:w="1808" w:type="pct"/>
          </w:tcPr>
          <w:p w14:paraId="42E83A0D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14:paraId="6207E71A" w14:textId="77777777" w:rsidR="00D53528" w:rsidRPr="007C2029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6" w:type="pct"/>
            <w:gridSpan w:val="3"/>
          </w:tcPr>
          <w:p w14:paraId="6439BD3D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161DC37A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0EE0CB88" w14:textId="77777777" w:rsidR="00D53528" w:rsidRPr="00A83A64" w:rsidRDefault="00D53528" w:rsidP="00490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528" w:rsidRPr="00A83A64" w14:paraId="454AD0E2" w14:textId="77777777" w:rsidTr="005C20B0">
        <w:trPr>
          <w:trHeight w:val="170"/>
        </w:trPr>
        <w:tc>
          <w:tcPr>
            <w:tcW w:w="1808" w:type="pct"/>
          </w:tcPr>
          <w:p w14:paraId="6EB376BD" w14:textId="77777777" w:rsidR="00D53528" w:rsidRPr="00D53528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59" w:type="pct"/>
          </w:tcPr>
          <w:p w14:paraId="75DF235F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5CF750" w14:textId="60DCE728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65887F05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7DBD2E" w14:textId="159CD37C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32CF69CD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1A9A03" w14:textId="3C69E961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49935C4D" w14:textId="77777777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48CF70" w14:textId="462B03F5" w:rsidR="00D53528" w:rsidRPr="00A83A64" w:rsidRDefault="00D53528" w:rsidP="00D5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150D2" w:rsidRPr="00A83A64" w14:paraId="1D967966" w14:textId="77777777" w:rsidTr="005C20B0">
        <w:trPr>
          <w:trHeight w:val="170"/>
        </w:trPr>
        <w:tc>
          <w:tcPr>
            <w:tcW w:w="1808" w:type="pct"/>
          </w:tcPr>
          <w:p w14:paraId="6D7BED1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14:paraId="4642BAE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090846F2" w14:textId="77777777" w:rsidR="004150D2" w:rsidRPr="00A83A64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50D2" w:rsidRPr="00A83A64" w14:paraId="5A1F78DC" w14:textId="77777777" w:rsidTr="005C20B0">
        <w:tc>
          <w:tcPr>
            <w:tcW w:w="1808" w:type="pct"/>
          </w:tcPr>
          <w:p w14:paraId="440ADC57" w14:textId="4229B0DB" w:rsidR="00C543B8" w:rsidRDefault="00C543B8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</w:p>
          <w:p w14:paraId="30BBFC79" w14:textId="54728717" w:rsidR="004150D2" w:rsidRPr="007C4D78" w:rsidRDefault="00C543B8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6C5932" w:rsidRPr="007C4D7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</w:t>
            </w:r>
            <w:r w:rsidR="004150D2" w:rsidRPr="007C4D7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</w:t>
            </w:r>
          </w:p>
        </w:tc>
        <w:tc>
          <w:tcPr>
            <w:tcW w:w="459" w:type="pct"/>
          </w:tcPr>
          <w:p w14:paraId="36D16D33" w14:textId="77777777" w:rsidR="004150D2" w:rsidRPr="007C4D78" w:rsidRDefault="004150D2" w:rsidP="00415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B56FCB2" w14:textId="77777777" w:rsidR="004150D2" w:rsidRPr="007C4D78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328F0DC" w14:textId="77777777" w:rsidR="004150D2" w:rsidRPr="007C4D78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AD0A9B" w14:textId="77777777" w:rsidR="004150D2" w:rsidRPr="007C4D78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7C9853" w14:textId="77777777" w:rsidR="004150D2" w:rsidRPr="007C4D78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EC94F3" w14:textId="77777777" w:rsidR="004150D2" w:rsidRPr="007C4D78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</w:pPr>
          </w:p>
        </w:tc>
        <w:tc>
          <w:tcPr>
            <w:tcW w:w="146" w:type="pct"/>
          </w:tcPr>
          <w:p w14:paraId="221AFE3A" w14:textId="77777777" w:rsidR="004150D2" w:rsidRPr="007C4D78" w:rsidRDefault="004150D2" w:rsidP="0041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97C9A5" w14:textId="77777777" w:rsidR="004150D2" w:rsidRPr="007C4D78" w:rsidRDefault="004150D2" w:rsidP="004150D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33" w:rsidRPr="00A83A64" w14:paraId="54720751" w14:textId="77777777" w:rsidTr="008B4F8B">
        <w:tc>
          <w:tcPr>
            <w:tcW w:w="1808" w:type="pct"/>
          </w:tcPr>
          <w:p w14:paraId="046C796D" w14:textId="02FBD740" w:rsidR="00953833" w:rsidRPr="007C4D78" w:rsidRDefault="00953833" w:rsidP="0095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D7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งวดสามเดือนสิ้นสุดวันที่ </w:t>
            </w:r>
            <w:r w:rsidRPr="007C4D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4D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9" w:type="pct"/>
          </w:tcPr>
          <w:p w14:paraId="507AFFF2" w14:textId="77777777" w:rsidR="00953833" w:rsidRPr="007C4D78" w:rsidRDefault="00953833" w:rsidP="0095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19B9CD58" w14:textId="06AD4DF2" w:rsidR="00953833" w:rsidRPr="007C4D78" w:rsidRDefault="00953833" w:rsidP="00186D2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</w:t>
            </w:r>
            <w:r w:rsidR="00292F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</w:tcPr>
          <w:p w14:paraId="08076810" w14:textId="77777777" w:rsidR="00953833" w:rsidRPr="007C4D78" w:rsidRDefault="00953833" w:rsidP="0095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1F2FDF0B" w14:textId="4E0DD22F" w:rsidR="00953833" w:rsidRPr="007C4D78" w:rsidRDefault="00953833" w:rsidP="00186D2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2,092</w:t>
            </w:r>
          </w:p>
        </w:tc>
        <w:tc>
          <w:tcPr>
            <w:tcW w:w="146" w:type="pct"/>
          </w:tcPr>
          <w:p w14:paraId="0A8C6970" w14:textId="77777777" w:rsidR="00953833" w:rsidRPr="007C4D78" w:rsidRDefault="00953833" w:rsidP="0095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7B5A941" w14:textId="37043069" w:rsidR="00953833" w:rsidRPr="007C4D78" w:rsidRDefault="00953833" w:rsidP="00186D2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11,56</w:t>
            </w:r>
            <w:r w:rsidR="00292F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</w:tcPr>
          <w:p w14:paraId="1F2B0BF7" w14:textId="77777777" w:rsidR="00953833" w:rsidRPr="007C4D78" w:rsidRDefault="00953833" w:rsidP="0095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5176C50B" w14:textId="68D8C2B3" w:rsidR="00953833" w:rsidRPr="007C4D78" w:rsidRDefault="00953833" w:rsidP="00186D2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2,144</w:t>
            </w:r>
          </w:p>
        </w:tc>
      </w:tr>
      <w:tr w:rsidR="00953833" w:rsidRPr="00A83A64" w14:paraId="4BFE2CE8" w14:textId="77777777" w:rsidTr="008B4F8B">
        <w:tc>
          <w:tcPr>
            <w:tcW w:w="1808" w:type="pct"/>
          </w:tcPr>
          <w:p w14:paraId="358FA3D7" w14:textId="163EBCBF" w:rsidR="00953833" w:rsidRPr="007C4D78" w:rsidRDefault="00953833" w:rsidP="0095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4D7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งวดเก้าเดือนสิ้นสุดวันที่ </w:t>
            </w:r>
            <w:r w:rsidRPr="007C4D7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C4D7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59" w:type="pct"/>
          </w:tcPr>
          <w:p w14:paraId="628D3AC8" w14:textId="77777777" w:rsidR="00953833" w:rsidRPr="007C4D78" w:rsidRDefault="00953833" w:rsidP="00953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5F14F607" w14:textId="648551F9" w:rsidR="00953833" w:rsidRPr="007C4D78" w:rsidRDefault="00953833" w:rsidP="009538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26,6</w:t>
            </w:r>
            <w:r w:rsidR="00292F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422F4F8C" w14:textId="77777777" w:rsidR="00953833" w:rsidRPr="007C4D78" w:rsidRDefault="00953833" w:rsidP="0095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2C0B8201" w14:textId="5D951DDF" w:rsidR="00953833" w:rsidRPr="007C4D78" w:rsidRDefault="00953833" w:rsidP="009538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Pr="007C4D78">
              <w:rPr>
                <w:rFonts w:ascii="Angsana New" w:hAnsi="Angsana New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46" w:type="pct"/>
          </w:tcPr>
          <w:p w14:paraId="50873987" w14:textId="77777777" w:rsidR="00953833" w:rsidRPr="007C4D78" w:rsidRDefault="00953833" w:rsidP="0095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14:paraId="6EB6CFB9" w14:textId="11149061" w:rsidR="00953833" w:rsidRPr="007C4D78" w:rsidRDefault="00953833" w:rsidP="009538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26,6</w:t>
            </w:r>
            <w:r w:rsidR="00292F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6" w:type="pct"/>
          </w:tcPr>
          <w:p w14:paraId="764BEAAF" w14:textId="77777777" w:rsidR="00953833" w:rsidRPr="007C4D78" w:rsidRDefault="00953833" w:rsidP="0095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59772CCA" w14:textId="01625B8F" w:rsidR="00953833" w:rsidRPr="007C4D78" w:rsidRDefault="00953833" w:rsidP="0095383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4D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5,034</w:t>
            </w:r>
          </w:p>
        </w:tc>
      </w:tr>
    </w:tbl>
    <w:p w14:paraId="7DBD3BA3" w14:textId="05DDC013" w:rsidR="00DC52C3" w:rsidRDefault="00DC52C3" w:rsidP="00042418">
      <w:pPr>
        <w:rPr>
          <w:lang w:val="th-TH" w:eastAsia="x-none"/>
        </w:rPr>
      </w:pPr>
    </w:p>
    <w:p w14:paraId="271E47BC" w14:textId="4FB2CD4D" w:rsidR="00970A9F" w:rsidRDefault="00970A9F" w:rsidP="00042418">
      <w:pPr>
        <w:rPr>
          <w:lang w:val="th-TH" w:eastAsia="x-none"/>
        </w:rPr>
      </w:pPr>
    </w:p>
    <w:p w14:paraId="197ADA01" w14:textId="190A1E0D" w:rsidR="00970A9F" w:rsidRDefault="00970A9F" w:rsidP="00042418">
      <w:pPr>
        <w:rPr>
          <w:lang w:val="th-TH" w:eastAsia="x-none"/>
        </w:rPr>
      </w:pPr>
    </w:p>
    <w:p w14:paraId="342F895A" w14:textId="1EB5171E" w:rsidR="00970A9F" w:rsidRDefault="00970A9F" w:rsidP="00042418">
      <w:pPr>
        <w:rPr>
          <w:lang w:val="th-TH" w:eastAsia="x-none"/>
        </w:rPr>
      </w:pPr>
    </w:p>
    <w:p w14:paraId="24449013" w14:textId="7557E8E3" w:rsidR="00970A9F" w:rsidRDefault="00970A9F" w:rsidP="00042418">
      <w:pPr>
        <w:rPr>
          <w:lang w:val="th-TH" w:eastAsia="x-none"/>
        </w:rPr>
      </w:pPr>
    </w:p>
    <w:p w14:paraId="488E5150" w14:textId="16D245DA" w:rsidR="00970A9F" w:rsidRDefault="00970A9F" w:rsidP="00042418">
      <w:pPr>
        <w:rPr>
          <w:lang w:val="th-TH" w:eastAsia="x-none"/>
        </w:rPr>
      </w:pPr>
    </w:p>
    <w:p w14:paraId="1BCE833B" w14:textId="5C8D2967" w:rsidR="00970A9F" w:rsidRDefault="00970A9F" w:rsidP="00042418">
      <w:pPr>
        <w:rPr>
          <w:lang w:val="th-TH" w:eastAsia="x-none"/>
        </w:rPr>
      </w:pPr>
    </w:p>
    <w:p w14:paraId="2E7A2C63" w14:textId="20058EE2" w:rsidR="00970A9F" w:rsidRDefault="00970A9F" w:rsidP="00042418">
      <w:pPr>
        <w:rPr>
          <w:lang w:val="th-TH" w:eastAsia="x-none"/>
        </w:rPr>
      </w:pPr>
    </w:p>
    <w:p w14:paraId="1047416E" w14:textId="18A5DDD3" w:rsidR="00970A9F" w:rsidRDefault="00970A9F" w:rsidP="00042418">
      <w:pPr>
        <w:rPr>
          <w:lang w:val="th-TH" w:eastAsia="x-none"/>
        </w:rPr>
      </w:pPr>
    </w:p>
    <w:p w14:paraId="2E3B985B" w14:textId="3F50B772" w:rsidR="00970A9F" w:rsidRDefault="00970A9F" w:rsidP="00042418">
      <w:pPr>
        <w:rPr>
          <w:lang w:val="th-TH" w:eastAsia="x-none"/>
        </w:rPr>
      </w:pPr>
    </w:p>
    <w:p w14:paraId="169A68D5" w14:textId="3CB473BE" w:rsidR="00970A9F" w:rsidRDefault="00970A9F" w:rsidP="00042418">
      <w:pPr>
        <w:rPr>
          <w:lang w:val="th-TH" w:eastAsia="x-none"/>
        </w:rPr>
      </w:pPr>
    </w:p>
    <w:p w14:paraId="71C91AFC" w14:textId="4B1D2304" w:rsidR="00970A9F" w:rsidRDefault="00970A9F" w:rsidP="00042418">
      <w:pPr>
        <w:rPr>
          <w:lang w:val="th-TH" w:eastAsia="x-none"/>
        </w:rPr>
      </w:pPr>
    </w:p>
    <w:p w14:paraId="37D538D4" w14:textId="09F1F7D5" w:rsidR="00970A9F" w:rsidRDefault="00970A9F" w:rsidP="00042418">
      <w:pPr>
        <w:rPr>
          <w:lang w:val="th-TH" w:eastAsia="x-none"/>
        </w:rPr>
      </w:pPr>
    </w:p>
    <w:p w14:paraId="5FA5E22F" w14:textId="77777777" w:rsidR="00AD3628" w:rsidRPr="00A83A64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79E31C95" w14:textId="77777777" w:rsidR="00C52B01" w:rsidRPr="00A83A64" w:rsidRDefault="00C52B01" w:rsidP="00C52B01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1"/>
        <w:gridCol w:w="968"/>
        <w:gridCol w:w="270"/>
        <w:gridCol w:w="992"/>
        <w:gridCol w:w="272"/>
        <w:gridCol w:w="990"/>
        <w:gridCol w:w="241"/>
        <w:gridCol w:w="983"/>
        <w:gridCol w:w="270"/>
        <w:gridCol w:w="964"/>
        <w:gridCol w:w="289"/>
        <w:gridCol w:w="946"/>
      </w:tblGrid>
      <w:tr w:rsidR="00970A9F" w:rsidRPr="00A83A64" w14:paraId="455B2C93" w14:textId="77777777" w:rsidTr="00970A9F">
        <w:tc>
          <w:tcPr>
            <w:tcW w:w="1118" w:type="pct"/>
          </w:tcPr>
          <w:p w14:paraId="18CC7578" w14:textId="77777777" w:rsidR="00970A9F" w:rsidRPr="00A83A64" w:rsidRDefault="00970A9F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05" w:type="pct"/>
            <w:gridSpan w:val="3"/>
          </w:tcPr>
          <w:p w14:paraId="3BB2D635" w14:textId="77777777" w:rsidR="00970A9F" w:rsidRPr="00A83A64" w:rsidRDefault="00970A9F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7" w:type="pct"/>
          </w:tcPr>
          <w:p w14:paraId="56D08BCA" w14:textId="77777777" w:rsidR="00970A9F" w:rsidRPr="00A83A64" w:rsidRDefault="00970A9F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pct"/>
            <w:gridSpan w:val="3"/>
          </w:tcPr>
          <w:p w14:paraId="198FAABD" w14:textId="77777777" w:rsidR="00970A9F" w:rsidRPr="00A83A64" w:rsidRDefault="00970A9F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795CCC8" w14:textId="77777777" w:rsidR="00970A9F" w:rsidRPr="00A83A64" w:rsidRDefault="00970A9F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pct"/>
            <w:gridSpan w:val="3"/>
          </w:tcPr>
          <w:p w14:paraId="08DDF05F" w14:textId="77777777" w:rsidR="00970A9F" w:rsidRPr="00A83A64" w:rsidRDefault="00970A9F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A9F" w:rsidRPr="00A83A64" w14:paraId="190801AB" w14:textId="77777777" w:rsidTr="00970A9F">
        <w:tc>
          <w:tcPr>
            <w:tcW w:w="1118" w:type="pct"/>
          </w:tcPr>
          <w:p w14:paraId="55C9E8DB" w14:textId="77777777" w:rsidR="00970A9F" w:rsidRPr="00A83A64" w:rsidRDefault="00970A9F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58E259B" w14:textId="48108255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79458D3D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7C484682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</w:tcPr>
          <w:p w14:paraId="7BC5D20C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</w:tcPr>
          <w:p w14:paraId="6F181B0E" w14:textId="0573B451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14:paraId="0AD2DC4E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65A4552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14:paraId="60224257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1D57DE7F" w14:textId="241711AF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</w:tcPr>
          <w:p w14:paraId="4EFF6E46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38365FDA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70A9F" w:rsidRPr="00A83A64" w14:paraId="1C8CF6BD" w14:textId="77777777" w:rsidTr="00970A9F">
        <w:tc>
          <w:tcPr>
            <w:tcW w:w="1118" w:type="pct"/>
          </w:tcPr>
          <w:p w14:paraId="6334BDEF" w14:textId="77777777" w:rsidR="00970A9F" w:rsidRPr="00A83A64" w:rsidRDefault="00970A9F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</w:tcPr>
          <w:p w14:paraId="0CB0CA8B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7556FAC1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24DEAA29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0D32BE0A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EB1429F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0" w:type="pct"/>
          </w:tcPr>
          <w:p w14:paraId="2155C86C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F6980B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7933E2C4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568F744F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6" w:type="pct"/>
          </w:tcPr>
          <w:p w14:paraId="586DE552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B0366D7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70A9F" w:rsidRPr="00A83A64" w14:paraId="21B4F1EE" w14:textId="77777777" w:rsidTr="00970A9F">
        <w:tc>
          <w:tcPr>
            <w:tcW w:w="1118" w:type="pct"/>
          </w:tcPr>
          <w:p w14:paraId="66E25FB7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3C659BCE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7" w:type="pct"/>
          </w:tcPr>
          <w:p w14:paraId="21170C53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0" w:type="pct"/>
            <w:gridSpan w:val="7"/>
          </w:tcPr>
          <w:p w14:paraId="0C408181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0A9F" w:rsidRPr="00A83A64" w14:paraId="715EFA1F" w14:textId="77777777" w:rsidTr="00970A9F">
        <w:tc>
          <w:tcPr>
            <w:tcW w:w="1118" w:type="pct"/>
          </w:tcPr>
          <w:p w14:paraId="35B1F68D" w14:textId="77777777" w:rsidR="00970A9F" w:rsidRPr="00A83A64" w:rsidRDefault="00970A9F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3" w:type="pct"/>
          </w:tcPr>
          <w:p w14:paraId="16AB505E" w14:textId="738B19B9" w:rsidR="00970A9F" w:rsidRPr="00857A27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2.15</w:t>
            </w:r>
          </w:p>
        </w:tc>
        <w:tc>
          <w:tcPr>
            <w:tcW w:w="146" w:type="pct"/>
          </w:tcPr>
          <w:p w14:paraId="4536E1B7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657E12D4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1.9 - 4.1</w:t>
            </w:r>
          </w:p>
        </w:tc>
        <w:tc>
          <w:tcPr>
            <w:tcW w:w="147" w:type="pct"/>
          </w:tcPr>
          <w:p w14:paraId="30A537B1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</w:tcPr>
          <w:p w14:paraId="4D5651A0" w14:textId="36D34513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386362E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ED92806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6" w:type="pct"/>
          </w:tcPr>
          <w:p w14:paraId="7BE1598C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0F355B3B" w14:textId="7D3B0D57" w:rsidR="00970A9F" w:rsidRPr="00393D0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156" w:type="pct"/>
          </w:tcPr>
          <w:p w14:paraId="0CF99438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5DB7DB25" w14:textId="77777777" w:rsidR="00970A9F" w:rsidRPr="00A83A64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82,000</w:t>
            </w:r>
          </w:p>
        </w:tc>
      </w:tr>
      <w:tr w:rsidR="00970A9F" w:rsidRPr="00A83A64" w14:paraId="57B30A84" w14:textId="77777777" w:rsidTr="00970A9F">
        <w:tc>
          <w:tcPr>
            <w:tcW w:w="1118" w:type="pct"/>
          </w:tcPr>
          <w:p w14:paraId="63AE75BD" w14:textId="77777777" w:rsidR="00970A9F" w:rsidRPr="000E0713" w:rsidRDefault="00970A9F" w:rsidP="00534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</w:t>
            </w: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3" w:type="pct"/>
          </w:tcPr>
          <w:p w14:paraId="7478B0D2" w14:textId="07E2FBDF" w:rsidR="00970A9F" w:rsidRPr="00E361D5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2.0 - 6.0</w:t>
            </w:r>
          </w:p>
        </w:tc>
        <w:tc>
          <w:tcPr>
            <w:tcW w:w="146" w:type="pct"/>
          </w:tcPr>
          <w:p w14:paraId="55245443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6DC15E70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3.5 - 6.0</w:t>
            </w:r>
          </w:p>
        </w:tc>
        <w:tc>
          <w:tcPr>
            <w:tcW w:w="147" w:type="pct"/>
          </w:tcPr>
          <w:p w14:paraId="2E50CF32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</w:tcPr>
          <w:p w14:paraId="6D298934" w14:textId="1F8C20E3" w:rsidR="00970A9F" w:rsidRPr="000E0713" w:rsidRDefault="00970A9F" w:rsidP="00D422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236,237</w:t>
            </w:r>
          </w:p>
        </w:tc>
        <w:tc>
          <w:tcPr>
            <w:tcW w:w="130" w:type="pct"/>
          </w:tcPr>
          <w:p w14:paraId="6D817A23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B37806F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6" w:type="pct"/>
          </w:tcPr>
          <w:p w14:paraId="3B46F592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2C47B450" w14:textId="1F86766B" w:rsidR="00970A9F" w:rsidRPr="00D422EB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236,237</w:t>
            </w:r>
          </w:p>
        </w:tc>
        <w:tc>
          <w:tcPr>
            <w:tcW w:w="156" w:type="pct"/>
          </w:tcPr>
          <w:p w14:paraId="55DD2579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FF36694" w14:textId="77777777" w:rsidR="00970A9F" w:rsidRPr="000E0713" w:rsidRDefault="00970A9F" w:rsidP="00534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970A9F" w:rsidRPr="00A83A64" w14:paraId="646EAD72" w14:textId="77777777" w:rsidTr="00970A9F">
        <w:tc>
          <w:tcPr>
            <w:tcW w:w="1118" w:type="pct"/>
          </w:tcPr>
          <w:p w14:paraId="7CF8FE00" w14:textId="26C5D555" w:rsidR="00970A9F" w:rsidRPr="000E0713" w:rsidRDefault="00970A9F" w:rsidP="00F41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523" w:type="pct"/>
          </w:tcPr>
          <w:p w14:paraId="50B6775D" w14:textId="48600061" w:rsidR="00970A9F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</w:p>
        </w:tc>
        <w:tc>
          <w:tcPr>
            <w:tcW w:w="146" w:type="pct"/>
          </w:tcPr>
          <w:p w14:paraId="030E1C9B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4F6C1669" w14:textId="41AEFD05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00A4AB84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</w:tcPr>
          <w:p w14:paraId="4854AA9D" w14:textId="158A6DB5" w:rsidR="00970A9F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11,840</w:t>
            </w:r>
          </w:p>
        </w:tc>
        <w:tc>
          <w:tcPr>
            <w:tcW w:w="130" w:type="pct"/>
          </w:tcPr>
          <w:p w14:paraId="732223B2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FC06716" w14:textId="6A57059A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133FA7EA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0C19654C" w14:textId="20954BCC" w:rsidR="00970A9F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11,840</w:t>
            </w:r>
          </w:p>
        </w:tc>
        <w:tc>
          <w:tcPr>
            <w:tcW w:w="156" w:type="pct"/>
          </w:tcPr>
          <w:p w14:paraId="454FCB4F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2137601B" w14:textId="0ECE78E9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70A9F" w:rsidRPr="00A83A64" w14:paraId="138A4B03" w14:textId="77777777" w:rsidTr="00970A9F">
        <w:tc>
          <w:tcPr>
            <w:tcW w:w="1118" w:type="pct"/>
          </w:tcPr>
          <w:p w14:paraId="0AA74020" w14:textId="0E95F4F3" w:rsidR="00970A9F" w:rsidRPr="000E0713" w:rsidRDefault="00970A9F" w:rsidP="00F41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23" w:type="pct"/>
          </w:tcPr>
          <w:p w14:paraId="2030619F" w14:textId="7C6B36E0" w:rsidR="00970A9F" w:rsidRPr="004B6D5D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</w:p>
        </w:tc>
        <w:tc>
          <w:tcPr>
            <w:tcW w:w="146" w:type="pct"/>
          </w:tcPr>
          <w:p w14:paraId="7B1DCCA0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41401B59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365FDAC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AC18F3F" w14:textId="23692690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30" w:type="pct"/>
          </w:tcPr>
          <w:p w14:paraId="3EA11C9C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45D35367" w14:textId="345E7D58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33823D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6E18469C" w14:textId="4C798175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56" w:type="pct"/>
          </w:tcPr>
          <w:p w14:paraId="3459B074" w14:textId="77777777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6FD32DA0" w14:textId="5E60835A" w:rsidR="00970A9F" w:rsidRPr="000E0713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70A9F" w:rsidRPr="00A83A64" w14:paraId="5B09BBE2" w14:textId="77777777" w:rsidTr="00970A9F">
        <w:tc>
          <w:tcPr>
            <w:tcW w:w="1118" w:type="pct"/>
          </w:tcPr>
          <w:p w14:paraId="3B6C7D8B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523" w:type="pct"/>
          </w:tcPr>
          <w:p w14:paraId="791FB5BB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8BC051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1C5DC728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AE1A4E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633F4D5" w14:textId="700A914A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256,317</w:t>
            </w:r>
          </w:p>
        </w:tc>
        <w:tc>
          <w:tcPr>
            <w:tcW w:w="130" w:type="pct"/>
          </w:tcPr>
          <w:p w14:paraId="024468B3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5713BEC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6" w:type="pct"/>
          </w:tcPr>
          <w:p w14:paraId="34149C9D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5C8EF48" w14:textId="64679908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286,317</w:t>
            </w:r>
          </w:p>
        </w:tc>
        <w:tc>
          <w:tcPr>
            <w:tcW w:w="156" w:type="pct"/>
          </w:tcPr>
          <w:p w14:paraId="58905221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33ABA5F0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349,710</w:t>
            </w:r>
          </w:p>
        </w:tc>
      </w:tr>
      <w:tr w:rsidR="00970A9F" w:rsidRPr="00A83A64" w14:paraId="75176FF0" w14:textId="77777777" w:rsidTr="00970A9F">
        <w:tc>
          <w:tcPr>
            <w:tcW w:w="1118" w:type="pct"/>
          </w:tcPr>
          <w:p w14:paraId="1F79A2D2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6E46CD1C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378B28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46E24B3B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6CFE22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5A5E472D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DDD67AE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1DF7259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432AF26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</w:tcPr>
          <w:p w14:paraId="37763772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4D39E6CE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double" w:sz="4" w:space="0" w:color="auto"/>
            </w:tcBorders>
          </w:tcPr>
          <w:p w14:paraId="4158573C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0A9F" w:rsidRPr="00A83A64" w14:paraId="58DF9D88" w14:textId="77777777" w:rsidTr="00970A9F">
        <w:tc>
          <w:tcPr>
            <w:tcW w:w="1118" w:type="pct"/>
          </w:tcPr>
          <w:p w14:paraId="1F2E2D8B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23" w:type="pct"/>
          </w:tcPr>
          <w:p w14:paraId="1AD5493A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670546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224201AF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475357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</w:tcPr>
          <w:p w14:paraId="2055165C" w14:textId="62272019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190,877</w:t>
            </w:r>
          </w:p>
        </w:tc>
        <w:tc>
          <w:tcPr>
            <w:tcW w:w="130" w:type="pct"/>
          </w:tcPr>
          <w:p w14:paraId="7B479485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0419AF00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239,490</w:t>
            </w:r>
          </w:p>
        </w:tc>
        <w:tc>
          <w:tcPr>
            <w:tcW w:w="146" w:type="pct"/>
          </w:tcPr>
          <w:p w14:paraId="685B5010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1" w:type="pct"/>
          </w:tcPr>
          <w:p w14:paraId="121B7771" w14:textId="37E71311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220,877</w:t>
            </w:r>
          </w:p>
        </w:tc>
        <w:tc>
          <w:tcPr>
            <w:tcW w:w="156" w:type="pct"/>
          </w:tcPr>
          <w:p w14:paraId="42C1E6AB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</w:tcPr>
          <w:p w14:paraId="23BB05F0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271,490</w:t>
            </w:r>
          </w:p>
        </w:tc>
      </w:tr>
      <w:tr w:rsidR="00970A9F" w:rsidRPr="00A83A64" w14:paraId="03810082" w14:textId="77777777" w:rsidTr="00970A9F">
        <w:tc>
          <w:tcPr>
            <w:tcW w:w="1118" w:type="pct"/>
          </w:tcPr>
          <w:p w14:paraId="15AB3FFA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23" w:type="pct"/>
          </w:tcPr>
          <w:p w14:paraId="63031192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C5ED47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4F2C6B19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1581A9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21C1998" w14:textId="61CC25C2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65,440</w:t>
            </w:r>
          </w:p>
        </w:tc>
        <w:tc>
          <w:tcPr>
            <w:tcW w:w="130" w:type="pct"/>
          </w:tcPr>
          <w:p w14:paraId="7B0EB6F4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E8DAD91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78,220</w:t>
            </w:r>
          </w:p>
        </w:tc>
        <w:tc>
          <w:tcPr>
            <w:tcW w:w="146" w:type="pct"/>
          </w:tcPr>
          <w:p w14:paraId="1C48887E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25A90425" w14:textId="7C5D1107" w:rsidR="00970A9F" w:rsidRPr="00C51522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65,440</w:t>
            </w:r>
          </w:p>
        </w:tc>
        <w:tc>
          <w:tcPr>
            <w:tcW w:w="156" w:type="pct"/>
          </w:tcPr>
          <w:p w14:paraId="6010C606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E89B210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78,220</w:t>
            </w:r>
          </w:p>
        </w:tc>
      </w:tr>
      <w:tr w:rsidR="00970A9F" w:rsidRPr="00A83A64" w14:paraId="263A181A" w14:textId="77777777" w:rsidTr="00970A9F">
        <w:tc>
          <w:tcPr>
            <w:tcW w:w="1118" w:type="pct"/>
          </w:tcPr>
          <w:p w14:paraId="06FD35E6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</w:tcPr>
          <w:p w14:paraId="74CCD1B4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95D894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3FA29F13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BD78BD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BCDC685" w14:textId="270889DB" w:rsidR="00970A9F" w:rsidRPr="00C51522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256,317</w:t>
            </w:r>
          </w:p>
        </w:tc>
        <w:tc>
          <w:tcPr>
            <w:tcW w:w="130" w:type="pct"/>
          </w:tcPr>
          <w:p w14:paraId="5045D0AE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1638080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6" w:type="pct"/>
          </w:tcPr>
          <w:p w14:paraId="01456773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5E9E5C0D" w14:textId="0EBED8D3" w:rsidR="00970A9F" w:rsidRPr="00C51522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286,317</w:t>
            </w:r>
          </w:p>
        </w:tc>
        <w:tc>
          <w:tcPr>
            <w:tcW w:w="156" w:type="pct"/>
          </w:tcPr>
          <w:p w14:paraId="7C3E3E2E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7AE45FBF" w14:textId="77777777" w:rsidR="00970A9F" w:rsidRPr="00A83A64" w:rsidRDefault="00970A9F" w:rsidP="00F41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349,710</w:t>
            </w:r>
          </w:p>
        </w:tc>
      </w:tr>
    </w:tbl>
    <w:p w14:paraId="1DBB5EB6" w14:textId="77777777" w:rsidR="005068CF" w:rsidRPr="00047F02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D279C" w14:textId="06A4990D" w:rsidR="00770C4F" w:rsidRPr="007A1E58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CB714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F0137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15CBC" w:rsidRPr="00CB7144">
        <w:rPr>
          <w:rFonts w:asciiTheme="majorBidi" w:hAnsiTheme="majorBidi" w:cstheme="majorBidi"/>
          <w:sz w:val="30"/>
          <w:szCs w:val="30"/>
          <w:cs/>
        </w:rPr>
        <w:t>ดือน</w:t>
      </w:r>
      <w:r w:rsidRPr="00CB714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0137C">
        <w:rPr>
          <w:rFonts w:ascii="Angsana New" w:hAnsi="Angsana New"/>
          <w:sz w:val="30"/>
          <w:szCs w:val="30"/>
        </w:rPr>
        <w:t xml:space="preserve">30 </w:t>
      </w:r>
      <w:r w:rsidR="00F0137C">
        <w:rPr>
          <w:rFonts w:ascii="Angsana New" w:hAnsi="Angsana New"/>
          <w:sz w:val="30"/>
          <w:szCs w:val="30"/>
          <w:cs/>
        </w:rPr>
        <w:t>กันยายน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A0B23CC" w14:textId="77777777" w:rsidR="00047F02" w:rsidRPr="00047F02" w:rsidRDefault="00047F02" w:rsidP="00047F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86906C7" w14:textId="77777777" w:rsidR="00047F02" w:rsidRPr="00BF501A" w:rsidRDefault="00047F02" w:rsidP="00047F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1"/>
        <w:gridCol w:w="716"/>
        <w:gridCol w:w="269"/>
        <w:gridCol w:w="541"/>
        <w:gridCol w:w="271"/>
        <w:gridCol w:w="1031"/>
        <w:gridCol w:w="271"/>
        <w:gridCol w:w="1003"/>
        <w:gridCol w:w="274"/>
        <w:gridCol w:w="1077"/>
        <w:gridCol w:w="243"/>
        <w:gridCol w:w="1023"/>
      </w:tblGrid>
      <w:tr w:rsidR="00047F02" w:rsidRPr="00004A93" w14:paraId="204487C6" w14:textId="77777777" w:rsidTr="00E42C09">
        <w:tc>
          <w:tcPr>
            <w:tcW w:w="2198" w:type="pct"/>
            <w:gridSpan w:val="4"/>
          </w:tcPr>
          <w:p w14:paraId="3035C694" w14:textId="77777777" w:rsidR="00047F02" w:rsidRPr="00004A93" w:rsidRDefault="00047F0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A0FDDC8" w14:textId="77777777" w:rsidR="00047F02" w:rsidRPr="00004A93" w:rsidRDefault="00047F0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6DBBF61B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EDD4957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5" w:type="pct"/>
            <w:gridSpan w:val="3"/>
          </w:tcPr>
          <w:p w14:paraId="6A537F38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47F02" w:rsidRPr="001571EF" w14:paraId="25F82E8B" w14:textId="77777777" w:rsidTr="00E42C09">
        <w:tc>
          <w:tcPr>
            <w:tcW w:w="2198" w:type="pct"/>
            <w:gridSpan w:val="4"/>
          </w:tcPr>
          <w:p w14:paraId="00197726" w14:textId="77777777" w:rsidR="00047F02" w:rsidRPr="00004A93" w:rsidRDefault="00047F0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BFC9377" w14:textId="77777777" w:rsidR="00047F02" w:rsidRPr="00004A93" w:rsidRDefault="00047F0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53B231F1" w14:textId="0DC17842" w:rsidR="00047F02" w:rsidRPr="001571EF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E42C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7632DFD0" w14:textId="77777777" w:rsidR="00047F02" w:rsidRPr="001571EF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18C112AB" w14:textId="7A1665F6" w:rsidR="00047F02" w:rsidRPr="001571EF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71E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42C0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8" w:type="pct"/>
          </w:tcPr>
          <w:p w14:paraId="41F5F75F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41FDBC5" w14:textId="207F5C72" w:rsidR="00047F02" w:rsidRPr="001571EF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</w:t>
            </w:r>
            <w:r w:rsidR="00E42C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1" w:type="pct"/>
          </w:tcPr>
          <w:p w14:paraId="253EC965" w14:textId="77777777" w:rsidR="00047F02" w:rsidRPr="001571EF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</w:tcPr>
          <w:p w14:paraId="74C0DD56" w14:textId="1278DF86" w:rsidR="00047F02" w:rsidRPr="001571EF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71E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42C0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047F02" w:rsidRPr="00004A93" w14:paraId="5E0CFB4B" w14:textId="77777777" w:rsidTr="00E42C09">
        <w:trPr>
          <w:trHeight w:val="299"/>
        </w:trPr>
        <w:tc>
          <w:tcPr>
            <w:tcW w:w="1376" w:type="pct"/>
          </w:tcPr>
          <w:p w14:paraId="3D1E5F8A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22" w:type="pct"/>
            <w:gridSpan w:val="3"/>
          </w:tcPr>
          <w:p w14:paraId="51441131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B545965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6" w:type="pct"/>
            <w:gridSpan w:val="7"/>
          </w:tcPr>
          <w:p w14:paraId="2DF6544E" w14:textId="77777777" w:rsidR="00047F02" w:rsidRPr="00004A93" w:rsidRDefault="00047F02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2C09" w:rsidRPr="00C06BA6" w14:paraId="60D1EDDF" w14:textId="77777777" w:rsidTr="00E42C09">
        <w:tc>
          <w:tcPr>
            <w:tcW w:w="1376" w:type="pct"/>
          </w:tcPr>
          <w:p w14:paraId="3311469C" w14:textId="77777777" w:rsidR="00E42C09" w:rsidRPr="00004A93" w:rsidRDefault="00E42C09" w:rsidP="00E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4A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4A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14:paraId="38CEAAC2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B79B761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2" w:type="pct"/>
          </w:tcPr>
          <w:p w14:paraId="377CFB73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0C74451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794B397" w14:textId="4D0683A3" w:rsidR="00E42C09" w:rsidRPr="00AF43FD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317,710</w:t>
            </w:r>
          </w:p>
        </w:tc>
        <w:tc>
          <w:tcPr>
            <w:tcW w:w="146" w:type="pct"/>
          </w:tcPr>
          <w:p w14:paraId="6EBA6B5D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00B5C1E1" w14:textId="761679EE" w:rsidR="00E42C09" w:rsidRPr="001B1B0E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  <w:tc>
          <w:tcPr>
            <w:tcW w:w="148" w:type="pct"/>
          </w:tcPr>
          <w:p w14:paraId="57DB8837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1C0577A8" w14:textId="444A12BB" w:rsidR="00E42C09" w:rsidRPr="00004A93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349,710</w:t>
            </w:r>
          </w:p>
        </w:tc>
        <w:tc>
          <w:tcPr>
            <w:tcW w:w="131" w:type="pct"/>
          </w:tcPr>
          <w:p w14:paraId="18CC2686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</w:tcPr>
          <w:p w14:paraId="6AEEA8E3" w14:textId="04F91B23" w:rsidR="00E42C09" w:rsidRPr="001B1B0E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167,500</w:t>
            </w:r>
          </w:p>
        </w:tc>
      </w:tr>
      <w:tr w:rsidR="00E42C09" w:rsidRPr="00C06BA6" w14:paraId="3926DD0B" w14:textId="77777777" w:rsidTr="00E42C09">
        <w:tc>
          <w:tcPr>
            <w:tcW w:w="1376" w:type="pct"/>
          </w:tcPr>
          <w:p w14:paraId="709F62F1" w14:textId="77777777" w:rsidR="00E42C09" w:rsidRPr="00004A93" w:rsidRDefault="00E42C09" w:rsidP="00E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14:paraId="2DA3BD13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D994FC0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2" w:type="pct"/>
          </w:tcPr>
          <w:p w14:paraId="7D956E62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8B8ACB2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FC615B0" w14:textId="6A7AF07A" w:rsidR="00E42C09" w:rsidRPr="00742BE2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114,337</w:t>
            </w:r>
          </w:p>
        </w:tc>
        <w:tc>
          <w:tcPr>
            <w:tcW w:w="146" w:type="pct"/>
          </w:tcPr>
          <w:p w14:paraId="3D3ABF6E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11CEA52C" w14:textId="49F61AEB" w:rsidR="00E42C09" w:rsidRPr="00742BE2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291,500</w:t>
            </w:r>
          </w:p>
        </w:tc>
        <w:tc>
          <w:tcPr>
            <w:tcW w:w="148" w:type="pct"/>
          </w:tcPr>
          <w:p w14:paraId="3FA34407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75759F79" w14:textId="29FC7E23" w:rsidR="00E42C09" w:rsidRPr="00742BE2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114,337</w:t>
            </w:r>
          </w:p>
        </w:tc>
        <w:tc>
          <w:tcPr>
            <w:tcW w:w="131" w:type="pct"/>
          </w:tcPr>
          <w:p w14:paraId="3C73EA7B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</w:tcPr>
          <w:p w14:paraId="45F73E89" w14:textId="0ECE14B4" w:rsidR="00E42C09" w:rsidRPr="00742BE2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291,500</w:t>
            </w:r>
          </w:p>
        </w:tc>
      </w:tr>
      <w:tr w:rsidR="00E42C09" w:rsidRPr="00C06BA6" w14:paraId="67C7246B" w14:textId="77777777" w:rsidTr="00E42C09">
        <w:tc>
          <w:tcPr>
            <w:tcW w:w="1376" w:type="pct"/>
          </w:tcPr>
          <w:p w14:paraId="22FACF95" w14:textId="77777777" w:rsidR="00E42C09" w:rsidRPr="00004A93" w:rsidRDefault="00E42C09" w:rsidP="00E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</w:tcPr>
          <w:p w14:paraId="0AFA3FC7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D6D750F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2" w:type="pct"/>
          </w:tcPr>
          <w:p w14:paraId="2B308A08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02C169F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366C90B4" w14:textId="687D7856" w:rsidR="00E42C09" w:rsidRPr="00742BE2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(175,730)</w:t>
            </w:r>
          </w:p>
        </w:tc>
        <w:tc>
          <w:tcPr>
            <w:tcW w:w="146" w:type="pct"/>
          </w:tcPr>
          <w:p w14:paraId="7DF8130B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30FF8A6D" w14:textId="4A438058" w:rsidR="00E42C09" w:rsidRPr="00742BE2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(122,280)</w:t>
            </w:r>
          </w:p>
        </w:tc>
        <w:tc>
          <w:tcPr>
            <w:tcW w:w="148" w:type="pct"/>
          </w:tcPr>
          <w:p w14:paraId="566E5422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</w:tcPr>
          <w:p w14:paraId="619E82B4" w14:textId="0BF379E7" w:rsidR="00E42C09" w:rsidRPr="00742BE2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(177,730)</w:t>
            </w:r>
          </w:p>
        </w:tc>
        <w:tc>
          <w:tcPr>
            <w:tcW w:w="131" w:type="pct"/>
          </w:tcPr>
          <w:p w14:paraId="190911E1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</w:tcPr>
          <w:p w14:paraId="0BFF9A17" w14:textId="0B91D342" w:rsidR="00E42C09" w:rsidRPr="00742BE2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(124,280)</w:t>
            </w:r>
          </w:p>
        </w:tc>
      </w:tr>
      <w:tr w:rsidR="00E42C09" w:rsidRPr="00777249" w14:paraId="24E81C59" w14:textId="77777777" w:rsidTr="00E42C09">
        <w:tc>
          <w:tcPr>
            <w:tcW w:w="1376" w:type="pct"/>
          </w:tcPr>
          <w:p w14:paraId="5DCD0253" w14:textId="1DDFAEC0" w:rsidR="00E42C09" w:rsidRPr="00004A93" w:rsidRDefault="00E42C09" w:rsidP="00E4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86" w:type="pct"/>
          </w:tcPr>
          <w:p w14:paraId="1CDF01BF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252BCD4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92" w:type="pct"/>
          </w:tcPr>
          <w:p w14:paraId="2B22CC96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10F597A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74E885FE" w14:textId="57F4D928" w:rsidR="00E42C09" w:rsidRPr="00E61B75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256,317</w:t>
            </w:r>
          </w:p>
        </w:tc>
        <w:tc>
          <w:tcPr>
            <w:tcW w:w="146" w:type="pct"/>
          </w:tcPr>
          <w:p w14:paraId="1769580A" w14:textId="77777777" w:rsidR="00E42C09" w:rsidRPr="00DD7884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3F63275D" w14:textId="78146933" w:rsidR="00E42C09" w:rsidRPr="001B1B0E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295,720</w:t>
            </w:r>
          </w:p>
        </w:tc>
        <w:tc>
          <w:tcPr>
            <w:tcW w:w="148" w:type="pct"/>
          </w:tcPr>
          <w:p w14:paraId="59E9E94F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86352" w14:textId="650196CC" w:rsidR="00E42C09" w:rsidRPr="00A27573" w:rsidRDefault="00DC0635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286,317</w:t>
            </w:r>
          </w:p>
        </w:tc>
        <w:tc>
          <w:tcPr>
            <w:tcW w:w="131" w:type="pct"/>
          </w:tcPr>
          <w:p w14:paraId="3FF74902" w14:textId="77777777" w:rsidR="00E42C09" w:rsidRPr="00004A93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B443" w14:textId="76760BA8" w:rsidR="00E42C09" w:rsidRPr="001B1B0E" w:rsidRDefault="00E42C09" w:rsidP="00E42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334,720</w:t>
            </w:r>
          </w:p>
        </w:tc>
      </w:tr>
    </w:tbl>
    <w:p w14:paraId="37556E0E" w14:textId="004BADCD" w:rsidR="00CA10D8" w:rsidRPr="004531A4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672FBF0" w14:textId="50335C8E" w:rsidR="007A1E58" w:rsidRPr="00202A0F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pacing w:val="4"/>
          <w:kern w:val="30"/>
          <w:sz w:val="30"/>
          <w:szCs w:val="30"/>
        </w:rPr>
      </w:pP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>ณ วันที่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="00227495">
        <w:rPr>
          <w:rFonts w:ascii="Angsana New" w:hAnsi="Angsana New"/>
          <w:sz w:val="30"/>
          <w:szCs w:val="30"/>
        </w:rPr>
        <w:t xml:space="preserve">30 </w:t>
      </w:r>
      <w:r w:rsidR="00227495">
        <w:rPr>
          <w:rFonts w:ascii="Angsana New" w:hAnsi="Angsana New"/>
          <w:sz w:val="30"/>
          <w:szCs w:val="30"/>
          <w:cs/>
        </w:rPr>
        <w:t>กันยายน</w:t>
      </w:r>
      <w:r w:rsidR="00227495">
        <w:rPr>
          <w:rFonts w:ascii="Angsana New" w:hAnsi="Angsana New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>2</w:t>
      </w:r>
      <w:r w:rsidR="00CB7144">
        <w:rPr>
          <w:rFonts w:ascii="Angsana New" w:hAnsi="Angsana New"/>
          <w:spacing w:val="4"/>
          <w:kern w:val="30"/>
          <w:sz w:val="30"/>
          <w:szCs w:val="30"/>
        </w:rPr>
        <w:t>5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63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="002111FE">
        <w:rPr>
          <w:rFonts w:ascii="Angsana New" w:hAnsi="Angsana New"/>
          <w:spacing w:val="4"/>
          <w:kern w:val="30"/>
          <w:sz w:val="30"/>
          <w:szCs w:val="30"/>
        </w:rPr>
        <w:t>42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ล้านบาท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31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ธันวาคม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2562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: 73.5 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ล้านบาท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="002111FE">
        <w:rPr>
          <w:rFonts w:ascii="Angsana New" w:hAnsi="Angsana New"/>
          <w:spacing w:val="4"/>
          <w:kern w:val="30"/>
          <w:sz w:val="30"/>
          <w:szCs w:val="30"/>
        </w:rPr>
        <w:t>5.25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ต่อปี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>31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 xml:space="preserve">ธันวาคม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2562: 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ร้อยละ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5.25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 xml:space="preserve"> ต่อปี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และมีกำหนดชำระคืนภายในห้าปี</w:t>
      </w:r>
    </w:p>
    <w:p w14:paraId="5437F3F6" w14:textId="77777777" w:rsidR="00062464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x-none"/>
        </w:rPr>
      </w:pPr>
    </w:p>
    <w:p w14:paraId="0197130A" w14:textId="33F7A17C" w:rsidR="00C9083F" w:rsidRDefault="00C9083F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227495">
        <w:rPr>
          <w:rFonts w:ascii="Angsana New" w:hAnsi="Angsana New"/>
          <w:sz w:val="30"/>
          <w:szCs w:val="30"/>
        </w:rPr>
        <w:t xml:space="preserve">30 </w:t>
      </w:r>
      <w:r w:rsidR="00227495">
        <w:rPr>
          <w:rFonts w:ascii="Angsana New" w:hAnsi="Angsana New"/>
          <w:sz w:val="30"/>
          <w:szCs w:val="30"/>
          <w:cs/>
        </w:rPr>
        <w:t>กันยายน</w:t>
      </w:r>
      <w:r w:rsidR="00227495">
        <w:rPr>
          <w:rFonts w:ascii="Angsana New" w:hAnsi="Angsana New"/>
          <w:sz w:val="30"/>
          <w:szCs w:val="30"/>
        </w:rPr>
        <w:t xml:space="preserve"> </w:t>
      </w:r>
      <w:r w:rsidRPr="004069B4">
        <w:rPr>
          <w:rFonts w:ascii="Angsana New" w:hAnsi="Angsana New"/>
          <w:spacing w:val="2"/>
          <w:sz w:val="30"/>
          <w:szCs w:val="30"/>
        </w:rPr>
        <w:t>2</w:t>
      </w:r>
      <w:r w:rsidR="00E97220">
        <w:rPr>
          <w:rFonts w:ascii="Angsana New" w:hAnsi="Angsana New"/>
          <w:spacing w:val="2"/>
          <w:sz w:val="30"/>
          <w:szCs w:val="30"/>
        </w:rPr>
        <w:t>5</w:t>
      </w:r>
      <w:r w:rsidRPr="004069B4">
        <w:rPr>
          <w:rFonts w:ascii="Angsana New" w:hAnsi="Angsana New"/>
          <w:spacing w:val="2"/>
          <w:sz w:val="30"/>
          <w:szCs w:val="30"/>
        </w:rPr>
        <w:t xml:space="preserve">63 </w:t>
      </w:r>
      <w:r w:rsidRPr="004069B4">
        <w:rPr>
          <w:rFonts w:ascii="Angsana New" w:hAnsi="Angsana New"/>
          <w:spacing w:val="2"/>
          <w:sz w:val="30"/>
          <w:szCs w:val="30"/>
          <w:cs/>
        </w:rPr>
        <w:t>บริษัทมีเงินให้กู้ยืมระยะยาว</w:t>
      </w:r>
      <w:r w:rsidR="004069B4" w:rsidRPr="004069B4">
        <w:rPr>
          <w:rFonts w:ascii="Angsana New" w:hAnsi="Angsana New" w:hint="cs"/>
          <w:spacing w:val="2"/>
          <w:sz w:val="30"/>
          <w:szCs w:val="30"/>
          <w:cs/>
        </w:rPr>
        <w:t>ที่มีหลักทรัพย์ค้ำประกัน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แก่พนักงานและผู้บริหารของบริษัท เป็นจำนวน </w:t>
      </w:r>
      <w:r w:rsidR="002111FE">
        <w:rPr>
          <w:rFonts w:ascii="Angsana New" w:hAnsi="Angsana New"/>
          <w:spacing w:val="2"/>
          <w:sz w:val="30"/>
          <w:szCs w:val="30"/>
        </w:rPr>
        <w:t>20.08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2562 : 22.72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2111FE">
        <w:rPr>
          <w:rFonts w:ascii="Angsana New" w:hAnsi="Angsana New"/>
          <w:spacing w:val="2"/>
          <w:sz w:val="30"/>
          <w:szCs w:val="30"/>
        </w:rPr>
        <w:t>2.00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ต่อปี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2562 :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2.00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ต่อปี)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และจะมีกำหนดชำระคืนภายในสามปี</w:t>
      </w:r>
    </w:p>
    <w:p w14:paraId="1BC224FA" w14:textId="77777777" w:rsidR="00AD06D8" w:rsidRPr="001032AB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32A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Pr="001032AB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</w:t>
      </w:r>
    </w:p>
    <w:p w14:paraId="02114319" w14:textId="77777777" w:rsidR="003222A8" w:rsidRPr="00C77EB0" w:rsidRDefault="003222A8" w:rsidP="003222A8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A83A64" w14:paraId="1D507FE6" w14:textId="77777777" w:rsidTr="003222A8">
        <w:trPr>
          <w:tblHeader/>
        </w:trPr>
        <w:tc>
          <w:tcPr>
            <w:tcW w:w="4230" w:type="dxa"/>
          </w:tcPr>
          <w:p w14:paraId="6B47BE81" w14:textId="77777777"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6447B3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F7552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E495B8" w14:textId="77777777"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530C" w:rsidRPr="00A83A64" w14:paraId="63FE4B04" w14:textId="77777777" w:rsidTr="003222A8">
        <w:trPr>
          <w:tblHeader/>
        </w:trPr>
        <w:tc>
          <w:tcPr>
            <w:tcW w:w="4230" w:type="dxa"/>
          </w:tcPr>
          <w:p w14:paraId="34475C0B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2E265" w14:textId="27FD8C81" w:rsidR="00B2530C" w:rsidRPr="00A83A64" w:rsidRDefault="00227495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</w:tcPr>
          <w:p w14:paraId="73D412B5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14:paraId="29DE97AD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5B6D8D4E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D1CA" w14:textId="3026440C" w:rsidR="00B2530C" w:rsidRPr="00A83A64" w:rsidRDefault="00227495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</w:tcPr>
          <w:p w14:paraId="76C6EDC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14:paraId="489DACE3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530C" w:rsidRPr="00A83A64" w14:paraId="7442A325" w14:textId="77777777" w:rsidTr="003222A8">
        <w:trPr>
          <w:tblHeader/>
        </w:trPr>
        <w:tc>
          <w:tcPr>
            <w:tcW w:w="4230" w:type="dxa"/>
          </w:tcPr>
          <w:p w14:paraId="2D90CE64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AA86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14:paraId="762C05C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1E5CB1B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7AD866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8FA3A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14:paraId="4E74456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5D9690E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72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2530C" w:rsidRPr="00A83A64" w14:paraId="7546C3D4" w14:textId="77777777" w:rsidTr="003222A8">
        <w:tc>
          <w:tcPr>
            <w:tcW w:w="4230" w:type="dxa"/>
          </w:tcPr>
          <w:p w14:paraId="3B79B47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70DBE35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30C" w:rsidRPr="00A83A64" w14:paraId="23F7FA2C" w14:textId="77777777" w:rsidTr="003222A8">
        <w:tc>
          <w:tcPr>
            <w:tcW w:w="4230" w:type="dxa"/>
          </w:tcPr>
          <w:p w14:paraId="36D38E48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6D063A25" w14:textId="7C899237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2,778,21</w:t>
            </w:r>
            <w:r w:rsidR="00F84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</w:tcPr>
          <w:p w14:paraId="22F17D0D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572CD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3,251,114</w:t>
            </w:r>
          </w:p>
        </w:tc>
        <w:tc>
          <w:tcPr>
            <w:tcW w:w="270" w:type="dxa"/>
          </w:tcPr>
          <w:p w14:paraId="1C6135FD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0EF9E" w14:textId="40FE0CA9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2,776,945</w:t>
            </w:r>
          </w:p>
        </w:tc>
        <w:tc>
          <w:tcPr>
            <w:tcW w:w="265" w:type="dxa"/>
            <w:gridSpan w:val="2"/>
          </w:tcPr>
          <w:p w14:paraId="19D56FE5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C326275" w14:textId="77777777" w:rsidR="00B2530C" w:rsidRPr="00542F0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3,245,456</w:t>
            </w:r>
          </w:p>
        </w:tc>
      </w:tr>
      <w:tr w:rsidR="00B2530C" w:rsidRPr="00A83A64" w14:paraId="0F803BD3" w14:textId="77777777" w:rsidTr="003222A8">
        <w:tc>
          <w:tcPr>
            <w:tcW w:w="4230" w:type="dxa"/>
          </w:tcPr>
          <w:p w14:paraId="7B453163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A724" w14:textId="78623D3C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93,663</w:t>
            </w:r>
          </w:p>
        </w:tc>
        <w:tc>
          <w:tcPr>
            <w:tcW w:w="264" w:type="dxa"/>
          </w:tcPr>
          <w:p w14:paraId="040CD371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854D6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103,730</w:t>
            </w:r>
          </w:p>
        </w:tc>
        <w:tc>
          <w:tcPr>
            <w:tcW w:w="270" w:type="dxa"/>
          </w:tcPr>
          <w:p w14:paraId="6F7B9E2F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0686F" w14:textId="790EC725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93,663</w:t>
            </w:r>
          </w:p>
        </w:tc>
        <w:tc>
          <w:tcPr>
            <w:tcW w:w="265" w:type="dxa"/>
            <w:gridSpan w:val="2"/>
          </w:tcPr>
          <w:p w14:paraId="176351CE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5F97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103,730</w:t>
            </w:r>
          </w:p>
        </w:tc>
      </w:tr>
      <w:tr w:rsidR="00B2530C" w:rsidRPr="00A83A64" w14:paraId="20F31714" w14:textId="77777777" w:rsidTr="003222A8">
        <w:tc>
          <w:tcPr>
            <w:tcW w:w="4230" w:type="dxa"/>
          </w:tcPr>
          <w:p w14:paraId="4583CF37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14858" w14:textId="5FD8844D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2,871,87</w:t>
            </w:r>
            <w:r w:rsidR="00F845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4" w:type="dxa"/>
          </w:tcPr>
          <w:p w14:paraId="6831503A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FAF71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3,354,844</w:t>
            </w:r>
          </w:p>
        </w:tc>
        <w:tc>
          <w:tcPr>
            <w:tcW w:w="270" w:type="dxa"/>
          </w:tcPr>
          <w:p w14:paraId="0E5A4AE2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788DC" w14:textId="0CC0D37E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2,870,608</w:t>
            </w:r>
          </w:p>
        </w:tc>
        <w:tc>
          <w:tcPr>
            <w:tcW w:w="265" w:type="dxa"/>
            <w:gridSpan w:val="2"/>
          </w:tcPr>
          <w:p w14:paraId="0B4A21B6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C090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349,186</w:t>
            </w:r>
          </w:p>
        </w:tc>
      </w:tr>
      <w:tr w:rsidR="00B2530C" w:rsidRPr="00A83A64" w14:paraId="69A53EB0" w14:textId="77777777" w:rsidTr="003222A8">
        <w:tc>
          <w:tcPr>
            <w:tcW w:w="4230" w:type="dxa"/>
          </w:tcPr>
          <w:p w14:paraId="28C92353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CDE73" w14:textId="2EEC2F83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(120,9</w:t>
            </w:r>
            <w:r w:rsidR="00F8454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0CEBD90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B2AB6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100,994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B24316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7AF5" w14:textId="23ED3FCB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(120,439)</w:t>
            </w:r>
          </w:p>
        </w:tc>
        <w:tc>
          <w:tcPr>
            <w:tcW w:w="265" w:type="dxa"/>
            <w:gridSpan w:val="2"/>
          </w:tcPr>
          <w:p w14:paraId="05ADEC4A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E79D8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100,474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530C" w:rsidRPr="00A83A64" w14:paraId="4F6C7B20" w14:textId="77777777" w:rsidTr="003222A8">
        <w:tc>
          <w:tcPr>
            <w:tcW w:w="4230" w:type="dxa"/>
          </w:tcPr>
          <w:p w14:paraId="0362E372" w14:textId="77777777" w:rsidR="00B2530C" w:rsidRPr="00A83A64" w:rsidRDefault="00B2530C" w:rsidP="00B253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969" w14:textId="66600795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2,750,918</w:t>
            </w:r>
          </w:p>
        </w:tc>
        <w:tc>
          <w:tcPr>
            <w:tcW w:w="264" w:type="dxa"/>
          </w:tcPr>
          <w:p w14:paraId="6958EF13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89302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3,253,850</w:t>
            </w:r>
          </w:p>
        </w:tc>
        <w:tc>
          <w:tcPr>
            <w:tcW w:w="270" w:type="dxa"/>
          </w:tcPr>
          <w:p w14:paraId="768C64CD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40BB4" w14:textId="4E68B533" w:rsidR="00B2530C" w:rsidRPr="00A83A64" w:rsidRDefault="00D64AE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2,750,169</w:t>
            </w:r>
          </w:p>
        </w:tc>
        <w:tc>
          <w:tcPr>
            <w:tcW w:w="265" w:type="dxa"/>
            <w:gridSpan w:val="2"/>
          </w:tcPr>
          <w:p w14:paraId="4D41BC5A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398DE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248,712</w:t>
            </w:r>
          </w:p>
        </w:tc>
      </w:tr>
    </w:tbl>
    <w:p w14:paraId="6B73ABC3" w14:textId="77777777" w:rsidR="00C77EB0" w:rsidRPr="00E614F8" w:rsidRDefault="00C77EB0" w:rsidP="00C77EB0">
      <w:pPr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62"/>
        <w:gridCol w:w="1088"/>
      </w:tblGrid>
      <w:tr w:rsidR="00C77EB0" w:rsidRPr="009E4DCE" w14:paraId="28630C7A" w14:textId="77777777" w:rsidTr="00C93BAF">
        <w:trPr>
          <w:tblHeader/>
        </w:trPr>
        <w:tc>
          <w:tcPr>
            <w:tcW w:w="4320" w:type="dxa"/>
          </w:tcPr>
          <w:p w14:paraId="4F915AF7" w14:textId="77777777" w:rsidR="00C77EB0" w:rsidRPr="009E4DCE" w:rsidRDefault="00C77EB0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165B8AC7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E7ADFD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0A9781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6152" w:rsidRPr="009E4DCE" w14:paraId="1EE6FF78" w14:textId="77777777" w:rsidTr="00C93BAF">
        <w:tblPrEx>
          <w:tblLook w:val="0000" w:firstRow="0" w:lastRow="0" w:firstColumn="0" w:lastColumn="0" w:noHBand="0" w:noVBand="0"/>
        </w:tblPrEx>
        <w:trPr>
          <w:trHeight w:val="299"/>
          <w:tblHeader/>
        </w:trPr>
        <w:tc>
          <w:tcPr>
            <w:tcW w:w="4320" w:type="dxa"/>
          </w:tcPr>
          <w:p w14:paraId="7AE26B46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3A5D28" w14:textId="2598B2A9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914A3C4" w14:textId="77777777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DB870B" w14:textId="2C63BED9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BD89FF8" w14:textId="77777777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DA0F1" w14:textId="73464D85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4E943210" w14:textId="77777777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6517AF6" w14:textId="33C1BEB9" w:rsidR="00056152" w:rsidRPr="009E4DCE" w:rsidRDefault="00056152" w:rsidP="0005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C77EB0" w:rsidRPr="009E4DCE" w14:paraId="55D01746" w14:textId="77777777" w:rsidTr="00C93BAF">
        <w:trPr>
          <w:tblHeader/>
        </w:trPr>
        <w:tc>
          <w:tcPr>
            <w:tcW w:w="4320" w:type="dxa"/>
          </w:tcPr>
          <w:p w14:paraId="1EE358BE" w14:textId="77777777" w:rsidR="00C77EB0" w:rsidRPr="009E4DCE" w:rsidRDefault="00C77EB0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12D022B4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EB0" w:rsidRPr="009E4DCE" w14:paraId="284579C0" w14:textId="77777777" w:rsidTr="00C93BAF">
        <w:trPr>
          <w:tblHeader/>
        </w:trPr>
        <w:tc>
          <w:tcPr>
            <w:tcW w:w="4320" w:type="dxa"/>
          </w:tcPr>
          <w:p w14:paraId="230A9443" w14:textId="77777777" w:rsidR="00E614F8" w:rsidRDefault="00C77EB0" w:rsidP="00E614F8">
            <w:pPr>
              <w:tabs>
                <w:tab w:val="clear" w:pos="374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171A6D3D" w14:textId="37FCD851" w:rsidR="00C77EB0" w:rsidRPr="009E4DCE" w:rsidRDefault="00E614F8" w:rsidP="00E614F8">
            <w:pPr>
              <w:tabs>
                <w:tab w:val="clear" w:pos="374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C77EB0"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บัญชีต้นทุนขายสำหรับ</w:t>
            </w:r>
          </w:p>
        </w:tc>
        <w:tc>
          <w:tcPr>
            <w:tcW w:w="5130" w:type="dxa"/>
            <w:gridSpan w:val="7"/>
          </w:tcPr>
          <w:p w14:paraId="6BDD6A57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77EB0" w:rsidRPr="009E4DCE" w14:paraId="0609CDC7" w14:textId="77777777" w:rsidTr="00853B36">
        <w:tc>
          <w:tcPr>
            <w:tcW w:w="4320" w:type="dxa"/>
            <w:shd w:val="clear" w:color="auto" w:fill="auto"/>
          </w:tcPr>
          <w:p w14:paraId="0C5C9531" w14:textId="32F4B4F8" w:rsidR="00C77EB0" w:rsidRPr="009E4DCE" w:rsidRDefault="00C77EB0" w:rsidP="00853B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</w:tcPr>
          <w:p w14:paraId="56D4357E" w14:textId="77777777" w:rsidR="00C77EB0" w:rsidRPr="009E4DCE" w:rsidRDefault="00C77EB0" w:rsidP="00853B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15018F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E99C2D" w14:textId="77777777" w:rsidR="00C77EB0" w:rsidRPr="009E4DCE" w:rsidRDefault="00C77EB0" w:rsidP="00853B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1919EE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4800C" w14:textId="77777777" w:rsidR="00C77EB0" w:rsidRPr="009E4DCE" w:rsidRDefault="00C77EB0" w:rsidP="00853B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8B13C39" w14:textId="77777777" w:rsidR="00C77EB0" w:rsidRPr="009E4DCE" w:rsidRDefault="00C77EB0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2605E2D" w14:textId="77777777" w:rsidR="00C77EB0" w:rsidRPr="009E4DCE" w:rsidRDefault="00C77EB0" w:rsidP="00853B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152" w:rsidRPr="009E4DCE" w14:paraId="0C72D501" w14:textId="77777777" w:rsidTr="00853B36">
        <w:tc>
          <w:tcPr>
            <w:tcW w:w="4320" w:type="dxa"/>
            <w:shd w:val="clear" w:color="auto" w:fill="auto"/>
          </w:tcPr>
          <w:p w14:paraId="4127EE36" w14:textId="77777777" w:rsidR="00056152" w:rsidRPr="009E4DCE" w:rsidRDefault="00056152" w:rsidP="00056152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FFFFFF"/>
          </w:tcPr>
          <w:p w14:paraId="33EA59D2" w14:textId="07AE914F" w:rsidR="00056152" w:rsidRPr="000C528A" w:rsidRDefault="00585C11" w:rsidP="00056152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85C11">
              <w:rPr>
                <w:rFonts w:ascii="Angsana New" w:hAnsi="Angsana New"/>
                <w:sz w:val="30"/>
                <w:szCs w:val="30"/>
                <w:lang w:val="en-US" w:bidi="th-TH"/>
              </w:rPr>
              <w:t>7,051,93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0849CB7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7CE0A3" w14:textId="01AEF680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8A">
              <w:rPr>
                <w:rFonts w:ascii="Angsana New" w:hAnsi="Angsana New"/>
                <w:sz w:val="30"/>
                <w:szCs w:val="30"/>
                <w:lang w:val="en-US" w:bidi="th-TH"/>
              </w:rPr>
              <w:t>7,596,078</w:t>
            </w:r>
          </w:p>
        </w:tc>
        <w:tc>
          <w:tcPr>
            <w:tcW w:w="270" w:type="dxa"/>
            <w:shd w:val="clear" w:color="auto" w:fill="auto"/>
          </w:tcPr>
          <w:p w14:paraId="63C2A3FB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9BB10" w14:textId="38B7C3FA" w:rsidR="00056152" w:rsidRPr="00A43BA0" w:rsidRDefault="00FA4C44" w:rsidP="00056152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7,052,743</w:t>
            </w:r>
          </w:p>
        </w:tc>
        <w:tc>
          <w:tcPr>
            <w:tcW w:w="262" w:type="dxa"/>
          </w:tcPr>
          <w:p w14:paraId="1F2A175A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2CCE9690" w14:textId="206D1204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BA0">
              <w:rPr>
                <w:rFonts w:ascii="Angsana New" w:hAnsi="Angsana New"/>
                <w:sz w:val="30"/>
                <w:szCs w:val="30"/>
                <w:lang w:val="en-US" w:bidi="th-TH"/>
              </w:rPr>
              <w:t>7,599,11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56152" w:rsidRPr="009E4DCE" w14:paraId="29A4FE55" w14:textId="77777777" w:rsidTr="00853B36">
        <w:tc>
          <w:tcPr>
            <w:tcW w:w="4320" w:type="dxa"/>
            <w:shd w:val="clear" w:color="auto" w:fill="auto"/>
          </w:tcPr>
          <w:p w14:paraId="2C622DCE" w14:textId="77777777" w:rsidR="00056152" w:rsidRPr="009E4DCE" w:rsidRDefault="00056152" w:rsidP="00056152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4D83F248" w14:textId="2510C292" w:rsidR="00056152" w:rsidRPr="009E4DCE" w:rsidRDefault="00056152" w:rsidP="000561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E614F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E4D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080" w:type="dxa"/>
            <w:shd w:val="clear" w:color="auto" w:fill="FFFFFF"/>
          </w:tcPr>
          <w:p w14:paraId="69A5EEF3" w14:textId="77777777" w:rsidR="00056152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66D685" w14:textId="3022ACED" w:rsidR="00FA4C44" w:rsidRPr="000C528A" w:rsidRDefault="00FA4C44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8,739</w:t>
            </w:r>
          </w:p>
        </w:tc>
        <w:tc>
          <w:tcPr>
            <w:tcW w:w="270" w:type="dxa"/>
            <w:shd w:val="clear" w:color="auto" w:fill="auto"/>
          </w:tcPr>
          <w:p w14:paraId="4F407705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13B04" w14:textId="77777777" w:rsidR="00056152" w:rsidRPr="000C528A" w:rsidRDefault="00056152" w:rsidP="0005615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D1DC5F" w14:textId="70D1CE49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8A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  <w:tc>
          <w:tcPr>
            <w:tcW w:w="270" w:type="dxa"/>
            <w:shd w:val="clear" w:color="auto" w:fill="auto"/>
          </w:tcPr>
          <w:p w14:paraId="23FFD180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DFD7D4" w14:textId="77777777" w:rsidR="00056152" w:rsidRDefault="00056152" w:rsidP="00056152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6326D3" w14:textId="59BABD17" w:rsidR="00FA4C44" w:rsidRPr="00A43BA0" w:rsidRDefault="00FA4C44" w:rsidP="00056152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8,739</w:t>
            </w:r>
          </w:p>
        </w:tc>
        <w:tc>
          <w:tcPr>
            <w:tcW w:w="262" w:type="dxa"/>
          </w:tcPr>
          <w:p w14:paraId="4DD55327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6F7438E" w14:textId="77777777" w:rsidR="00056152" w:rsidRPr="00A43BA0" w:rsidRDefault="00056152" w:rsidP="00056152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1D1D353" w14:textId="66E79199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BA0">
              <w:rPr>
                <w:rFonts w:ascii="Angsana New" w:hAnsi="Angsana New"/>
                <w:sz w:val="30"/>
                <w:szCs w:val="30"/>
              </w:rPr>
              <w:t>9,105</w:t>
            </w:r>
          </w:p>
        </w:tc>
      </w:tr>
      <w:tr w:rsidR="00056152" w:rsidRPr="009E4DCE" w14:paraId="0902BD11" w14:textId="77777777" w:rsidTr="00853B36">
        <w:tc>
          <w:tcPr>
            <w:tcW w:w="4320" w:type="dxa"/>
            <w:shd w:val="clear" w:color="auto" w:fill="auto"/>
          </w:tcPr>
          <w:p w14:paraId="39BDBAED" w14:textId="77777777" w:rsidR="00056152" w:rsidRPr="009E4DCE" w:rsidRDefault="00056152" w:rsidP="000561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8EAD8" w14:textId="52C171D2" w:rsidR="00056152" w:rsidRPr="000C528A" w:rsidRDefault="00585C11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C11">
              <w:rPr>
                <w:rFonts w:ascii="Angsana New" w:hAnsi="Angsana New"/>
                <w:b/>
                <w:bCs/>
                <w:sz w:val="30"/>
                <w:szCs w:val="30"/>
              </w:rPr>
              <w:t>7,060,67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1624A7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8FFC0" w14:textId="28352808" w:rsidR="00056152" w:rsidRPr="00E92E1A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8A">
              <w:rPr>
                <w:rFonts w:ascii="Angsana New" w:hAnsi="Angsana New"/>
                <w:b/>
                <w:bCs/>
                <w:sz w:val="30"/>
                <w:szCs w:val="30"/>
              </w:rPr>
              <w:t>7,605,185</w:t>
            </w:r>
          </w:p>
        </w:tc>
        <w:tc>
          <w:tcPr>
            <w:tcW w:w="270" w:type="dxa"/>
            <w:shd w:val="clear" w:color="auto" w:fill="auto"/>
          </w:tcPr>
          <w:p w14:paraId="2DC81D80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08C8A" w14:textId="6D2B3288" w:rsidR="00056152" w:rsidRPr="00A43BA0" w:rsidRDefault="00FA4C44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7,061,482</w:t>
            </w:r>
          </w:p>
        </w:tc>
        <w:tc>
          <w:tcPr>
            <w:tcW w:w="262" w:type="dxa"/>
          </w:tcPr>
          <w:p w14:paraId="08BC908F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5026C54" w14:textId="3C388EB8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BA0">
              <w:rPr>
                <w:rFonts w:ascii="Angsana New" w:hAnsi="Angsana New"/>
                <w:b/>
                <w:bCs/>
                <w:sz w:val="30"/>
                <w:szCs w:val="30"/>
              </w:rPr>
              <w:t>7,608,220</w:t>
            </w:r>
          </w:p>
        </w:tc>
      </w:tr>
      <w:tr w:rsidR="00C93BAF" w:rsidRPr="009E4DCE" w14:paraId="75D939BC" w14:textId="77777777" w:rsidTr="00853B36">
        <w:tc>
          <w:tcPr>
            <w:tcW w:w="4320" w:type="dxa"/>
            <w:shd w:val="clear" w:color="auto" w:fill="auto"/>
          </w:tcPr>
          <w:p w14:paraId="64D52248" w14:textId="77777777" w:rsidR="00C93BAF" w:rsidRPr="009E4DCE" w:rsidRDefault="00C93BAF" w:rsidP="0005615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910928" w14:textId="77777777" w:rsidR="00C93BAF" w:rsidRPr="004E2B06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193E0A" w14:textId="77777777" w:rsidR="00C93BAF" w:rsidRPr="009E4DCE" w:rsidRDefault="00C93BAF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6DDECD" w14:textId="77777777" w:rsidR="00C93BAF" w:rsidRPr="009E4DCE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0917CB" w14:textId="77777777" w:rsidR="00C93BAF" w:rsidRPr="009E4DCE" w:rsidRDefault="00C93BAF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E29EDC" w14:textId="77777777" w:rsidR="00C93BAF" w:rsidRPr="00A43BA0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F54F23" w14:textId="77777777" w:rsidR="00C93BAF" w:rsidRPr="009E4DCE" w:rsidRDefault="00C93BAF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E9DD3D" w14:textId="77777777" w:rsidR="00C93BAF" w:rsidRPr="009E4DCE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BAF" w:rsidRPr="009E4DCE" w14:paraId="3CD0DA24" w14:textId="77777777" w:rsidTr="00853B36">
        <w:tc>
          <w:tcPr>
            <w:tcW w:w="4320" w:type="dxa"/>
            <w:shd w:val="clear" w:color="auto" w:fill="auto"/>
          </w:tcPr>
          <w:p w14:paraId="7A71B0B8" w14:textId="11D96A43" w:rsidR="00C93BAF" w:rsidRPr="009E4DCE" w:rsidRDefault="00E017D5" w:rsidP="00E017D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C93BAF"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งวดเก้าเดือนสิ้นสุดวันที่</w:t>
            </w:r>
            <w:r w:rsidR="00C93BAF" w:rsidRPr="009E4DC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C93BA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93BAF" w:rsidRPr="009E4DCE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</w:tcPr>
          <w:p w14:paraId="769578C7" w14:textId="77777777" w:rsidR="00C93BAF" w:rsidRPr="004E2B06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4766E6" w14:textId="77777777" w:rsidR="00C93BAF" w:rsidRPr="009E4DCE" w:rsidRDefault="00C93BAF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436217" w14:textId="77777777" w:rsidR="00C93BAF" w:rsidRPr="009E4DCE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16F2B6" w14:textId="77777777" w:rsidR="00C93BAF" w:rsidRPr="009E4DCE" w:rsidRDefault="00C93BAF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9E83E" w14:textId="77777777" w:rsidR="00C93BAF" w:rsidRPr="00A43BA0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1FF47DF" w14:textId="77777777" w:rsidR="00C93BAF" w:rsidRPr="009E4DCE" w:rsidRDefault="00C93BAF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751C71" w14:textId="77777777" w:rsidR="00C93BAF" w:rsidRPr="009E4DCE" w:rsidRDefault="00C93BAF" w:rsidP="0005615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152" w:rsidRPr="009E4DCE" w14:paraId="0782D541" w14:textId="77777777" w:rsidTr="00853B36">
        <w:tc>
          <w:tcPr>
            <w:tcW w:w="4320" w:type="dxa"/>
            <w:shd w:val="clear" w:color="auto" w:fill="auto"/>
          </w:tcPr>
          <w:p w14:paraId="3B46D9A0" w14:textId="77777777" w:rsidR="00056152" w:rsidRPr="009E4DCE" w:rsidRDefault="00056152" w:rsidP="00056152">
            <w:pPr>
              <w:tabs>
                <w:tab w:val="clear" w:pos="227"/>
                <w:tab w:val="left" w:pos="0"/>
              </w:tabs>
              <w:spacing w:line="240" w:lineRule="auto"/>
              <w:ind w:left="70" w:firstLine="9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8179748" w14:textId="7E3F6433" w:rsidR="00056152" w:rsidRPr="008C79CE" w:rsidRDefault="00644A5C" w:rsidP="0005615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4A5C">
              <w:rPr>
                <w:rFonts w:ascii="Angsana New" w:hAnsi="Angsana New"/>
                <w:sz w:val="30"/>
                <w:szCs w:val="30"/>
                <w:lang w:val="en-US" w:bidi="th-TH"/>
              </w:rPr>
              <w:t>22,336,77</w:t>
            </w:r>
            <w:r w:rsidR="00585C1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C137BED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85F39D" w14:textId="2920054C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6C93">
              <w:rPr>
                <w:rFonts w:ascii="Angsana New" w:hAnsi="Angsana New"/>
                <w:sz w:val="30"/>
                <w:szCs w:val="30"/>
                <w:lang w:val="en-US" w:bidi="th-TH"/>
              </w:rPr>
              <w:t>24,269,533</w:t>
            </w:r>
          </w:p>
        </w:tc>
        <w:tc>
          <w:tcPr>
            <w:tcW w:w="270" w:type="dxa"/>
            <w:shd w:val="clear" w:color="auto" w:fill="auto"/>
          </w:tcPr>
          <w:p w14:paraId="67DF9092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BA1646" w14:textId="628BE7CB" w:rsidR="00056152" w:rsidRPr="00A43BA0" w:rsidRDefault="008C79CE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22,331,807</w:t>
            </w:r>
          </w:p>
        </w:tc>
        <w:tc>
          <w:tcPr>
            <w:tcW w:w="262" w:type="dxa"/>
          </w:tcPr>
          <w:p w14:paraId="2BF52EC2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0F8C35" w14:textId="73FC26AA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BA0">
              <w:rPr>
                <w:rFonts w:ascii="Angsana New" w:hAnsi="Angsana New"/>
                <w:sz w:val="30"/>
                <w:szCs w:val="30"/>
              </w:rPr>
              <w:t>24,276,54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56152" w:rsidRPr="009E4DCE" w14:paraId="76A9B85E" w14:textId="77777777" w:rsidTr="00853B36">
        <w:tc>
          <w:tcPr>
            <w:tcW w:w="4320" w:type="dxa"/>
            <w:shd w:val="clear" w:color="auto" w:fill="auto"/>
          </w:tcPr>
          <w:p w14:paraId="413BC5CD" w14:textId="77777777" w:rsidR="00056152" w:rsidRPr="009E4DCE" w:rsidRDefault="00056152" w:rsidP="00056152">
            <w:pPr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2D20233D" w14:textId="32BD591F" w:rsidR="00056152" w:rsidRPr="009E4DCE" w:rsidRDefault="00056152" w:rsidP="000561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E614F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E4DC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8EE3F" w14:textId="77777777" w:rsidR="00056152" w:rsidRPr="008C79CE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8BECCB" w14:textId="17B0065C" w:rsidR="008C79CE" w:rsidRPr="008C79CE" w:rsidRDefault="008C79CE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79CE">
              <w:rPr>
                <w:rFonts w:ascii="Angsana New" w:hAnsi="Angsana New"/>
                <w:sz w:val="30"/>
                <w:szCs w:val="30"/>
                <w:lang w:val="en-US" w:bidi="th-TH"/>
              </w:rPr>
              <w:t>19,965</w:t>
            </w:r>
          </w:p>
        </w:tc>
        <w:tc>
          <w:tcPr>
            <w:tcW w:w="270" w:type="dxa"/>
            <w:shd w:val="clear" w:color="auto" w:fill="auto"/>
          </w:tcPr>
          <w:p w14:paraId="2B081BF6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27FB3" w14:textId="77777777" w:rsidR="00056152" w:rsidRPr="004E2B06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  <w:p w14:paraId="46080308" w14:textId="0789CB00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6C93">
              <w:rPr>
                <w:rFonts w:ascii="Angsana New" w:hAnsi="Angsana New"/>
                <w:sz w:val="30"/>
                <w:szCs w:val="30"/>
                <w:lang w:val="en-US" w:bidi="th-TH"/>
              </w:rPr>
              <w:t>14,547</w:t>
            </w:r>
          </w:p>
        </w:tc>
        <w:tc>
          <w:tcPr>
            <w:tcW w:w="270" w:type="dxa"/>
            <w:shd w:val="clear" w:color="auto" w:fill="auto"/>
          </w:tcPr>
          <w:p w14:paraId="3C6924F2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19E1A" w14:textId="77777777" w:rsidR="00056152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2EAD3F17" w14:textId="2DEF51DE" w:rsidR="008C79CE" w:rsidRPr="00A43BA0" w:rsidRDefault="008C79CE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19,965</w:t>
            </w:r>
          </w:p>
        </w:tc>
        <w:tc>
          <w:tcPr>
            <w:tcW w:w="262" w:type="dxa"/>
          </w:tcPr>
          <w:p w14:paraId="475A2993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38EF0" w14:textId="77777777" w:rsidR="00056152" w:rsidRPr="00A43BA0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52287F55" w14:textId="692F6740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BA0">
              <w:rPr>
                <w:rFonts w:ascii="Angsana New" w:hAnsi="Angsana New"/>
                <w:sz w:val="30"/>
                <w:szCs w:val="30"/>
              </w:rPr>
              <w:t>14,543</w:t>
            </w:r>
          </w:p>
        </w:tc>
      </w:tr>
      <w:tr w:rsidR="00056152" w:rsidRPr="009E4DCE" w14:paraId="1CB6E2F8" w14:textId="77777777" w:rsidTr="00853B36">
        <w:tc>
          <w:tcPr>
            <w:tcW w:w="4320" w:type="dxa"/>
            <w:shd w:val="clear" w:color="auto" w:fill="auto"/>
          </w:tcPr>
          <w:p w14:paraId="6812DBD7" w14:textId="77777777" w:rsidR="00056152" w:rsidRPr="009E4DCE" w:rsidRDefault="00056152" w:rsidP="000561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88C450" w14:textId="48E26949" w:rsidR="00056152" w:rsidRPr="006B2697" w:rsidRDefault="008C79CE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C79CE"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6B26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356,738</w:t>
            </w:r>
          </w:p>
        </w:tc>
        <w:tc>
          <w:tcPr>
            <w:tcW w:w="270" w:type="dxa"/>
            <w:shd w:val="clear" w:color="auto" w:fill="auto"/>
          </w:tcPr>
          <w:p w14:paraId="37DFF88B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4ED147" w14:textId="6C40C548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C93">
              <w:rPr>
                <w:rFonts w:ascii="Angsana New" w:hAnsi="Angsana New"/>
                <w:b/>
                <w:bCs/>
                <w:sz w:val="30"/>
                <w:szCs w:val="30"/>
              </w:rPr>
              <w:t>24,284,080</w:t>
            </w:r>
          </w:p>
        </w:tc>
        <w:tc>
          <w:tcPr>
            <w:tcW w:w="270" w:type="dxa"/>
            <w:shd w:val="clear" w:color="auto" w:fill="auto"/>
          </w:tcPr>
          <w:p w14:paraId="38BF5009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6E2870" w14:textId="26E24BEC" w:rsidR="00056152" w:rsidRPr="00A43BA0" w:rsidRDefault="008C79CE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22,351,772</w:t>
            </w:r>
          </w:p>
        </w:tc>
        <w:tc>
          <w:tcPr>
            <w:tcW w:w="262" w:type="dxa"/>
          </w:tcPr>
          <w:p w14:paraId="031208E3" w14:textId="77777777" w:rsidR="00056152" w:rsidRPr="009E4DCE" w:rsidRDefault="00056152" w:rsidP="0005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EBA8C8" w14:textId="3728DA0B" w:rsidR="00056152" w:rsidRPr="009E4DCE" w:rsidRDefault="00056152" w:rsidP="0005615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BA0">
              <w:rPr>
                <w:rFonts w:ascii="Angsana New" w:hAnsi="Angsana New"/>
                <w:b/>
                <w:bCs/>
                <w:sz w:val="30"/>
                <w:szCs w:val="30"/>
              </w:rPr>
              <w:t>24,291,084</w:t>
            </w:r>
          </w:p>
        </w:tc>
      </w:tr>
    </w:tbl>
    <w:p w14:paraId="30718989" w14:textId="77777777" w:rsidR="00E614F8" w:rsidRDefault="00E614F8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30A54" w14:textId="5F573AA4" w:rsidR="00D12B52" w:rsidRPr="00A83A64" w:rsidRDefault="00491675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</w:rPr>
        <w:br/>
      </w:r>
      <w:r w:rsidRPr="00A83A64">
        <w:rPr>
          <w:rFonts w:asciiTheme="majorBidi" w:hAnsiTheme="majorBidi" w:cstheme="majorBidi"/>
          <w:sz w:val="30"/>
          <w:szCs w:val="30"/>
          <w:cs/>
        </w:rPr>
        <w:t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14:paraId="4A734100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E56E99" w:rsidRPr="00A83A64" w:rsidSect="009157D0">
          <w:headerReference w:type="default" r:id="rId8"/>
          <w:footerReference w:type="default" r:id="rId9"/>
          <w:type w:val="nextColumn"/>
          <w:pgSz w:w="11909" w:h="16834" w:code="9"/>
          <w:pgMar w:top="691" w:right="1019" w:bottom="576" w:left="1152" w:header="720" w:footer="720" w:gutter="0"/>
          <w:pgNumType w:start="16"/>
          <w:cols w:space="720"/>
          <w:docGrid w:linePitch="360"/>
        </w:sectPr>
      </w:pPr>
    </w:p>
    <w:p w14:paraId="4291884C" w14:textId="77777777" w:rsidR="00125E8D" w:rsidRPr="00A83A64" w:rsidRDefault="00125E8D" w:rsidP="00125E8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6426A9A4" w14:textId="77777777" w:rsidR="003222A8" w:rsidRPr="00A83A64" w:rsidRDefault="003222A8" w:rsidP="00322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273" w:tblpY="16"/>
        <w:tblW w:w="14558" w:type="dxa"/>
        <w:tblLayout w:type="fixed"/>
        <w:tblLook w:val="0000" w:firstRow="0" w:lastRow="0" w:firstColumn="0" w:lastColumn="0" w:noHBand="0" w:noVBand="0"/>
      </w:tblPr>
      <w:tblGrid>
        <w:gridCol w:w="1800"/>
        <w:gridCol w:w="252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326"/>
        <w:gridCol w:w="1182"/>
      </w:tblGrid>
      <w:tr w:rsidR="003222A8" w:rsidRPr="00A83A64" w:rsidDel="00685444" w14:paraId="4F86850B" w14:textId="77777777" w:rsidTr="00B2530C">
        <w:tc>
          <w:tcPr>
            <w:tcW w:w="14558" w:type="dxa"/>
            <w:gridSpan w:val="17"/>
          </w:tcPr>
          <w:p w14:paraId="3A46F735" w14:textId="77777777" w:rsidR="003222A8" w:rsidRPr="00A83A64" w:rsidDel="00685444" w:rsidRDefault="003222A8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2A8" w:rsidRPr="00A83A64" w:rsidDel="00685444" w14:paraId="28CE2BE1" w14:textId="77777777" w:rsidTr="006C5155">
        <w:tc>
          <w:tcPr>
            <w:tcW w:w="1800" w:type="dxa"/>
          </w:tcPr>
          <w:p w14:paraId="76AADA33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81C340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</w:tcPr>
          <w:p w14:paraId="742C374D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F5288FF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14:paraId="7C5E7A92" w14:textId="77777777" w:rsidR="004D3C1F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4F912E5F" w14:textId="77777777" w:rsidR="003222A8" w:rsidRPr="00A83A64" w:rsidRDefault="003222A8" w:rsidP="004D3C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0FACCBC1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116B66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522269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2FFF07D0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5DB7F2B" w14:textId="77777777"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AA6ED6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56AD5E5" w14:textId="77777777"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98" w:type="dxa"/>
            <w:gridSpan w:val="3"/>
          </w:tcPr>
          <w:p w14:paraId="3E9C76FA" w14:textId="77777777"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D24EC" w14:textId="77777777"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2530C" w:rsidRPr="00A83A64" w14:paraId="494F95C7" w14:textId="77777777" w:rsidTr="006C5155">
        <w:trPr>
          <w:trHeight w:val="389"/>
        </w:trPr>
        <w:tc>
          <w:tcPr>
            <w:tcW w:w="1800" w:type="dxa"/>
          </w:tcPr>
          <w:p w14:paraId="08762EC8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8ED728B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007B4" w14:textId="405A870D" w:rsidR="00B2530C" w:rsidRPr="00A83A64" w:rsidRDefault="00DB010B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14449A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3C952AC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4D755844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80E7F" w14:textId="36478F78" w:rsidR="00B2530C" w:rsidRPr="00A83A64" w:rsidRDefault="00DB010B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AE0DB93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F549482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AD20DAE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38682" w14:textId="1982BA74" w:rsidR="00B2530C" w:rsidRPr="00A83A64" w:rsidRDefault="00A34FB5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02BE8D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90621D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5110BC7D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BFA5B" w14:textId="3DCFC271" w:rsidR="00B2530C" w:rsidRPr="00A83A64" w:rsidRDefault="00A34FB5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26" w:type="dxa"/>
          </w:tcPr>
          <w:p w14:paraId="6E601A9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2" w:type="dxa"/>
          </w:tcPr>
          <w:p w14:paraId="77E9397E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530C" w:rsidRPr="00A83A64" w14:paraId="4C0FF0EC" w14:textId="77777777" w:rsidTr="006C5155">
        <w:trPr>
          <w:trHeight w:val="389"/>
        </w:trPr>
        <w:tc>
          <w:tcPr>
            <w:tcW w:w="1800" w:type="dxa"/>
          </w:tcPr>
          <w:p w14:paraId="0D31C8A4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EAEAC8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E52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58C0119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12FB51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402718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8A74D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8A6F7C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D9AE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5ADC1C2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ED78F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6D08FF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300338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EF86B49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8B799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326" w:type="dxa"/>
          </w:tcPr>
          <w:p w14:paraId="39E82786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A410956" w14:textId="77777777" w:rsidR="00B2530C" w:rsidRPr="00A83A64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0C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2530C" w:rsidRPr="00A83A64" w14:paraId="526D68ED" w14:textId="77777777" w:rsidTr="006C5155">
        <w:tc>
          <w:tcPr>
            <w:tcW w:w="1800" w:type="dxa"/>
          </w:tcPr>
          <w:p w14:paraId="1A9A6EEB" w14:textId="77777777" w:rsidR="00B2530C" w:rsidRPr="00A83A64" w:rsidRDefault="00B2530C" w:rsidP="00B2530C">
            <w:pPr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19DF767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428EF94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7BCD5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8" w:type="dxa"/>
            <w:gridSpan w:val="11"/>
          </w:tcPr>
          <w:p w14:paraId="058174E0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2530C" w:rsidRPr="00A83A64" w14:paraId="5A6E736B" w14:textId="77777777" w:rsidTr="006C5155">
        <w:tc>
          <w:tcPr>
            <w:tcW w:w="1800" w:type="dxa"/>
          </w:tcPr>
          <w:p w14:paraId="4A5F303C" w14:textId="77777777" w:rsidR="00B2530C" w:rsidRDefault="00B2530C" w:rsidP="00B2530C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</w:t>
            </w:r>
          </w:p>
          <w:p w14:paraId="40CA4A1C" w14:textId="77777777" w:rsidR="00B2530C" w:rsidRPr="00A83A64" w:rsidRDefault="00B2530C" w:rsidP="00B2530C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โซลูชั่นส์ จำกัด</w:t>
            </w:r>
          </w:p>
        </w:tc>
        <w:tc>
          <w:tcPr>
            <w:tcW w:w="2520" w:type="dxa"/>
          </w:tcPr>
          <w:p w14:paraId="2B89E59F" w14:textId="77777777" w:rsidR="00B2530C" w:rsidRPr="00A83A6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643AC93F" w14:textId="77777777" w:rsidR="00B2530C" w:rsidRPr="00A83A64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ซ่อมและบำรุงรักษา</w:t>
            </w:r>
            <w:r w:rsidRPr="00A83A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ระบบคอมพิวเตอร์ และขาย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14:paraId="3E47507A" w14:textId="5784E8E1" w:rsidR="00B2530C" w:rsidRPr="00A83A64" w:rsidRDefault="00DD182A" w:rsidP="00B2530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0E722F3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49AD2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53243C43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8A53E" w14:textId="376F38BF" w:rsidR="00B2530C" w:rsidRPr="00A83A64" w:rsidRDefault="00DD182A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2257F944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272F5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0D00DEE6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73D260" w14:textId="53BF2FC1" w:rsidR="00B2530C" w:rsidRPr="00A83A64" w:rsidRDefault="00DD182A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775AAF3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2062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01B4347C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4E32D0" w14:textId="337AC721" w:rsidR="00B2530C" w:rsidRPr="00A83A64" w:rsidRDefault="00DD182A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4800577E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02945FA" w14:textId="77777777" w:rsidR="00B2530C" w:rsidRPr="00A83A64" w:rsidRDefault="00B2530C" w:rsidP="00780D6E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</w:tr>
      <w:tr w:rsidR="00B2530C" w:rsidRPr="00A83A64" w14:paraId="0766CA30" w14:textId="77777777" w:rsidTr="006C5155">
        <w:trPr>
          <w:trHeight w:val="197"/>
        </w:trPr>
        <w:tc>
          <w:tcPr>
            <w:tcW w:w="1800" w:type="dxa"/>
          </w:tcPr>
          <w:p w14:paraId="5A4EA36A" w14:textId="77777777" w:rsidR="00B2530C" w:rsidRPr="00A83A64" w:rsidRDefault="00B2530C" w:rsidP="00B2530C">
            <w:pPr>
              <w:ind w:left="51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14:paraId="15E007A8" w14:textId="77777777" w:rsidR="00B2530C" w:rsidRPr="00A83A64" w:rsidRDefault="00B2530C" w:rsidP="00B253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26BF5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46B1F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CE6B4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F6C65C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46E32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4458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C7CA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16CB03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7722B6" w14:textId="76E3FFD8" w:rsidR="00B2530C" w:rsidRPr="00A83A64" w:rsidRDefault="00DD182A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157B5F4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32BB7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49B0EE29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AD7D34" w14:textId="29A1F98A" w:rsidR="00B2530C" w:rsidRPr="00A83A64" w:rsidRDefault="00DD182A" w:rsidP="00B2530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51A8F35B" w14:textId="77777777" w:rsidR="00B2530C" w:rsidRPr="00A83A64" w:rsidRDefault="00B2530C" w:rsidP="00B2530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98CBE20" w14:textId="77777777" w:rsidR="00B2530C" w:rsidRPr="00A83A64" w:rsidRDefault="00B2530C" w:rsidP="00780D6E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14:paraId="0D6750E2" w14:textId="77777777" w:rsidR="0066577C" w:rsidRPr="00A83A64" w:rsidRDefault="0066577C" w:rsidP="00E56E9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969F7B" w14:textId="26DD7FF7" w:rsidR="00E56E99" w:rsidRPr="00A83A64" w:rsidRDefault="00E56E99" w:rsidP="00A1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DB01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83A6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179D5">
        <w:rPr>
          <w:rFonts w:ascii="Angsana New" w:hAnsi="Angsana New"/>
          <w:sz w:val="30"/>
          <w:szCs w:val="30"/>
        </w:rPr>
        <w:t xml:space="preserve">30 </w:t>
      </w:r>
      <w:r w:rsidR="004179D5">
        <w:rPr>
          <w:rFonts w:ascii="Angsana New" w:hAnsi="Angsana New"/>
          <w:sz w:val="30"/>
          <w:szCs w:val="30"/>
          <w:cs/>
        </w:rPr>
        <w:t>กันยายน</w:t>
      </w:r>
      <w:r w:rsidR="00B92EB6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</w:rPr>
        <w:t>2</w:t>
      </w:r>
      <w:r w:rsidR="00060C8F">
        <w:rPr>
          <w:rFonts w:asciiTheme="majorBidi" w:hAnsiTheme="majorBidi" w:cstheme="majorBidi"/>
          <w:sz w:val="30"/>
          <w:szCs w:val="30"/>
        </w:rPr>
        <w:t>5</w:t>
      </w:r>
      <w:r w:rsidR="003222A8" w:rsidRPr="00A83A64">
        <w:rPr>
          <w:rFonts w:asciiTheme="majorBidi" w:hAnsiTheme="majorBidi" w:cstheme="majorBidi"/>
          <w:sz w:val="30"/>
          <w:szCs w:val="30"/>
        </w:rPr>
        <w:t>63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222A8" w:rsidRPr="00A83A64">
        <w:rPr>
          <w:rFonts w:asciiTheme="majorBidi" w:hAnsiTheme="majorBidi" w:cstheme="majorBidi"/>
          <w:sz w:val="30"/>
          <w:szCs w:val="30"/>
        </w:rPr>
        <w:t>2</w:t>
      </w:r>
      <w:r w:rsidR="00060C8F">
        <w:rPr>
          <w:rFonts w:asciiTheme="majorBidi" w:hAnsiTheme="majorBidi" w:cstheme="majorBidi"/>
          <w:sz w:val="30"/>
          <w:szCs w:val="30"/>
        </w:rPr>
        <w:t>5</w:t>
      </w:r>
      <w:r w:rsidR="003222A8" w:rsidRPr="00A83A64">
        <w:rPr>
          <w:rFonts w:asciiTheme="majorBidi" w:hAnsiTheme="majorBidi" w:cstheme="majorBidi"/>
          <w:sz w:val="30"/>
          <w:szCs w:val="30"/>
        </w:rPr>
        <w:t>62</w:t>
      </w:r>
    </w:p>
    <w:p w14:paraId="6071000F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C1923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FD3DD0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393631" w14:textId="77777777"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E0E9A4" w14:textId="77777777" w:rsidR="00B461C7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700B60" w14:textId="77777777" w:rsidR="003222A8" w:rsidRPr="00A83A64" w:rsidRDefault="003222A8" w:rsidP="005A06A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tbl>
      <w:tblPr>
        <w:tblpPr w:leftFromText="180" w:rightFromText="180" w:vertAnchor="text" w:horzAnchor="page" w:tblpX="1532" w:tblpY="189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7"/>
        <w:gridCol w:w="1521"/>
        <w:gridCol w:w="902"/>
        <w:gridCol w:w="180"/>
        <w:gridCol w:w="905"/>
        <w:gridCol w:w="180"/>
        <w:gridCol w:w="904"/>
        <w:gridCol w:w="180"/>
        <w:gridCol w:w="901"/>
        <w:gridCol w:w="180"/>
        <w:gridCol w:w="910"/>
        <w:gridCol w:w="178"/>
        <w:gridCol w:w="902"/>
        <w:gridCol w:w="180"/>
        <w:gridCol w:w="900"/>
        <w:gridCol w:w="180"/>
        <w:gridCol w:w="894"/>
        <w:gridCol w:w="178"/>
        <w:gridCol w:w="812"/>
        <w:gridCol w:w="190"/>
        <w:gridCol w:w="806"/>
      </w:tblGrid>
      <w:tr w:rsidR="00780FEC" w:rsidRPr="00097DF6" w14:paraId="6F0D505E" w14:textId="77777777" w:rsidTr="0079173A">
        <w:trPr>
          <w:cantSplit/>
          <w:tblHeader/>
        </w:trPr>
        <w:tc>
          <w:tcPr>
            <w:tcW w:w="2147" w:type="dxa"/>
          </w:tcPr>
          <w:p w14:paraId="0266202B" w14:textId="77777777" w:rsidR="00FD099F" w:rsidRPr="005468DE" w:rsidRDefault="00FD099F" w:rsidP="00791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3" w:type="dxa"/>
            <w:gridSpan w:val="20"/>
          </w:tcPr>
          <w:p w14:paraId="22ECBCA2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468DE" w:rsidRPr="00097DF6" w14:paraId="75B8CE7A" w14:textId="77777777" w:rsidTr="0079173A">
        <w:trPr>
          <w:cantSplit/>
          <w:tblHeader/>
        </w:trPr>
        <w:tc>
          <w:tcPr>
            <w:tcW w:w="2147" w:type="dxa"/>
          </w:tcPr>
          <w:p w14:paraId="6CD11BDC" w14:textId="77777777" w:rsidR="00FD099F" w:rsidRPr="005468DE" w:rsidRDefault="00FD099F" w:rsidP="00791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vAlign w:val="center"/>
          </w:tcPr>
          <w:p w14:paraId="2D26AE8D" w14:textId="77777777" w:rsidR="00FD099F" w:rsidRPr="005468DE" w:rsidRDefault="00FD099F" w:rsidP="007917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CEB4C" w14:textId="77777777" w:rsidR="005468DE" w:rsidRDefault="005468DE" w:rsidP="007917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F4B8BB" w14:textId="5F4F2861" w:rsidR="00FD099F" w:rsidRPr="005468DE" w:rsidRDefault="00FD099F" w:rsidP="0079173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7" w:type="dxa"/>
            <w:gridSpan w:val="3"/>
          </w:tcPr>
          <w:p w14:paraId="38E5B4A0" w14:textId="77777777" w:rsidR="005468DE" w:rsidRDefault="005468DE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531F00" w14:textId="7EAFCA02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D8EBAF" w14:textId="77777777" w:rsidR="00FD099F" w:rsidRPr="005468DE" w:rsidRDefault="00FD099F" w:rsidP="0079173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FD68A9E" w14:textId="77777777" w:rsidR="00FD099F" w:rsidRPr="005468DE" w:rsidRDefault="00FD099F" w:rsidP="00791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gridSpan w:val="3"/>
          </w:tcPr>
          <w:p w14:paraId="04909469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40F2CF" w14:textId="77777777" w:rsidR="005468DE" w:rsidRDefault="005468DE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677929" w14:textId="585ECF3B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5468D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5A0196C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90" w:type="dxa"/>
            <w:gridSpan w:val="3"/>
          </w:tcPr>
          <w:p w14:paraId="59FC2411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CF578F" w14:textId="77777777" w:rsidR="005468DE" w:rsidRDefault="005468DE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2A480B" w14:textId="627B1B33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51ABA31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74" w:type="dxa"/>
            <w:gridSpan w:val="3"/>
          </w:tcPr>
          <w:p w14:paraId="77F08DC1" w14:textId="77777777" w:rsidR="005468DE" w:rsidRDefault="005468DE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B8A91C" w14:textId="388596A2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83C7476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124C8BD1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8" w:type="dxa"/>
            <w:gridSpan w:val="3"/>
          </w:tcPr>
          <w:p w14:paraId="18D531FD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799DDF1F" w14:textId="707AEB35" w:rsid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A34FB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  <w:p w14:paraId="45EB7A1F" w14:textId="4A60AB71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5468DE" w:rsidRPr="00097DF6" w14:paraId="6E08D505" w14:textId="77777777" w:rsidTr="0079173A">
        <w:trPr>
          <w:cantSplit/>
          <w:trHeight w:val="372"/>
          <w:tblHeader/>
        </w:trPr>
        <w:tc>
          <w:tcPr>
            <w:tcW w:w="2147" w:type="dxa"/>
          </w:tcPr>
          <w:p w14:paraId="4DD608A5" w14:textId="77777777" w:rsidR="00FD099F" w:rsidRPr="005468DE" w:rsidRDefault="00FD099F" w:rsidP="007917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7167231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5905586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232789E2" w14:textId="65EF95C2" w:rsidR="00FD099F" w:rsidRPr="005468DE" w:rsidRDefault="00A34FB5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EE172E7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905" w:type="dxa"/>
          </w:tcPr>
          <w:p w14:paraId="2A04891F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6A01CC8D" w14:textId="0D2D9D9F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21125BF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</w:tcPr>
          <w:p w14:paraId="14488A29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6E1F923" w14:textId="5BC31CDF" w:rsidR="00FD099F" w:rsidRPr="005468DE" w:rsidRDefault="00A34FB5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61F8B01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1" w:type="dxa"/>
          </w:tcPr>
          <w:p w14:paraId="2C86AF72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632496A7" w14:textId="3DE8F18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DB47716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5A745F87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5F49487A" w14:textId="4E5DAE06" w:rsidR="00FD099F" w:rsidRPr="005468DE" w:rsidRDefault="00A34FB5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196E6716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2" w:type="dxa"/>
          </w:tcPr>
          <w:p w14:paraId="66972213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3B7566A6" w14:textId="668DBCF6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1EFB5DD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A19D71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0420A4AC" w14:textId="7BD517E4" w:rsidR="00FD099F" w:rsidRPr="005468DE" w:rsidRDefault="00A34FB5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735A159A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4" w:type="dxa"/>
          </w:tcPr>
          <w:p w14:paraId="47E2DBFE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61FB9AD9" w14:textId="4121C72D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78" w:type="dxa"/>
          </w:tcPr>
          <w:p w14:paraId="0C7051E0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12" w:type="dxa"/>
          </w:tcPr>
          <w:p w14:paraId="5F1BA80E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C01A616" w14:textId="30B47477" w:rsidR="00FD099F" w:rsidRPr="005468DE" w:rsidRDefault="00A34FB5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0" w:type="dxa"/>
          </w:tcPr>
          <w:p w14:paraId="764D7E2B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06" w:type="dxa"/>
          </w:tcPr>
          <w:p w14:paraId="1BA75577" w14:textId="77777777" w:rsidR="005468DE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15EE3235" w14:textId="04A220D0" w:rsidR="00FD099F" w:rsidRPr="005468DE" w:rsidRDefault="00A34FB5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468DE" w:rsidRPr="00097DF6" w14:paraId="20EA9398" w14:textId="77777777" w:rsidTr="0079173A">
        <w:trPr>
          <w:cantSplit/>
          <w:trHeight w:val="372"/>
          <w:tblHeader/>
        </w:trPr>
        <w:tc>
          <w:tcPr>
            <w:tcW w:w="2147" w:type="dxa"/>
          </w:tcPr>
          <w:p w14:paraId="63E122BD" w14:textId="77777777" w:rsidR="00FD099F" w:rsidRPr="005468DE" w:rsidRDefault="00FD099F" w:rsidP="0079173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EFEABAA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0C6E07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46E5D125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99540AB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6DDEE438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</w:tcPr>
          <w:p w14:paraId="1AE61B2D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08AD574E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7CFB0986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45A950BE" w14:textId="77777777" w:rsidR="00FD099F" w:rsidRPr="005468DE" w:rsidRDefault="00FD099F" w:rsidP="0079173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</w:tcPr>
          <w:p w14:paraId="0B8B54A1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7B3A6287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9E2BE2C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AA64B77" w14:textId="77777777" w:rsidR="00FD099F" w:rsidRPr="005468DE" w:rsidRDefault="00FD099F" w:rsidP="0079173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9F7E3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6B978944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F79F2AF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745FFC83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</w:tcPr>
          <w:p w14:paraId="21671EBC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90" w:type="dxa"/>
          </w:tcPr>
          <w:p w14:paraId="0C12D091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</w:tcPr>
          <w:p w14:paraId="48D7FBFA" w14:textId="77777777" w:rsidR="00FD099F" w:rsidRPr="005468DE" w:rsidRDefault="00FD099F" w:rsidP="00791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46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468DE" w:rsidRPr="00097DF6" w14:paraId="295C4C9E" w14:textId="77777777" w:rsidTr="0079173A">
        <w:trPr>
          <w:cantSplit/>
          <w:trHeight w:val="270"/>
        </w:trPr>
        <w:tc>
          <w:tcPr>
            <w:tcW w:w="2147" w:type="dxa"/>
          </w:tcPr>
          <w:p w14:paraId="622CE5AA" w14:textId="77777777" w:rsidR="00FD099F" w:rsidRPr="005468DE" w:rsidRDefault="00FD099F" w:rsidP="0079173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F73947B" w14:textId="77777777" w:rsidR="00FD099F" w:rsidRPr="005468DE" w:rsidRDefault="00FD099F" w:rsidP="0079173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7" w:type="dxa"/>
            <w:gridSpan w:val="3"/>
          </w:tcPr>
          <w:p w14:paraId="401417D6" w14:textId="77777777" w:rsidR="00FD099F" w:rsidRPr="005468DE" w:rsidRDefault="00FD099F" w:rsidP="0079173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DE34EF9" w14:textId="77777777" w:rsidR="00FD099F" w:rsidRPr="005468DE" w:rsidRDefault="00FD099F" w:rsidP="0079173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95" w:type="dxa"/>
            <w:gridSpan w:val="15"/>
          </w:tcPr>
          <w:p w14:paraId="74598550" w14:textId="77777777" w:rsidR="00FD099F" w:rsidRPr="005468DE" w:rsidRDefault="00FD099F" w:rsidP="0079173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D2B2E" w:rsidRPr="00097DF6" w14:paraId="6B0038F2" w14:textId="77777777" w:rsidTr="0079173A">
        <w:trPr>
          <w:cantSplit/>
        </w:trPr>
        <w:tc>
          <w:tcPr>
            <w:tcW w:w="2147" w:type="dxa"/>
          </w:tcPr>
          <w:p w14:paraId="54F41B4B" w14:textId="77777777" w:rsidR="00AD2B2E" w:rsidRPr="005468DE" w:rsidRDefault="00AD2B2E" w:rsidP="00AD2B2E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</w:t>
            </w:r>
          </w:p>
          <w:p w14:paraId="33C7FA8B" w14:textId="77777777" w:rsidR="00AD2B2E" w:rsidRPr="005468DE" w:rsidRDefault="00AD2B2E" w:rsidP="00AD2B2E">
            <w:pPr>
              <w:tabs>
                <w:tab w:val="clear" w:pos="227"/>
                <w:tab w:val="left" w:pos="194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521" w:type="dxa"/>
          </w:tcPr>
          <w:p w14:paraId="19E3685C" w14:textId="77777777" w:rsidR="00AD2B2E" w:rsidRPr="005468DE" w:rsidRDefault="00AD2B2E" w:rsidP="00AD2B2E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902" w:type="dxa"/>
          </w:tcPr>
          <w:p w14:paraId="44275E4C" w14:textId="6971EFA0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35597163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35FAC65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486578D4" w14:textId="77777777" w:rsidR="00AD2B2E" w:rsidRPr="005468DE" w:rsidRDefault="00AD2B2E" w:rsidP="00AD2B2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77D94A8F" w14:textId="7C1F7ECF" w:rsidR="00AD2B2E" w:rsidRPr="005468DE" w:rsidRDefault="00AD2B2E" w:rsidP="00AD2B2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660E3F37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4B9C1724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E30AB13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6C1FE06D" w14:textId="62FE035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1DF19E5A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5493C6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1CB5EBCC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23B4EC" w14:textId="1E435950" w:rsidR="00AD2B2E" w:rsidRPr="005468DE" w:rsidRDefault="00AD2B2E" w:rsidP="00AD2B2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8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811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80" w:type="dxa"/>
          </w:tcPr>
          <w:p w14:paraId="16E083F9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3E33B0D0" w14:textId="77777777" w:rsidR="00AD2B2E" w:rsidRPr="005468DE" w:rsidRDefault="00AD2B2E" w:rsidP="00A7546C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512,339</w:t>
            </w:r>
          </w:p>
        </w:tc>
        <w:tc>
          <w:tcPr>
            <w:tcW w:w="178" w:type="dxa"/>
          </w:tcPr>
          <w:p w14:paraId="6012EEBB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</w:tcPr>
          <w:p w14:paraId="515D6D99" w14:textId="3EB9357A" w:rsidR="00AD2B2E" w:rsidRPr="005468DE" w:rsidRDefault="00AD2B2E" w:rsidP="00AD2B2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28,800</w:t>
            </w:r>
          </w:p>
        </w:tc>
        <w:tc>
          <w:tcPr>
            <w:tcW w:w="190" w:type="dxa"/>
          </w:tcPr>
          <w:p w14:paraId="0842757B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</w:tcPr>
          <w:p w14:paraId="78A19C90" w14:textId="624551A0" w:rsidR="00AD2B2E" w:rsidRPr="005468DE" w:rsidRDefault="00AD2B2E" w:rsidP="00AD2B2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D2B2E" w:rsidRPr="00097DF6" w14:paraId="2371D37A" w14:textId="77777777" w:rsidTr="0079173A">
        <w:trPr>
          <w:cantSplit/>
        </w:trPr>
        <w:tc>
          <w:tcPr>
            <w:tcW w:w="2147" w:type="dxa"/>
          </w:tcPr>
          <w:p w14:paraId="029586D7" w14:textId="77777777" w:rsidR="00AD2B2E" w:rsidRPr="005468DE" w:rsidRDefault="00AD2B2E" w:rsidP="00AD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“บริษัท เน็คซ์</w:t>
            </w: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D62A160" w14:textId="77777777" w:rsidR="00AD2B2E" w:rsidRPr="005468DE" w:rsidRDefault="00AD2B2E" w:rsidP="00AD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แคปปิตอล จำกัด”)</w:t>
            </w:r>
          </w:p>
        </w:tc>
        <w:tc>
          <w:tcPr>
            <w:tcW w:w="1521" w:type="dxa"/>
          </w:tcPr>
          <w:p w14:paraId="0BD5AD5B" w14:textId="77777777" w:rsidR="00AD2B2E" w:rsidRPr="005468DE" w:rsidRDefault="00AD2B2E" w:rsidP="00AD2B2E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2" w:type="dxa"/>
          </w:tcPr>
          <w:p w14:paraId="1F683F7F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D58B0E4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E871F27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0C2EC9E" w14:textId="77777777" w:rsidR="00AD2B2E" w:rsidRPr="005468DE" w:rsidRDefault="00AD2B2E" w:rsidP="00AD2B2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40FC2DE2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7911B1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30A87DEE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F3EA01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0A64FA57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EE48424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FAE3D2E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A6E0153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5B17B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E69DD7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494218FF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7C5CAF4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</w:tcPr>
          <w:p w14:paraId="4A079DB9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213AAD0F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6" w:type="dxa"/>
          </w:tcPr>
          <w:p w14:paraId="630DCCAC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D2B2E" w:rsidRPr="00097DF6" w14:paraId="00DC9B14" w14:textId="77777777" w:rsidTr="0079173A">
        <w:trPr>
          <w:cantSplit/>
        </w:trPr>
        <w:tc>
          <w:tcPr>
            <w:tcW w:w="2147" w:type="dxa"/>
          </w:tcPr>
          <w:p w14:paraId="60CAC5DC" w14:textId="77777777" w:rsidR="00AD2B2E" w:rsidRPr="005468DE" w:rsidRDefault="00AD2B2E" w:rsidP="00AD2B2E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</w:t>
            </w:r>
          </w:p>
          <w:p w14:paraId="5E158141" w14:textId="77777777" w:rsidR="00AD2B2E" w:rsidRPr="005468DE" w:rsidRDefault="00AD2B2E" w:rsidP="00AD2B2E">
            <w:pPr>
              <w:tabs>
                <w:tab w:val="clear" w:pos="227"/>
                <w:tab w:val="left" w:pos="104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468DE">
              <w:rPr>
                <w:rFonts w:asciiTheme="majorBidi" w:hAnsiTheme="majorBidi" w:cstheme="majorBidi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521" w:type="dxa"/>
          </w:tcPr>
          <w:p w14:paraId="7A0C8FDF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ขายคอมพิวเตอร์</w:t>
            </w:r>
          </w:p>
          <w:p w14:paraId="5EE684F5" w14:textId="77777777" w:rsidR="00AD2B2E" w:rsidRDefault="00AD2B2E" w:rsidP="00AD2B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อุปกรณ์คอมพิวเตอร์และส่วนประกอบ</w:t>
            </w:r>
          </w:p>
          <w:p w14:paraId="4EF8687B" w14:textId="16232F9E" w:rsidR="00AD2B2E" w:rsidRPr="005468DE" w:rsidRDefault="00AD2B2E" w:rsidP="00AD2B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ต่อพ่วง</w:t>
            </w:r>
          </w:p>
        </w:tc>
        <w:tc>
          <w:tcPr>
            <w:tcW w:w="902" w:type="dxa"/>
          </w:tcPr>
          <w:p w14:paraId="2ACD03F0" w14:textId="5302BBDE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161CCC15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69CDF673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1D749C28" w14:textId="77777777" w:rsidR="00AD2B2E" w:rsidRPr="005468DE" w:rsidRDefault="00AD2B2E" w:rsidP="00AD2B2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1D97601B" w14:textId="5F50B8E5" w:rsidR="00AD2B2E" w:rsidRPr="005468DE" w:rsidRDefault="00AD2B2E" w:rsidP="00AD2B2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534EC0C7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466B63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1B926752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5A926AA9" w14:textId="45D3126C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78" w:type="dxa"/>
          </w:tcPr>
          <w:p w14:paraId="3E12C63D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14BDAC3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06146B6C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69B605" w14:textId="100648A4" w:rsidR="00AD2B2E" w:rsidRPr="005468DE" w:rsidRDefault="00AD2B2E" w:rsidP="00A7546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12,468</w:t>
            </w:r>
          </w:p>
        </w:tc>
        <w:tc>
          <w:tcPr>
            <w:tcW w:w="180" w:type="dxa"/>
          </w:tcPr>
          <w:p w14:paraId="6A78C8F6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6C27BD4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15,032</w:t>
            </w:r>
          </w:p>
        </w:tc>
        <w:tc>
          <w:tcPr>
            <w:tcW w:w="178" w:type="dxa"/>
          </w:tcPr>
          <w:p w14:paraId="5E155486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35870B8" w14:textId="5480631B" w:rsidR="00AD2B2E" w:rsidRPr="005468DE" w:rsidRDefault="00AD2B2E" w:rsidP="00AD2B2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3,500</w:t>
            </w:r>
          </w:p>
        </w:tc>
        <w:tc>
          <w:tcPr>
            <w:tcW w:w="190" w:type="dxa"/>
          </w:tcPr>
          <w:p w14:paraId="22E92D18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673BB12" w14:textId="18594BD5" w:rsidR="00AD2B2E" w:rsidRPr="005468DE" w:rsidRDefault="00AD2B2E" w:rsidP="00AD2B2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D2B2E" w:rsidRPr="00097DF6" w14:paraId="220F0D24" w14:textId="77777777" w:rsidTr="0079173A">
        <w:trPr>
          <w:cantSplit/>
        </w:trPr>
        <w:tc>
          <w:tcPr>
            <w:tcW w:w="2147" w:type="dxa"/>
          </w:tcPr>
          <w:p w14:paraId="2A35F335" w14:textId="77777777" w:rsidR="00AD2B2E" w:rsidRPr="005468DE" w:rsidRDefault="00AD2B2E" w:rsidP="00AD2B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1" w:type="dxa"/>
          </w:tcPr>
          <w:p w14:paraId="72C000C8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EAFDC4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16293C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138C540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F41C05" w14:textId="77777777" w:rsidR="00AD2B2E" w:rsidRPr="005468DE" w:rsidRDefault="00AD2B2E" w:rsidP="00AD2B2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</w:tcPr>
          <w:p w14:paraId="74E39147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494A1A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6BACA447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273A04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50E99FF7" w14:textId="5546A300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78" w:type="dxa"/>
          </w:tcPr>
          <w:p w14:paraId="2DAAB1E1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876D4D7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51CFF640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26CD4B" w14:textId="7D1EA1EE" w:rsidR="00AD2B2E" w:rsidRPr="005468DE" w:rsidRDefault="00AD2B2E" w:rsidP="00915B97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7811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811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365</w:t>
            </w:r>
          </w:p>
        </w:tc>
        <w:tc>
          <w:tcPr>
            <w:tcW w:w="180" w:type="dxa"/>
          </w:tcPr>
          <w:p w14:paraId="159E7A22" w14:textId="77777777" w:rsidR="00AD2B2E" w:rsidRPr="005468DE" w:rsidRDefault="00AD2B2E" w:rsidP="00AD2B2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BC0338E" w14:textId="77777777" w:rsidR="00AD2B2E" w:rsidRPr="005468DE" w:rsidRDefault="00AD2B2E" w:rsidP="00915B9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468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527,371</w:t>
            </w:r>
          </w:p>
        </w:tc>
        <w:tc>
          <w:tcPr>
            <w:tcW w:w="178" w:type="dxa"/>
          </w:tcPr>
          <w:p w14:paraId="1786BA30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6A1709F" w14:textId="760E17D9" w:rsidR="00AD2B2E" w:rsidRPr="005468DE" w:rsidRDefault="00AD2B2E" w:rsidP="00AD2B2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32,300</w:t>
            </w:r>
          </w:p>
        </w:tc>
        <w:tc>
          <w:tcPr>
            <w:tcW w:w="190" w:type="dxa"/>
            <w:tcBorders>
              <w:bottom w:val="nil"/>
            </w:tcBorders>
          </w:tcPr>
          <w:p w14:paraId="1A6A4B8C" w14:textId="77777777" w:rsidR="00AD2B2E" w:rsidRPr="005468DE" w:rsidRDefault="00AD2B2E" w:rsidP="00AD2B2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AE0EDC8" w14:textId="15B5D9BE" w:rsidR="00AD2B2E" w:rsidRPr="005468DE" w:rsidRDefault="00AD2B2E" w:rsidP="00AD2B2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85661A8" w14:textId="77777777" w:rsidR="00780FEC" w:rsidRDefault="00780FEC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  <w:lang w:bidi="th-TH"/>
        </w:rPr>
        <w:sectPr w:rsidR="00780FEC" w:rsidSect="00D8394D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450" w:tblpY="112"/>
        <w:tblW w:w="143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1"/>
        <w:gridCol w:w="180"/>
        <w:gridCol w:w="985"/>
        <w:gridCol w:w="180"/>
        <w:gridCol w:w="900"/>
        <w:gridCol w:w="180"/>
        <w:gridCol w:w="900"/>
        <w:gridCol w:w="178"/>
        <w:gridCol w:w="902"/>
        <w:gridCol w:w="178"/>
        <w:gridCol w:w="902"/>
        <w:gridCol w:w="180"/>
        <w:gridCol w:w="900"/>
        <w:gridCol w:w="180"/>
        <w:gridCol w:w="901"/>
        <w:gridCol w:w="184"/>
        <w:gridCol w:w="896"/>
        <w:gridCol w:w="181"/>
        <w:gridCol w:w="815"/>
      </w:tblGrid>
      <w:tr w:rsidR="004F66FD" w:rsidRPr="00A83A64" w14:paraId="7CD3FA4B" w14:textId="77777777" w:rsidTr="00BA3891">
        <w:trPr>
          <w:cantSplit/>
          <w:tblHeader/>
        </w:trPr>
        <w:tc>
          <w:tcPr>
            <w:tcW w:w="3600" w:type="dxa"/>
          </w:tcPr>
          <w:p w14:paraId="24CA9693" w14:textId="77777777" w:rsidR="004F66FD" w:rsidRPr="00A665D5" w:rsidRDefault="004F66FD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3" w:type="dxa"/>
            <w:gridSpan w:val="19"/>
          </w:tcPr>
          <w:p w14:paraId="0AFF3D01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66FD" w:rsidRPr="00A83A64" w14:paraId="5D8A936D" w14:textId="77777777" w:rsidTr="00BA3891">
        <w:trPr>
          <w:cantSplit/>
          <w:tblHeader/>
        </w:trPr>
        <w:tc>
          <w:tcPr>
            <w:tcW w:w="3600" w:type="dxa"/>
          </w:tcPr>
          <w:p w14:paraId="6B361285" w14:textId="77777777" w:rsidR="004F66FD" w:rsidRPr="00A665D5" w:rsidRDefault="004F66FD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14715B26" w14:textId="77777777" w:rsidR="004F66FD" w:rsidRPr="00A665D5" w:rsidRDefault="004F66FD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02F41" w14:textId="77777777" w:rsidR="00A665D5" w:rsidRPr="00A665D5" w:rsidRDefault="004F66FD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51521908" w14:textId="1ABBA89C" w:rsidR="004F66FD" w:rsidRPr="00A665D5" w:rsidRDefault="004F66FD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597189A" w14:textId="77777777" w:rsidR="004F66FD" w:rsidRPr="00A665D5" w:rsidRDefault="004F66FD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097BDD7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5A982D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8CE398" w14:textId="3561AE80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A665D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260411C4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052A53FD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E4C4D6" w14:textId="77777777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601ADD" w14:textId="0DC15C0D" w:rsidR="004F66FD" w:rsidRPr="00A665D5" w:rsidRDefault="004F66FD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3F350F4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1" w:type="dxa"/>
            <w:gridSpan w:val="3"/>
          </w:tcPr>
          <w:p w14:paraId="78754ABF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C184BC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0E0A2D" w14:textId="4F157132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</w:tcPr>
          <w:p w14:paraId="7AA906B5" w14:textId="77777777" w:rsidR="004F66FD" w:rsidRPr="00A665D5" w:rsidRDefault="004F66FD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2" w:type="dxa"/>
            <w:gridSpan w:val="3"/>
          </w:tcPr>
          <w:p w14:paraId="7F8281BF" w14:textId="34CBC61E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5BF2A6FB" w14:textId="4108AAE2" w:rsidR="005B6FB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9F1E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</w:t>
            </w:r>
          </w:p>
          <w:p w14:paraId="4CB8831B" w14:textId="239666CE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4F66FD" w:rsidRPr="00A83A64" w14:paraId="73BBC4A5" w14:textId="77777777" w:rsidTr="00BA3891">
        <w:trPr>
          <w:cantSplit/>
          <w:tblHeader/>
        </w:trPr>
        <w:tc>
          <w:tcPr>
            <w:tcW w:w="3600" w:type="dxa"/>
          </w:tcPr>
          <w:p w14:paraId="284696AA" w14:textId="77777777" w:rsidR="004F66FD" w:rsidRPr="00A665D5" w:rsidRDefault="004F66FD" w:rsidP="004F66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7CFA7F77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370EB7F9" w14:textId="32AC065E" w:rsidR="004F66FD" w:rsidRPr="00A665D5" w:rsidRDefault="009F1EE7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AB4987C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5" w:type="dxa"/>
          </w:tcPr>
          <w:p w14:paraId="57B08AE7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0D4A9C66" w14:textId="30F8E68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25EB63F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05EED4F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0682436A" w14:textId="2EE0246C" w:rsidR="004F66FD" w:rsidRPr="00A665D5" w:rsidRDefault="009F1EE7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E60F9A6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7D450120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7956325A" w14:textId="44C2B921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7AD6AE89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1DE45F0B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18F2CA1D" w14:textId="66EA05F0" w:rsidR="004F66FD" w:rsidRPr="00A665D5" w:rsidRDefault="009F1EE7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35407641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2" w:type="dxa"/>
          </w:tcPr>
          <w:p w14:paraId="048F790A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05056C8A" w14:textId="5D1EE04B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C21A434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F50C4E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71A52FF6" w14:textId="0AA3282F" w:rsidR="004F66FD" w:rsidRPr="00A665D5" w:rsidRDefault="009F1EE7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92DDEBC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01" w:type="dxa"/>
          </w:tcPr>
          <w:p w14:paraId="3C744141" w14:textId="77777777" w:rsidR="00A665D5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</w:p>
          <w:p w14:paraId="1FC6C191" w14:textId="06E5E44E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4" w:type="dxa"/>
          </w:tcPr>
          <w:p w14:paraId="26FCA767" w14:textId="77777777" w:rsidR="004F66FD" w:rsidRPr="00A665D5" w:rsidRDefault="004F66FD" w:rsidP="004F66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dxa"/>
          </w:tcPr>
          <w:p w14:paraId="15210D6A" w14:textId="77777777" w:rsidR="00A665D5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5AED815" w14:textId="184381E3" w:rsidR="004F66FD" w:rsidRPr="00A665D5" w:rsidRDefault="009F1EE7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1" w:type="dxa"/>
          </w:tcPr>
          <w:p w14:paraId="5FA48A46" w14:textId="77777777" w:rsidR="004F66FD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15" w:type="dxa"/>
          </w:tcPr>
          <w:p w14:paraId="62D49001" w14:textId="77777777" w:rsidR="00A665D5" w:rsidRPr="00A665D5" w:rsidRDefault="004F66FD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</w:p>
          <w:p w14:paraId="465987CE" w14:textId="40D4A469" w:rsidR="004F66FD" w:rsidRPr="00A665D5" w:rsidRDefault="00C540D0" w:rsidP="005B6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F66FD" w:rsidRPr="00A83A64" w14:paraId="02051069" w14:textId="77777777" w:rsidTr="00BA3891">
        <w:trPr>
          <w:cantSplit/>
          <w:tblHeader/>
        </w:trPr>
        <w:tc>
          <w:tcPr>
            <w:tcW w:w="3600" w:type="dxa"/>
          </w:tcPr>
          <w:p w14:paraId="0573F3D8" w14:textId="77777777" w:rsidR="004F66FD" w:rsidRPr="00A665D5" w:rsidRDefault="004F66FD" w:rsidP="004F66F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C5E495C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31287C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70EB039F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F6DE28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B54D84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D6BA881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C4EC1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CD61F8C" w14:textId="77777777" w:rsidR="004F66FD" w:rsidRPr="00A665D5" w:rsidRDefault="004F66FD" w:rsidP="004F66F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D852B1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8D37E5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4A330D8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3958265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B831D0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5BB939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BDDB68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4" w:type="dxa"/>
          </w:tcPr>
          <w:p w14:paraId="63B0CF7B" w14:textId="77777777" w:rsidR="004F66FD" w:rsidRPr="00A665D5" w:rsidRDefault="004F66FD" w:rsidP="004F66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1148B7C" w14:textId="77777777" w:rsidR="004F66FD" w:rsidRPr="00A665D5" w:rsidRDefault="004F66FD" w:rsidP="005B6F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14:paraId="5C37D9CE" w14:textId="77777777" w:rsidR="004F66FD" w:rsidRPr="00A665D5" w:rsidRDefault="004F66FD" w:rsidP="005B6F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65AB91CB" w14:textId="77777777" w:rsidR="004F66FD" w:rsidRPr="00A665D5" w:rsidRDefault="004F66FD" w:rsidP="005B6FB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F66FD" w:rsidRPr="00A83A64" w14:paraId="237A92F1" w14:textId="77777777" w:rsidTr="00BA3891">
        <w:trPr>
          <w:cantSplit/>
          <w:trHeight w:val="270"/>
        </w:trPr>
        <w:tc>
          <w:tcPr>
            <w:tcW w:w="3600" w:type="dxa"/>
          </w:tcPr>
          <w:p w14:paraId="175342B2" w14:textId="77777777" w:rsidR="004F66FD" w:rsidRPr="00A665D5" w:rsidRDefault="004F66FD" w:rsidP="004F66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70326322" w14:textId="77777777" w:rsidR="004F66FD" w:rsidRPr="00A665D5" w:rsidRDefault="004F66FD" w:rsidP="004F66F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811F03C" w14:textId="77777777" w:rsidR="004F66FD" w:rsidRPr="00A665D5" w:rsidRDefault="004F66FD" w:rsidP="004F66F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7" w:type="dxa"/>
            <w:gridSpan w:val="15"/>
          </w:tcPr>
          <w:p w14:paraId="433A0264" w14:textId="77777777" w:rsidR="004F66FD" w:rsidRPr="00A665D5" w:rsidRDefault="004F66FD" w:rsidP="004F66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617D" w:rsidRPr="00A83A64" w14:paraId="72410606" w14:textId="77777777" w:rsidTr="00BA3891">
        <w:trPr>
          <w:cantSplit/>
        </w:trPr>
        <w:tc>
          <w:tcPr>
            <w:tcW w:w="3600" w:type="dxa"/>
          </w:tcPr>
          <w:p w14:paraId="3063EE82" w14:textId="77777777" w:rsidR="006F617D" w:rsidRPr="00A665D5" w:rsidRDefault="006F617D" w:rsidP="006F617D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เน็คซ์ แคปปิตอล จำกัด</w:t>
            </w: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1" w:type="dxa"/>
          </w:tcPr>
          <w:p w14:paraId="04C1CB98" w14:textId="4BD7B6EF" w:rsidR="006F617D" w:rsidRPr="00A665D5" w:rsidRDefault="006F617D" w:rsidP="006F617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19AC3BF2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7F846F74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14:paraId="16B4AC5B" w14:textId="77777777" w:rsidR="006F617D" w:rsidRPr="00A665D5" w:rsidRDefault="006F617D" w:rsidP="006F617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44D23C" w14:textId="3386BC7F" w:rsidR="006F617D" w:rsidRPr="00A665D5" w:rsidRDefault="006F617D" w:rsidP="006F61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674223F5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A57E0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14:paraId="5DBA1F77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855F212" w14:textId="70D9012A" w:rsidR="006F617D" w:rsidRPr="00A665D5" w:rsidRDefault="006F617D" w:rsidP="006F617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24346E37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A74E703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41CF05F4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3E242D65" w14:textId="4D7B5468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0CEE47AC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2C404C01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4" w:type="dxa"/>
          </w:tcPr>
          <w:p w14:paraId="39B096E2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469931BF" w14:textId="3DF0CEC3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28,800</w:t>
            </w:r>
          </w:p>
        </w:tc>
        <w:tc>
          <w:tcPr>
            <w:tcW w:w="181" w:type="dxa"/>
          </w:tcPr>
          <w:p w14:paraId="7E163776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355AAA38" w14:textId="241D608F" w:rsidR="006F617D" w:rsidRPr="00A665D5" w:rsidRDefault="006F617D" w:rsidP="006F617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617D" w:rsidRPr="00A83A64" w14:paraId="7380AAED" w14:textId="77777777" w:rsidTr="00BA3891">
        <w:trPr>
          <w:cantSplit/>
        </w:trPr>
        <w:tc>
          <w:tcPr>
            <w:tcW w:w="3600" w:type="dxa"/>
          </w:tcPr>
          <w:p w14:paraId="2F85A840" w14:textId="501C0635" w:rsidR="006F617D" w:rsidRPr="00A665D5" w:rsidRDefault="006F617D" w:rsidP="006F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“บริษัท เน็คซ์</w:t>
            </w:r>
            <w:r w:rsidRPr="00A665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แคปปิตอล จำกัด”)</w:t>
            </w:r>
          </w:p>
        </w:tc>
        <w:tc>
          <w:tcPr>
            <w:tcW w:w="991" w:type="dxa"/>
          </w:tcPr>
          <w:p w14:paraId="35946456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8D9FCD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7DC60737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0FC8E2" w14:textId="77777777" w:rsidR="006F617D" w:rsidRPr="00A665D5" w:rsidRDefault="006F617D" w:rsidP="006F617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9A6257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BB6E15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7B0A9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65269CC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2B18542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F522020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CA73BE0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B0C875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6707004D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A374F9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</w:tcPr>
          <w:p w14:paraId="23CB369F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5FB3426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510C6D18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2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4C22302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5" w:type="dxa"/>
          </w:tcPr>
          <w:p w14:paraId="06C5F625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617D" w:rsidRPr="00A83A64" w14:paraId="197780F3" w14:textId="77777777" w:rsidTr="00BA3891">
        <w:trPr>
          <w:cantSplit/>
        </w:trPr>
        <w:tc>
          <w:tcPr>
            <w:tcW w:w="3600" w:type="dxa"/>
          </w:tcPr>
          <w:p w14:paraId="2A2A3CDC" w14:textId="77777777" w:rsidR="006F617D" w:rsidRPr="00A665D5" w:rsidRDefault="006F617D" w:rsidP="006F617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991" w:type="dxa"/>
          </w:tcPr>
          <w:p w14:paraId="316D9A04" w14:textId="2D91BF00" w:rsidR="006F617D" w:rsidRPr="00A665D5" w:rsidRDefault="006F617D" w:rsidP="006F617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54BA59F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0C1AB373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7762FE44" w14:textId="77777777" w:rsidR="006F617D" w:rsidRPr="00A665D5" w:rsidRDefault="006F617D" w:rsidP="006F617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C17F73" w14:textId="52FA1925" w:rsidR="006F617D" w:rsidRPr="00A665D5" w:rsidRDefault="006F617D" w:rsidP="006F617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39432549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FA386F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14:paraId="1D53EF24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09F260" w14:textId="500E9DD2" w:rsidR="006F617D" w:rsidRPr="00A665D5" w:rsidRDefault="006F617D" w:rsidP="006F617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78" w:type="dxa"/>
          </w:tcPr>
          <w:p w14:paraId="70A40C7D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07FF96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289047D4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204E35" w14:textId="0F6203E2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6C6517F3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7D54B72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4" w:type="dxa"/>
          </w:tcPr>
          <w:p w14:paraId="3603CA0F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A6B6868" w14:textId="19FEF5BD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3,500</w:t>
            </w:r>
          </w:p>
        </w:tc>
        <w:tc>
          <w:tcPr>
            <w:tcW w:w="181" w:type="dxa"/>
          </w:tcPr>
          <w:p w14:paraId="15913826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F23BF86" w14:textId="160E05EC" w:rsidR="006F617D" w:rsidRPr="00A665D5" w:rsidRDefault="006F617D" w:rsidP="006F617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F617D" w:rsidRPr="00A83A64" w14:paraId="51175E30" w14:textId="77777777" w:rsidTr="00BA3891">
        <w:trPr>
          <w:cantSplit/>
        </w:trPr>
        <w:tc>
          <w:tcPr>
            <w:tcW w:w="3600" w:type="dxa"/>
          </w:tcPr>
          <w:p w14:paraId="189ABB21" w14:textId="77777777" w:rsidR="006F617D" w:rsidRPr="00A665D5" w:rsidRDefault="006F617D" w:rsidP="006F617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03099418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30B8D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</w:tcPr>
          <w:p w14:paraId="3B5EE7DB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2F19FEA" w14:textId="77777777" w:rsidR="006F617D" w:rsidRPr="00A665D5" w:rsidRDefault="006F617D" w:rsidP="006F617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90A84D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957913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2A558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49DF9D5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B864A8D" w14:textId="5BC95AFA" w:rsidR="006F617D" w:rsidRPr="00A665D5" w:rsidRDefault="006F617D" w:rsidP="006F617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78" w:type="dxa"/>
          </w:tcPr>
          <w:p w14:paraId="79E6EBD2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AF1C702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186C6AF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0A4BB" w14:textId="3E3BB05F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3ACC5E58" w14:textId="77777777" w:rsidR="006F617D" w:rsidRPr="00A665D5" w:rsidRDefault="006F617D" w:rsidP="006F617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D4C2997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5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4" w:type="dxa"/>
            <w:tcBorders>
              <w:bottom w:val="nil"/>
            </w:tcBorders>
          </w:tcPr>
          <w:p w14:paraId="7DE4549A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B8E947A" w14:textId="63A3F5E6" w:rsidR="006F617D" w:rsidRPr="00A665D5" w:rsidRDefault="006F617D" w:rsidP="006F617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32,300</w:t>
            </w:r>
          </w:p>
        </w:tc>
        <w:tc>
          <w:tcPr>
            <w:tcW w:w="181" w:type="dxa"/>
            <w:tcBorders>
              <w:bottom w:val="nil"/>
            </w:tcBorders>
          </w:tcPr>
          <w:p w14:paraId="67E2E1F6" w14:textId="77777777" w:rsidR="006F617D" w:rsidRPr="00A665D5" w:rsidRDefault="006F617D" w:rsidP="006F617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6038BD0" w14:textId="3305FC83" w:rsidR="006F617D" w:rsidRPr="00A665D5" w:rsidRDefault="006F617D" w:rsidP="006F617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885370D" w14:textId="77777777" w:rsidR="003222A8" w:rsidRPr="00A83A64" w:rsidRDefault="003222A8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</w:rPr>
      </w:pPr>
    </w:p>
    <w:p w14:paraId="799D9881" w14:textId="77777777"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08234" w14:textId="77777777" w:rsidR="00B461C7" w:rsidRPr="00A83A64" w:rsidRDefault="00B461C7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B461C7" w:rsidRPr="00A83A64" w:rsidSect="00D8394D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EBFC9BF" w14:textId="77777777" w:rsidR="00222413" w:rsidRPr="00843B70" w:rsidRDefault="00222413" w:rsidP="00222413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ab/>
      </w:r>
      <w:r w:rsidRPr="00843B7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  <w:lang w:val="en-US"/>
        </w:rPr>
        <w:t>การซื้อเงินลงทุน</w:t>
      </w:r>
    </w:p>
    <w:p w14:paraId="1EABA1D2" w14:textId="77777777" w:rsidR="00843B70" w:rsidRPr="00843B70" w:rsidRDefault="00843B70" w:rsidP="00222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BAB77" w14:textId="3076DA47" w:rsidR="00222413" w:rsidRPr="00896C6A" w:rsidRDefault="00222413" w:rsidP="00B2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896C6A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896C6A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B03D7" w:rsidRPr="00896C6A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96C6A">
        <w:rPr>
          <w:rFonts w:asciiTheme="majorBidi" w:hAnsiTheme="majorBidi" w:cstheme="majorBidi"/>
          <w:spacing w:val="-4"/>
          <w:sz w:val="30"/>
          <w:szCs w:val="30"/>
        </w:rPr>
        <w:t xml:space="preserve">62 </w:t>
      </w: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บริษัทได้ลงทุนในบริษัท เน็คซ์ แคปปิตอล จำกัด</w:t>
      </w:r>
      <w:r w:rsidR="000A2563" w:rsidRPr="00896C6A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0A2563" w:rsidRPr="00896C6A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="00B2464B" w:rsidRPr="00896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2464B" w:rsidRPr="00896C6A">
        <w:rPr>
          <w:rFonts w:asciiTheme="majorBidi" w:hAnsiTheme="majorBidi" w:cstheme="majorBidi"/>
          <w:spacing w:val="-4"/>
          <w:sz w:val="30"/>
          <w:szCs w:val="30"/>
          <w:cs/>
        </w:rPr>
        <w:t>(เดิมชื่อ “บริษัท เน็คซ์ แคปปิตอล จำกัด”)</w:t>
      </w:r>
      <w:r w:rsidR="00B2464B" w:rsidRPr="00896C6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6C6A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>เป็นการร่วมค้าของกลุ่มบริษัทเพิ่มอีกร้อยละ</w:t>
      </w:r>
      <w:r w:rsidRPr="00896C6A">
        <w:rPr>
          <w:rFonts w:asciiTheme="majorBidi" w:hAnsiTheme="majorBidi" w:cstheme="majorBidi"/>
          <w:spacing w:val="-2"/>
          <w:sz w:val="30"/>
          <w:szCs w:val="30"/>
        </w:rPr>
        <w:t xml:space="preserve"> 12.5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896C6A">
        <w:rPr>
          <w:rFonts w:asciiTheme="majorBidi" w:hAnsiTheme="majorBidi" w:cstheme="majorBidi"/>
          <w:spacing w:val="-2"/>
          <w:sz w:val="30"/>
          <w:szCs w:val="30"/>
        </w:rPr>
        <w:t xml:space="preserve">122.5 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ทำให้กลุ่มบริษัทมีส่วนได้เสียในการร่วมค้านี้เป็นร้อยละ </w:t>
      </w:r>
      <w:r w:rsidRPr="00896C6A">
        <w:rPr>
          <w:rFonts w:asciiTheme="majorBidi" w:hAnsiTheme="majorBidi" w:cstheme="majorBidi"/>
          <w:spacing w:val="-2"/>
          <w:sz w:val="30"/>
          <w:szCs w:val="30"/>
        </w:rPr>
        <w:t>40</w:t>
      </w:r>
      <w:r w:rsidRPr="00896C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29DB437" w14:textId="77777777" w:rsidR="00222413" w:rsidRDefault="00222413" w:rsidP="00843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717A6D5" w14:textId="77777777" w:rsidR="007F3F21" w:rsidRDefault="009E23A1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909F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5167EECD" w14:textId="77777777" w:rsidR="00B2530C" w:rsidRPr="00AB0B04" w:rsidRDefault="00B2530C" w:rsidP="00B2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sz w:val="24"/>
          <w:szCs w:val="24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1019"/>
        <w:gridCol w:w="269"/>
        <w:gridCol w:w="986"/>
        <w:gridCol w:w="269"/>
        <w:gridCol w:w="1072"/>
        <w:gridCol w:w="269"/>
        <w:gridCol w:w="978"/>
      </w:tblGrid>
      <w:tr w:rsidR="00B2530C" w:rsidRPr="00251BEC" w14:paraId="27EC2A44" w14:textId="77777777" w:rsidTr="00B2530C">
        <w:trPr>
          <w:tblHeader/>
        </w:trPr>
        <w:tc>
          <w:tcPr>
            <w:tcW w:w="3258" w:type="dxa"/>
          </w:tcPr>
          <w:p w14:paraId="1B411BDF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6F4FB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0811926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EAA16" w14:textId="77777777" w:rsidR="00B2530C" w:rsidRPr="00AB0B04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B03D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9" w:type="dxa"/>
            <w:shd w:val="clear" w:color="auto" w:fill="auto"/>
          </w:tcPr>
          <w:p w14:paraId="7EBFDB64" w14:textId="77777777" w:rsidR="00B2530C" w:rsidRPr="00C7320A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507D85" w14:textId="77777777" w:rsidR="00B2530C" w:rsidRPr="00C7320A" w:rsidRDefault="00B2530C" w:rsidP="00B253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B03D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2530C" w:rsidRPr="00251BEC" w14:paraId="47613868" w14:textId="77777777" w:rsidTr="00B2530C">
        <w:trPr>
          <w:tblHeader/>
        </w:trPr>
        <w:tc>
          <w:tcPr>
            <w:tcW w:w="3258" w:type="dxa"/>
          </w:tcPr>
          <w:p w14:paraId="2A1E291A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21B9F56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58BC9EBA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7222268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38ECBA4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282746F2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05D968C4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0094D92F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5C9978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20786FAE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B2530C" w:rsidRPr="00251BEC" w14:paraId="48CB8E79" w14:textId="77777777" w:rsidTr="00B2530C">
        <w:trPr>
          <w:tblHeader/>
        </w:trPr>
        <w:tc>
          <w:tcPr>
            <w:tcW w:w="3258" w:type="dxa"/>
          </w:tcPr>
          <w:p w14:paraId="77BDD195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481E3F3C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4B6CAF3F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238BE48C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2530C" w:rsidRPr="00251BEC" w14:paraId="72AADD34" w14:textId="77777777" w:rsidTr="00B2530C">
        <w:tc>
          <w:tcPr>
            <w:tcW w:w="3258" w:type="dxa"/>
          </w:tcPr>
          <w:p w14:paraId="442599F7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19062AF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26B821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27729AD6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2530C" w:rsidRPr="00251BEC" w14:paraId="09D7859F" w14:textId="77777777" w:rsidTr="00B2530C">
        <w:tc>
          <w:tcPr>
            <w:tcW w:w="3258" w:type="dxa"/>
          </w:tcPr>
          <w:p w14:paraId="1FF50F73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75E767D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F4465F" w14:textId="77777777" w:rsidR="00B2530C" w:rsidRPr="00251BEC" w:rsidRDefault="00B2530C" w:rsidP="00B2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14:paraId="3F3C5D63" w14:textId="77777777" w:rsidR="00B2530C" w:rsidRPr="00251BEC" w:rsidRDefault="00B2530C" w:rsidP="00B2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334D3" w:rsidRPr="00251BEC" w14:paraId="5EF648AB" w14:textId="77777777" w:rsidTr="00B2530C">
        <w:tc>
          <w:tcPr>
            <w:tcW w:w="3258" w:type="dxa"/>
          </w:tcPr>
          <w:p w14:paraId="2C2DD265" w14:textId="77777777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4ED37EB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B871A4C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1908AD0E" w14:textId="67F43973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7CE3A496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442DF8AA" w14:textId="1F5AC91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32A97A6F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ACAC4A6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</w:tcPr>
          <w:p w14:paraId="3FE6E35B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7ACE5BD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800,000</w:t>
            </w:r>
          </w:p>
        </w:tc>
      </w:tr>
      <w:tr w:rsidR="006334D3" w:rsidRPr="00251BEC" w14:paraId="469308A6" w14:textId="77777777" w:rsidTr="006334D3">
        <w:trPr>
          <w:trHeight w:val="317"/>
        </w:trPr>
        <w:tc>
          <w:tcPr>
            <w:tcW w:w="3258" w:type="dxa"/>
          </w:tcPr>
          <w:p w14:paraId="294EAD20" w14:textId="77777777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900" w:type="dxa"/>
          </w:tcPr>
          <w:p w14:paraId="4A5478C5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5A9F6BC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46B439F" w14:textId="1F4CE944" w:rsidR="006334D3" w:rsidRPr="006334D3" w:rsidRDefault="006334D3" w:rsidP="006334D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4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20DDC84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08D17ECF" w14:textId="78E143EE" w:rsidR="006334D3" w:rsidRPr="006334D3" w:rsidRDefault="006334D3" w:rsidP="006334D3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34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7FA9048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127E0622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14:paraId="07BDF004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CAD7CA2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</w:tr>
      <w:tr w:rsidR="006334D3" w:rsidRPr="00251BEC" w14:paraId="11332BA4" w14:textId="77777777" w:rsidTr="006334D3">
        <w:trPr>
          <w:trHeight w:val="281"/>
        </w:trPr>
        <w:tc>
          <w:tcPr>
            <w:tcW w:w="3258" w:type="dxa"/>
          </w:tcPr>
          <w:p w14:paraId="11BFB22E" w14:textId="77777777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2235B71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177B187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7E259B9" w14:textId="649D8C2D" w:rsidR="006334D3" w:rsidRPr="00372BC7" w:rsidRDefault="006334D3" w:rsidP="006334D3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34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1198B1E0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9ECA389" w14:textId="74F7F3B9" w:rsidR="006334D3" w:rsidRPr="00372BC7" w:rsidRDefault="006334D3" w:rsidP="006334D3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34D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764A8B58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4D0A13D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  <w:tc>
          <w:tcPr>
            <w:tcW w:w="269" w:type="dxa"/>
          </w:tcPr>
          <w:p w14:paraId="72C654C8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DAF82A1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</w:tr>
      <w:tr w:rsidR="006334D3" w:rsidRPr="00251BEC" w14:paraId="73DD6C7C" w14:textId="77777777" w:rsidTr="00B2530C">
        <w:tc>
          <w:tcPr>
            <w:tcW w:w="3258" w:type="dxa"/>
          </w:tcPr>
          <w:p w14:paraId="731DDB30" w14:textId="72676445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B6EAB82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B689CC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8D11C58" w14:textId="77777777" w:rsidR="006334D3" w:rsidRPr="00372BC7" w:rsidRDefault="006334D3" w:rsidP="006334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392F83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1E0A2BC" w14:textId="77777777" w:rsidR="006334D3" w:rsidRPr="00372BC7" w:rsidRDefault="006334D3" w:rsidP="006334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CFE096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EE7AF9D" w14:textId="77777777" w:rsidR="006334D3" w:rsidRPr="00372BC7" w:rsidRDefault="006334D3" w:rsidP="006334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48DAB2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2AFAD580" w14:textId="77777777" w:rsidR="006334D3" w:rsidRPr="00372BC7" w:rsidRDefault="006334D3" w:rsidP="006334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4D3" w:rsidRPr="00251BEC" w14:paraId="7B8EE93F" w14:textId="77777777" w:rsidTr="00B2530C">
        <w:tc>
          <w:tcPr>
            <w:tcW w:w="3258" w:type="dxa"/>
          </w:tcPr>
          <w:p w14:paraId="1097BAD9" w14:textId="77777777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7E7DC98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5066AD2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23CA539" w14:textId="3C49DBCD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4B9B589E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1A3883B" w14:textId="648C9515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14:paraId="19AE0951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4A81FA6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14:paraId="00D2F821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885AEC7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</w:tr>
      <w:tr w:rsidR="006334D3" w:rsidRPr="00DA15EA" w14:paraId="77D92CA9" w14:textId="77777777" w:rsidTr="00B2530C">
        <w:tc>
          <w:tcPr>
            <w:tcW w:w="3258" w:type="dxa"/>
          </w:tcPr>
          <w:p w14:paraId="34972334" w14:textId="77777777" w:rsidR="006334D3" w:rsidRPr="00DA15EA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252E4B8C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50289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4D0F4950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  <w:vMerge/>
          </w:tcPr>
          <w:p w14:paraId="5E7C7287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7429788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00BC2B3B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DD31C59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69" w:type="dxa"/>
            <w:vMerge/>
          </w:tcPr>
          <w:p w14:paraId="36F358BA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09FA712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6334D3" w:rsidRPr="00251BEC" w14:paraId="490F978D" w14:textId="77777777" w:rsidTr="00B2530C">
        <w:tc>
          <w:tcPr>
            <w:tcW w:w="3258" w:type="dxa"/>
          </w:tcPr>
          <w:p w14:paraId="61934867" w14:textId="77777777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6A4D7EBE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42B5F" w14:textId="77777777" w:rsidR="006334D3" w:rsidRPr="00372BC7" w:rsidRDefault="006334D3" w:rsidP="006334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D00A803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D3A6663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3476C200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AFD5244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349D37E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2436BFA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F92428B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334D3" w:rsidRPr="00251BEC" w14:paraId="6403C861" w14:textId="77777777" w:rsidTr="00B2530C">
        <w:tc>
          <w:tcPr>
            <w:tcW w:w="3258" w:type="dxa"/>
          </w:tcPr>
          <w:p w14:paraId="7635D9E1" w14:textId="77777777" w:rsidR="006334D3" w:rsidRPr="00251BEC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0AF48EE4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1A87EF" w14:textId="77777777" w:rsidR="006334D3" w:rsidRPr="00372BC7" w:rsidRDefault="006334D3" w:rsidP="00633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BDDC421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5B9D378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54F2863F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7150F0D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DEF62B3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3AA6C54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C0AC3BC" w14:textId="77777777" w:rsidR="006334D3" w:rsidRPr="00372BC7" w:rsidRDefault="006334D3" w:rsidP="006334D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71051" w:rsidRPr="00251BEC" w14:paraId="2FFBEB92" w14:textId="77777777" w:rsidTr="00B2530C">
        <w:tc>
          <w:tcPr>
            <w:tcW w:w="3258" w:type="dxa"/>
          </w:tcPr>
          <w:p w14:paraId="002B1D37" w14:textId="77777777" w:rsidR="00B71051" w:rsidRPr="00251BEC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10C70A5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54A1D1F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274BF26E" w14:textId="0EA562A6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27A02C8C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46D9AE62" w14:textId="2A28DF11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2803AFEF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30811E7F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</w:t>
            </w:r>
            <w:r w:rsidRPr="002340B2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69" w:type="dxa"/>
          </w:tcPr>
          <w:p w14:paraId="647BAA3A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773E66D5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sz w:val="28"/>
                <w:szCs w:val="28"/>
                <w:lang w:val="en-US"/>
              </w:rPr>
              <w:t>770,</w:t>
            </w:r>
            <w:r w:rsidRPr="002340B2">
              <w:rPr>
                <w:rFonts w:ascii="Angsana New" w:hAnsi="Angsana New"/>
                <w:sz w:val="28"/>
                <w:szCs w:val="28"/>
              </w:rPr>
              <w:t>329</w:t>
            </w:r>
          </w:p>
        </w:tc>
      </w:tr>
      <w:tr w:rsidR="00B71051" w:rsidRPr="00251BEC" w14:paraId="01DA1DF0" w14:textId="77777777" w:rsidTr="00B2530C">
        <w:tc>
          <w:tcPr>
            <w:tcW w:w="3258" w:type="dxa"/>
          </w:tcPr>
          <w:p w14:paraId="6E8912FB" w14:textId="77777777" w:rsidR="00B71051" w:rsidRPr="00251BEC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BAA2A50" w14:textId="77777777" w:rsidR="00B71051" w:rsidRPr="00372BC7" w:rsidRDefault="00B71051" w:rsidP="00B71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A25EDBE" w14:textId="77777777" w:rsidR="00B71051" w:rsidRPr="00372BC7" w:rsidRDefault="00B71051" w:rsidP="00B71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C1E7215" w14:textId="4589044A" w:rsidR="00B71051" w:rsidRPr="00372BC7" w:rsidRDefault="00B71051" w:rsidP="00B7105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34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70B6439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B10BB52" w14:textId="7D025468" w:rsidR="00B71051" w:rsidRPr="00372BC7" w:rsidRDefault="00B71051" w:rsidP="00B71051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3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BEEFFBE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AD61CC0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14:paraId="1319CDFD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60002D63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</w:tr>
      <w:tr w:rsidR="00B71051" w:rsidRPr="00251BEC" w14:paraId="57D544CD" w14:textId="77777777" w:rsidTr="00B2530C">
        <w:tc>
          <w:tcPr>
            <w:tcW w:w="3258" w:type="dxa"/>
          </w:tcPr>
          <w:p w14:paraId="27BB340A" w14:textId="01C23CE6" w:rsidR="00B71051" w:rsidRPr="00251BEC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25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4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3C831C9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2AC7CF" w14:textId="77777777" w:rsidR="00B71051" w:rsidRPr="00372BC7" w:rsidRDefault="00B71051" w:rsidP="00B71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E40173A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BC813C3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45AB1E3E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0B41AD9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2876C702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BD58D6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4E060406" w14:textId="77777777" w:rsidR="00B71051" w:rsidRPr="00372BC7" w:rsidRDefault="00B71051" w:rsidP="00B710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051" w:rsidRPr="00251BEC" w14:paraId="1C408E25" w14:textId="77777777" w:rsidTr="00B2530C">
        <w:tc>
          <w:tcPr>
            <w:tcW w:w="3258" w:type="dxa"/>
          </w:tcPr>
          <w:p w14:paraId="2BBD5885" w14:textId="77777777" w:rsidR="00B71051" w:rsidRPr="00251BEC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9F9BD50" w14:textId="77777777" w:rsidR="00B71051" w:rsidRPr="00372BC7" w:rsidRDefault="00B71051" w:rsidP="00B7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CE0551F" w14:textId="77777777" w:rsidR="00B71051" w:rsidRPr="00372BC7" w:rsidRDefault="00B71051" w:rsidP="00B71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52E3C6F" w14:textId="050B6BB5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39D154AD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EAA4F55" w14:textId="20DC4225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56B24B97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110AC649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14:paraId="65659D9B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065C4144" w14:textId="77777777" w:rsidR="00B71051" w:rsidRPr="00372BC7" w:rsidRDefault="00B71051" w:rsidP="00B7105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</w:tr>
    </w:tbl>
    <w:p w14:paraId="7399DD02" w14:textId="77777777"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C07F13" w14:textId="77777777" w:rsidR="00AB0B04" w:rsidRPr="00E909F2" w:rsidRDefault="00AB0B04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0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23D7E4BB" w14:textId="77777777" w:rsidR="00773C6E" w:rsidRPr="006A4115" w:rsidRDefault="00773C6E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E91E8" w14:textId="77777777" w:rsidR="003912DE" w:rsidRPr="00E909F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B03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62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14:paraId="28E03F0F" w14:textId="77777777" w:rsidR="003912DE" w:rsidRPr="00E909F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14:paraId="3DDFEAC1" w14:textId="77777777" w:rsidR="003912DE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909F2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ลดทุนจดทะเบียนจากเดิม </w:t>
      </w:r>
      <w:r w:rsidRPr="00E909F2">
        <w:rPr>
          <w:rFonts w:asciiTheme="majorBidi" w:hAnsiTheme="majorBidi" w:cstheme="majorBidi"/>
          <w:sz w:val="30"/>
          <w:szCs w:val="30"/>
        </w:rPr>
        <w:t xml:space="preserve">800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E909F2">
        <w:rPr>
          <w:rFonts w:asciiTheme="majorBidi" w:hAnsiTheme="majorBidi" w:cstheme="majorBidi"/>
          <w:sz w:val="30"/>
          <w:szCs w:val="30"/>
        </w:rPr>
        <w:t xml:space="preserve">770.33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โดยวิธีตัดหุ้นจดทะเบียนที่ยังมิได้นำออกจำหน่ายจำนวน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29.67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29.67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3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พฤษภาคม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>2</w:t>
      </w:r>
      <w:r w:rsidR="002B03D7">
        <w:rPr>
          <w:rFonts w:asciiTheme="majorBidi" w:hAnsiTheme="majorBidi" w:cstheme="majorBidi"/>
          <w:spacing w:val="8"/>
          <w:sz w:val="30"/>
          <w:szCs w:val="30"/>
        </w:rPr>
        <w:t>5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>62</w:t>
      </w:r>
    </w:p>
    <w:p w14:paraId="523DD2D1" w14:textId="77777777" w:rsidR="003912DE" w:rsidRPr="00686007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เพิ่มทุนจดทะเบียนจาก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770.33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880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โดยออกหุ้นสามัญใหม่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909F2">
        <w:rPr>
          <w:rFonts w:asciiTheme="majorBidi" w:hAnsiTheme="majorBidi" w:cstheme="majorBidi"/>
          <w:sz w:val="30"/>
          <w:szCs w:val="30"/>
        </w:rPr>
        <w:t xml:space="preserve">109.67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E909F2">
        <w:rPr>
          <w:rFonts w:asciiTheme="majorBidi" w:hAnsiTheme="majorBidi" w:cstheme="majorBidi"/>
          <w:sz w:val="30"/>
          <w:szCs w:val="30"/>
        </w:rPr>
        <w:t xml:space="preserve">1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Pr="00E909F2">
        <w:rPr>
          <w:rFonts w:asciiTheme="majorBidi" w:hAnsiTheme="majorBidi" w:cstheme="majorBidi"/>
          <w:sz w:val="30"/>
          <w:szCs w:val="30"/>
        </w:rPr>
        <w:t xml:space="preserve">109.67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Pr="00E909F2">
        <w:rPr>
          <w:rFonts w:asciiTheme="majorBidi" w:hAnsiTheme="majorBidi" w:cstheme="majorBidi"/>
          <w:sz w:val="30"/>
          <w:szCs w:val="30"/>
        </w:rPr>
        <w:t xml:space="preserve">8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909F2">
        <w:rPr>
          <w:rFonts w:asciiTheme="majorBidi" w:hAnsiTheme="majorBidi" w:cstheme="majorBidi"/>
          <w:sz w:val="30"/>
          <w:szCs w:val="30"/>
        </w:rPr>
        <w:t>2</w:t>
      </w:r>
      <w:r w:rsidR="002B03D7">
        <w:rPr>
          <w:rFonts w:asciiTheme="majorBidi" w:hAnsiTheme="majorBidi" w:cstheme="majorBidi"/>
          <w:sz w:val="30"/>
          <w:szCs w:val="30"/>
        </w:rPr>
        <w:t>5</w:t>
      </w:r>
      <w:r w:rsidRPr="00E909F2">
        <w:rPr>
          <w:rFonts w:asciiTheme="majorBidi" w:hAnsiTheme="majorBidi" w:cstheme="majorBidi"/>
          <w:sz w:val="30"/>
          <w:szCs w:val="30"/>
        </w:rPr>
        <w:t>62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14:paraId="28CD7A90" w14:textId="77777777" w:rsidR="00686007" w:rsidRPr="006A4115" w:rsidRDefault="00686007" w:rsidP="006860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DE3A998" w14:textId="77777777" w:rsidR="003912DE" w:rsidRPr="00E909F2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จัดสรรกำไรสำหรับปี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2B03D7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61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เป็นเงินปันผล ดังนี้</w:t>
      </w:r>
    </w:p>
    <w:p w14:paraId="51EE30C4" w14:textId="77777777" w:rsidR="003912DE" w:rsidRPr="00E909F2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จ่ายเป็นเงินสดในอัตราหุ้นละ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261.91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39D1B57B" w14:textId="77777777" w:rsidR="003912DE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909F2">
        <w:rPr>
          <w:rFonts w:asciiTheme="majorBidi" w:hAnsiTheme="majorBidi" w:cstheme="majorBidi"/>
          <w:sz w:val="30"/>
          <w:szCs w:val="30"/>
          <w:cs/>
        </w:rPr>
        <w:t xml:space="preserve">จ่ายเป็นหุ้นสามัญในอัตรา </w:t>
      </w:r>
      <w:r w:rsidRPr="00E909F2">
        <w:rPr>
          <w:rFonts w:asciiTheme="majorBidi" w:hAnsiTheme="majorBidi" w:cstheme="majorBidi"/>
          <w:sz w:val="30"/>
          <w:szCs w:val="30"/>
        </w:rPr>
        <w:t>10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หุ้นเดิมต่อ </w:t>
      </w:r>
      <w:r w:rsidRPr="00E909F2">
        <w:rPr>
          <w:rFonts w:asciiTheme="majorBidi" w:hAnsiTheme="majorBidi" w:cstheme="majorBidi"/>
          <w:sz w:val="30"/>
          <w:szCs w:val="30"/>
        </w:rPr>
        <w:t>1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หุ้นปันผล มูลค่าที่ตราไว้หุ้นละ </w:t>
      </w:r>
      <w:r w:rsidRPr="00E909F2">
        <w:rPr>
          <w:rFonts w:asciiTheme="majorBidi" w:hAnsiTheme="majorBidi" w:cstheme="majorBidi"/>
          <w:sz w:val="30"/>
          <w:szCs w:val="30"/>
        </w:rPr>
        <w:t>1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E909F2">
        <w:rPr>
          <w:rFonts w:asciiTheme="majorBidi" w:hAnsiTheme="majorBidi" w:cstheme="majorBidi"/>
          <w:sz w:val="30"/>
          <w:szCs w:val="30"/>
        </w:rPr>
        <w:t xml:space="preserve">0.10 </w:t>
      </w:r>
      <w:r w:rsidRPr="00E909F2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D2C0733" w14:textId="77777777" w:rsidR="00CE4240" w:rsidRPr="006A4115" w:rsidRDefault="00CE4240" w:rsidP="00CE42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D1D0F5C" w14:textId="77777777" w:rsidR="00AC591F" w:rsidRPr="009B00AC" w:rsidRDefault="00C674EF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B00A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9B00A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3EE32279" w14:textId="77777777" w:rsidR="00AC591F" w:rsidRPr="009B00AC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AAE64EF" w14:textId="77777777" w:rsidR="00AC591F" w:rsidRPr="00A83A6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B00AC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</w:t>
      </w:r>
      <w:r w:rsidRPr="00A83A64">
        <w:rPr>
          <w:rFonts w:asciiTheme="majorBidi" w:hAnsiTheme="majorBidi" w:cstheme="majorBidi"/>
          <w:sz w:val="30"/>
          <w:szCs w:val="30"/>
          <w:cs/>
        </w:rPr>
        <w:t>เป็นหน่วยงานธุรกิจที่สำคัญของกลุ่มบริษ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A83A64">
        <w:rPr>
          <w:rFonts w:asciiTheme="majorBidi" w:hAnsiTheme="majorBidi" w:cstheme="majorBidi"/>
          <w:sz w:val="30"/>
          <w:szCs w:val="30"/>
        </w:rPr>
        <w:t xml:space="preserve"> </w:t>
      </w:r>
    </w:p>
    <w:p w14:paraId="7F62EAA7" w14:textId="77777777" w:rsidR="00452D47" w:rsidRPr="006A4115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0D113F6" w14:textId="77777777"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14:paraId="3FF7919E" w14:textId="77777777"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2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14:paraId="179A3EA8" w14:textId="77777777" w:rsidR="00452D47" w:rsidRPr="006A4115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14:paraId="136267DC" w14:textId="77777777" w:rsidR="00F1501D" w:rsidRPr="00A83A64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1371892" w14:textId="77777777" w:rsidR="00F1501D" w:rsidRPr="00A83A64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A83A64" w:rsidSect="00D8394D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4050"/>
        <w:gridCol w:w="144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7F4182" w:rsidRPr="00625DE9" w14:paraId="463B3428" w14:textId="77777777" w:rsidTr="00853B36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36271A" w14:textId="77777777" w:rsidR="007F4182" w:rsidRPr="00625DE9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tcBorders>
              <w:top w:val="nil"/>
              <w:left w:val="nil"/>
              <w:right w:val="nil"/>
            </w:tcBorders>
          </w:tcPr>
          <w:p w14:paraId="1A86F394" w14:textId="77777777" w:rsidR="007F4182" w:rsidRPr="00625DE9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F4182" w:rsidRPr="007650A0" w14:paraId="1593CA8B" w14:textId="77777777" w:rsidTr="00853B36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4CAFA1" w14:textId="77777777" w:rsidR="007F4182" w:rsidRPr="00625DE9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60FAB02B" w14:textId="77777777" w:rsidR="007F4182" w:rsidRPr="00625DE9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14:paraId="0C45450E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5876DEF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63554C86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65AED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09F20345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24741D46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F4182" w:rsidRPr="007650A0" w14:paraId="50FD3EDA" w14:textId="77777777" w:rsidTr="00853B36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</w:tcBorders>
            <w:noWrap/>
            <w:vAlign w:val="bottom"/>
          </w:tcPr>
          <w:p w14:paraId="61CDEE3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7650A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7650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7650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7650A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</w:tcBorders>
          </w:tcPr>
          <w:p w14:paraId="34399FC2" w14:textId="78AD2162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21B2AA2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E363105" w14:textId="3CE5762C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6003760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D35230" w14:textId="6D3C49BE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6904FA5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05B698" w14:textId="5D1D76FD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193AEC3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485C64B" w14:textId="39BECDDB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1B14CE7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8416CF2" w14:textId="678282A4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7F4182" w:rsidRPr="007650A0" w14:paraId="3F4D4B94" w14:textId="77777777" w:rsidTr="00853B36">
        <w:trPr>
          <w:trHeight w:val="362"/>
          <w:tblHeader/>
        </w:trPr>
        <w:tc>
          <w:tcPr>
            <w:tcW w:w="4050" w:type="dxa"/>
            <w:tcBorders>
              <w:left w:val="nil"/>
            </w:tcBorders>
          </w:tcPr>
          <w:p w14:paraId="1E612137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shd w:val="clear" w:color="auto" w:fill="auto"/>
          </w:tcPr>
          <w:p w14:paraId="0F4403AA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50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50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4182" w:rsidRPr="007650A0" w14:paraId="40A924A5" w14:textId="77777777" w:rsidTr="00853B36">
        <w:trPr>
          <w:cantSplit/>
          <w:trHeight w:val="362"/>
        </w:trPr>
        <w:tc>
          <w:tcPr>
            <w:tcW w:w="4050" w:type="dxa"/>
            <w:tcBorders>
              <w:left w:val="nil"/>
            </w:tcBorders>
          </w:tcPr>
          <w:p w14:paraId="135936C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440" w:type="dxa"/>
            <w:gridSpan w:val="11"/>
            <w:shd w:val="clear" w:color="auto" w:fill="auto"/>
          </w:tcPr>
          <w:p w14:paraId="6097F544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96D9F" w:rsidRPr="007650A0" w14:paraId="53D95D7A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</w:tcBorders>
          </w:tcPr>
          <w:p w14:paraId="33EF99D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09EDCD63" w14:textId="6CCE934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7,435,022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2ED013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9557CCA" w14:textId="7485060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A1465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914A391" w14:textId="2DF3CC8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BC2C6E" w:rsidRPr="007650A0">
              <w:rPr>
                <w:rFonts w:ascii="Angsana New" w:hAnsi="Angsana New"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D3C65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26D018D" w14:textId="0D0B8DB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E1411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E89B730" w14:textId="13A152B2" w:rsidR="00196D9F" w:rsidRPr="007650A0" w:rsidRDefault="00A52BE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7,436,270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45850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A0C45AA" w14:textId="5070D3AB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7,916,387</w:t>
            </w:r>
          </w:p>
        </w:tc>
      </w:tr>
      <w:tr w:rsidR="00196D9F" w:rsidRPr="007650A0" w14:paraId="05085E85" w14:textId="77777777" w:rsidTr="00853B36">
        <w:trPr>
          <w:cantSplit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E3FF8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F3264" w14:textId="107863C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45,251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CCF75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9128E" w14:textId="0AE8520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46,720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899E8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3DC85" w14:textId="08F4ABD3" w:rsidR="00196D9F" w:rsidRPr="007650A0" w:rsidRDefault="00BC2C6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3,314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7F796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19999" w14:textId="7E57E01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2,257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4E497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31652DA0" w14:textId="34509CEF" w:rsidR="00196D9F" w:rsidRPr="007650A0" w:rsidRDefault="00A52BE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48,565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94335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D822668" w14:textId="6679F25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48,977</w:t>
            </w:r>
          </w:p>
        </w:tc>
      </w:tr>
      <w:tr w:rsidR="00196D9F" w:rsidRPr="007650A0" w14:paraId="2AB9F8DC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1EB5D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1A776" w14:textId="3B997760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7,480,273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2048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A389E6" w14:textId="5DBF16A3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7,960,999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2FD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F4665" w14:textId="1B2D1BF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560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EC1884" w14:textId="0C2496C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39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FAFB8B2" w14:textId="225E75F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7,484,835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7CC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EB8985D" w14:textId="50B954A3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7,965,364</w:t>
            </w:r>
          </w:p>
        </w:tc>
      </w:tr>
      <w:tr w:rsidR="00196D9F" w:rsidRPr="007650A0" w14:paraId="4CC85DC2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8CD7E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448E4B" w14:textId="6214D97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(45,251)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9C0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549426" w14:textId="4D9D9C6C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46,720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621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35ECD" w14:textId="3516FC4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C2C6E" w:rsidRPr="007650A0">
              <w:rPr>
                <w:rFonts w:ascii="Angsana New" w:hAnsi="Angsana New"/>
                <w:color w:val="000000"/>
                <w:sz w:val="30"/>
                <w:szCs w:val="30"/>
              </w:rPr>
              <w:t>3,314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A78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8FC3B5" w14:textId="231143F1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(2,257)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AC2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F0127BE" w14:textId="39F77C5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17B46" w:rsidRPr="007650A0">
              <w:rPr>
                <w:rFonts w:ascii="Angsana New" w:hAnsi="Angsana New"/>
                <w:color w:val="000000"/>
                <w:sz w:val="30"/>
                <w:szCs w:val="30"/>
              </w:rPr>
              <w:t>48,565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855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72EE307" w14:textId="2413B3B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48,977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6D9F" w:rsidRPr="007650A0" w14:paraId="7BC9573E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A9A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54A46" w14:textId="68316791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7,435,022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4F2F8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F2E8E" w14:textId="3C9698EE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09AF4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58796" w14:textId="13EB8080" w:rsidR="00196D9F" w:rsidRPr="007650A0" w:rsidRDefault="00BC2C6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7F750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AAC20" w14:textId="38EB9463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69FBC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CC4F4" w14:textId="48EA9D1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</w:t>
            </w:r>
            <w:r w:rsidR="00C17B46"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C17B46"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4C9F4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844EE" w14:textId="10DBEB5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</w:tr>
      <w:tr w:rsidR="00196D9F" w:rsidRPr="007650A0" w14:paraId="2EC4E4D8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24DE3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E6F3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AEC0C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26FDC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E32A9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E6A90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EEF27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7B9C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F1AA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AF43B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5169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00CCF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60A087B9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C11B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28FFB0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9F520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1ABFB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3AB6C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B822F6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61771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222336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1BAB8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18F0B3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AF16C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098E2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42E953C4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83BE9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328BE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2E04D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7CA9D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8C48A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9CB838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0FA7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15010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D4DE3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35E46F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D4464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9994A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042C2CF5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3F528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4EEEF2" w14:textId="3CE2B8B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7,435,022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31A03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DB4F64" w14:textId="0A6F571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81962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951EB" w14:textId="002C2042" w:rsidR="00196D9F" w:rsidRPr="007650A0" w:rsidRDefault="00802B84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788DB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1B484" w14:textId="61F74E81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D722B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A5B9C93" w14:textId="7D99C203" w:rsidR="00196D9F" w:rsidRPr="007650A0" w:rsidRDefault="00C17B4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7,436,270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92820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A922898" w14:textId="59C564B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7,916,387</w:t>
            </w:r>
          </w:p>
        </w:tc>
      </w:tr>
      <w:tr w:rsidR="00196D9F" w:rsidRPr="007650A0" w14:paraId="285BB0BC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6F6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F5EF8" w14:textId="342D79E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7,435,022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FB0B7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29C22" w14:textId="7993FEA0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5C930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142BE" w14:textId="2CD4C50C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 w:rsidR="00802B84"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EA4CA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AEC58" w14:textId="5F33087C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99D1C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2532F" w14:textId="7D980636" w:rsidR="00196D9F" w:rsidRPr="007650A0" w:rsidRDefault="00C17B4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7,436,270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0DDDE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6F116" w14:textId="395C24E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</w:tr>
      <w:tr w:rsidR="007F4182" w:rsidRPr="007650A0" w14:paraId="212D7990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97EAAC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12A22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E45C15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AD734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B9ED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788AD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469C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0AA5D3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8861C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1BC5C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7ECC1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7762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7650A0" w14:paraId="547662D0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9D3B4A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2F865A3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6023AA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4F79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DA421B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6C3C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31651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FFD4E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D96BE6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13B9F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ED1B07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6C862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63385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7650A0" w14:paraId="0DA60282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B9984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13F06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F9742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E90D5A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B1F6BB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753574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46FAA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509DE2A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9CA56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28270C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2E698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92251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1C4577E3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BAE13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4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ระบบสารสนเทศ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</w:p>
          <w:p w14:paraId="005EA00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firstLine="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2CC923" w14:textId="7603047E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7,406,463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2D12D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38A324" w14:textId="0C9C6AE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7,884,278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D7582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5E5D63" w14:textId="5B6B690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316AC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DAC0B0" w14:textId="652FF96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1F231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E90F1DB" w14:textId="7C628AE3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7,406,463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9B3E9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BE07FE" w14:textId="5649B1E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7,884,278</w:t>
            </w:r>
          </w:p>
        </w:tc>
      </w:tr>
      <w:tr w:rsidR="00196D9F" w:rsidRPr="007650A0" w14:paraId="764A7BA0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15066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A43799" w14:textId="3B22B49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28,559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F5C4A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86B708" w14:textId="235BB6C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30,001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928586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3CDCC" w14:textId="6003FFDC" w:rsidR="00196D9F" w:rsidRPr="007650A0" w:rsidRDefault="0064777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8ABA1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1D9ED" w14:textId="2701943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E21D3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7585D" w14:textId="76DBC27C" w:rsidR="00196D9F" w:rsidRPr="007650A0" w:rsidRDefault="0064777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29,807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55C70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0DF7D" w14:textId="78C2BE9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32,109</w:t>
            </w:r>
          </w:p>
        </w:tc>
      </w:tr>
      <w:tr w:rsidR="00196D9F" w:rsidRPr="007650A0" w14:paraId="1AB55398" w14:textId="77777777" w:rsidTr="00902DEA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925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B54E5" w14:textId="19F9DD70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7,435,022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74876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FBFD" w14:textId="175D38D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22121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C0B70" w14:textId="022D8D02" w:rsidR="00196D9F" w:rsidRPr="007650A0" w:rsidRDefault="0064777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EFABC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E5800" w14:textId="2478CE83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A2B5E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8C705" w14:textId="20AC5C15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</w:t>
            </w:r>
            <w:r w:rsidR="0064777E"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436,270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67C07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F712A" w14:textId="6626FE9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</w:tr>
      <w:tr w:rsidR="00196D9F" w:rsidRPr="007650A0" w14:paraId="50D1547A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54A11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4FC5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429C8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7AF28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B713F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84BFC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BEF0C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89F8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D84B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A406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6291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42C6C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7434ACE2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A2BA6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D561A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0FF68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72192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B9AC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AE75C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E91BD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3DD40E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0F89D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1274E6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F87F3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35561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0AA2A51D" w14:textId="77777777" w:rsidTr="00902DEA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D955F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C37B95" w14:textId="2FB3C3C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7,435,022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68EC5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D3F2D42" w14:textId="18D3C953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B7EF2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A5F8602" w14:textId="25404B49" w:rsidR="00196D9F" w:rsidRPr="007650A0" w:rsidRDefault="0064777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A4F3D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C2A3A6A" w14:textId="36CBF48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0FFC2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484F23" w14:textId="3A35DE24" w:rsidR="00196D9F" w:rsidRPr="007650A0" w:rsidRDefault="0021681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7,436,270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10C0C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BFEAE2" w14:textId="0766F29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7,916,387</w:t>
            </w:r>
          </w:p>
        </w:tc>
      </w:tr>
      <w:tr w:rsidR="00196D9F" w:rsidRPr="007650A0" w14:paraId="27679D04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A5082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77A7F" w14:textId="11D3779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7,435,</w:t>
            </w:r>
            <w:r w:rsidR="00E33055"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630CF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432DF" w14:textId="699D26F1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50842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9CE23" w14:textId="37D0D623" w:rsidR="00196D9F" w:rsidRPr="007650A0" w:rsidRDefault="0064777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9600F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0AF85" w14:textId="1F79006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4A515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F5026" w14:textId="4C462862" w:rsidR="00196D9F" w:rsidRPr="007650A0" w:rsidRDefault="0021681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7,436,270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52779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338D2" w14:textId="0551853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</w:tr>
      <w:tr w:rsidR="00196D9F" w:rsidRPr="007650A0" w14:paraId="56442170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FF7C4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501AE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C2582C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6411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CB035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4B019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8986B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026B3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D8923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6E5BB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C242F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0E23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0F063FA1" w14:textId="77777777" w:rsidTr="00E55BAF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3B961" w14:textId="1F7B8B9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4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5AB831A" w14:textId="239F57D7" w:rsidR="00196D9F" w:rsidRPr="007650A0" w:rsidRDefault="0021681E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208,689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2D2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6BDE731" w14:textId="0997DDB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113,047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1B3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82FF3B4" w14:textId="47F2505B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64777E" w:rsidRPr="007650A0">
              <w:rPr>
                <w:rFonts w:ascii="Angsana New" w:hAnsi="Angsana New"/>
                <w:color w:val="000000"/>
                <w:sz w:val="30"/>
                <w:szCs w:val="30"/>
              </w:rPr>
              <w:t>1,43</w:t>
            </w:r>
            <w:r w:rsidR="00F929C0"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41B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8D6F719" w14:textId="264A629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705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92BC58B" w14:textId="06B20C01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207,2</w:t>
            </w:r>
            <w:r w:rsidR="00E33055" w:rsidRPr="007650A0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317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2E4CFD7" w14:textId="1FFB299B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114,575</w:t>
            </w:r>
          </w:p>
        </w:tc>
      </w:tr>
      <w:tr w:rsidR="007F4182" w:rsidRPr="007650A0" w14:paraId="1535F4A2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C3B2C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FAA5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661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FAC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C67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B95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3C7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1AC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798B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B24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F22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99A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7650A0" w14:paraId="4753D90E" w14:textId="77777777" w:rsidTr="00853B36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F6AC5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560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3A6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892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AF4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186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DB2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1A9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1DB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DF9C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387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04ED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76BAC992" w14:textId="77777777" w:rsidR="007F4182" w:rsidRPr="007650A0" w:rsidRDefault="007F4182" w:rsidP="007F4182">
      <w:pPr>
        <w:rPr>
          <w:sz w:val="30"/>
          <w:szCs w:val="30"/>
        </w:r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7F4182" w:rsidRPr="007650A0" w14:paraId="40EA2FC4" w14:textId="77777777" w:rsidTr="007F4182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D3DDE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38F5988D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7F4182" w:rsidRPr="007650A0" w14:paraId="4DCB3E98" w14:textId="77777777" w:rsidTr="007F4182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37442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A3F4140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57B6F211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14:paraId="20714A66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353FE4D3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A4E36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AD76C79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2569255E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7F4182" w:rsidRPr="007650A0" w14:paraId="497EDD81" w14:textId="77777777" w:rsidTr="007F4182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092D36F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7650A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7650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7650A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7650A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8" w:type="dxa"/>
            <w:tcBorders>
              <w:top w:val="nil"/>
            </w:tcBorders>
          </w:tcPr>
          <w:p w14:paraId="26A1A0B5" w14:textId="678F4118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219EFB7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B2221E1" w14:textId="7860EEDA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177A952C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B98A21" w14:textId="66312B75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6CF50953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F73A03A" w14:textId="18E65DAA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61D69A4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0E95B08" w14:textId="2896E60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1355EF1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2C20D23" w14:textId="5B1F789D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7F4182" w:rsidRPr="007650A0" w14:paraId="3E9770A9" w14:textId="77777777" w:rsidTr="007F4182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230481AB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7EEF54D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50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50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4182" w:rsidRPr="007650A0" w14:paraId="1A6C8CFC" w14:textId="77777777" w:rsidTr="007F4182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52C9DD3C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548" w:type="dxa"/>
            <w:gridSpan w:val="11"/>
            <w:shd w:val="clear" w:color="auto" w:fill="auto"/>
          </w:tcPr>
          <w:p w14:paraId="25391878" w14:textId="77777777" w:rsidR="007F4182" w:rsidRPr="007650A0" w:rsidRDefault="007F4182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F4E90" w:rsidRPr="007650A0" w14:paraId="6BC479FC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51696DC5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54A510AE" w14:textId="56F04CE0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7DD58D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576631C" w14:textId="3D92FB0A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C4D754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F858728" w14:textId="23B47FB5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09EFAF9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E0EFC99" w14:textId="52783E34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FD40C4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1AA681D" w14:textId="47AE11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168C9E6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163A39" w14:textId="3C2E1D1B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25,351,437</w:t>
            </w:r>
          </w:p>
        </w:tc>
      </w:tr>
      <w:tr w:rsidR="00BF4E90" w:rsidRPr="007650A0" w14:paraId="0A0B0D4A" w14:textId="77777777" w:rsidTr="007F4182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88AB13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7D722" w14:textId="6040CF59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127,620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EA52E76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42921" w14:textId="34103949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108,457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DA9CAC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9497B" w14:textId="2FD2A9DF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9,011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44A2BC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40932" w14:textId="522EDA4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9,861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81A996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53EB4F" w14:textId="5E71A521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136,631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770D72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4B766E" w14:textId="20CEAB2B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118,318</w:t>
            </w:r>
          </w:p>
        </w:tc>
      </w:tr>
      <w:tr w:rsidR="00BF4E90" w:rsidRPr="007650A0" w14:paraId="3064C7D5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09939E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0F608" w14:textId="356AB4B8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23,584,782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5E61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0A866" w14:textId="7AA0F13A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25,455,466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91FF4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BB7BE" w14:textId="14F8C4A0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12,222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E7A4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73C79" w14:textId="4794A6D0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14,289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A2C7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CAEAA" w14:textId="466AAB20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23,597,004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B20F" w14:textId="77777777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CBE7E" w14:textId="53E71975" w:rsidR="00BF4E90" w:rsidRPr="007650A0" w:rsidRDefault="00BF4E90" w:rsidP="00BF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25,469,755</w:t>
            </w:r>
          </w:p>
        </w:tc>
      </w:tr>
      <w:tr w:rsidR="00196D9F" w:rsidRPr="007650A0" w14:paraId="3CA4F9AA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530AF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D8CF11" w14:textId="20826F8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(127,620)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AC8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25E94" w14:textId="62E5A715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108,457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107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B42CA" w14:textId="032EA2A6" w:rsidR="00196D9F" w:rsidRPr="007650A0" w:rsidRDefault="00AF32D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(9,011</w:t>
            </w:r>
            <w:r w:rsidR="00196D9F" w:rsidRPr="007650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1F4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1D6EE" w14:textId="7E94DDC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9,861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4BE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FF4516" w14:textId="0A74DAF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F4E90" w:rsidRPr="007650A0">
              <w:rPr>
                <w:rFonts w:ascii="Angsana New" w:hAnsi="Angsana New"/>
                <w:color w:val="000000"/>
                <w:sz w:val="30"/>
                <w:szCs w:val="30"/>
              </w:rPr>
              <w:t>136,631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665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4C921" w14:textId="6A1936CB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118,318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6D9F" w:rsidRPr="007650A0" w14:paraId="0CAC1E63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C03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C75BD" w14:textId="1F5A6E4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BDAE3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297E0" w14:textId="5740007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19694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8C133" w14:textId="28AE1E58" w:rsidR="00196D9F" w:rsidRPr="007650A0" w:rsidRDefault="00AF32D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48BDD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A77B68" w14:textId="74B8B87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36154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A3B9A" w14:textId="50E214F3" w:rsidR="00196D9F" w:rsidRPr="007650A0" w:rsidRDefault="00BF4E90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2D466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1E35C" w14:textId="217B9B7B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</w:tr>
      <w:tr w:rsidR="00196D9F" w:rsidRPr="007650A0" w14:paraId="3283055D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1666E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76627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C521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D4F9C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EB8C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2BB2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5378E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5106D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7F207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0C973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11349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1ADC5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593118D5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96E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0BB6044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CE65F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92A969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DFDAE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3DC89C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9F9A2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BE9766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6F212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057E50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FA342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AFAA9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53EA7818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928E6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06CE16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0FEEC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492C2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2EB8F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7BBB4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CD0FF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DEABAA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080B9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CB14ED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2A3D4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7EEA2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7CFB0B42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0E0FF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6D84F" w14:textId="4665727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25324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6B6FF" w14:textId="68E3D42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A7090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190A8" w14:textId="783582FF" w:rsidR="00196D9F" w:rsidRPr="007650A0" w:rsidRDefault="00AF32D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E74B5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41CE9A" w14:textId="4522469E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B9FB1C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4F232" w14:textId="1F024844" w:rsidR="00196D9F" w:rsidRPr="007650A0" w:rsidRDefault="008B7A22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7C312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62F23" w14:textId="56C79728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25,351,437</w:t>
            </w:r>
          </w:p>
        </w:tc>
      </w:tr>
      <w:tr w:rsidR="00196D9F" w:rsidRPr="007650A0" w14:paraId="1A5D2056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CFF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974E92" w14:textId="62AA1B6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ADDDD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4D17D" w14:textId="4946EAB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8551F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74838" w14:textId="3CD936E8" w:rsidR="00196D9F" w:rsidRPr="007650A0" w:rsidRDefault="00AF32D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8A48E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AFD50" w14:textId="30BEC8F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74BF8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4733D" w14:textId="1941A131" w:rsidR="00196D9F" w:rsidRPr="007650A0" w:rsidRDefault="008B7A22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25B2DE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BC1F7" w14:textId="3488753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</w:tr>
      <w:tr w:rsidR="007F4182" w:rsidRPr="007650A0" w14:paraId="3A2DA2A9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1AE438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618C6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5416A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F5B6D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5574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36AC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4468E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783AA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E29D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48513B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6137C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4892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7650A0" w14:paraId="4E9A9964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C607E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F2A394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E53FF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2D5119A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10ED1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63F19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37BF6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B6264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E798E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E0F23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7FE5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A546D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7650A0" w14:paraId="7AB8D158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FB668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698EA50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61CB6B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C57ED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0F0E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478B9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C3E5DE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6565BB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08CB0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60AB3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48217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4F9FF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7650A0" w14:paraId="56505E4F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F441E8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353B06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A34254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E343AFF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C84876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90D292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EB26F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042E2B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007288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9367C0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413AB1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3754E79" w14:textId="77777777" w:rsidR="007F4182" w:rsidRPr="007650A0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0B639040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43EDB2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A6B75C9" w14:textId="16A8574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23,378,382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92867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B3CA8DD" w14:textId="472D28E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25,273,077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27243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5A61F0A" w14:textId="4759E66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01852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5EA7D9" w14:textId="4B1D6071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45A18E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79630D" w14:textId="618CAA39" w:rsidR="00196D9F" w:rsidRPr="007650A0" w:rsidRDefault="00CB796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23,378,382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ED9D87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52390E" w14:textId="70D9266E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25,273,077</w:t>
            </w:r>
          </w:p>
        </w:tc>
      </w:tr>
      <w:tr w:rsidR="00196D9F" w:rsidRPr="007650A0" w14:paraId="550F4FCE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A1A9A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F5A982" w14:textId="171AA8E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78,780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74AB2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D6E996" w14:textId="36A2669E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73,932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CBE0F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2CD95" w14:textId="05C1D34C" w:rsidR="00196D9F" w:rsidRPr="007650A0" w:rsidRDefault="00072A22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15BA2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2CCB9" w14:textId="60D76E1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C4A04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5EA82" w14:textId="733BB4AB" w:rsidR="00196D9F" w:rsidRPr="007650A0" w:rsidRDefault="00CB796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81,991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425CD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04EE4" w14:textId="0ABBC4F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78,360</w:t>
            </w:r>
          </w:p>
        </w:tc>
      </w:tr>
      <w:tr w:rsidR="00196D9F" w:rsidRPr="007650A0" w14:paraId="1440BD7A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6D8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7650A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87A48" w14:textId="264123F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7827F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25333" w14:textId="4C58386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5E99E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30C9B" w14:textId="2903E368" w:rsidR="00196D9F" w:rsidRPr="007650A0" w:rsidRDefault="00072A22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647806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5F769" w14:textId="248EC4C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C16AF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21858" w14:textId="2E296785" w:rsidR="00196D9F" w:rsidRPr="007650A0" w:rsidRDefault="00CB796B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4DCB6C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D66E2" w14:textId="6427B91D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</w:tr>
      <w:tr w:rsidR="00196D9F" w:rsidRPr="007650A0" w14:paraId="0D630140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B1AED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D267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08FA6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7ACEC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AA8B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065B5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EA74D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9229D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5BD1C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8BB3B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7AF11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80B9C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7D1C2E79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33A97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1AF8794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51136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6206E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AF6D0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F6D70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A4CCF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57DEE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0ED5C1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82B096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15A34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254D8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7650A0" w14:paraId="1C38E119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D2FD08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6E5F3BD4" w14:textId="00290A66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87391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CA5F19D" w14:textId="7D6003CF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32C7B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8255DE0" w14:textId="51C868F0" w:rsidR="00196D9F" w:rsidRPr="007650A0" w:rsidRDefault="00072A22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C8F2767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E769C4" w14:textId="1AEBE264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D16BC0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1FA600" w14:textId="1F342375" w:rsidR="00196D9F" w:rsidRPr="007650A0" w:rsidRDefault="0016728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30349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05DDECB" w14:textId="278C635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25,351,437</w:t>
            </w:r>
          </w:p>
        </w:tc>
      </w:tr>
      <w:tr w:rsidR="00196D9F" w:rsidRPr="007650A0" w14:paraId="4A97A3F8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203D4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B5AF4" w14:textId="39C73255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23,457,162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3D292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03680" w14:textId="7739B05B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179FF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60D445" w14:textId="51F242EC" w:rsidR="00196D9F" w:rsidRPr="007650A0" w:rsidRDefault="00072A22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BC397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5D210" w14:textId="5C0499B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889A6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98073" w14:textId="5122E9BB" w:rsidR="00196D9F" w:rsidRPr="007650A0" w:rsidRDefault="0016728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23,460,373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E1735F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3FB2C" w14:textId="57444CFA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</w:tr>
      <w:tr w:rsidR="00196D9F" w:rsidRPr="007650A0" w14:paraId="2137AC7B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67A4AE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97F8F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36603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16D575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07C66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53B35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13DA7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B1A4A2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05AFAD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3124A4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57622C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5E0D79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625DE9" w14:paraId="02EE869D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0B622" w14:textId="03BD7DF0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7650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AB8332F" w14:textId="7CE2FC0C" w:rsidR="00196D9F" w:rsidRPr="007650A0" w:rsidRDefault="00FD790D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569,046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5D3B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8555B06" w14:textId="57185B5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489,167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F708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3BEBF6D" w14:textId="4699B342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72A22" w:rsidRPr="007650A0">
              <w:rPr>
                <w:rFonts w:ascii="Angsana New" w:hAnsi="Angsana New"/>
                <w:color w:val="000000"/>
                <w:sz w:val="30"/>
                <w:szCs w:val="30"/>
              </w:rPr>
              <w:t>4,73</w:t>
            </w:r>
            <w:r w:rsidR="00F929C0" w:rsidRPr="007650A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AA6A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2107AF9" w14:textId="3091EF49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1,668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93D3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115D8AD" w14:textId="3A9314C6" w:rsidR="00196D9F" w:rsidRPr="007650A0" w:rsidRDefault="00167286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FD790D" w:rsidRPr="007650A0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D790D" w:rsidRPr="007650A0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F929C0" w:rsidRPr="007650A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2236" w14:textId="77777777" w:rsidR="00196D9F" w:rsidRPr="007650A0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7FB68C0" w14:textId="17E39BBA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0A0">
              <w:rPr>
                <w:rFonts w:ascii="Angsana New" w:hAnsi="Angsana New"/>
                <w:color w:val="000000"/>
                <w:sz w:val="30"/>
                <w:szCs w:val="30"/>
              </w:rPr>
              <w:t>490,835</w:t>
            </w:r>
          </w:p>
        </w:tc>
      </w:tr>
      <w:tr w:rsidR="007F4182" w:rsidRPr="00625DE9" w14:paraId="609DFB90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AEE810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7C0A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6E63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B53E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C6DE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0718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F264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DBE4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99385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190D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E95A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158A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625DE9" w14:paraId="1C946797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C8B881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E3A2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BB596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1F5F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5E4C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05AD4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97353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F7D0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DD66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6F0A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BC6F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B416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F4182" w:rsidRPr="00625DE9" w14:paraId="5C1E4EA3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56DD28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FE15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62819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10F7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8AF3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8776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9090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29DDB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C794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5DB2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42D7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0F64" w14:textId="77777777" w:rsidR="007F4182" w:rsidRPr="00625DE9" w:rsidRDefault="007F4182" w:rsidP="007F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625DE9" w14:paraId="018E6F39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1BB9EDB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</w:p>
          <w:p w14:paraId="65C9F0A7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A79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22203F" w14:textId="0018C82F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7,381,0</w:t>
            </w:r>
            <w:r w:rsidR="00944A18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C1BE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8459FC" w14:textId="0C96A872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8,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938,471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E8B9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F8C252" w14:textId="54BD8F9A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97B6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1FE560" w14:textId="7C0FEB2F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F7FED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6ECE" w14:textId="1FA6B62A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7,382,3</w:t>
            </w:r>
            <w:r w:rsidR="00944A18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A828" w14:textId="77777777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DFC5" w14:textId="0FADDFD9" w:rsidR="00196D9F" w:rsidRPr="000A798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8,940,152</w:t>
            </w:r>
          </w:p>
        </w:tc>
      </w:tr>
      <w:tr w:rsidR="00196D9F" w:rsidRPr="00625DE9" w14:paraId="32C2A70B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504D8B7D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ED1393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D98D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EAC652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184B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FBF3A6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11A0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41DA9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C3DF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11602" w14:textId="708E9FE9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1,816,1</w:t>
            </w:r>
            <w:r w:rsidR="00944A18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15F5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1991" w14:textId="45CAD0D8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2,401,701</w:t>
            </w:r>
          </w:p>
        </w:tc>
      </w:tr>
      <w:tr w:rsidR="00196D9F" w:rsidRPr="00625DE9" w14:paraId="2A347AAE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08F22E4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731F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547C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0C49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344C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110A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86C5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211C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1E71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4A4C6" w14:textId="0F6E724A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9,198,4</w:t>
            </w:r>
            <w:r w:rsidR="00944A1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23F6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BA5AA7" w14:textId="011CAEF9" w:rsidR="00196D9F" w:rsidRPr="00D51456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5145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11,341,853</w:t>
            </w:r>
          </w:p>
        </w:tc>
      </w:tr>
      <w:tr w:rsidR="00196D9F" w:rsidRPr="00625DE9" w14:paraId="2A94ECFD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3A534006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05B7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07A8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B17E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F32F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25B1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EC6A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74AD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E658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127B1D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C368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9A2546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6D9F" w:rsidRPr="00625DE9" w14:paraId="14A23700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2E545CFC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</w:p>
          <w:p w14:paraId="757FF66D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D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1DAD5B" w14:textId="45ABC44D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5,588,612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5C58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335F1B" w14:textId="50D7DD68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7,875,633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5F0F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4F8A88" w14:textId="693C2A8D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334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BEDCE4" w14:textId="64A8CC4F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D8FE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4AA8" w14:textId="79B0CC8A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5,588,612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0CB0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9DDE" w14:textId="3E62024C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7,875,633</w:t>
            </w:r>
          </w:p>
        </w:tc>
      </w:tr>
      <w:tr w:rsidR="00196D9F" w:rsidRPr="00625DE9" w14:paraId="4CE4660A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2E24BD50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F7663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8303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C7FC21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6983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7C933F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8464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C8EC7C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2A10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B798F" w14:textId="604DE99D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434E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9F7CD" w14:textId="56941705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253,539</w:t>
            </w:r>
          </w:p>
        </w:tc>
      </w:tr>
      <w:tr w:rsidR="00196D9F" w:rsidRPr="00625DE9" w14:paraId="221293C6" w14:textId="77777777" w:rsidTr="007F4182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712B5D0E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D09B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A126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1CA7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13B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57F9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C8BE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0055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9885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6DF6A" w14:textId="6EB1244F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5,892,576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A8B8" w14:textId="77777777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6720F" w14:textId="2E29E288" w:rsidR="00196D9F" w:rsidRPr="00625DE9" w:rsidRDefault="00196D9F" w:rsidP="0019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8,129,172</w:t>
            </w:r>
          </w:p>
        </w:tc>
      </w:tr>
    </w:tbl>
    <w:p w14:paraId="3DBBE31A" w14:textId="77777777" w:rsidR="007F4182" w:rsidRPr="00625DE9" w:rsidRDefault="007F4182" w:rsidP="007F4182">
      <w:pPr>
        <w:rPr>
          <w:sz w:val="30"/>
          <w:szCs w:val="30"/>
        </w:rPr>
      </w:pPr>
    </w:p>
    <w:p w14:paraId="6C0443EB" w14:textId="77777777" w:rsidR="007F4182" w:rsidRDefault="007F4182" w:rsidP="007F4182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24E522C" w14:textId="77777777" w:rsidR="00583CA6" w:rsidRPr="00A83A64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A83A64" w:rsidSect="00D8394D">
          <w:head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1B34138" w14:textId="77777777" w:rsidR="000045D5" w:rsidRPr="00F07667" w:rsidRDefault="000045D5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0766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  <w:r w:rsidR="007B1928" w:rsidRPr="00F0766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14:paraId="74D9D603" w14:textId="77777777" w:rsidR="000045D5" w:rsidRPr="00A83A64" w:rsidRDefault="000045D5" w:rsidP="000045D5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3AF024D" w14:textId="3AFC1BE6" w:rsidR="00CA3245" w:rsidRDefault="00CA3245" w:rsidP="00CA3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BF719E">
        <w:rPr>
          <w:rFonts w:ascii="Angsana New" w:hAnsi="Angsana New"/>
          <w:sz w:val="30"/>
          <w:szCs w:val="30"/>
          <w:cs/>
        </w:rPr>
        <w:t>สำหรับแต่ละ</w:t>
      </w:r>
      <w:r w:rsidR="00AF47DC">
        <w:rPr>
          <w:rFonts w:ascii="Angsana New" w:hAnsi="Angsana New" w:hint="cs"/>
          <w:sz w:val="30"/>
          <w:szCs w:val="30"/>
          <w:cs/>
        </w:rPr>
        <w:t>งวดสามเดือนและ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BF719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BF719E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3</w:t>
      </w:r>
      <w:r w:rsidRPr="00BF719E">
        <w:rPr>
          <w:rFonts w:ascii="Angsana New" w:hAnsi="Angsana New"/>
          <w:sz w:val="30"/>
          <w:szCs w:val="30"/>
        </w:rPr>
        <w:t xml:space="preserve"> </w:t>
      </w:r>
      <w:r w:rsidRPr="00BF719E">
        <w:rPr>
          <w:rFonts w:ascii="Angsana New" w:hAnsi="Angsana New"/>
          <w:sz w:val="30"/>
          <w:szCs w:val="30"/>
          <w:cs/>
        </w:rPr>
        <w:t xml:space="preserve">และ </w:t>
      </w:r>
      <w:r w:rsidRPr="00BF719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BF719E">
        <w:rPr>
          <w:rFonts w:ascii="Angsana New" w:hAnsi="Angsana New"/>
          <w:sz w:val="30"/>
          <w:szCs w:val="30"/>
        </w:rPr>
        <w:t xml:space="preserve"> </w:t>
      </w:r>
      <w:r w:rsidRPr="00BF719E">
        <w:rPr>
          <w:rFonts w:ascii="Angsana New" w:hAnsi="Angsana New"/>
          <w:sz w:val="30"/>
          <w:szCs w:val="30"/>
          <w:cs/>
        </w:rPr>
        <w:t>คำนวณ</w:t>
      </w:r>
      <w:r w:rsidR="007C431F">
        <w:rPr>
          <w:rFonts w:ascii="Angsana New" w:hAnsi="Angsana New" w:hint="cs"/>
          <w:sz w:val="30"/>
          <w:szCs w:val="30"/>
          <w:cs/>
        </w:rPr>
        <w:t xml:space="preserve"> </w:t>
      </w:r>
      <w:r w:rsidRPr="00BF719E">
        <w:rPr>
          <w:rFonts w:ascii="Angsana New" w:hAnsi="Angsana New"/>
          <w:sz w:val="30"/>
          <w:szCs w:val="30"/>
          <w:cs/>
        </w:rPr>
        <w:t>จาก</w:t>
      </w:r>
      <w:r w:rsidRPr="005A7FEB">
        <w:rPr>
          <w:rFonts w:ascii="Angsana New" w:hAnsi="Angsana New"/>
          <w:sz w:val="30"/>
          <w:szCs w:val="30"/>
          <w:cs/>
        </w:rPr>
        <w:t>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5A7FE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5A7FEB">
        <w:rPr>
          <w:rFonts w:ascii="Angsana New" w:hAnsi="Angsana New" w:hint="cs"/>
          <w:sz w:val="30"/>
          <w:szCs w:val="30"/>
          <w:cs/>
        </w:rPr>
        <w:t>โดย</w:t>
      </w:r>
      <w:r w:rsidRPr="005A7FEB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1BF82F46" w14:textId="77777777" w:rsidR="00CA3245" w:rsidRDefault="00CA3245" w:rsidP="00CA3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A3245" w:rsidRPr="005A7FEB" w14:paraId="706733C4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A481B" w14:textId="77777777" w:rsidR="00CA3245" w:rsidRPr="00436B3D" w:rsidRDefault="00CA3245" w:rsidP="00853B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CE5B6" w14:textId="77777777" w:rsidR="00CA3245" w:rsidRPr="005A7FEB" w:rsidRDefault="00CA3245" w:rsidP="00853B3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54FE9" w14:textId="77777777" w:rsidR="00CA3245" w:rsidRPr="005A7FEB" w:rsidRDefault="00CA3245" w:rsidP="00853B3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75A7C" w14:textId="77777777" w:rsidR="00CA3245" w:rsidRPr="005A7FEB" w:rsidRDefault="00CA3245" w:rsidP="00853B3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245" w:rsidRPr="005A7FEB" w14:paraId="09116FEF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9D59F" w14:textId="206CAA55" w:rsidR="00CA3245" w:rsidRPr="00436B3D" w:rsidRDefault="00CA3245" w:rsidP="00853B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</w:t>
            </w:r>
            <w:r w:rsidR="00421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C5127F" w14:textId="78DCF6A3" w:rsidR="00CA3245" w:rsidRPr="000663C1" w:rsidRDefault="00CA3245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374E5" w14:textId="77777777" w:rsidR="00CA3245" w:rsidRPr="005A7FEB" w:rsidRDefault="00CA3245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88381B" w14:textId="15CDE754" w:rsidR="00CA3245" w:rsidRPr="000663C1" w:rsidRDefault="00CA3245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D1F26" w14:textId="77777777" w:rsidR="00CA3245" w:rsidRPr="005A7FEB" w:rsidRDefault="00CA3245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00EF9C" w14:textId="32A10117" w:rsidR="00CA3245" w:rsidRPr="000663C1" w:rsidRDefault="00CA3245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528C9" w14:textId="77777777" w:rsidR="00CA3245" w:rsidRPr="005A7FEB" w:rsidRDefault="00CA3245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A7D30" w14:textId="34D3FE5A" w:rsidR="00CA3245" w:rsidRPr="000663C1" w:rsidRDefault="00CA3245" w:rsidP="00853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A3245" w:rsidRPr="005A7FEB" w14:paraId="1196CD4E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FE0F6" w14:textId="77777777" w:rsidR="00CA3245" w:rsidRPr="005A7FEB" w:rsidRDefault="00CA3245" w:rsidP="00853B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645F5" w14:textId="77777777" w:rsidR="00CA3245" w:rsidRPr="005A7FEB" w:rsidRDefault="00CA3245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A3245" w:rsidRPr="005A7FEB" w14:paraId="037D288C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EE234" w14:textId="77777777" w:rsidR="00CA3245" w:rsidRPr="005A7FEB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2A48DFED" w14:textId="77777777" w:rsidR="00CA3245" w:rsidRPr="005A7FEB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C34450" w14:textId="322EC34C" w:rsidR="00CA3245" w:rsidRPr="007E1D45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</w:t>
            </w:r>
            <w:r w:rsidR="00372F98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09A44" w14:textId="7777777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CAD714" w14:textId="164BB21F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9F2D5" w14:textId="7777777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5A3AE" w14:textId="6E065056" w:rsidR="00CA3245" w:rsidRPr="007E1D45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145,45</w:t>
            </w:r>
            <w:r w:rsidR="00081B2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51CEE" w14:textId="7777777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63C4AD" w14:textId="3D0C76D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CA3245" w:rsidRPr="005A7FEB" w14:paraId="0F352279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93489" w14:textId="77777777" w:rsidR="00CA3245" w:rsidRPr="000D6CE6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B15604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3DC72C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0EB63B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1C7B4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72F2B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931F4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E335C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A3245" w:rsidRPr="005A7FEB" w14:paraId="0F9A4E5B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82B77" w14:textId="77777777" w:rsidR="00CA3245" w:rsidRPr="000663C1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282DDA" w14:textId="35ACE124" w:rsidR="00CA3245" w:rsidRPr="001F566C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73D1D2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54605" w14:textId="35535EDA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9C1AC3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BB88E0" w14:textId="17C20841" w:rsidR="00CA3245" w:rsidRPr="001F566C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7ED1A4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D595F" w14:textId="55115EB3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CA3245" w:rsidRPr="005A7FEB" w14:paraId="2FCB1012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BCBF6B" w14:textId="77777777" w:rsidR="00CA3245" w:rsidRPr="00CA6CBA" w:rsidRDefault="00CA3245" w:rsidP="00CA32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0834DA" w14:textId="4445E943" w:rsidR="00CA3245" w:rsidRPr="001F566C" w:rsidRDefault="00EE0992" w:rsidP="00EE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065E2" w14:textId="77777777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B19561" w14:textId="45DD7039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77,03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C4A89" w14:textId="77777777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842844" w14:textId="09C3562C" w:rsidR="00CA3245" w:rsidRPr="001F566C" w:rsidRDefault="00EE0992" w:rsidP="00EE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96F8C" w14:textId="77777777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094C8F" w14:textId="1D3668A8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77,03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A3245" w:rsidRPr="005A7FEB" w14:paraId="0FC456E0" w14:textId="77777777" w:rsidTr="00853B36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461C7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097BD9A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517A29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C86017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1B5374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55D8812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39E8D6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8A652D4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A3245" w:rsidRPr="005A7FEB" w14:paraId="44F59DAA" w14:textId="77777777" w:rsidTr="00853B3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458A44" w14:textId="77777777" w:rsidR="00CA3245" w:rsidRPr="000663C1" w:rsidRDefault="00CA3245" w:rsidP="00CA32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D64A10" w14:textId="36F42F15" w:rsidR="00CA3245" w:rsidRPr="005A7FEB" w:rsidRDefault="00EE0992" w:rsidP="00EE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EE0992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E42F4A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F6FDCD" w14:textId="040FDEC3" w:rsidR="00CA3245" w:rsidRPr="00704162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738C19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D260C3" w14:textId="7E39EF07" w:rsidR="00CA3245" w:rsidRPr="005A7FEB" w:rsidRDefault="00EE0992" w:rsidP="00EE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EE0992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D71631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7B5194" w14:textId="4B881F0B" w:rsidR="00CA3245" w:rsidRPr="00704162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  <w:tr w:rsidR="00CA3245" w:rsidRPr="005A7FEB" w14:paraId="6BFBE6AE" w14:textId="77777777" w:rsidTr="00853B3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AE6930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7061587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74B3A2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B1C34A7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1CCC9A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FE1F2EF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317D24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79A780A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A3245" w:rsidRPr="005A7FEB" w14:paraId="57ABA654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D9341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96E9C6" w14:textId="2C85CAEE" w:rsidR="00CA3245" w:rsidRPr="005A7FEB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31D82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DFD022" w14:textId="3A978C08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5BE8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28590" w14:textId="0A59F4D8" w:rsidR="00CA3245" w:rsidRPr="005A7FEB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9437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50272" w14:textId="031A0869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</w:tr>
    </w:tbl>
    <w:p w14:paraId="6F18D954" w14:textId="77777777" w:rsidR="00CA3245" w:rsidRPr="00436B3D" w:rsidRDefault="00CA3245" w:rsidP="00CA32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A3245" w:rsidRPr="005A7FEB" w14:paraId="364FB9FA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64C2D" w14:textId="77777777" w:rsidR="00CA3245" w:rsidRPr="00436B3D" w:rsidRDefault="00CA3245" w:rsidP="00853B3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51A1D" w14:textId="77777777" w:rsidR="00CA3245" w:rsidRPr="005A7FEB" w:rsidRDefault="00CA3245" w:rsidP="00853B3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7941E" w14:textId="77777777" w:rsidR="00CA3245" w:rsidRPr="005A7FEB" w:rsidRDefault="00CA3245" w:rsidP="00853B3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A049C" w14:textId="77777777" w:rsidR="00CA3245" w:rsidRPr="005A7FEB" w:rsidRDefault="00CA3245" w:rsidP="00853B36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245" w:rsidRPr="005A7FEB" w14:paraId="4648CA49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757A" w14:textId="38DD9593" w:rsidR="00CA3245" w:rsidRPr="00436B3D" w:rsidRDefault="00CA3245" w:rsidP="00CA32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สิ้นสุด</w:t>
            </w:r>
            <w:r w:rsidR="00AE10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436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0D91FF" w14:textId="3C1C299F" w:rsidR="00CA3245" w:rsidRPr="000663C1" w:rsidRDefault="00CA3245" w:rsidP="00CA3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6EB2F" w14:textId="77777777" w:rsidR="00CA3245" w:rsidRPr="005A7FEB" w:rsidRDefault="00CA3245" w:rsidP="00CA3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99342D" w14:textId="7A9785DC" w:rsidR="00CA3245" w:rsidRPr="000663C1" w:rsidRDefault="00CA3245" w:rsidP="00CA3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394D6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1C490" w14:textId="23A985CF" w:rsidR="00CA3245" w:rsidRPr="000663C1" w:rsidRDefault="00CA3245" w:rsidP="00CA3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E9498" w14:textId="77777777" w:rsidR="00CA3245" w:rsidRPr="005A7FEB" w:rsidRDefault="00CA3245" w:rsidP="00CA3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173B3F" w14:textId="5D1B3B8E" w:rsidR="00CA3245" w:rsidRPr="000663C1" w:rsidRDefault="00CA3245" w:rsidP="00CA3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A3245" w:rsidRPr="005A7FEB" w14:paraId="023D1C36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53533" w14:textId="77777777" w:rsidR="00CA3245" w:rsidRPr="005A7FEB" w:rsidRDefault="00CA3245" w:rsidP="00853B3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6C7D6" w14:textId="77777777" w:rsidR="00CA3245" w:rsidRPr="005A7FEB" w:rsidRDefault="00CA3245" w:rsidP="0085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A3245" w:rsidRPr="005A7FEB" w14:paraId="597E8412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F152" w14:textId="77777777" w:rsidR="00CA3245" w:rsidRPr="005A7FEB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4A89CF5A" w14:textId="77777777" w:rsidR="00CA3245" w:rsidRPr="005A7FEB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48424" w14:textId="7134C3A5" w:rsidR="00CA3245" w:rsidRPr="007E1D45" w:rsidRDefault="004863C4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468,</w:t>
            </w:r>
            <w:r w:rsidR="00372F98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AE27C2" w14:textId="7777777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37E651" w14:textId="01554179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B64AD" w14:textId="7777777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A223FA" w14:textId="5A6F229C" w:rsidR="00CA3245" w:rsidRPr="007E1D45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415,64</w:t>
            </w:r>
            <w:r w:rsidR="00AF47D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B13A6" w14:textId="77777777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3D9B5F" w14:textId="363DDEE8" w:rsidR="00CA3245" w:rsidRPr="007E1D45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373,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CA3245" w:rsidRPr="005A7FEB" w14:paraId="4366BC8A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D8A57" w14:textId="77777777" w:rsidR="00CA3245" w:rsidRPr="000D6CE6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129B5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9F97E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53076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108F7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CD5D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03644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1E7B24" w14:textId="77777777" w:rsidR="00CA3245" w:rsidRPr="000D6CE6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CA3245" w:rsidRPr="005A7FEB" w14:paraId="77021261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BE2C4" w14:textId="77777777" w:rsidR="00CA3245" w:rsidRPr="000663C1" w:rsidRDefault="00CA3245" w:rsidP="00CA3245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17689E" w14:textId="3862C8C8" w:rsidR="00CA3245" w:rsidRPr="001F566C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C15796C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E0002B" w14:textId="06EFA613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36CF5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27A5E1" w14:textId="1EEE5FFC" w:rsidR="00CA3245" w:rsidRPr="001F566C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138F64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70C352" w14:textId="71487692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CA3245" w:rsidRPr="005A7FEB" w14:paraId="57315322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87FB2A" w14:textId="77777777" w:rsidR="00CA3245" w:rsidRPr="00CA6CBA" w:rsidRDefault="00CA3245" w:rsidP="00CA32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B51B2" w14:textId="40BD7A0C" w:rsidR="00CA3245" w:rsidRPr="001F566C" w:rsidRDefault="00EE0992" w:rsidP="00EE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A18E4" w14:textId="77777777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D9CD26" w14:textId="7AA1F17D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3E5C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02157" w14:textId="77777777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BEE3B" w14:textId="39E4FF0B" w:rsidR="00CA3245" w:rsidRPr="001F566C" w:rsidRDefault="00EE0992" w:rsidP="00EE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F2F4B" w14:textId="77777777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A60C44" w14:textId="1D309609" w:rsidR="00CA3245" w:rsidRPr="001F566C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Pr="003E5C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CA3245" w:rsidRPr="005A7FEB" w14:paraId="5A5F5252" w14:textId="77777777" w:rsidTr="00853B36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4F35AA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BCA8D54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9CAFCC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A110EB0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6D26CB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575FDB5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92D8ED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E98E393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A3245" w:rsidRPr="005A7FEB" w14:paraId="7DF3F52B" w14:textId="77777777" w:rsidTr="00853B3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E5FE6A" w14:textId="77777777" w:rsidR="00CA3245" w:rsidRPr="000663C1" w:rsidRDefault="00CA3245" w:rsidP="00CA32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5DEE31" w14:textId="3037BE6A" w:rsidR="00CA3245" w:rsidRPr="003E5C6C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87A4CB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C9D52A" w14:textId="53BCB28E" w:rsidR="00CA3245" w:rsidRPr="00704162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811,526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D0388CB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A3BA19" w14:textId="7AF1B17C" w:rsidR="00CA3245" w:rsidRPr="003E5C6C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272FB8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6921" w14:textId="395FAE04" w:rsidR="00CA3245" w:rsidRPr="00704162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811,526</w:t>
            </w:r>
          </w:p>
        </w:tc>
      </w:tr>
      <w:tr w:rsidR="00CA3245" w:rsidRPr="005A7FEB" w14:paraId="51211FC4" w14:textId="77777777" w:rsidTr="00853B36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117F31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14924FD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1CBB81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F52032D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50C1D9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D2955E9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D18856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2682A06" w14:textId="77777777" w:rsidR="00CA3245" w:rsidRPr="000D6CE6" w:rsidRDefault="00CA3245" w:rsidP="00CA324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A3245" w:rsidRPr="005A7FEB" w14:paraId="2D6BE251" w14:textId="77777777" w:rsidTr="00853B36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C7824" w14:textId="77777777" w:rsidR="00CA3245" w:rsidRPr="005A7FEB" w:rsidRDefault="00CA3245" w:rsidP="00CA32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2A0A66" w14:textId="0BDFCC3B" w:rsidR="00CA3245" w:rsidRPr="005A7FEB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8E59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AB504" w14:textId="66032EDC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F1545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FE875" w14:textId="6D4900C9" w:rsidR="00CA3245" w:rsidRPr="005A7FEB" w:rsidRDefault="00EE0992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5BC06" w14:textId="77777777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1B251E" w14:textId="6E7D411B" w:rsidR="00CA3245" w:rsidRPr="005A7FEB" w:rsidRDefault="00CA3245" w:rsidP="00CA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0.46</w:t>
            </w:r>
          </w:p>
        </w:tc>
      </w:tr>
    </w:tbl>
    <w:p w14:paraId="0449D557" w14:textId="77777777" w:rsidR="00CA3245" w:rsidRDefault="00CA324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E0801" w14:textId="77777777" w:rsidR="00AA03EE" w:rsidRPr="00D907EE" w:rsidRDefault="00AA03EE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907EE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5EA5DA1D" w14:textId="77777777" w:rsidR="00AA03EE" w:rsidRPr="00D907EE" w:rsidRDefault="00AA03EE" w:rsidP="00AA03E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1BAD7CE1" w14:textId="77777777" w:rsidR="00AA03EE" w:rsidRPr="00D907EE" w:rsidRDefault="00AA03EE" w:rsidP="00AA03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  <w:r w:rsidRPr="00D907EE">
        <w:rPr>
          <w:rFonts w:ascii="Angsana New" w:hAnsi="Angsana New"/>
          <w:sz w:val="30"/>
          <w:szCs w:val="30"/>
          <w:cs/>
        </w:rPr>
        <w:t>เงินปันผล</w:t>
      </w:r>
      <w:r w:rsidRPr="00D907EE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D907EE">
        <w:rPr>
          <w:rFonts w:ascii="Angsana New" w:hAnsi="Angsana New"/>
          <w:sz w:val="30"/>
          <w:szCs w:val="30"/>
          <w:cs/>
        </w:rPr>
        <w:t>ดังนี้</w:t>
      </w:r>
      <w:r w:rsidRPr="00D907E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710"/>
        <w:gridCol w:w="1350"/>
        <w:gridCol w:w="270"/>
        <w:gridCol w:w="1260"/>
      </w:tblGrid>
      <w:tr w:rsidR="00AA03EE" w:rsidRPr="00D907EE" w14:paraId="6B438702" w14:textId="77777777" w:rsidTr="00F31491">
        <w:tc>
          <w:tcPr>
            <w:tcW w:w="3168" w:type="dxa"/>
            <w:vAlign w:val="bottom"/>
          </w:tcPr>
          <w:p w14:paraId="699C7E41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3A47E7F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895A3C8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FB8FABC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677D849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 w:rsidRPr="00D907EE">
              <w:rPr>
                <w:rFonts w:ascii="Angsana New" w:hAnsi="Angsana New"/>
                <w:sz w:val="30"/>
                <w:szCs w:val="30"/>
              </w:rPr>
              <w:t>/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  <w:p w14:paraId="1EB14821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228EB24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D16CB0" w14:textId="77777777" w:rsidR="00AA03EE" w:rsidRPr="00D907EE" w:rsidDel="00D43E7A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03EE" w:rsidRPr="00D907EE" w14:paraId="2C727C75" w14:textId="77777777" w:rsidTr="00F31491">
        <w:tc>
          <w:tcPr>
            <w:tcW w:w="3168" w:type="dxa"/>
          </w:tcPr>
          <w:p w14:paraId="189F4739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17C13F9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170F21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AC0609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07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5703EB8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22E9DC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03EE" w:rsidRPr="00D907EE" w14:paraId="37272E4D" w14:textId="77777777" w:rsidTr="00F31491">
        <w:tc>
          <w:tcPr>
            <w:tcW w:w="3168" w:type="dxa"/>
          </w:tcPr>
          <w:p w14:paraId="3F1D5EAF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07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907E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4D5F23" w:rsidRPr="00D907E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D907EE">
              <w:rPr>
                <w:rFonts w:ascii="Angsana New" w:hAnsi="Angsana New"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512" w:type="dxa"/>
          </w:tcPr>
          <w:p w14:paraId="64C632AB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92B4D2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FA8F0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0F86C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71D2E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D907EE" w14:paraId="0B1AEBE4" w14:textId="77777777" w:rsidTr="00FA6284">
        <w:tc>
          <w:tcPr>
            <w:tcW w:w="3168" w:type="dxa"/>
          </w:tcPr>
          <w:p w14:paraId="75280979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8624C2" w:rsidRPr="00D907EE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2" w:type="dxa"/>
          </w:tcPr>
          <w:p w14:paraId="1C006E6E" w14:textId="246E91D4" w:rsidR="00AA03EE" w:rsidRPr="00D907EE" w:rsidRDefault="00FA6284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7993505" w14:textId="251C4DC3" w:rsidR="00AA03EE" w:rsidRPr="00D907EE" w:rsidRDefault="00FA6284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B93F076" w14:textId="08F04651" w:rsidR="00AA03EE" w:rsidRPr="00D907EE" w:rsidRDefault="00FA6284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657CAB11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BBA0F6" w14:textId="3C0071CD" w:rsidR="00AA03EE" w:rsidRPr="00D907EE" w:rsidRDefault="00FA6284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118.63</w:t>
            </w:r>
          </w:p>
        </w:tc>
      </w:tr>
      <w:tr w:rsidR="00D907EE" w:rsidRPr="00D907EE" w14:paraId="1F17235C" w14:textId="77777777" w:rsidTr="00FA6284">
        <w:tc>
          <w:tcPr>
            <w:tcW w:w="3168" w:type="dxa"/>
          </w:tcPr>
          <w:p w14:paraId="6E580DD0" w14:textId="77777777" w:rsidR="00D907EE" w:rsidRPr="00D907EE" w:rsidRDefault="00D907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4316D854" w14:textId="77777777" w:rsidR="00D907EE" w:rsidRPr="00D907EE" w:rsidRDefault="00D907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75DA6B" w14:textId="77777777" w:rsidR="00D907EE" w:rsidRPr="00D907EE" w:rsidRDefault="00D907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4914C8" w14:textId="77777777" w:rsidR="00D907EE" w:rsidRPr="00D907EE" w:rsidRDefault="00D907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F3BAA" w14:textId="77777777" w:rsidR="00D907EE" w:rsidRPr="00D907EE" w:rsidRDefault="00D907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097AA" w14:textId="77777777" w:rsidR="00D907EE" w:rsidRPr="00D907EE" w:rsidRDefault="00D907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284" w:rsidRPr="00D907EE" w14:paraId="60D1318F" w14:textId="77777777" w:rsidTr="00FA6284">
        <w:tc>
          <w:tcPr>
            <w:tcW w:w="3168" w:type="dxa"/>
          </w:tcPr>
          <w:p w14:paraId="15584F80" w14:textId="4E2027BF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77EEABE7" w14:textId="42A1A068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907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A45A4EC" w14:textId="4D937D56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907E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CD4A9B4" w14:textId="2E3C37FE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057F5289" w14:textId="77777777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8DF3DE" w14:textId="573CC664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>271.16</w:t>
            </w:r>
          </w:p>
        </w:tc>
      </w:tr>
      <w:tr w:rsidR="00FA6284" w:rsidRPr="00D907EE" w14:paraId="4F6B9F31" w14:textId="77777777" w:rsidTr="00FA6284">
        <w:tc>
          <w:tcPr>
            <w:tcW w:w="3168" w:type="dxa"/>
          </w:tcPr>
          <w:p w14:paraId="79E762D4" w14:textId="77777777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CC755A1" w14:textId="77777777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2CC9A5" w14:textId="77777777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4095B5" w14:textId="77777777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C27A2" w14:textId="77777777" w:rsidR="00FA6284" w:rsidRPr="00D907EE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493463" w14:textId="6BEBF97B" w:rsidR="00FA6284" w:rsidRPr="00FA6284" w:rsidRDefault="00FA6284" w:rsidP="00FA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84">
              <w:rPr>
                <w:rFonts w:ascii="Angsana New" w:hAnsi="Angsana New"/>
                <w:b/>
                <w:bCs/>
                <w:sz w:val="30"/>
                <w:szCs w:val="30"/>
              </w:rPr>
              <w:t>389.79</w:t>
            </w:r>
          </w:p>
        </w:tc>
      </w:tr>
      <w:tr w:rsidR="00AA03EE" w:rsidRPr="00D907EE" w14:paraId="0B085EB0" w14:textId="77777777" w:rsidTr="00FA6284">
        <w:tc>
          <w:tcPr>
            <w:tcW w:w="3168" w:type="dxa"/>
          </w:tcPr>
          <w:p w14:paraId="22D83A4F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</w:tcPr>
          <w:p w14:paraId="5C41B02E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14:paraId="5F10B97D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14:paraId="1FA8D604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B27169F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9B89F6" w14:textId="77777777" w:rsidR="00AA03EE" w:rsidRPr="00D907EE" w:rsidRDefault="00AA03EE" w:rsidP="00F3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AA03EE" w:rsidRPr="00D907EE" w14:paraId="5F9FDECF" w14:textId="77777777" w:rsidTr="00F31491">
        <w:tc>
          <w:tcPr>
            <w:tcW w:w="3168" w:type="dxa"/>
          </w:tcPr>
          <w:p w14:paraId="5B2541E1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07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907E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4D5F23" w:rsidRPr="00D907E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D907EE">
              <w:rPr>
                <w:rFonts w:ascii="Angsana New" w:hAnsi="Angsana New"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512" w:type="dxa"/>
          </w:tcPr>
          <w:p w14:paraId="3F5D3A91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9CA0BE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CF9195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0E502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E5C82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7EE" w:rsidRPr="00D907EE" w14:paraId="3E618161" w14:textId="77777777" w:rsidTr="00F31491">
        <w:tc>
          <w:tcPr>
            <w:tcW w:w="3168" w:type="dxa"/>
          </w:tcPr>
          <w:p w14:paraId="1AF9A196" w14:textId="7E41045D" w:rsidR="00D907EE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A628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14:paraId="75B8A4E5" w14:textId="7F802DCD" w:rsidR="00D907EE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479AE83E" w14:textId="29B562CF" w:rsidR="00D907EE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CCC6087" w14:textId="51164373" w:rsidR="00D907EE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679FD1E3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43F02A" w14:textId="2920AC44" w:rsidR="00D907EE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127.10</w:t>
            </w:r>
          </w:p>
        </w:tc>
      </w:tr>
      <w:tr w:rsidR="00D907EE" w:rsidRPr="00D907EE" w14:paraId="3821D712" w14:textId="77777777" w:rsidTr="00F31491">
        <w:tc>
          <w:tcPr>
            <w:tcW w:w="3168" w:type="dxa"/>
          </w:tcPr>
          <w:p w14:paraId="248FFB7A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42AF3074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E2AC04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DFDC0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CA8F6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AA2BC" w14:textId="77777777" w:rsidR="00D907EE" w:rsidRPr="00D907EE" w:rsidRDefault="00D907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D907EE" w14:paraId="276E8445" w14:textId="77777777" w:rsidTr="00AA03EE">
        <w:tc>
          <w:tcPr>
            <w:tcW w:w="3168" w:type="dxa"/>
          </w:tcPr>
          <w:p w14:paraId="1333A782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14:paraId="3FADE6D1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907EE">
              <w:rPr>
                <w:rFonts w:ascii="Angsana New" w:hAnsi="Angsana New"/>
                <w:sz w:val="30"/>
                <w:szCs w:val="30"/>
              </w:rPr>
              <w:t>2</w:t>
            </w:r>
            <w:r w:rsidR="004D5F23" w:rsidRPr="00D907EE">
              <w:rPr>
                <w:rFonts w:ascii="Angsana New" w:hAnsi="Angsana New"/>
                <w:sz w:val="30"/>
                <w:szCs w:val="30"/>
              </w:rPr>
              <w:t>5</w:t>
            </w:r>
            <w:r w:rsidRPr="00D907EE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710" w:type="dxa"/>
          </w:tcPr>
          <w:p w14:paraId="0D7CA96F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907EE">
              <w:rPr>
                <w:rFonts w:ascii="Angsana New" w:hAnsi="Angsana New"/>
                <w:sz w:val="30"/>
                <w:szCs w:val="30"/>
              </w:rPr>
              <w:t>2</w:t>
            </w:r>
            <w:r w:rsidR="004D5F23" w:rsidRPr="00D907EE">
              <w:rPr>
                <w:rFonts w:ascii="Angsana New" w:hAnsi="Angsana New"/>
                <w:sz w:val="30"/>
                <w:szCs w:val="30"/>
              </w:rPr>
              <w:t>5</w:t>
            </w:r>
            <w:r w:rsidRPr="00D907EE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027CC212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DEF9B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DB03B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D907EE" w14:paraId="3806D58C" w14:textId="77777777" w:rsidTr="00AA03EE">
        <w:tc>
          <w:tcPr>
            <w:tcW w:w="3168" w:type="dxa"/>
          </w:tcPr>
          <w:p w14:paraId="55D5022A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907EE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  <w:r w:rsidRPr="00D907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(หุ้นเดิม </w:t>
            </w:r>
            <w:r w:rsidRPr="00D907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หุ้นใหม่) </w:t>
            </w:r>
          </w:p>
        </w:tc>
        <w:tc>
          <w:tcPr>
            <w:tcW w:w="1512" w:type="dxa"/>
          </w:tcPr>
          <w:p w14:paraId="67C0F9EB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40A574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18415C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D907EE">
              <w:rPr>
                <w:rFonts w:ascii="Angsana New" w:hAnsi="Angsana New"/>
                <w:sz w:val="30"/>
                <w:szCs w:val="30"/>
              </w:rPr>
              <w:t>10 :</w:t>
            </w:r>
            <w:proofErr w:type="gramEnd"/>
            <w:r w:rsidRPr="00D907EE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59047C1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D8F13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D907EE" w14:paraId="5C192D1B" w14:textId="77777777" w:rsidTr="00AA03EE">
        <w:tc>
          <w:tcPr>
            <w:tcW w:w="3168" w:type="dxa"/>
          </w:tcPr>
          <w:p w14:paraId="793B2942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(เศษจากหุ้นปันผล) </w:t>
            </w:r>
          </w:p>
        </w:tc>
        <w:tc>
          <w:tcPr>
            <w:tcW w:w="1512" w:type="dxa"/>
          </w:tcPr>
          <w:p w14:paraId="6DAABB2A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DB3391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61E82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77DD6373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D274B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3EE" w:rsidRPr="00595E60" w14:paraId="0130CD4D" w14:textId="77777777" w:rsidTr="00FA6284">
        <w:tc>
          <w:tcPr>
            <w:tcW w:w="3168" w:type="dxa"/>
          </w:tcPr>
          <w:p w14:paraId="4CE43BE1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907E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</w:tcPr>
          <w:p w14:paraId="6AD9F3C3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69758D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F89D9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70" w:type="dxa"/>
          </w:tcPr>
          <w:p w14:paraId="72E82BB0" w14:textId="77777777" w:rsidR="00AA03EE" w:rsidRPr="00D907EE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E0E151" w14:textId="77777777" w:rsidR="00AA03EE" w:rsidRPr="00595E60" w:rsidRDefault="00AA03EE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07EE">
              <w:rPr>
                <w:rFonts w:ascii="Angsana New" w:hAnsi="Angsana New"/>
                <w:sz w:val="30"/>
                <w:szCs w:val="30"/>
              </w:rPr>
              <w:t>261.91</w:t>
            </w:r>
          </w:p>
        </w:tc>
      </w:tr>
      <w:tr w:rsidR="00FA6284" w:rsidRPr="00595E60" w14:paraId="033B47B9" w14:textId="77777777" w:rsidTr="00FA6284">
        <w:tc>
          <w:tcPr>
            <w:tcW w:w="3168" w:type="dxa"/>
          </w:tcPr>
          <w:p w14:paraId="27A08F4B" w14:textId="77777777" w:rsidR="00FA6284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5A60A9C" w14:textId="77777777" w:rsidR="00FA6284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F1DEC2" w14:textId="77777777" w:rsidR="00FA6284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2FB9B62" w14:textId="77777777" w:rsidR="00FA6284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4CF73" w14:textId="77777777" w:rsidR="00FA6284" w:rsidRPr="00D907EE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17483D" w14:textId="2882419E" w:rsidR="00FA6284" w:rsidRPr="00FA6284" w:rsidRDefault="00FA6284" w:rsidP="00AA0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284">
              <w:rPr>
                <w:rFonts w:ascii="Angsana New" w:hAnsi="Angsana New"/>
                <w:b/>
                <w:bCs/>
                <w:sz w:val="30"/>
                <w:szCs w:val="30"/>
              </w:rPr>
              <w:t>389.01</w:t>
            </w:r>
          </w:p>
        </w:tc>
      </w:tr>
    </w:tbl>
    <w:p w14:paraId="4840B387" w14:textId="77777777" w:rsidR="00AA03EE" w:rsidRDefault="00AA03EE" w:rsidP="00AA03E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7534107E" w14:textId="77777777" w:rsidR="00B245AD" w:rsidRPr="00042EB7" w:rsidRDefault="00B245AD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42EB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69699DE5" w14:textId="77777777" w:rsidR="006A60C8" w:rsidRPr="00A83A64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13DB383B" w14:textId="77777777" w:rsidR="00A837DE" w:rsidRPr="00A83A64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C08E156" w14:textId="77777777" w:rsidR="00A837DE" w:rsidRPr="00A83A64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BB97908" w14:textId="77777777" w:rsidR="00FD32DB" w:rsidRPr="00A83A64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5650B1C" w14:textId="77777777" w:rsidR="001624BB" w:rsidRDefault="001624BB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AE27CC" w14:textId="77777777" w:rsidR="00613B5A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399214" w14:textId="77777777" w:rsidR="00613B5A" w:rsidRPr="00A83A64" w:rsidRDefault="00613B5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613B5A" w:rsidRPr="00A83A64" w:rsidSect="00D8394D">
          <w:headerReference w:type="default" r:id="rId12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91"/>
        <w:gridCol w:w="236"/>
        <w:gridCol w:w="1293"/>
        <w:gridCol w:w="236"/>
        <w:gridCol w:w="1171"/>
        <w:gridCol w:w="236"/>
        <w:gridCol w:w="1147"/>
        <w:gridCol w:w="236"/>
        <w:gridCol w:w="1117"/>
        <w:gridCol w:w="236"/>
        <w:gridCol w:w="1204"/>
        <w:gridCol w:w="236"/>
        <w:gridCol w:w="1115"/>
        <w:gridCol w:w="236"/>
        <w:gridCol w:w="1204"/>
      </w:tblGrid>
      <w:tr w:rsidR="00FE3224" w:rsidRPr="00FE3224" w14:paraId="28BA2B0D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CA5E25B" w14:textId="77777777" w:rsidR="00FE3224" w:rsidRPr="00481C53" w:rsidRDefault="00FE3224" w:rsidP="00C56E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2E995C7" w14:textId="77777777"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23A92B" w14:textId="77777777"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67" w:type="dxa"/>
            <w:gridSpan w:val="13"/>
            <w:vAlign w:val="bottom"/>
          </w:tcPr>
          <w:p w14:paraId="411DA11A" w14:textId="77777777"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C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1141" w:rsidRPr="00481C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54BB" w:rsidRPr="00FE3224" w14:paraId="0F3C4A15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9126BF1" w14:textId="77777777" w:rsidR="00F854BB" w:rsidRPr="00481C53" w:rsidRDefault="00F854BB" w:rsidP="00C56E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2C3A457" w14:textId="77777777" w:rsidR="00F854BB" w:rsidRPr="00481C53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846264" w14:textId="77777777" w:rsidR="00F854BB" w:rsidRPr="00481C53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3" w:type="dxa"/>
            <w:gridSpan w:val="5"/>
            <w:vAlign w:val="bottom"/>
          </w:tcPr>
          <w:p w14:paraId="5FBF666D" w14:textId="77777777"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CC9441B" w14:textId="77777777"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48" w:type="dxa"/>
            <w:gridSpan w:val="7"/>
            <w:vAlign w:val="bottom"/>
          </w:tcPr>
          <w:p w14:paraId="604697D9" w14:textId="77777777"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3224" w:rsidRPr="00FE3224" w14:paraId="6DAEE6E8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6F2D0D6" w14:textId="02E71EFA" w:rsidR="00FE3224" w:rsidRPr="0045421A" w:rsidRDefault="00FE3224" w:rsidP="00FE322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13B5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45B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613B5A" w:rsidRPr="004542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="00613B5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1132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613B5A"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991" w:type="dxa"/>
            <w:vAlign w:val="bottom"/>
          </w:tcPr>
          <w:p w14:paraId="7C4266F9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36" w:type="dxa"/>
          </w:tcPr>
          <w:p w14:paraId="1A75585E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vAlign w:val="bottom"/>
          </w:tcPr>
          <w:p w14:paraId="22CBD602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DDC5A0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F335C2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23AE1" w14:textId="77777777" w:rsidR="00FE3224" w:rsidRPr="0045421A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279A228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F4E98E5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654C6427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EAB19A3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5036A84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F1A1DCD" w14:textId="77777777" w:rsidR="00FE3224" w:rsidRPr="0045421A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14:paraId="17F5FEC4" w14:textId="77777777" w:rsidR="00FE3224" w:rsidRPr="0045421A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5421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533B6F02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1E7658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224" w:rsidRPr="00FE3224" w14:paraId="1A04112C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69DD436C" w14:textId="77777777" w:rsidR="00FE3224" w:rsidRPr="0045421A" w:rsidRDefault="00FE3224" w:rsidP="00FE32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8706ADC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C077F4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7" w:type="dxa"/>
            <w:gridSpan w:val="13"/>
          </w:tcPr>
          <w:p w14:paraId="61C6930C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37423" w:rsidRPr="004542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224" w:rsidRPr="00FE3224" w14:paraId="20EB945A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9138859" w14:textId="77777777" w:rsidR="00FE3224" w:rsidRPr="0045421A" w:rsidRDefault="00FE3224" w:rsidP="00FE32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1" w:type="dxa"/>
          </w:tcPr>
          <w:p w14:paraId="6D627D1F" w14:textId="77777777" w:rsidR="00FE3224" w:rsidRPr="0045421A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66F057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61F30F7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A65B35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A05D42C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A9869B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E9DD45C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E87E33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D3E4DE3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EAB66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4228CB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23CB31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36C94D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57926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A95690B" w14:textId="77777777" w:rsidR="00FE3224" w:rsidRPr="0045421A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D89" w:rsidRPr="00FE3224" w14:paraId="4E5E9266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8A713DF" w14:textId="77777777" w:rsidR="00C31D89" w:rsidRPr="0045421A" w:rsidRDefault="00C31D89" w:rsidP="00C31D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542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0CB1F6F4" w14:textId="77777777" w:rsidR="00C31D89" w:rsidRPr="0045421A" w:rsidRDefault="00C31D89" w:rsidP="00C31D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5BB72C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338EE63B" w14:textId="0C0DDC3D" w:rsidR="00C31D89" w:rsidRPr="0045421A" w:rsidRDefault="00C31D89" w:rsidP="00C31D8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187,195</w:t>
            </w:r>
          </w:p>
        </w:tc>
        <w:tc>
          <w:tcPr>
            <w:tcW w:w="236" w:type="dxa"/>
          </w:tcPr>
          <w:p w14:paraId="0C2337B5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E1CDF2A" w14:textId="1C586ADC" w:rsidR="00C31D89" w:rsidRPr="0045421A" w:rsidRDefault="00C31D89" w:rsidP="00C31D8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AA21E0" w14:textId="77777777" w:rsidR="00C31D89" w:rsidRPr="0045421A" w:rsidRDefault="00C31D89" w:rsidP="00C31D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DE2837D" w14:textId="66DF478C" w:rsidR="00C31D89" w:rsidRPr="0045421A" w:rsidRDefault="00C31D89" w:rsidP="00C31D8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187,195</w:t>
            </w:r>
          </w:p>
        </w:tc>
        <w:tc>
          <w:tcPr>
            <w:tcW w:w="236" w:type="dxa"/>
          </w:tcPr>
          <w:p w14:paraId="35DB28A7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3B36B21" w14:textId="62FE4E7B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21B060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780F1D" w14:textId="5115A078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E8CD3D" w14:textId="77777777" w:rsidR="00C31D89" w:rsidRPr="0045421A" w:rsidRDefault="00C31D89" w:rsidP="00C31D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E1660D1" w14:textId="5595506A" w:rsidR="00C31D89" w:rsidRPr="0045421A" w:rsidRDefault="00C31D89" w:rsidP="00C31D8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187,195</w:t>
            </w:r>
          </w:p>
        </w:tc>
        <w:tc>
          <w:tcPr>
            <w:tcW w:w="236" w:type="dxa"/>
          </w:tcPr>
          <w:p w14:paraId="6B8D32F3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88C64" w14:textId="3D11C9EA" w:rsidR="00C31D89" w:rsidRPr="0045421A" w:rsidRDefault="00C31D89" w:rsidP="00C31D8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187,195</w:t>
            </w:r>
          </w:p>
        </w:tc>
      </w:tr>
      <w:tr w:rsidR="006A4C1E" w:rsidRPr="00FE3224" w14:paraId="4A778EC4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D232421" w14:textId="77777777" w:rsidR="006A4C1E" w:rsidRPr="0045421A" w:rsidRDefault="006A4C1E" w:rsidP="006A4C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</w:tcPr>
          <w:p w14:paraId="682DCDFE" w14:textId="77777777" w:rsidR="006A4C1E" w:rsidRPr="0045421A" w:rsidRDefault="006A4C1E" w:rsidP="006A4C1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0447878" w14:textId="77777777" w:rsidR="006A4C1E" w:rsidRPr="0045421A" w:rsidRDefault="006A4C1E" w:rsidP="006A4C1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1DCE5C5A" w14:textId="12EA90D7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4,501,</w:t>
            </w:r>
            <w:r w:rsidR="00B818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9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10B9AA7C" w14:textId="77777777" w:rsidR="006A4C1E" w:rsidRPr="006A4C1E" w:rsidRDefault="006A4C1E" w:rsidP="006A4C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DCE1CF5" w14:textId="542C25C0" w:rsidR="006A4C1E" w:rsidRPr="006A4C1E" w:rsidRDefault="006A4C1E" w:rsidP="006A4C1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39A88A" w14:textId="77777777" w:rsidR="006A4C1E" w:rsidRPr="006A4C1E" w:rsidRDefault="006A4C1E" w:rsidP="006A4C1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037F30" w14:textId="3B34022D" w:rsidR="006A4C1E" w:rsidRPr="006A4C1E" w:rsidRDefault="006A4C1E" w:rsidP="006A4C1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4,501,</w:t>
            </w:r>
            <w:r w:rsidR="00B818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9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2333321A" w14:textId="77777777" w:rsidR="006A4C1E" w:rsidRPr="006A4C1E" w:rsidRDefault="006A4C1E" w:rsidP="006A4C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15C4DE" w14:textId="7239545F" w:rsidR="006A4C1E" w:rsidRPr="006A4C1E" w:rsidRDefault="006A4C1E" w:rsidP="006A4C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2E660C" w14:textId="77777777" w:rsidR="006A4C1E" w:rsidRPr="006A4C1E" w:rsidRDefault="006A4C1E" w:rsidP="006A4C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0D9554" w14:textId="2D6C1943" w:rsidR="006A4C1E" w:rsidRPr="006A4C1E" w:rsidRDefault="006A4C1E" w:rsidP="006A4C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268F7B" w14:textId="77777777" w:rsidR="006A4C1E" w:rsidRPr="006A4C1E" w:rsidRDefault="006A4C1E" w:rsidP="006A4C1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15B44F6" w14:textId="363F94DC" w:rsidR="006A4C1E" w:rsidRPr="006A4C1E" w:rsidRDefault="006A4C1E" w:rsidP="006A4C1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4,501,</w:t>
            </w:r>
            <w:r w:rsidR="00B818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95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5571850E" w14:textId="77777777" w:rsidR="006A4C1E" w:rsidRPr="006A4C1E" w:rsidRDefault="006A4C1E" w:rsidP="006A4C1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0A554E" w14:textId="63338D62" w:rsidR="006A4C1E" w:rsidRPr="006A4C1E" w:rsidRDefault="006A4C1E" w:rsidP="006A4C1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6A4C1E">
              <w:rPr>
                <w:rFonts w:ascii="Angsana New" w:hAnsi="Angsana New"/>
                <w:sz w:val="30"/>
                <w:szCs w:val="30"/>
              </w:rPr>
              <w:t>4,501,</w:t>
            </w:r>
            <w:r w:rsidR="00B8180E">
              <w:rPr>
                <w:rFonts w:ascii="Angsana New" w:hAnsi="Angsana New"/>
                <w:sz w:val="30"/>
                <w:szCs w:val="30"/>
              </w:rPr>
              <w:t>4</w:t>
            </w:r>
            <w:r w:rsidR="00595502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C31D89" w:rsidRPr="00FE3224" w14:paraId="7AF0F598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67ACD1BD" w14:textId="77777777" w:rsidR="00C31D89" w:rsidRPr="0045421A" w:rsidRDefault="00C31D89" w:rsidP="00C31D8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1" w:type="dxa"/>
          </w:tcPr>
          <w:p w14:paraId="6BF72603" w14:textId="77777777" w:rsidR="00C31D89" w:rsidRPr="0045421A" w:rsidRDefault="00C31D89" w:rsidP="00C31D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5421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37A1F94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F1A2630" w14:textId="7782DD6A" w:rsidR="00C31D89" w:rsidRPr="0045421A" w:rsidRDefault="00456D78" w:rsidP="00C31D8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256,317</w:t>
            </w:r>
          </w:p>
        </w:tc>
        <w:tc>
          <w:tcPr>
            <w:tcW w:w="236" w:type="dxa"/>
          </w:tcPr>
          <w:p w14:paraId="2937ECD6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18588B6" w14:textId="7A3F3A81" w:rsidR="00C31D89" w:rsidRPr="0045421A" w:rsidRDefault="00456D78" w:rsidP="00C31D8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DA8615" w14:textId="77777777" w:rsidR="00C31D89" w:rsidRPr="0045421A" w:rsidRDefault="00C31D89" w:rsidP="00C31D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C56B6EA" w14:textId="21CE12C8" w:rsidR="00C31D89" w:rsidRPr="0045421A" w:rsidRDefault="00456D78" w:rsidP="00C31D8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256,317</w:t>
            </w:r>
          </w:p>
        </w:tc>
        <w:tc>
          <w:tcPr>
            <w:tcW w:w="236" w:type="dxa"/>
          </w:tcPr>
          <w:p w14:paraId="75B3D5F8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F247652" w14:textId="2A38DD75" w:rsidR="00C31D89" w:rsidRPr="0045421A" w:rsidRDefault="00456D78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DBD892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101609" w14:textId="62949C5B" w:rsidR="00C31D89" w:rsidRPr="0045421A" w:rsidRDefault="00456D78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2A0533" w14:textId="77777777" w:rsidR="00C31D89" w:rsidRPr="0045421A" w:rsidRDefault="00C31D89" w:rsidP="00C31D8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4165CA2" w14:textId="36A67AF7" w:rsidR="00C31D89" w:rsidRPr="0045421A" w:rsidRDefault="00456D78" w:rsidP="00C31D8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256,317</w:t>
            </w:r>
          </w:p>
        </w:tc>
        <w:tc>
          <w:tcPr>
            <w:tcW w:w="236" w:type="dxa"/>
          </w:tcPr>
          <w:p w14:paraId="08EC6F66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7A4689" w14:textId="6C343742" w:rsidR="00C31D89" w:rsidRPr="0045421A" w:rsidRDefault="00456D78" w:rsidP="00C31D8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256,317</w:t>
            </w:r>
          </w:p>
        </w:tc>
      </w:tr>
      <w:tr w:rsidR="00C31D89" w:rsidRPr="00FE3224" w14:paraId="1E8DAEE3" w14:textId="77777777" w:rsidTr="00031A4F">
        <w:trPr>
          <w:trHeight w:val="261"/>
        </w:trPr>
        <w:tc>
          <w:tcPr>
            <w:tcW w:w="3330" w:type="dxa"/>
            <w:shd w:val="clear" w:color="auto" w:fill="auto"/>
          </w:tcPr>
          <w:p w14:paraId="090AC3EE" w14:textId="77777777" w:rsidR="00C31D89" w:rsidRPr="0045421A" w:rsidRDefault="00C31D89" w:rsidP="00C31D8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1" w:type="dxa"/>
          </w:tcPr>
          <w:p w14:paraId="7D0B30BD" w14:textId="77777777" w:rsidR="00C31D89" w:rsidRPr="0045421A" w:rsidRDefault="00C31D89" w:rsidP="00C31D8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59B41A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595F2395" w14:textId="205AE43C" w:rsidR="00C31D89" w:rsidRPr="0045421A" w:rsidRDefault="00C31D89" w:rsidP="00C31D8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E4F8AD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24CDC1" w14:textId="59F29F59" w:rsidR="00C31D89" w:rsidRPr="0045421A" w:rsidRDefault="00C31D89" w:rsidP="00C31D8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236" w:type="dxa"/>
            <w:shd w:val="clear" w:color="auto" w:fill="auto"/>
          </w:tcPr>
          <w:p w14:paraId="76F634D5" w14:textId="77777777" w:rsidR="00C31D89" w:rsidRPr="0045421A" w:rsidRDefault="00C31D89" w:rsidP="00C31D8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E55D9C5" w14:textId="4BD7F319" w:rsidR="00C31D89" w:rsidRPr="0045421A" w:rsidRDefault="00C31D89" w:rsidP="00C31D8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236" w:type="dxa"/>
          </w:tcPr>
          <w:p w14:paraId="1E90474A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BAADE" w14:textId="3695D0C9" w:rsidR="00C31D89" w:rsidRPr="0045421A" w:rsidRDefault="00C31D89" w:rsidP="00C31D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65,528</w:t>
            </w:r>
          </w:p>
        </w:tc>
        <w:tc>
          <w:tcPr>
            <w:tcW w:w="236" w:type="dxa"/>
          </w:tcPr>
          <w:p w14:paraId="7AA6B6F9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C674BA" w14:textId="2C778C88" w:rsidR="00C31D89" w:rsidRPr="0045421A" w:rsidRDefault="00C31D89" w:rsidP="00C31D8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78F098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AB2B5B5" w14:textId="01570B43" w:rsidR="00C31D89" w:rsidRPr="0045421A" w:rsidRDefault="00C31D89" w:rsidP="00C31D8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F1CD54" w14:textId="77777777" w:rsidR="00C31D89" w:rsidRPr="0045421A" w:rsidRDefault="00C31D89" w:rsidP="00C31D8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5ECA90" w14:textId="0357B241" w:rsidR="00C31D89" w:rsidRPr="0045421A" w:rsidRDefault="00C31D89" w:rsidP="00C31D8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65,528</w:t>
            </w:r>
          </w:p>
        </w:tc>
      </w:tr>
      <w:tr w:rsidR="003D4626" w:rsidRPr="00FE3224" w14:paraId="483D6EE8" w14:textId="77777777" w:rsidTr="00031A4F">
        <w:trPr>
          <w:trHeight w:val="261"/>
        </w:trPr>
        <w:tc>
          <w:tcPr>
            <w:tcW w:w="3330" w:type="dxa"/>
            <w:shd w:val="clear" w:color="auto" w:fill="auto"/>
          </w:tcPr>
          <w:p w14:paraId="1699470C" w14:textId="12B23716" w:rsidR="003D4626" w:rsidRPr="0045421A" w:rsidRDefault="003D4626" w:rsidP="003D462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91" w:type="dxa"/>
          </w:tcPr>
          <w:p w14:paraId="11476716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4A74A8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26A3DAD" w14:textId="77777777" w:rsidR="003D4626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CCFE5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3476B57" w14:textId="77777777" w:rsidR="003D4626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EDA093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8361B8B" w14:textId="77777777" w:rsidR="003D4626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B82CD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65F479" w14:textId="77777777" w:rsidR="003D4626" w:rsidRDefault="003D4626" w:rsidP="003D462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0A57E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B99CF5" w14:textId="77777777" w:rsidR="003D4626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70FBD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EB389FE" w14:textId="77777777" w:rsidR="003D4626" w:rsidRDefault="003D4626" w:rsidP="003D46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C1C84A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2D91C1" w14:textId="77777777" w:rsidR="003D4626" w:rsidRDefault="003D4626" w:rsidP="003D462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4626" w:rsidRPr="00FE3224" w14:paraId="21DBB9EE" w14:textId="77777777" w:rsidTr="006C5932">
        <w:trPr>
          <w:trHeight w:val="261"/>
        </w:trPr>
        <w:tc>
          <w:tcPr>
            <w:tcW w:w="3330" w:type="dxa"/>
            <w:shd w:val="clear" w:color="auto" w:fill="auto"/>
          </w:tcPr>
          <w:p w14:paraId="672E4829" w14:textId="59F8075B" w:rsidR="003D4626" w:rsidRPr="0045421A" w:rsidRDefault="003D4626" w:rsidP="003D462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9076E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1" w:type="dxa"/>
          </w:tcPr>
          <w:p w14:paraId="759349DF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E85EF51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33AC147" w14:textId="1B3F0906" w:rsidR="003D4626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11,406</w:t>
            </w:r>
          </w:p>
        </w:tc>
        <w:tc>
          <w:tcPr>
            <w:tcW w:w="236" w:type="dxa"/>
          </w:tcPr>
          <w:p w14:paraId="6015AC3D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A7D8C22" w14:textId="5C49F249" w:rsidR="003D4626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D4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5C45F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9FB706A" w14:textId="1BE0C2D2" w:rsidR="003D4626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D4626">
              <w:rPr>
                <w:rFonts w:asciiTheme="majorBidi" w:hAnsiTheme="majorBidi" w:cstheme="majorBidi"/>
                <w:sz w:val="30"/>
                <w:szCs w:val="30"/>
              </w:rPr>
              <w:t>11,406</w:t>
            </w:r>
          </w:p>
        </w:tc>
        <w:tc>
          <w:tcPr>
            <w:tcW w:w="236" w:type="dxa"/>
          </w:tcPr>
          <w:p w14:paraId="2E146EB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E95FDD" w14:textId="189EC623" w:rsidR="003D4626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3D4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0F9040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1DE7D4" w14:textId="1E23EA02" w:rsidR="003D4626" w:rsidRDefault="003D4626" w:rsidP="003D462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D4626">
              <w:rPr>
                <w:rFonts w:ascii="Angsana New" w:hAnsi="Angsana New"/>
                <w:sz w:val="30"/>
                <w:szCs w:val="30"/>
              </w:rPr>
              <w:t>11,406</w:t>
            </w:r>
          </w:p>
        </w:tc>
        <w:tc>
          <w:tcPr>
            <w:tcW w:w="236" w:type="dxa"/>
          </w:tcPr>
          <w:p w14:paraId="5A537E2A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01BFC68" w14:textId="62D51887" w:rsidR="003D4626" w:rsidRDefault="003D4626" w:rsidP="003D46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D46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AEF1E1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82253F" w14:textId="241AF006" w:rsidR="003D4626" w:rsidRDefault="003D4626" w:rsidP="003D462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3D4626">
              <w:rPr>
                <w:rFonts w:ascii="Angsana New" w:hAnsi="Angsana New"/>
                <w:sz w:val="30"/>
                <w:szCs w:val="30"/>
              </w:rPr>
              <w:t>11,406</w:t>
            </w:r>
          </w:p>
        </w:tc>
      </w:tr>
      <w:tr w:rsidR="003D4626" w:rsidRPr="00FE3224" w14:paraId="132CBF8F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C7AF343" w14:textId="77777777" w:rsidR="003D4626" w:rsidRPr="0045421A" w:rsidRDefault="003D4626" w:rsidP="003D46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1" w:type="dxa"/>
          </w:tcPr>
          <w:p w14:paraId="53D31F0A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5AAA55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24567B4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A842A7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111C77A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E5FBF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24C06B8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A7CA3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C7C511A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0551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0E57B5" w14:textId="77777777" w:rsidR="003D4626" w:rsidRPr="00CA619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C47A59A" w14:textId="77777777" w:rsidR="003D4626" w:rsidRPr="0045421A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3A8DF88" w14:textId="77777777" w:rsidR="003D4626" w:rsidRPr="0045421A" w:rsidRDefault="003D4626" w:rsidP="003D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45567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D0099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626" w:rsidRPr="00FE3224" w14:paraId="59CC43E7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6BD797C" w14:textId="77777777" w:rsidR="003D4626" w:rsidRPr="0045421A" w:rsidRDefault="003D4626" w:rsidP="003D46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542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1" w:type="dxa"/>
          </w:tcPr>
          <w:p w14:paraId="1DEA6E27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45909B6B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</w:tcPr>
          <w:p w14:paraId="57A73C20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5BA72D0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1CD37194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6B8F056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</w:tcPr>
          <w:p w14:paraId="2FE90E93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AE0F6A5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4362D83B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20E236E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371FE31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7315F5D" w14:textId="77777777" w:rsidR="003D4626" w:rsidRPr="0045421A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</w:tcPr>
          <w:p w14:paraId="7C244A26" w14:textId="77777777" w:rsidR="003D4626" w:rsidRPr="0045421A" w:rsidRDefault="003D4626" w:rsidP="003D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73D8C11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F33302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D4626" w:rsidRPr="00FE3224" w14:paraId="128B31B3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C55E40A" w14:textId="77777777" w:rsidR="003D4626" w:rsidRPr="0045421A" w:rsidRDefault="003D4626" w:rsidP="003D46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</w:tcPr>
          <w:p w14:paraId="561A156B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41B49625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47F0CEFA" w14:textId="627C1849" w:rsidR="003D4626" w:rsidRPr="0045421A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2,740,868</w:t>
            </w:r>
          </w:p>
        </w:tc>
        <w:tc>
          <w:tcPr>
            <w:tcW w:w="236" w:type="dxa"/>
          </w:tcPr>
          <w:p w14:paraId="7C4115D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67F11009" w14:textId="4DBC9F35" w:rsidR="003D4626" w:rsidRPr="0045421A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10535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031973A" w14:textId="5834834D" w:rsidR="003D4626" w:rsidRPr="0045421A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2,740,868</w:t>
            </w:r>
          </w:p>
        </w:tc>
        <w:tc>
          <w:tcPr>
            <w:tcW w:w="236" w:type="dxa"/>
          </w:tcPr>
          <w:p w14:paraId="59833ECC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1B0CF0D4" w14:textId="719E1303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FAAE3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CBB74E" w14:textId="584C4576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441A4F" w14:textId="77777777" w:rsidR="003D4626" w:rsidRPr="0045421A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B1FCA1" w14:textId="0111A4F3" w:rsidR="003D4626" w:rsidRPr="0045421A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2,740,868</w:t>
            </w:r>
          </w:p>
        </w:tc>
        <w:tc>
          <w:tcPr>
            <w:tcW w:w="236" w:type="dxa"/>
          </w:tcPr>
          <w:p w14:paraId="52355B3E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FA408C" w14:textId="1CF1B308" w:rsidR="003D4626" w:rsidRPr="0045421A" w:rsidRDefault="003D4626" w:rsidP="003D46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2,740,868</w:t>
            </w:r>
          </w:p>
        </w:tc>
      </w:tr>
      <w:tr w:rsidR="003D4626" w:rsidRPr="00FE3224" w14:paraId="6D8B806A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00FE56A7" w14:textId="77777777" w:rsidR="003D4626" w:rsidRPr="0045421A" w:rsidRDefault="003D4626" w:rsidP="003D46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</w:tcPr>
          <w:p w14:paraId="384F081B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AF6B991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7639D919" w14:textId="5A837714" w:rsidR="003D4626" w:rsidRPr="0045421A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2,692,957</w:t>
            </w:r>
          </w:p>
        </w:tc>
        <w:tc>
          <w:tcPr>
            <w:tcW w:w="236" w:type="dxa"/>
          </w:tcPr>
          <w:p w14:paraId="244A83BA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59AC42EC" w14:textId="47D2D190" w:rsidR="003D4626" w:rsidRPr="0045421A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03518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751BFFE" w14:textId="016A6582" w:rsidR="003D4626" w:rsidRPr="0045421A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2,692,957</w:t>
            </w:r>
          </w:p>
        </w:tc>
        <w:tc>
          <w:tcPr>
            <w:tcW w:w="236" w:type="dxa"/>
          </w:tcPr>
          <w:p w14:paraId="163F7128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1AE4C501" w14:textId="0B5CB19A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66770D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F216B2" w14:textId="7E161385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5D96DD" w14:textId="77777777" w:rsidR="003D4626" w:rsidRPr="0045421A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1715ADA" w14:textId="5AB16807" w:rsidR="003D4626" w:rsidRPr="0045421A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2,692,957</w:t>
            </w:r>
          </w:p>
        </w:tc>
        <w:tc>
          <w:tcPr>
            <w:tcW w:w="236" w:type="dxa"/>
          </w:tcPr>
          <w:p w14:paraId="34B72A5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E15BCB" w14:textId="1E38DF88" w:rsidR="003D4626" w:rsidRPr="0045421A" w:rsidRDefault="003D4626" w:rsidP="003D46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2,692,957</w:t>
            </w:r>
          </w:p>
        </w:tc>
      </w:tr>
      <w:tr w:rsidR="003D4626" w:rsidRPr="00FE3224" w14:paraId="24DF493B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BCA6483" w14:textId="77777777" w:rsidR="003D4626" w:rsidRPr="0045421A" w:rsidRDefault="003D4626" w:rsidP="003D46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45421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1" w:type="dxa"/>
          </w:tcPr>
          <w:p w14:paraId="3E7EAEC3" w14:textId="77777777" w:rsidR="003D4626" w:rsidRPr="0045421A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033905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14:paraId="1FAF47EA" w14:textId="28961D76" w:rsidR="003D4626" w:rsidRPr="0045421A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27,740</w:t>
            </w:r>
          </w:p>
        </w:tc>
        <w:tc>
          <w:tcPr>
            <w:tcW w:w="236" w:type="dxa"/>
          </w:tcPr>
          <w:p w14:paraId="2266A058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14:paraId="56221C9F" w14:textId="21F50E43" w:rsidR="003D4626" w:rsidRPr="0045421A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0D2A1" w14:textId="77777777" w:rsidR="003D4626" w:rsidRPr="0045421A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B8D66A6" w14:textId="5130E460" w:rsidR="003D4626" w:rsidRPr="0045421A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27,740</w:t>
            </w:r>
          </w:p>
        </w:tc>
        <w:tc>
          <w:tcPr>
            <w:tcW w:w="236" w:type="dxa"/>
          </w:tcPr>
          <w:p w14:paraId="1AA7A109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14:paraId="2BD9889F" w14:textId="5BB60E04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5B17FF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B4827A" w14:textId="724492CE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FE7149" w14:textId="77777777" w:rsidR="003D4626" w:rsidRPr="0045421A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F4CFE1A" w14:textId="4BC0E37E" w:rsidR="003D4626" w:rsidRPr="0045421A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27,740</w:t>
            </w:r>
          </w:p>
        </w:tc>
        <w:tc>
          <w:tcPr>
            <w:tcW w:w="236" w:type="dxa"/>
          </w:tcPr>
          <w:p w14:paraId="17BCD33C" w14:textId="77777777" w:rsidR="003D4626" w:rsidRPr="0045421A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006995" w14:textId="41E43FF3" w:rsidR="003D4626" w:rsidRPr="0045421A" w:rsidRDefault="003D4626" w:rsidP="003D46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27,740</w:t>
            </w:r>
          </w:p>
        </w:tc>
      </w:tr>
    </w:tbl>
    <w:p w14:paraId="32FD5F9F" w14:textId="77777777" w:rsidR="00237423" w:rsidRDefault="00237423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2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36"/>
        <w:gridCol w:w="1292"/>
        <w:gridCol w:w="236"/>
        <w:gridCol w:w="1170"/>
        <w:gridCol w:w="236"/>
        <w:gridCol w:w="1150"/>
        <w:gridCol w:w="236"/>
        <w:gridCol w:w="1114"/>
        <w:gridCol w:w="236"/>
        <w:gridCol w:w="1204"/>
        <w:gridCol w:w="236"/>
        <w:gridCol w:w="1114"/>
        <w:gridCol w:w="236"/>
        <w:gridCol w:w="1204"/>
      </w:tblGrid>
      <w:tr w:rsidR="00237423" w:rsidRPr="00FE3224" w14:paraId="51F0C4D1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D4A1F38" w14:textId="77777777"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9C739F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00C7128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64" w:type="dxa"/>
            <w:gridSpan w:val="13"/>
            <w:vAlign w:val="bottom"/>
          </w:tcPr>
          <w:p w14:paraId="485DCF91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7423" w:rsidRPr="00FE3224" w14:paraId="380DF614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CBB6948" w14:textId="77777777"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C2C373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D0F9E1" w14:textId="77777777"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gridSpan w:val="5"/>
            <w:vAlign w:val="bottom"/>
          </w:tcPr>
          <w:p w14:paraId="0A0F042F" w14:textId="77777777"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D203193" w14:textId="77777777"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44" w:type="dxa"/>
            <w:gridSpan w:val="7"/>
            <w:vAlign w:val="bottom"/>
          </w:tcPr>
          <w:p w14:paraId="571ABE93" w14:textId="77777777"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3B5A" w:rsidRPr="00FE3224" w14:paraId="02FBEBDA" w14:textId="77777777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AA62D98" w14:textId="01F22E32" w:rsidR="00613B5A" w:rsidRPr="00481C53" w:rsidRDefault="00613B5A" w:rsidP="00613B5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45B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45B86" w:rsidRPr="004542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511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990" w:type="dxa"/>
            <w:vAlign w:val="bottom"/>
          </w:tcPr>
          <w:p w14:paraId="242FC8E8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36" w:type="dxa"/>
          </w:tcPr>
          <w:p w14:paraId="583B37F5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2" w:type="dxa"/>
            <w:vAlign w:val="bottom"/>
          </w:tcPr>
          <w:p w14:paraId="72DE9D60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14850E0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39BE2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900644" w14:textId="77777777" w:rsidR="00613B5A" w:rsidRPr="00145A32" w:rsidRDefault="00613B5A" w:rsidP="00613B5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84D3E63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65F3415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D5DD47B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13AD5E22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D01041B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B078422" w14:textId="77777777" w:rsidR="00613B5A" w:rsidRPr="00145A32" w:rsidRDefault="00613B5A" w:rsidP="00613B5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A64DDCC" w14:textId="77777777" w:rsidR="00613B5A" w:rsidRPr="00145A32" w:rsidRDefault="00613B5A" w:rsidP="00613B5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A9DC5F4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C02298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13B5A" w:rsidRPr="00FE3224" w14:paraId="758E5451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593BA61" w14:textId="77777777" w:rsidR="00613B5A" w:rsidRPr="00481C53" w:rsidRDefault="00613B5A" w:rsidP="00613B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F61C6D9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1658BC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4" w:type="dxa"/>
            <w:gridSpan w:val="13"/>
          </w:tcPr>
          <w:p w14:paraId="0556FF57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3B5A" w:rsidRPr="00FE3224" w14:paraId="43D9DFFE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0458B9A" w14:textId="77777777" w:rsidR="00613B5A" w:rsidRPr="00481C53" w:rsidRDefault="00613B5A" w:rsidP="00613B5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7098D9B" w14:textId="77777777" w:rsidR="00613B5A" w:rsidRPr="00145A32" w:rsidRDefault="00613B5A" w:rsidP="00613B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8A3420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4FE67AC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C063A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E7C99F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2E97A1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427BBE2D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B9127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3C3F9D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13796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9E4F41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361AE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D72DCB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4BFEF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643D89E" w14:textId="77777777" w:rsidR="00613B5A" w:rsidRPr="00145A32" w:rsidRDefault="00613B5A" w:rsidP="00613B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50D2" w:rsidRPr="00FE3224" w14:paraId="77D2E898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872EEC3" w14:textId="77777777" w:rsidR="004150D2" w:rsidRPr="008B56AD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C3E805E" w14:textId="77777777" w:rsidR="004150D2" w:rsidRPr="00145A3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CF3B3D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D2069A1" w14:textId="64CAEB24" w:rsidR="004150D2" w:rsidRPr="00145A32" w:rsidRDefault="00C62B81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179,902</w:t>
            </w:r>
          </w:p>
        </w:tc>
        <w:tc>
          <w:tcPr>
            <w:tcW w:w="236" w:type="dxa"/>
          </w:tcPr>
          <w:p w14:paraId="4F81107E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6284CC" w14:textId="39EE79E3" w:rsidR="004150D2" w:rsidRPr="00145A32" w:rsidRDefault="00C62B81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8D437A" w14:textId="77777777" w:rsidR="004150D2" w:rsidRPr="00145A32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79627017" w14:textId="314BF720" w:rsidR="004150D2" w:rsidRPr="00145A32" w:rsidRDefault="00C62B81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179,902</w:t>
            </w:r>
          </w:p>
        </w:tc>
        <w:tc>
          <w:tcPr>
            <w:tcW w:w="236" w:type="dxa"/>
          </w:tcPr>
          <w:p w14:paraId="50731B37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E7E65E" w14:textId="2B7BBBDE" w:rsidR="004150D2" w:rsidRPr="00145A32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D98BC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59566A" w14:textId="79286619" w:rsidR="004150D2" w:rsidRPr="00145A32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54EC7D" w14:textId="77777777" w:rsidR="004150D2" w:rsidRPr="00145A32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131EF" w14:textId="53972F20" w:rsidR="004150D2" w:rsidRPr="00145A32" w:rsidRDefault="00C62B81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179,902</w:t>
            </w:r>
          </w:p>
        </w:tc>
        <w:tc>
          <w:tcPr>
            <w:tcW w:w="236" w:type="dxa"/>
          </w:tcPr>
          <w:p w14:paraId="25E54BFB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A0B1D3" w14:textId="54AD5627" w:rsidR="004150D2" w:rsidRPr="00F854BB" w:rsidRDefault="00C62B81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179,902</w:t>
            </w:r>
          </w:p>
        </w:tc>
      </w:tr>
      <w:tr w:rsidR="004150D2" w:rsidRPr="00FE3224" w14:paraId="60ED02AE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131F7D1" w14:textId="77777777" w:rsidR="004150D2" w:rsidRPr="008B56AD" w:rsidRDefault="004150D2" w:rsidP="004150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4FCFCA5" w14:textId="77777777" w:rsidR="004150D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8751931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5F5418B5" w14:textId="35869E06" w:rsidR="004150D2" w:rsidRPr="00145A32" w:rsidRDefault="00C62B81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4,502</w:t>
            </w:r>
            <w:r w:rsidR="003007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,726</w:t>
            </w:r>
          </w:p>
        </w:tc>
        <w:tc>
          <w:tcPr>
            <w:tcW w:w="236" w:type="dxa"/>
          </w:tcPr>
          <w:p w14:paraId="3844C287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E788AA" w14:textId="0CC6C179" w:rsidR="004150D2" w:rsidRPr="00145A32" w:rsidRDefault="00C62B81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72B083" w14:textId="77777777" w:rsidR="004150D2" w:rsidRPr="00145A32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03EA4166" w14:textId="5E01D73C" w:rsidR="004150D2" w:rsidRPr="00145A32" w:rsidRDefault="003007A4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4,502,726</w:t>
            </w:r>
          </w:p>
        </w:tc>
        <w:tc>
          <w:tcPr>
            <w:tcW w:w="236" w:type="dxa"/>
          </w:tcPr>
          <w:p w14:paraId="4CDB952F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F70F95" w14:textId="44E2F98E" w:rsidR="004150D2" w:rsidRPr="00145A32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1D8300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374F80" w14:textId="1DE1D11C" w:rsidR="004150D2" w:rsidRPr="00145A32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F19353" w14:textId="77777777" w:rsidR="004150D2" w:rsidRPr="00145A32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ADCF56" w14:textId="735F2A1B" w:rsidR="004150D2" w:rsidRPr="00145A32" w:rsidRDefault="003007A4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4,502,726</w:t>
            </w:r>
          </w:p>
        </w:tc>
        <w:tc>
          <w:tcPr>
            <w:tcW w:w="236" w:type="dxa"/>
          </w:tcPr>
          <w:p w14:paraId="5AF7FD91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C79005" w14:textId="01320B45" w:rsidR="004150D2" w:rsidRPr="00F854BB" w:rsidRDefault="003007A4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4,502,726</w:t>
            </w:r>
          </w:p>
        </w:tc>
      </w:tr>
      <w:tr w:rsidR="004150D2" w:rsidRPr="00FE3224" w14:paraId="752E9348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F8CB894" w14:textId="77777777" w:rsidR="004150D2" w:rsidRPr="00481C53" w:rsidRDefault="004150D2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1C5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14:paraId="54921122" w14:textId="77777777" w:rsidR="004150D2" w:rsidRPr="00145A32" w:rsidRDefault="00C46CD7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2A81980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05E6F64E" w14:textId="16F3B7B7" w:rsidR="004150D2" w:rsidRPr="00622656" w:rsidRDefault="003007A4" w:rsidP="004150D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286,317</w:t>
            </w:r>
          </w:p>
        </w:tc>
        <w:tc>
          <w:tcPr>
            <w:tcW w:w="236" w:type="dxa"/>
          </w:tcPr>
          <w:p w14:paraId="0883C7AA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8F6724" w14:textId="3FF907CA" w:rsidR="004150D2" w:rsidRPr="00622656" w:rsidRDefault="00C62B81" w:rsidP="004150D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74A8F9" w14:textId="77777777" w:rsidR="004150D2" w:rsidRPr="00622656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208323B0" w14:textId="5343BF2F" w:rsidR="004150D2" w:rsidRPr="00622656" w:rsidRDefault="003007A4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286,317</w:t>
            </w:r>
          </w:p>
        </w:tc>
        <w:tc>
          <w:tcPr>
            <w:tcW w:w="236" w:type="dxa"/>
          </w:tcPr>
          <w:p w14:paraId="61FCD87F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0A7DDE" w14:textId="528CA87B" w:rsidR="004150D2" w:rsidRPr="00622656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8B7F8B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A8E5CA" w14:textId="7B1FD4BE" w:rsidR="004150D2" w:rsidRPr="00622656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845E9C" w14:textId="77777777" w:rsidR="004150D2" w:rsidRPr="00622656" w:rsidRDefault="004150D2" w:rsidP="004150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2E539F" w14:textId="1CA005F0" w:rsidR="004150D2" w:rsidRPr="00622656" w:rsidRDefault="003007A4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286,317</w:t>
            </w:r>
          </w:p>
        </w:tc>
        <w:tc>
          <w:tcPr>
            <w:tcW w:w="236" w:type="dxa"/>
          </w:tcPr>
          <w:p w14:paraId="264AE982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CE58A" w14:textId="7B91A09D" w:rsidR="004150D2" w:rsidRPr="00622656" w:rsidRDefault="003007A4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286,317</w:t>
            </w:r>
          </w:p>
        </w:tc>
      </w:tr>
      <w:tr w:rsidR="004150D2" w:rsidRPr="00FE3224" w14:paraId="7B8775CF" w14:textId="77777777" w:rsidTr="00031A4F">
        <w:trPr>
          <w:trHeight w:val="261"/>
        </w:trPr>
        <w:tc>
          <w:tcPr>
            <w:tcW w:w="3330" w:type="dxa"/>
            <w:shd w:val="clear" w:color="auto" w:fill="auto"/>
          </w:tcPr>
          <w:p w14:paraId="16D51B2F" w14:textId="77777777" w:rsidR="004150D2" w:rsidRPr="00145A32" w:rsidRDefault="004150D2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14:paraId="08808E74" w14:textId="77777777" w:rsidR="004150D2" w:rsidRPr="00145A32" w:rsidRDefault="004150D2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E5AA58" w14:textId="77777777" w:rsidR="004150D2" w:rsidRPr="00145A32" w:rsidRDefault="004150D2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3C4C044" w14:textId="4FAC9923" w:rsidR="004150D2" w:rsidRPr="00622656" w:rsidRDefault="00C62B81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10E9C9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E5B23D" w14:textId="7BED6D1C" w:rsidR="004150D2" w:rsidRPr="00622656" w:rsidRDefault="007F1371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236" w:type="dxa"/>
            <w:shd w:val="clear" w:color="auto" w:fill="auto"/>
          </w:tcPr>
          <w:p w14:paraId="0BF3AF6C" w14:textId="77777777" w:rsidR="004150D2" w:rsidRPr="00622656" w:rsidRDefault="004150D2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1E9D6CDF" w14:textId="502688DB" w:rsidR="004150D2" w:rsidRPr="00622656" w:rsidRDefault="007F1371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236" w:type="dxa"/>
          </w:tcPr>
          <w:p w14:paraId="1866680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B287AD" w14:textId="66AD1B18" w:rsidR="004150D2" w:rsidRPr="00622656" w:rsidRDefault="007F1371" w:rsidP="004150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65,528</w:t>
            </w:r>
          </w:p>
        </w:tc>
        <w:tc>
          <w:tcPr>
            <w:tcW w:w="236" w:type="dxa"/>
          </w:tcPr>
          <w:p w14:paraId="7B0BC03A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DA5CBF" w14:textId="0F31785C" w:rsidR="004150D2" w:rsidRPr="00622656" w:rsidRDefault="00C62B81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24BF9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D7B4AB" w14:textId="77E3144C" w:rsidR="004150D2" w:rsidRPr="00622656" w:rsidRDefault="00C62B81" w:rsidP="004150D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3AB44D" w14:textId="77777777" w:rsidR="004150D2" w:rsidRPr="00622656" w:rsidRDefault="004150D2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23BFF2" w14:textId="6B727908" w:rsidR="004150D2" w:rsidRPr="00622656" w:rsidRDefault="007F1371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65,528</w:t>
            </w:r>
          </w:p>
        </w:tc>
      </w:tr>
      <w:tr w:rsidR="003D4626" w:rsidRPr="00FE3224" w14:paraId="387A51C3" w14:textId="77777777" w:rsidTr="00031A4F">
        <w:trPr>
          <w:trHeight w:val="261"/>
        </w:trPr>
        <w:tc>
          <w:tcPr>
            <w:tcW w:w="3330" w:type="dxa"/>
            <w:shd w:val="clear" w:color="auto" w:fill="auto"/>
          </w:tcPr>
          <w:p w14:paraId="61B6D7B2" w14:textId="513C5A3E" w:rsidR="003D4626" w:rsidRDefault="003D4626" w:rsidP="004150D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3E7DAF11" w14:textId="77777777" w:rsidR="003D4626" w:rsidRPr="00145A32" w:rsidRDefault="003D4626" w:rsidP="004150D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6B1EC20" w14:textId="77777777" w:rsidR="003D4626" w:rsidRPr="00145A32" w:rsidRDefault="003D4626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22BC765F" w14:textId="77777777" w:rsidR="003D4626" w:rsidRDefault="003D4626" w:rsidP="004150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5DFF9" w14:textId="77777777" w:rsidR="003D4626" w:rsidRPr="00622656" w:rsidRDefault="003D4626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3E158B" w14:textId="77777777" w:rsidR="003D4626" w:rsidRDefault="003D4626" w:rsidP="004150D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CD5748" w14:textId="77777777" w:rsidR="003D4626" w:rsidRPr="00622656" w:rsidRDefault="003D4626" w:rsidP="004150D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199A1A35" w14:textId="77777777" w:rsidR="003D4626" w:rsidRDefault="003D4626" w:rsidP="004150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C2DCF" w14:textId="77777777" w:rsidR="003D4626" w:rsidRPr="00622656" w:rsidRDefault="003D4626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A62DC6" w14:textId="77777777" w:rsidR="003D4626" w:rsidRDefault="003D4626" w:rsidP="004150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6DB05" w14:textId="77777777" w:rsidR="003D4626" w:rsidRPr="00622656" w:rsidRDefault="003D4626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7D43B5" w14:textId="77777777" w:rsidR="003D4626" w:rsidRDefault="003D4626" w:rsidP="00415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9B3805" w14:textId="77777777" w:rsidR="003D4626" w:rsidRPr="00622656" w:rsidRDefault="003D4626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C0D34F" w14:textId="77777777" w:rsidR="003D4626" w:rsidRDefault="003D4626" w:rsidP="004150D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76014" w14:textId="77777777" w:rsidR="003D4626" w:rsidRPr="00622656" w:rsidRDefault="003D4626" w:rsidP="004150D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ADCC10" w14:textId="77777777" w:rsidR="003D4626" w:rsidRDefault="003D4626" w:rsidP="004150D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4626" w:rsidRPr="00FE3224" w14:paraId="21D4EBBE" w14:textId="77777777" w:rsidTr="006C5932">
        <w:trPr>
          <w:trHeight w:val="261"/>
        </w:trPr>
        <w:tc>
          <w:tcPr>
            <w:tcW w:w="3330" w:type="dxa"/>
            <w:shd w:val="clear" w:color="auto" w:fill="auto"/>
          </w:tcPr>
          <w:p w14:paraId="71ABF875" w14:textId="05192936" w:rsidR="003D4626" w:rsidRDefault="003D4626" w:rsidP="003D4626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09076E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</w:tcPr>
          <w:p w14:paraId="6D67922B" w14:textId="77777777" w:rsidR="003D4626" w:rsidRPr="00145A32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5F6A97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C88FD26" w14:textId="78BF3FDF" w:rsidR="003D4626" w:rsidRPr="003D4626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11,406</w:t>
            </w:r>
          </w:p>
        </w:tc>
        <w:tc>
          <w:tcPr>
            <w:tcW w:w="236" w:type="dxa"/>
          </w:tcPr>
          <w:p w14:paraId="4E64498F" w14:textId="77777777" w:rsidR="003D4626" w:rsidRPr="003D4626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66D9F9" w14:textId="5C023E67" w:rsidR="003D4626" w:rsidRPr="003D4626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D4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51C4C" w14:textId="77777777" w:rsidR="003D4626" w:rsidRPr="00622656" w:rsidRDefault="003D4626" w:rsidP="003D4626">
            <w:pPr>
              <w:tabs>
                <w:tab w:val="decimal" w:pos="100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0DB4662" w14:textId="5D20E0F0" w:rsidR="003D4626" w:rsidRPr="003D4626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626">
              <w:rPr>
                <w:rFonts w:asciiTheme="majorBidi" w:hAnsiTheme="majorBidi" w:cstheme="majorBidi"/>
                <w:sz w:val="30"/>
                <w:szCs w:val="30"/>
              </w:rPr>
              <w:t>11,406</w:t>
            </w:r>
          </w:p>
        </w:tc>
        <w:tc>
          <w:tcPr>
            <w:tcW w:w="236" w:type="dxa"/>
          </w:tcPr>
          <w:p w14:paraId="0727EEFA" w14:textId="77777777" w:rsidR="003D4626" w:rsidRPr="003D4626" w:rsidRDefault="003D4626" w:rsidP="003D4626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207AA57" w14:textId="51624A20" w:rsidR="003D4626" w:rsidRPr="003D4626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6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1E83F4" w14:textId="77777777" w:rsidR="003D4626" w:rsidRPr="003D4626" w:rsidRDefault="003D4626" w:rsidP="003D4626">
            <w:pPr>
              <w:pStyle w:val="acctfourfigures"/>
              <w:tabs>
                <w:tab w:val="clear" w:pos="765"/>
                <w:tab w:val="decimal" w:pos="745"/>
                <w:tab w:val="decimal" w:pos="100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CB8F1E4" w14:textId="42C29FE4" w:rsidR="003D4626" w:rsidRPr="003D4626" w:rsidRDefault="003D4626" w:rsidP="003D462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4626">
              <w:rPr>
                <w:rFonts w:ascii="Angsana New" w:hAnsi="Angsana New"/>
                <w:sz w:val="30"/>
                <w:szCs w:val="30"/>
              </w:rPr>
              <w:t>11,406</w:t>
            </w:r>
          </w:p>
        </w:tc>
        <w:tc>
          <w:tcPr>
            <w:tcW w:w="236" w:type="dxa"/>
          </w:tcPr>
          <w:p w14:paraId="5E24B841" w14:textId="77777777" w:rsidR="003D4626" w:rsidRPr="003D4626" w:rsidRDefault="003D4626" w:rsidP="003D46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BD7C57" w14:textId="3F7CC7BE" w:rsidR="003D4626" w:rsidRPr="003D4626" w:rsidRDefault="003D4626" w:rsidP="003D462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D46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57F092" w14:textId="77777777" w:rsidR="003D4626" w:rsidRPr="003D4626" w:rsidRDefault="003D4626" w:rsidP="003D462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1B4D825" w14:textId="31079CAA" w:rsidR="003D4626" w:rsidRPr="003D4626" w:rsidRDefault="003D4626" w:rsidP="003D462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3D4626">
              <w:rPr>
                <w:rFonts w:ascii="Angsana New" w:hAnsi="Angsana New"/>
                <w:sz w:val="30"/>
                <w:szCs w:val="30"/>
              </w:rPr>
              <w:t>11,406</w:t>
            </w:r>
          </w:p>
        </w:tc>
      </w:tr>
      <w:tr w:rsidR="003D4626" w:rsidRPr="00FE3224" w14:paraId="621410C7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16BF90AB" w14:textId="77777777" w:rsidR="003D4626" w:rsidRPr="00481C53" w:rsidRDefault="003D4626" w:rsidP="003D46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E1DBD5F" w14:textId="77777777" w:rsidR="003D4626" w:rsidRPr="00145A32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F6C9C4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14:paraId="47A73F64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BB56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1AD48B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58AD8A" w14:textId="77777777" w:rsidR="003D4626" w:rsidRPr="00145A32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30066731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19766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09DA4E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8A94B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538814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8150D" w14:textId="77777777" w:rsidR="003D4626" w:rsidRPr="00145A32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6C4687" w14:textId="77777777" w:rsidR="003D4626" w:rsidRPr="00145A32" w:rsidRDefault="003D4626" w:rsidP="003D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A70BF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244912" w14:textId="77777777" w:rsidR="003D4626" w:rsidRPr="00145A32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626" w:rsidRPr="00FE3224" w14:paraId="63AAD945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36D488F2" w14:textId="77777777" w:rsidR="003D4626" w:rsidRPr="00481C53" w:rsidRDefault="003D4626" w:rsidP="003D46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2967FE9" w14:textId="77777777" w:rsidR="003D4626" w:rsidRPr="00FE3224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32B5D8E0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</w:tcPr>
          <w:p w14:paraId="054DCAF1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6F308F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8A6897C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7F521FA" w14:textId="77777777" w:rsidR="003D4626" w:rsidRPr="00FE3224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</w:tcPr>
          <w:p w14:paraId="12255C0C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490550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25D9672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B6158B9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0958BB8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1DFBDF" w14:textId="77777777" w:rsidR="003D4626" w:rsidRPr="00FE3224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D544E4F" w14:textId="77777777" w:rsidR="003D4626" w:rsidRPr="00FE3224" w:rsidRDefault="003D4626" w:rsidP="003D4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64D24AA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88439D1" w14:textId="77777777" w:rsidR="003D4626" w:rsidRPr="00FE3224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D4626" w:rsidRPr="00FE3224" w14:paraId="072E924F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C5E1DCF" w14:textId="77777777" w:rsidR="003D4626" w:rsidRPr="00237423" w:rsidRDefault="003D4626" w:rsidP="003D46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1AA5DB3" w14:textId="77777777" w:rsidR="003D4626" w:rsidRPr="00237423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14:paraId="6FD96B26" w14:textId="77777777" w:rsidR="003D4626" w:rsidRPr="00237423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02F089D1" w14:textId="628E5A1B" w:rsidR="003D4626" w:rsidRPr="00F432AF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2,740,868</w:t>
            </w:r>
          </w:p>
        </w:tc>
        <w:tc>
          <w:tcPr>
            <w:tcW w:w="236" w:type="dxa"/>
          </w:tcPr>
          <w:p w14:paraId="60E3D7E3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DE0BD1" w14:textId="5D8E8E42" w:rsidR="003D4626" w:rsidRPr="00F432AF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780E12" w14:textId="77777777" w:rsidR="003D4626" w:rsidRPr="00F432AF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CC08469" w14:textId="1565380E" w:rsidR="003D4626" w:rsidRPr="00F432AF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2,740,868</w:t>
            </w:r>
          </w:p>
        </w:tc>
        <w:tc>
          <w:tcPr>
            <w:tcW w:w="236" w:type="dxa"/>
          </w:tcPr>
          <w:p w14:paraId="70A468A3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4F33C4" w14:textId="7BA9BF29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1DE76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40433C" w14:textId="27B275A1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604412" w14:textId="77777777" w:rsidR="003D4626" w:rsidRPr="00F432AF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8200FE6" w14:textId="52035773" w:rsidR="003D4626" w:rsidRPr="00F432AF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2,740,868</w:t>
            </w:r>
          </w:p>
        </w:tc>
        <w:tc>
          <w:tcPr>
            <w:tcW w:w="236" w:type="dxa"/>
          </w:tcPr>
          <w:p w14:paraId="610ECE95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01816C7" w14:textId="0CB4EB94" w:rsidR="003D4626" w:rsidRPr="00F432AF" w:rsidRDefault="003D4626" w:rsidP="003D46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2,740,868</w:t>
            </w:r>
          </w:p>
        </w:tc>
      </w:tr>
      <w:tr w:rsidR="003D4626" w:rsidRPr="00FE3224" w14:paraId="15FEF0E4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20AF9527" w14:textId="77777777" w:rsidR="003D4626" w:rsidRPr="00237423" w:rsidRDefault="003D4626" w:rsidP="003D46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AF9B258" w14:textId="77777777" w:rsidR="003D4626" w:rsidRPr="00237423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3B7DC9" w14:textId="77777777" w:rsidR="003D4626" w:rsidRPr="00237423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0D555B1E" w14:textId="41F2C687" w:rsidR="003D4626" w:rsidRPr="00F432AF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2,693,721</w:t>
            </w:r>
          </w:p>
        </w:tc>
        <w:tc>
          <w:tcPr>
            <w:tcW w:w="236" w:type="dxa"/>
          </w:tcPr>
          <w:p w14:paraId="1E95523C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09472" w14:textId="40F4747C" w:rsidR="003D4626" w:rsidRPr="00F432AF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BD2A7" w14:textId="77777777" w:rsidR="003D4626" w:rsidRPr="00F432AF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25D0019" w14:textId="0458B917" w:rsidR="003D4626" w:rsidRPr="00F432AF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2,693,721</w:t>
            </w:r>
          </w:p>
        </w:tc>
        <w:tc>
          <w:tcPr>
            <w:tcW w:w="236" w:type="dxa"/>
          </w:tcPr>
          <w:p w14:paraId="54D99819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ACC8D4" w14:textId="3A178015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A14D60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2225FA" w14:textId="0457592A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17DA4F" w14:textId="77777777" w:rsidR="003D4626" w:rsidRPr="00F432AF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71EF784" w14:textId="337269EA" w:rsidR="003D4626" w:rsidRPr="00F432AF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2,693,721</w:t>
            </w:r>
          </w:p>
        </w:tc>
        <w:tc>
          <w:tcPr>
            <w:tcW w:w="236" w:type="dxa"/>
          </w:tcPr>
          <w:p w14:paraId="7A0A7597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4E1EC2" w14:textId="6B2EE9C9" w:rsidR="003D4626" w:rsidRPr="00F432AF" w:rsidRDefault="003D4626" w:rsidP="003D46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2,693,721</w:t>
            </w:r>
          </w:p>
        </w:tc>
      </w:tr>
      <w:tr w:rsidR="003D4626" w:rsidRPr="00FE3224" w14:paraId="50118145" w14:textId="77777777" w:rsidTr="00240848">
        <w:trPr>
          <w:trHeight w:val="261"/>
        </w:trPr>
        <w:tc>
          <w:tcPr>
            <w:tcW w:w="3330" w:type="dxa"/>
            <w:shd w:val="clear" w:color="auto" w:fill="auto"/>
          </w:tcPr>
          <w:p w14:paraId="706C0A68" w14:textId="77777777" w:rsidR="003D4626" w:rsidRPr="00237423" w:rsidRDefault="003D4626" w:rsidP="003D46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BD81EBB" w14:textId="77777777" w:rsidR="003D4626" w:rsidRPr="00237423" w:rsidRDefault="003D4626" w:rsidP="003D46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1FDBF4" w14:textId="77777777" w:rsidR="003D4626" w:rsidRPr="00237423" w:rsidRDefault="003D4626" w:rsidP="003D46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14:paraId="3A45E866" w14:textId="4A3324FB" w:rsidR="003D4626" w:rsidRPr="00F432AF" w:rsidRDefault="003D4626" w:rsidP="003D462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27,740</w:t>
            </w:r>
          </w:p>
        </w:tc>
        <w:tc>
          <w:tcPr>
            <w:tcW w:w="236" w:type="dxa"/>
          </w:tcPr>
          <w:p w14:paraId="26F152D8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3EE61" w14:textId="7D259235" w:rsidR="003D4626" w:rsidRPr="00F432AF" w:rsidRDefault="003D4626" w:rsidP="003D462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DCC4C6" w14:textId="77777777" w:rsidR="003D4626" w:rsidRPr="00F432AF" w:rsidRDefault="003D4626" w:rsidP="003D46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875A8FC" w14:textId="3CC4AB8B" w:rsidR="003D4626" w:rsidRPr="00F432AF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27,740</w:t>
            </w:r>
          </w:p>
        </w:tc>
        <w:tc>
          <w:tcPr>
            <w:tcW w:w="236" w:type="dxa"/>
          </w:tcPr>
          <w:p w14:paraId="04E0A936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C8320B" w14:textId="32996698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349707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C92C8E1" w14:textId="26045229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2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311156" w14:textId="77777777" w:rsidR="003D4626" w:rsidRPr="00F432AF" w:rsidRDefault="003D4626" w:rsidP="003D46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7319E2" w14:textId="222B43BE" w:rsidR="003D4626" w:rsidRPr="00F432AF" w:rsidRDefault="003D4626" w:rsidP="003D4626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27,740</w:t>
            </w:r>
          </w:p>
        </w:tc>
        <w:tc>
          <w:tcPr>
            <w:tcW w:w="236" w:type="dxa"/>
          </w:tcPr>
          <w:p w14:paraId="01B4E6DF" w14:textId="77777777" w:rsidR="003D4626" w:rsidRPr="00F432AF" w:rsidRDefault="003D4626" w:rsidP="003D46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099E7B" w14:textId="06C96A51" w:rsidR="003D4626" w:rsidRPr="00F432AF" w:rsidRDefault="003D4626" w:rsidP="003D462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27,740</w:t>
            </w:r>
          </w:p>
        </w:tc>
      </w:tr>
    </w:tbl>
    <w:p w14:paraId="6EB68132" w14:textId="77777777" w:rsidR="00491141" w:rsidRDefault="00491141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6A8742B6" w14:textId="77777777" w:rsidR="00491141" w:rsidRPr="00491141" w:rsidRDefault="00491141" w:rsidP="00491141">
      <w:pPr>
        <w:rPr>
          <w:cs/>
          <w:lang w:eastAsia="x-none"/>
        </w:rPr>
        <w:sectPr w:rsidR="00491141" w:rsidRPr="00491141" w:rsidSect="00D8394D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6330EE" w:rsidRPr="005A7FEB" w14:paraId="00273583" w14:textId="77777777" w:rsidTr="00A205B5">
        <w:trPr>
          <w:cantSplit/>
          <w:tblHeader/>
        </w:trPr>
        <w:tc>
          <w:tcPr>
            <w:tcW w:w="3510" w:type="dxa"/>
            <w:vAlign w:val="bottom"/>
            <w:hideMark/>
          </w:tcPr>
          <w:p w14:paraId="62174184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14:paraId="31395965" w14:textId="77777777" w:rsidR="006330EE" w:rsidRPr="005A7FEB" w:rsidRDefault="006330EE" w:rsidP="00A205B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30EE" w:rsidRPr="005A7FEB" w14:paraId="31C265CD" w14:textId="77777777" w:rsidTr="00A205B5">
        <w:trPr>
          <w:cantSplit/>
          <w:tblHeader/>
        </w:trPr>
        <w:tc>
          <w:tcPr>
            <w:tcW w:w="3510" w:type="dxa"/>
            <w:hideMark/>
          </w:tcPr>
          <w:p w14:paraId="7B3C9071" w14:textId="77777777"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5D7E458C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03EF5E2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6BB9C4" w14:textId="77777777"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330EE" w:rsidRPr="005A7FEB" w14:paraId="721B1485" w14:textId="77777777" w:rsidTr="00A205B5">
        <w:trPr>
          <w:cantSplit/>
          <w:tblHeader/>
        </w:trPr>
        <w:tc>
          <w:tcPr>
            <w:tcW w:w="3510" w:type="dxa"/>
            <w:hideMark/>
          </w:tcPr>
          <w:p w14:paraId="09C83BE6" w14:textId="77777777"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E9289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388384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1A0816" w14:textId="77777777"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5297B" w14:textId="77777777"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0531DF" w14:textId="77777777"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6F7D9" w14:textId="77777777"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6F36BE" w14:textId="77777777"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3FB0E" w14:textId="77777777"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130E5F" w14:textId="77777777" w:rsidR="006330EE" w:rsidRPr="005A7FEB" w:rsidRDefault="006330EE" w:rsidP="00A205B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30EE" w:rsidRPr="005A7FEB" w14:paraId="78BDC8E0" w14:textId="77777777" w:rsidTr="00A205B5">
        <w:trPr>
          <w:cantSplit/>
          <w:tblHeader/>
        </w:trPr>
        <w:tc>
          <w:tcPr>
            <w:tcW w:w="3510" w:type="dxa"/>
          </w:tcPr>
          <w:p w14:paraId="13EF337F" w14:textId="77777777"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14:paraId="5A97484E" w14:textId="77777777" w:rsidR="006330EE" w:rsidRPr="005A7FEB" w:rsidRDefault="006330EE" w:rsidP="00A205B5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330EE" w:rsidRPr="005A7FEB" w14:paraId="0B60E677" w14:textId="77777777" w:rsidTr="00A205B5">
        <w:trPr>
          <w:cantSplit/>
        </w:trPr>
        <w:tc>
          <w:tcPr>
            <w:tcW w:w="3510" w:type="dxa"/>
            <w:hideMark/>
          </w:tcPr>
          <w:p w14:paraId="23D032D6" w14:textId="77777777" w:rsidR="006330EE" w:rsidRPr="005A7FEB" w:rsidRDefault="006330EE" w:rsidP="00A205B5">
            <w:pPr>
              <w:tabs>
                <w:tab w:val="clear" w:pos="227"/>
                <w:tab w:val="left" w:pos="192"/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1132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14:paraId="053B0028" w14:textId="77777777" w:rsidR="006330EE" w:rsidRPr="005A7FEB" w:rsidRDefault="006330EE" w:rsidP="00A205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81ABCA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83321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BE7585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F44C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F9CB4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5B87A0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6EBD9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6D54F3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30EE" w:rsidRPr="005A7FEB" w14:paraId="30C82114" w14:textId="77777777" w:rsidTr="00A205B5">
        <w:trPr>
          <w:cantSplit/>
        </w:trPr>
        <w:tc>
          <w:tcPr>
            <w:tcW w:w="4770" w:type="dxa"/>
            <w:gridSpan w:val="2"/>
          </w:tcPr>
          <w:p w14:paraId="1F762432" w14:textId="77777777" w:rsidR="006330EE" w:rsidRPr="005A7FEB" w:rsidRDefault="006330EE" w:rsidP="00A205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14:paraId="12575826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D764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1079A2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719E3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48F1BC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36E6BB9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77B69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66EDE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30EE" w:rsidRPr="005A7FEB" w14:paraId="3599B9DE" w14:textId="77777777" w:rsidTr="00A205B5">
        <w:trPr>
          <w:cantSplit/>
        </w:trPr>
        <w:tc>
          <w:tcPr>
            <w:tcW w:w="3510" w:type="dxa"/>
            <w:hideMark/>
          </w:tcPr>
          <w:p w14:paraId="08A9BB5C" w14:textId="77777777" w:rsidR="006330EE" w:rsidRPr="005A7FEB" w:rsidRDefault="006330EE" w:rsidP="00A205B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728569A6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32EC1C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98A9BD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B4A104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91C968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8620A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05E981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DBEBD4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F3087E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0EE" w:rsidRPr="005A7FEB" w14:paraId="5FF93438" w14:textId="77777777" w:rsidTr="00A205B5">
        <w:trPr>
          <w:cantSplit/>
        </w:trPr>
        <w:tc>
          <w:tcPr>
            <w:tcW w:w="3510" w:type="dxa"/>
            <w:hideMark/>
          </w:tcPr>
          <w:p w14:paraId="657C494C" w14:textId="77777777" w:rsidR="006330EE" w:rsidRPr="005A7FEB" w:rsidRDefault="005E1553" w:rsidP="00A205B5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C14C5AB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73F021E3" w14:textId="77777777"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50E98A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14:paraId="611C3882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B0CA37" w14:textId="77777777" w:rsidR="006330EE" w:rsidRPr="005A7FEB" w:rsidRDefault="006330EE" w:rsidP="0024084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4A648B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FFE3B0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CEC3CF" w14:textId="77777777"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3AB331" w14:textId="77777777" w:rsidR="006330EE" w:rsidRPr="005A7FEB" w:rsidRDefault="006330EE" w:rsidP="002408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</w:tr>
    </w:tbl>
    <w:p w14:paraId="765524E1" w14:textId="77777777" w:rsidR="005D541B" w:rsidRPr="00A83A64" w:rsidRDefault="005D541B" w:rsidP="001370E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B74B217" w14:textId="77777777" w:rsidR="0046397E" w:rsidRPr="00C11F0D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06E0FAFE" w14:textId="77777777" w:rsidR="0046397E" w:rsidRPr="00A83A64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E16EEC" w:rsidRPr="00A83A64" w14:paraId="788150C9" w14:textId="77777777" w:rsidTr="00F62699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0009A590" w14:textId="77777777" w:rsidR="00E16EEC" w:rsidRPr="00A83A64" w:rsidRDefault="00E16EEC" w:rsidP="00F12C6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13D23" w14:textId="77777777"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4F33278E" w14:textId="77777777" w:rsidR="00E16EEC" w:rsidRPr="00A83A64" w:rsidRDefault="00E16EEC" w:rsidP="00F12C68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6EEC" w:rsidRPr="00A83A64" w14:paraId="134FE5C6" w14:textId="77777777" w:rsidTr="00F62699">
        <w:tc>
          <w:tcPr>
            <w:tcW w:w="4410" w:type="dxa"/>
            <w:shd w:val="clear" w:color="auto" w:fill="auto"/>
          </w:tcPr>
          <w:p w14:paraId="140533B8" w14:textId="77777777" w:rsidR="00E16EEC" w:rsidRPr="00A83A64" w:rsidRDefault="00E16EEC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2408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54BB" w:rsidRPr="00F854B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  <w:r w:rsidR="00F2564D"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69DE7B2" w14:textId="77777777"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12CE66F1" w14:textId="77777777" w:rsidR="00E16EEC" w:rsidRPr="00A83A64" w:rsidRDefault="00E16EEC" w:rsidP="00F12C6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54068" w:rsidRPr="00A83A64" w14:paraId="6833CB7E" w14:textId="77777777" w:rsidTr="00F62699">
        <w:tc>
          <w:tcPr>
            <w:tcW w:w="4410" w:type="dxa"/>
            <w:shd w:val="clear" w:color="auto" w:fill="auto"/>
          </w:tcPr>
          <w:p w14:paraId="7B2E9592" w14:textId="77777777" w:rsidR="00D54068" w:rsidRPr="00A83A64" w:rsidRDefault="001569CB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6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452D0E88" w14:textId="77777777" w:rsidR="00D54068" w:rsidRPr="00A83A64" w:rsidRDefault="00D54068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C93410F" w14:textId="77777777" w:rsidR="00D54068" w:rsidRPr="00A83A64" w:rsidRDefault="001569CB" w:rsidP="001569CB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6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612821B" w14:textId="77777777" w:rsidR="00B8610F" w:rsidRDefault="00B8610F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F161DC7" w14:textId="77777777" w:rsidR="00237423" w:rsidRPr="00237423" w:rsidRDefault="00EA0A2D" w:rsidP="00237423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7E811835" w14:textId="77777777" w:rsidR="00237423" w:rsidRPr="003D6616" w:rsidRDefault="00237423" w:rsidP="00237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A9CF2" w14:textId="77777777" w:rsidR="00237423" w:rsidRDefault="00237423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6616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3D66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D6616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D6616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6616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5B3B4C7" w14:textId="77777777" w:rsidR="00EA0A2D" w:rsidRPr="003D6616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2AE6FF" w14:textId="77777777" w:rsidR="00EA0A2D" w:rsidRPr="00020BEC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า </w:t>
      </w:r>
      <w:r w:rsidR="009E5370">
        <w:rPr>
          <w:rFonts w:asciiTheme="majorBidi" w:hAnsiTheme="majorBidi" w:cstheme="majorBidi"/>
          <w:sz w:val="30"/>
          <w:szCs w:val="30"/>
        </w:rPr>
        <w:t>2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9E5370" w:rsidRPr="00020BEC">
        <w:rPr>
          <w:rFonts w:asciiTheme="majorBidi" w:hAnsiTheme="majorBidi" w:cstheme="majorBidi"/>
          <w:sz w:val="30"/>
          <w:szCs w:val="30"/>
          <w:cs/>
          <w:lang w:val="th-TH"/>
        </w:rPr>
        <w:t>19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020BEC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 xml:space="preserve">19) </w:t>
      </w:r>
      <w:r w:rsidR="005E1553">
        <w:rPr>
          <w:rFonts w:asciiTheme="majorBidi" w:hAnsiTheme="majorBidi" w:cstheme="majorBidi" w:hint="cs"/>
          <w:sz w:val="30"/>
          <w:szCs w:val="30"/>
          <w:cs/>
          <w:lang w:val="th-TH"/>
        </w:rPr>
        <w:t>ดังนี้</w:t>
      </w:r>
    </w:p>
    <w:p w14:paraId="4AECA106" w14:textId="77777777" w:rsidR="00EA0A2D" w:rsidRPr="00020BEC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2EA3B98" w14:textId="77777777" w:rsidR="003D6616" w:rsidRPr="005E1553" w:rsidRDefault="00EA0A2D" w:rsidP="005E155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กลุ่มบริษัทพิจารณาการด้อยค่าของลูกหนี้การค้าตามวิธีการอย่างง่าย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Simplified approach)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โดยใช้ข้อมูลผลขาดทุนด้านเครดิตในอดีตมาพิจารณาอัตราการสูญเสีย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loss rate)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และไม่นำข้อมูลที่มีการคาดการณ์ในอนาคต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Forward-looking information)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จากสถานการณ์ 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19 มาพิจารณาเป็นข้อบ่งชี้การด้อยค่าลูกหนี้การค้า</w:t>
      </w:r>
    </w:p>
    <w:p w14:paraId="1EFD1CF3" w14:textId="77777777" w:rsidR="006F09D2" w:rsidRPr="00A83A64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F4C4AF3" w14:textId="7243E375" w:rsidR="006F09D2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72409F" w:rsidRPr="00B93444" w14:paraId="49197D24" w14:textId="77777777" w:rsidTr="0072409F">
        <w:trPr>
          <w:trHeight w:val="299"/>
        </w:trPr>
        <w:tc>
          <w:tcPr>
            <w:tcW w:w="1832" w:type="pct"/>
          </w:tcPr>
          <w:p w14:paraId="2BECC733" w14:textId="77777777" w:rsidR="0072409F" w:rsidRPr="003D6616" w:rsidRDefault="0072409F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5A2ADB8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CEF3C8B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0F26C06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F26FF9E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07D6737F" w14:textId="279A2AD8" w:rsidR="0072409F" w:rsidRPr="00B93444" w:rsidRDefault="0072409F" w:rsidP="00EE28FC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409F" w:rsidRPr="00B93444" w14:paraId="5966768F" w14:textId="77777777" w:rsidTr="00EE28FC">
        <w:trPr>
          <w:trHeight w:val="299"/>
        </w:trPr>
        <w:tc>
          <w:tcPr>
            <w:tcW w:w="1832" w:type="pct"/>
          </w:tcPr>
          <w:p w14:paraId="61EA9472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7F4DD26B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78E607C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C185A93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D5797F7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66E0C6A" w14:textId="77777777" w:rsidR="0072409F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มูลค่ารวม</w:t>
            </w:r>
          </w:p>
          <w:p w14:paraId="146D9B0D" w14:textId="46DEF834" w:rsidR="0072409F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150" w:type="pct"/>
          </w:tcPr>
          <w:p w14:paraId="4BE1FDAA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2E4B77B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</w:t>
            </w:r>
          </w:p>
          <w:p w14:paraId="37CD4896" w14:textId="4B5FECA8" w:rsidR="0072409F" w:rsidRPr="00A83A64" w:rsidRDefault="0072409F" w:rsidP="0072409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จากการด้อยค่า</w:t>
            </w:r>
          </w:p>
        </w:tc>
      </w:tr>
      <w:tr w:rsidR="00522591" w:rsidRPr="00B93444" w14:paraId="445E07E6" w14:textId="77777777" w:rsidTr="00EE28FC">
        <w:trPr>
          <w:trHeight w:val="299"/>
        </w:trPr>
        <w:tc>
          <w:tcPr>
            <w:tcW w:w="1832" w:type="pct"/>
          </w:tcPr>
          <w:p w14:paraId="71E2BC25" w14:textId="00FF428D" w:rsidR="00522591" w:rsidRPr="003D6616" w:rsidRDefault="00522591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258D121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45B91DD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7F7B1F1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472182F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68168E4D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09F" w:rsidRPr="00B93444" w14:paraId="7885A17A" w14:textId="77777777" w:rsidTr="00EE28FC">
        <w:trPr>
          <w:trHeight w:val="299"/>
        </w:trPr>
        <w:tc>
          <w:tcPr>
            <w:tcW w:w="1832" w:type="pct"/>
          </w:tcPr>
          <w:p w14:paraId="06CBE882" w14:textId="63D667D8" w:rsidR="0072409F" w:rsidRPr="003D6616" w:rsidRDefault="0072409F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7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95" w:type="pct"/>
            <w:shd w:val="clear" w:color="auto" w:fill="auto"/>
          </w:tcPr>
          <w:p w14:paraId="57A366D1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2AC447B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5CBF362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C44C221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04D8496E" w14:textId="77777777" w:rsidR="0072409F" w:rsidRPr="00A83A6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2591" w:rsidRPr="00B93444" w14:paraId="07F56283" w14:textId="77777777" w:rsidTr="00EE28FC">
        <w:trPr>
          <w:trHeight w:val="299"/>
        </w:trPr>
        <w:tc>
          <w:tcPr>
            <w:tcW w:w="1832" w:type="pct"/>
          </w:tcPr>
          <w:p w14:paraId="6661D9EB" w14:textId="77777777" w:rsidR="00522591" w:rsidRPr="00A83A64" w:rsidRDefault="00522591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52F204A1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29A882C9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0AE1AE2" w14:textId="77777777" w:rsidR="00522591" w:rsidRPr="00B93444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24A1CFA" w14:textId="77777777" w:rsidR="00522591" w:rsidRPr="00B93444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0468A99" w14:textId="77777777" w:rsidR="00522591" w:rsidRPr="00CD28D3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3FD916" w14:textId="77777777" w:rsidR="00522591" w:rsidRPr="00CD28D3" w:rsidRDefault="00522591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578021A" w14:textId="77777777" w:rsidR="00522591" w:rsidRPr="00CD28D3" w:rsidRDefault="00522591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E93" w:rsidRPr="00B93444" w14:paraId="018288AE" w14:textId="77777777" w:rsidTr="00EE28FC">
        <w:trPr>
          <w:trHeight w:val="299"/>
        </w:trPr>
        <w:tc>
          <w:tcPr>
            <w:tcW w:w="1832" w:type="pct"/>
          </w:tcPr>
          <w:p w14:paraId="6BD0DE81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46F4ED6E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D456476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A2BD1FE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E23CFEB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6EEC519F" w14:textId="4F982E43" w:rsidR="00FB1E93" w:rsidRPr="00CD28D3" w:rsidRDefault="00967E4C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1,724</w:t>
            </w:r>
          </w:p>
        </w:tc>
        <w:tc>
          <w:tcPr>
            <w:tcW w:w="150" w:type="pct"/>
          </w:tcPr>
          <w:p w14:paraId="7B04264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93DC384" w14:textId="1BE40988" w:rsidR="00FB1E93" w:rsidRPr="00FB1E93" w:rsidRDefault="00967E4C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1E93" w:rsidRPr="00B93444" w14:paraId="394842D7" w14:textId="77777777" w:rsidTr="00EE28FC">
        <w:tc>
          <w:tcPr>
            <w:tcW w:w="1832" w:type="pct"/>
          </w:tcPr>
          <w:p w14:paraId="07C23A01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4137F415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A9BA60E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03E2FC4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CBB5362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97AC6FE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630E9CD" w14:textId="77777777" w:rsidR="00FB1E93" w:rsidRPr="00CD28D3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D8603B0" w14:textId="77777777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E93" w:rsidRPr="00B93444" w14:paraId="6C1F34C9" w14:textId="77777777" w:rsidTr="00EE28FC">
        <w:tc>
          <w:tcPr>
            <w:tcW w:w="1832" w:type="pct"/>
          </w:tcPr>
          <w:p w14:paraId="24390C05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3B8EF475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64501C5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61D787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49644B6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3D6DED3" w14:textId="78C8C398" w:rsidR="00FB1E93" w:rsidRPr="00CD28D3" w:rsidRDefault="00967E4C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1,387</w:t>
            </w:r>
          </w:p>
        </w:tc>
        <w:tc>
          <w:tcPr>
            <w:tcW w:w="150" w:type="pct"/>
          </w:tcPr>
          <w:p w14:paraId="052EFCED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6A9D361" w14:textId="164E692C" w:rsidR="00FB1E93" w:rsidRPr="00FB1E93" w:rsidRDefault="00967E4C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E4C" w:rsidRPr="00B93444" w14:paraId="12DBB577" w14:textId="77777777" w:rsidTr="00EE28FC">
        <w:tc>
          <w:tcPr>
            <w:tcW w:w="1832" w:type="pct"/>
          </w:tcPr>
          <w:p w14:paraId="59F978D5" w14:textId="0A1327A1" w:rsidR="00967E4C" w:rsidRPr="00B93444" w:rsidRDefault="00967E4C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529D59D8" w14:textId="77777777" w:rsidR="00967E4C" w:rsidRPr="00B93444" w:rsidRDefault="00967E4C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98CA4D5" w14:textId="77777777" w:rsidR="00967E4C" w:rsidRPr="00B93444" w:rsidRDefault="00967E4C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39C78C4" w14:textId="77777777" w:rsidR="00967E4C" w:rsidRPr="00B93444" w:rsidRDefault="00967E4C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4D1B492" w14:textId="77777777" w:rsidR="00967E4C" w:rsidRPr="00B93444" w:rsidRDefault="00967E4C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C0915D0" w14:textId="49049FFF" w:rsidR="00967E4C" w:rsidRPr="00CD28D3" w:rsidRDefault="00967E4C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0" w:type="pct"/>
          </w:tcPr>
          <w:p w14:paraId="43969F0F" w14:textId="77777777" w:rsidR="00967E4C" w:rsidRPr="00CD28D3" w:rsidRDefault="00967E4C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460DBC5" w14:textId="59256A64" w:rsidR="00967E4C" w:rsidRPr="00FB1E93" w:rsidRDefault="00967E4C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1E93" w:rsidRPr="00B93444" w14:paraId="023943FD" w14:textId="77777777" w:rsidTr="00EE28FC">
        <w:tc>
          <w:tcPr>
            <w:tcW w:w="1832" w:type="pct"/>
          </w:tcPr>
          <w:p w14:paraId="0438E94D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65AE034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757EB54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2EBD772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519C3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7AAA3683" w14:textId="64C84BE5" w:rsidR="00FB1E93" w:rsidRPr="00CD28D3" w:rsidRDefault="00967E4C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150" w:type="pct"/>
          </w:tcPr>
          <w:p w14:paraId="6EFA365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003F0CB" w14:textId="0B6F5B05" w:rsidR="00FB1E93" w:rsidRPr="00967E4C" w:rsidRDefault="00967E4C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67E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2DD5BE99" w14:textId="77777777" w:rsidTr="00EE28FC">
        <w:tc>
          <w:tcPr>
            <w:tcW w:w="1832" w:type="pct"/>
          </w:tcPr>
          <w:p w14:paraId="69F1E2C7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7F95CA07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074684D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CD23241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6DED11D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4D0915C8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958819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33931D3F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C1E" w:rsidRPr="00B93444" w14:paraId="4EB0A896" w14:textId="77777777" w:rsidTr="00EE28FC">
        <w:tc>
          <w:tcPr>
            <w:tcW w:w="1832" w:type="pct"/>
          </w:tcPr>
          <w:p w14:paraId="7BFDBCB5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503D76BF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1015520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B2BA15E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3DA467A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7CE7A0F" w14:textId="3244013C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2,678,</w:t>
            </w:r>
            <w:r w:rsidR="009574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50" w:type="pct"/>
          </w:tcPr>
          <w:p w14:paraId="172D4CB8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FE4FC52" w14:textId="78CA3137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19,264</w:t>
            </w:r>
          </w:p>
        </w:tc>
      </w:tr>
      <w:tr w:rsidR="006A4C1E" w:rsidRPr="00B93444" w14:paraId="6E3D889F" w14:textId="77777777" w:rsidTr="00EE28FC">
        <w:tc>
          <w:tcPr>
            <w:tcW w:w="1832" w:type="pct"/>
          </w:tcPr>
          <w:p w14:paraId="6A405151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407C6D90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083FEB0" w14:textId="77777777" w:rsidR="006A4C1E" w:rsidRPr="00B93444" w:rsidRDefault="006A4C1E" w:rsidP="006A4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2CE6374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A37DA" w14:textId="77777777" w:rsidR="006A4C1E" w:rsidRPr="00B93444" w:rsidRDefault="006A4C1E" w:rsidP="006A4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42CD7BEA" w14:textId="77777777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17920D" w14:textId="77777777" w:rsidR="006A4C1E" w:rsidRPr="00CD28D3" w:rsidRDefault="006A4C1E" w:rsidP="006A4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034AF8F5" w14:textId="77777777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C1E" w:rsidRPr="00B93444" w14:paraId="340D7567" w14:textId="77777777" w:rsidTr="00EE28FC">
        <w:tc>
          <w:tcPr>
            <w:tcW w:w="1832" w:type="pct"/>
          </w:tcPr>
          <w:p w14:paraId="49AF2FC1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60C7D08F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C98E8CB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127B4B3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B4C01BC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DEB4072" w14:textId="2299DFFD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1,369,796</w:t>
            </w:r>
          </w:p>
        </w:tc>
        <w:tc>
          <w:tcPr>
            <w:tcW w:w="150" w:type="pct"/>
          </w:tcPr>
          <w:p w14:paraId="65142343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5099B6FA" w14:textId="41FE9DA6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14,931</w:t>
            </w:r>
          </w:p>
        </w:tc>
      </w:tr>
      <w:tr w:rsidR="006A4C1E" w:rsidRPr="00B93444" w14:paraId="7CF101DF" w14:textId="77777777" w:rsidTr="00EE28FC">
        <w:tc>
          <w:tcPr>
            <w:tcW w:w="1832" w:type="pct"/>
          </w:tcPr>
          <w:p w14:paraId="035DCF6E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0EB6EBA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3039F27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CFD5CE1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EE1090A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A24B4A7" w14:textId="264DFB7B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130,747</w:t>
            </w:r>
          </w:p>
        </w:tc>
        <w:tc>
          <w:tcPr>
            <w:tcW w:w="150" w:type="pct"/>
          </w:tcPr>
          <w:p w14:paraId="0D33336D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0489E64" w14:textId="01741A41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2,615</w:t>
            </w:r>
          </w:p>
        </w:tc>
      </w:tr>
      <w:tr w:rsidR="006A4C1E" w:rsidRPr="00B93444" w14:paraId="74C7EEED" w14:textId="77777777" w:rsidTr="00EE28FC">
        <w:tc>
          <w:tcPr>
            <w:tcW w:w="1832" w:type="pct"/>
          </w:tcPr>
          <w:p w14:paraId="44E1B3E9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21BFC917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59229DB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35CA0BB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8F0E88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522D6720" w14:textId="04162899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20,322</w:t>
            </w:r>
          </w:p>
        </w:tc>
        <w:tc>
          <w:tcPr>
            <w:tcW w:w="150" w:type="pct"/>
          </w:tcPr>
          <w:p w14:paraId="32DA09DF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1B98248" w14:textId="057D9BE2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</w:tr>
      <w:tr w:rsidR="006A4C1E" w:rsidRPr="00B93444" w14:paraId="3B31386D" w14:textId="77777777" w:rsidTr="00EE28FC">
        <w:tc>
          <w:tcPr>
            <w:tcW w:w="1832" w:type="pct"/>
          </w:tcPr>
          <w:p w14:paraId="3525F428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C147854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858E12C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4C3005E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F1F681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788AA354" w14:textId="29D9B5DD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14,800</w:t>
            </w:r>
          </w:p>
        </w:tc>
        <w:tc>
          <w:tcPr>
            <w:tcW w:w="150" w:type="pct"/>
          </w:tcPr>
          <w:p w14:paraId="79A8C001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59DAD52E" w14:textId="122BDBC3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</w:tr>
      <w:tr w:rsidR="006A4C1E" w:rsidRPr="00B93444" w14:paraId="2AB2A25D" w14:textId="77777777" w:rsidTr="00EE28FC">
        <w:tc>
          <w:tcPr>
            <w:tcW w:w="1832" w:type="pct"/>
          </w:tcPr>
          <w:p w14:paraId="6A4E8AF5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6235BF47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2F804AC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FD81A51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767B7A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C6BE04C" w14:textId="6DD7614C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31,285</w:t>
            </w:r>
          </w:p>
        </w:tc>
        <w:tc>
          <w:tcPr>
            <w:tcW w:w="150" w:type="pct"/>
          </w:tcPr>
          <w:p w14:paraId="11888972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E0D98FB" w14:textId="3F6DA216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10,606</w:t>
            </w:r>
          </w:p>
        </w:tc>
      </w:tr>
      <w:tr w:rsidR="006A4C1E" w:rsidRPr="00A83A64" w14:paraId="163DAE77" w14:textId="77777777" w:rsidTr="00EE28FC">
        <w:tc>
          <w:tcPr>
            <w:tcW w:w="1832" w:type="pct"/>
          </w:tcPr>
          <w:p w14:paraId="220B80B6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2E557F10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0F86474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4326F3C" w14:textId="77777777" w:rsidR="006A4C1E" w:rsidRPr="00B93444" w:rsidRDefault="006A4C1E" w:rsidP="006A4C1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E23A5F" w14:textId="77777777" w:rsidR="006A4C1E" w:rsidRPr="00B9344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7AE625CD" w14:textId="2E4781C8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11,518</w:t>
            </w:r>
          </w:p>
        </w:tc>
        <w:tc>
          <w:tcPr>
            <w:tcW w:w="150" w:type="pct"/>
          </w:tcPr>
          <w:p w14:paraId="6A451AC3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8209D41" w14:textId="6FB25182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6,650</w:t>
            </w:r>
          </w:p>
        </w:tc>
      </w:tr>
      <w:tr w:rsidR="006A4C1E" w:rsidRPr="00A83A64" w14:paraId="13BEB5D1" w14:textId="77777777" w:rsidTr="00EE28FC">
        <w:tc>
          <w:tcPr>
            <w:tcW w:w="1832" w:type="pct"/>
          </w:tcPr>
          <w:p w14:paraId="575ADBC7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53AE453F" w14:textId="77777777" w:rsidR="006A4C1E" w:rsidRPr="005A7FEB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FA36790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AC8EBD0" w14:textId="77777777" w:rsidR="006A4C1E" w:rsidRPr="00A83A6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0B3EA4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2F6ED645" w14:textId="3C1F4544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195,059</w:t>
            </w:r>
          </w:p>
        </w:tc>
        <w:tc>
          <w:tcPr>
            <w:tcW w:w="150" w:type="pct"/>
          </w:tcPr>
          <w:p w14:paraId="4A1EF3DA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07DC36B" w14:textId="0D0F3756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149,701</w:t>
            </w:r>
          </w:p>
        </w:tc>
      </w:tr>
      <w:tr w:rsidR="006A4C1E" w:rsidRPr="00A83A64" w14:paraId="7F75F3B5" w14:textId="77777777" w:rsidTr="00FB1E93">
        <w:tc>
          <w:tcPr>
            <w:tcW w:w="1832" w:type="pct"/>
          </w:tcPr>
          <w:p w14:paraId="1651D384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C2C3875" w14:textId="77777777" w:rsidR="006A4C1E" w:rsidRPr="005F2A93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77EC19D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4D66719" w14:textId="77777777" w:rsidR="006A4C1E" w:rsidRPr="00A83A6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03DF35C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3AE02FE" w14:textId="0D8CD818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4,452,</w:t>
            </w:r>
            <w:r w:rsidR="007B1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50" w:type="pct"/>
          </w:tcPr>
          <w:p w14:paraId="15B57369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6D195244" w14:textId="3F25B7B5" w:rsidR="006A4C1E" w:rsidRPr="00FB1E9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(207,617)</w:t>
            </w:r>
          </w:p>
        </w:tc>
      </w:tr>
      <w:tr w:rsidR="006A4C1E" w:rsidRPr="00A83A64" w14:paraId="01C03D59" w14:textId="77777777" w:rsidTr="00FB1E93">
        <w:tc>
          <w:tcPr>
            <w:tcW w:w="1832" w:type="pct"/>
          </w:tcPr>
          <w:p w14:paraId="6B137471" w14:textId="2A9DB6A1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95" w:type="pct"/>
            <w:shd w:val="clear" w:color="auto" w:fill="auto"/>
          </w:tcPr>
          <w:p w14:paraId="6466FF78" w14:textId="77777777" w:rsidR="006A4C1E" w:rsidRPr="005F2A93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E639880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DDE54A5" w14:textId="77777777" w:rsidR="006A4C1E" w:rsidRPr="00A83A6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62183B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5F48648D" w14:textId="6D401536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sz w:val="30"/>
                <w:szCs w:val="30"/>
              </w:rPr>
              <w:t>(207,617)</w:t>
            </w:r>
          </w:p>
        </w:tc>
        <w:tc>
          <w:tcPr>
            <w:tcW w:w="150" w:type="pct"/>
          </w:tcPr>
          <w:p w14:paraId="77465C3F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614DD3B9" w14:textId="13E4EF87" w:rsidR="006A4C1E" w:rsidRPr="00FB1E9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(207,617)</w:t>
            </w:r>
          </w:p>
        </w:tc>
      </w:tr>
      <w:tr w:rsidR="006A4C1E" w:rsidRPr="00A83A64" w14:paraId="25EBB114" w14:textId="77777777" w:rsidTr="00FB1E93">
        <w:tc>
          <w:tcPr>
            <w:tcW w:w="1832" w:type="pct"/>
          </w:tcPr>
          <w:p w14:paraId="46FE2A57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FAB2F7D" w14:textId="77777777" w:rsidR="006A4C1E" w:rsidRPr="005F2A93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5499DC3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4360306" w14:textId="77777777" w:rsidR="006A4C1E" w:rsidRPr="00A83A6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71EFE6E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5B13A889" w14:textId="294535C4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4,244,</w:t>
            </w:r>
            <w:r w:rsidR="008A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50" w:type="pct"/>
          </w:tcPr>
          <w:p w14:paraId="1C358329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4BF58B3E" w14:textId="13322FEA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A4C1E" w:rsidRPr="00A83A64" w14:paraId="2F46CA02" w14:textId="77777777" w:rsidTr="00FB1E93">
        <w:tc>
          <w:tcPr>
            <w:tcW w:w="1832" w:type="pct"/>
          </w:tcPr>
          <w:p w14:paraId="20345AAE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13878FEB" w14:textId="77777777" w:rsidR="006A4C1E" w:rsidRPr="005F2A93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2A8E184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3E0792B" w14:textId="77777777" w:rsidR="006A4C1E" w:rsidRPr="00A83A64" w:rsidRDefault="006A4C1E" w:rsidP="006A4C1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59535E5" w14:textId="77777777" w:rsidR="006A4C1E" w:rsidRPr="00A83A64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084172C7" w14:textId="21E59219" w:rsidR="006A4C1E" w:rsidRPr="006A4C1E" w:rsidRDefault="006A4C1E" w:rsidP="006A4C1E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C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4,247,</w:t>
            </w:r>
            <w:r w:rsidR="008A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150" w:type="pct"/>
          </w:tcPr>
          <w:p w14:paraId="51DCF4F0" w14:textId="77777777" w:rsidR="006A4C1E" w:rsidRPr="00CD28D3" w:rsidRDefault="006A4C1E" w:rsidP="006A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24AD8151" w14:textId="0764E6CF" w:rsidR="006A4C1E" w:rsidRPr="00CD28D3" w:rsidRDefault="006A4C1E" w:rsidP="006A4C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179E256" w14:textId="77777777" w:rsidR="00522591" w:rsidRDefault="00522591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DD485E0" w14:textId="4D20B0F9" w:rsidR="00522591" w:rsidRDefault="00522591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A322F0C" w14:textId="77777777" w:rsidR="00522591" w:rsidRDefault="00522591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A390C57" w14:textId="6C593624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57EFDD0" w14:textId="77777777" w:rsidR="00FB1E93" w:rsidRDefault="00FB1E93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50CD9C8" w14:textId="390BC83D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72409F" w:rsidRPr="00B93444" w14:paraId="3A61FA65" w14:textId="77777777" w:rsidTr="0072409F">
        <w:trPr>
          <w:trHeight w:val="299"/>
        </w:trPr>
        <w:tc>
          <w:tcPr>
            <w:tcW w:w="1832" w:type="pct"/>
          </w:tcPr>
          <w:p w14:paraId="13056CD4" w14:textId="77777777" w:rsidR="0072409F" w:rsidRPr="003D6616" w:rsidRDefault="0072409F" w:rsidP="00EE2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22CA9C7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67A09F1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2DC2370" w14:textId="77777777" w:rsidR="0072409F" w:rsidRPr="00B93444" w:rsidRDefault="0072409F" w:rsidP="00EE28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2486511" w14:textId="77777777" w:rsidR="0072409F" w:rsidRPr="00B93444" w:rsidRDefault="0072409F" w:rsidP="00EE2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628C45E3" w14:textId="01F14AE7" w:rsidR="0072409F" w:rsidRPr="00B93444" w:rsidRDefault="0072409F" w:rsidP="00EE28FC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09F" w:rsidRPr="00B93444" w14:paraId="6CB26306" w14:textId="77777777" w:rsidTr="00EE28FC">
        <w:trPr>
          <w:trHeight w:val="299"/>
        </w:trPr>
        <w:tc>
          <w:tcPr>
            <w:tcW w:w="1832" w:type="pct"/>
          </w:tcPr>
          <w:p w14:paraId="3287E973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2313AA22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472AD86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E77B8FB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2006414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134F6B2" w14:textId="77777777" w:rsidR="0072409F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มูลค่ารวม</w:t>
            </w:r>
          </w:p>
          <w:p w14:paraId="740C2682" w14:textId="381E65D2" w:rsidR="0072409F" w:rsidRPr="0072409F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150" w:type="pct"/>
          </w:tcPr>
          <w:p w14:paraId="112E41D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48B63538" w14:textId="7777777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</w:t>
            </w:r>
          </w:p>
          <w:p w14:paraId="36A17FD8" w14:textId="11247EBD" w:rsidR="0072409F" w:rsidRPr="00A83A64" w:rsidRDefault="0072409F" w:rsidP="0072409F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จากการด้อยค่า</w:t>
            </w:r>
          </w:p>
        </w:tc>
      </w:tr>
      <w:tr w:rsidR="0072409F" w:rsidRPr="00B93444" w14:paraId="66E1D96C" w14:textId="77777777" w:rsidTr="00EE28FC">
        <w:trPr>
          <w:trHeight w:val="299"/>
        </w:trPr>
        <w:tc>
          <w:tcPr>
            <w:tcW w:w="1832" w:type="pct"/>
          </w:tcPr>
          <w:p w14:paraId="5BCFC1DE" w14:textId="0714C38D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C4D3EEF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A74362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74D91FD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5E6765F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1557DDBA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09F" w:rsidRPr="00B93444" w14:paraId="24513D4D" w14:textId="77777777" w:rsidTr="00EE28FC">
        <w:trPr>
          <w:trHeight w:val="299"/>
        </w:trPr>
        <w:tc>
          <w:tcPr>
            <w:tcW w:w="1832" w:type="pct"/>
          </w:tcPr>
          <w:p w14:paraId="6B2A33DA" w14:textId="0B242AA7" w:rsidR="0072409F" w:rsidRPr="003D6616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A7D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95" w:type="pct"/>
            <w:shd w:val="clear" w:color="auto" w:fill="auto"/>
          </w:tcPr>
          <w:p w14:paraId="4D1421B0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85D419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CA92F57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18A0A61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77BCE2AF" w14:textId="77777777" w:rsidR="0072409F" w:rsidRPr="00A83A6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409F" w:rsidRPr="00B93444" w14:paraId="2D85A45A" w14:textId="77777777" w:rsidTr="00EE28FC">
        <w:trPr>
          <w:trHeight w:val="299"/>
        </w:trPr>
        <w:tc>
          <w:tcPr>
            <w:tcW w:w="1832" w:type="pct"/>
          </w:tcPr>
          <w:p w14:paraId="015EEE90" w14:textId="77777777" w:rsidR="0072409F" w:rsidRPr="00A83A64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31F2B420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6F4F0B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DC46215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1F3928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68480E4A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F592C43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B03D817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E93" w:rsidRPr="00B93444" w14:paraId="02AC5B0B" w14:textId="77777777" w:rsidTr="00EE28FC">
        <w:trPr>
          <w:trHeight w:val="299"/>
        </w:trPr>
        <w:tc>
          <w:tcPr>
            <w:tcW w:w="1832" w:type="pct"/>
          </w:tcPr>
          <w:p w14:paraId="7AFEDACC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1E1CB69A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E95FA67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AB40DB1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87E3C0F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DD2CF7C" w14:textId="1FF33568" w:rsidR="00FB1E93" w:rsidRPr="00CD28D3" w:rsidRDefault="00D56F70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39,063</w:t>
            </w:r>
          </w:p>
        </w:tc>
        <w:tc>
          <w:tcPr>
            <w:tcW w:w="150" w:type="pct"/>
          </w:tcPr>
          <w:p w14:paraId="5B6E9F30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DDDD7CB" w14:textId="7ADB624B" w:rsidR="00FB1E93" w:rsidRPr="00FB1E93" w:rsidRDefault="00D56F70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6B7AB5EF" w14:textId="77777777" w:rsidTr="00EE28FC">
        <w:tc>
          <w:tcPr>
            <w:tcW w:w="1832" w:type="pct"/>
          </w:tcPr>
          <w:p w14:paraId="292D75BC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500A84BD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E933687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09FBA27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B52D3A" w14:textId="77777777" w:rsidR="00FB1E93" w:rsidRPr="00B93444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1394F9B7" w14:textId="77777777" w:rsidR="00FB1E93" w:rsidRPr="00CD28D3" w:rsidRDefault="00FB1E93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53CADD5" w14:textId="77777777" w:rsidR="00FB1E93" w:rsidRPr="00CD28D3" w:rsidRDefault="00FB1E93" w:rsidP="00FB1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3E5A1BE" w14:textId="77777777" w:rsidR="00FB1E93" w:rsidRPr="00FB1E93" w:rsidRDefault="00FB1E93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B1E93" w:rsidRPr="00B93444" w14:paraId="26ADAF2C" w14:textId="77777777" w:rsidTr="00EE28FC">
        <w:tc>
          <w:tcPr>
            <w:tcW w:w="1832" w:type="pct"/>
          </w:tcPr>
          <w:p w14:paraId="5DA28FB4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406FCC39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1BFA8CC3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F6D773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19B442FA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37A2F63" w14:textId="5C6E5F71" w:rsidR="00FB1E93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</w:t>
            </w:r>
          </w:p>
        </w:tc>
        <w:tc>
          <w:tcPr>
            <w:tcW w:w="150" w:type="pct"/>
          </w:tcPr>
          <w:p w14:paraId="7178B623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EF0605D" w14:textId="4D56CB4F" w:rsidR="00FB1E93" w:rsidRPr="00FB1E93" w:rsidRDefault="00D56F70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E1618" w:rsidRPr="00B93444" w14:paraId="41B86B5C" w14:textId="77777777" w:rsidTr="00EE28FC">
        <w:tc>
          <w:tcPr>
            <w:tcW w:w="1832" w:type="pct"/>
          </w:tcPr>
          <w:p w14:paraId="42A14E19" w14:textId="7DF7B38D" w:rsidR="000E1618" w:rsidRPr="00B93444" w:rsidRDefault="000E1618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13DF105" w14:textId="77777777" w:rsidR="000E1618" w:rsidRPr="00B93444" w:rsidRDefault="000E1618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005421CA" w14:textId="77777777" w:rsidR="000E1618" w:rsidRPr="00B93444" w:rsidRDefault="000E1618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6A0F51C" w14:textId="77777777" w:rsidR="000E1618" w:rsidRPr="00B93444" w:rsidRDefault="000E1618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7E80BE3" w14:textId="77777777" w:rsidR="000E1618" w:rsidRPr="00B93444" w:rsidRDefault="000E1618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7C1CEE16" w14:textId="1008EC70" w:rsidR="000E1618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0" w:type="pct"/>
          </w:tcPr>
          <w:p w14:paraId="7CE6AE09" w14:textId="77777777" w:rsidR="000E1618" w:rsidRPr="00CD28D3" w:rsidRDefault="000E1618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8AF8CC6" w14:textId="22B02667" w:rsidR="000E1618" w:rsidRDefault="000E1618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1E93" w:rsidRPr="00B93444" w14:paraId="2EF6427A" w14:textId="77777777" w:rsidTr="00EE28FC">
        <w:tc>
          <w:tcPr>
            <w:tcW w:w="1832" w:type="pct"/>
          </w:tcPr>
          <w:p w14:paraId="7025E739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9247768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705BACF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1DC4B94" w14:textId="77777777" w:rsidR="00FB1E93" w:rsidRPr="00B9344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B4C1EF7" w14:textId="77777777" w:rsidR="00FB1E93" w:rsidRPr="00B9344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324CDE66" w14:textId="7ECCEEC3" w:rsidR="00FB1E93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40,292</w:t>
            </w:r>
          </w:p>
        </w:tc>
        <w:tc>
          <w:tcPr>
            <w:tcW w:w="150" w:type="pct"/>
          </w:tcPr>
          <w:p w14:paraId="49FCB26A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E5571A8" w14:textId="15C27D7A" w:rsidR="00FB1E93" w:rsidRPr="00D56F70" w:rsidRDefault="00D56F70" w:rsidP="00FB1E9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6F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2409F" w:rsidRPr="00B93444" w14:paraId="21B568F9" w14:textId="77777777" w:rsidTr="00EE28FC">
        <w:tc>
          <w:tcPr>
            <w:tcW w:w="1832" w:type="pct"/>
          </w:tcPr>
          <w:p w14:paraId="3861135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7F2EF1D3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47001EF8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AB0D88C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706581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7BF2B5E4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38D63A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047F4637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09F" w:rsidRPr="00B93444" w14:paraId="2C33F375" w14:textId="77777777" w:rsidTr="00EE28FC">
        <w:tc>
          <w:tcPr>
            <w:tcW w:w="1832" w:type="pct"/>
          </w:tcPr>
          <w:p w14:paraId="4788ECC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6AEF68D9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7D964AA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9BA2829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5A3516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576080D" w14:textId="2F2AE31F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2,662,758</w:t>
            </w:r>
          </w:p>
        </w:tc>
        <w:tc>
          <w:tcPr>
            <w:tcW w:w="150" w:type="pct"/>
          </w:tcPr>
          <w:p w14:paraId="3C1FA055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456ACE8" w14:textId="7C8378B5" w:rsidR="0072409F" w:rsidRPr="00CD28D3" w:rsidRDefault="00704857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19,152</w:t>
            </w:r>
          </w:p>
        </w:tc>
      </w:tr>
      <w:tr w:rsidR="0072409F" w:rsidRPr="00B93444" w14:paraId="099E6F82" w14:textId="77777777" w:rsidTr="00EE28FC">
        <w:tc>
          <w:tcPr>
            <w:tcW w:w="1832" w:type="pct"/>
          </w:tcPr>
          <w:p w14:paraId="600FABAA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543982A1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D554D94" w14:textId="77777777" w:rsidR="0072409F" w:rsidRPr="00B93444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8E009C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BA0BFB" w14:textId="77777777" w:rsidR="0072409F" w:rsidRPr="00B93444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026A7594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92D56A1" w14:textId="77777777" w:rsidR="0072409F" w:rsidRPr="00CD28D3" w:rsidRDefault="0072409F" w:rsidP="00724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B612A3E" w14:textId="77777777" w:rsidR="0072409F" w:rsidRPr="00CD28D3" w:rsidRDefault="0072409F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09F" w:rsidRPr="00B93444" w14:paraId="0037C211" w14:textId="77777777" w:rsidTr="00EE28FC">
        <w:tc>
          <w:tcPr>
            <w:tcW w:w="1832" w:type="pct"/>
          </w:tcPr>
          <w:p w14:paraId="1E287FC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12B9EB6E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189860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3E83ED9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BFBF0F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A117895" w14:textId="76D87271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1,356,214</w:t>
            </w:r>
          </w:p>
        </w:tc>
        <w:tc>
          <w:tcPr>
            <w:tcW w:w="150" w:type="pct"/>
          </w:tcPr>
          <w:p w14:paraId="5B4BAAEB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0E8DB75" w14:textId="4901DA3C" w:rsidR="0072409F" w:rsidRPr="00CD28D3" w:rsidRDefault="00915B97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14,783</w:t>
            </w:r>
          </w:p>
        </w:tc>
      </w:tr>
      <w:tr w:rsidR="0072409F" w:rsidRPr="00B93444" w14:paraId="3C75D30A" w14:textId="77777777" w:rsidTr="00EE28FC">
        <w:tc>
          <w:tcPr>
            <w:tcW w:w="1832" w:type="pct"/>
          </w:tcPr>
          <w:p w14:paraId="761CC03E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8080D75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F92A7A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CDF7685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D28AE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F26CD48" w14:textId="566AA184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130,747</w:t>
            </w:r>
          </w:p>
        </w:tc>
        <w:tc>
          <w:tcPr>
            <w:tcW w:w="150" w:type="pct"/>
          </w:tcPr>
          <w:p w14:paraId="5E9DFA14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D8FB092" w14:textId="073C1A31" w:rsidR="0072409F" w:rsidRPr="00CD28D3" w:rsidRDefault="00915B97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2,615</w:t>
            </w:r>
          </w:p>
        </w:tc>
      </w:tr>
      <w:tr w:rsidR="0072409F" w:rsidRPr="00B93444" w14:paraId="1F6AA411" w14:textId="77777777" w:rsidTr="00EE28FC">
        <w:tc>
          <w:tcPr>
            <w:tcW w:w="1832" w:type="pct"/>
          </w:tcPr>
          <w:p w14:paraId="0F2E062B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73AF69CC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B7AB092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49573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763066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B2B87CE" w14:textId="24CC5C1B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20,323</w:t>
            </w:r>
          </w:p>
        </w:tc>
        <w:tc>
          <w:tcPr>
            <w:tcW w:w="150" w:type="pct"/>
          </w:tcPr>
          <w:p w14:paraId="4005C001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7A3BBDB" w14:textId="5DFF42FD" w:rsidR="0072409F" w:rsidRPr="00CD28D3" w:rsidRDefault="00915B97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1,263</w:t>
            </w:r>
          </w:p>
        </w:tc>
      </w:tr>
      <w:tr w:rsidR="0072409F" w:rsidRPr="00B93444" w14:paraId="56836C15" w14:textId="77777777" w:rsidTr="00EE28FC">
        <w:tc>
          <w:tcPr>
            <w:tcW w:w="1832" w:type="pct"/>
          </w:tcPr>
          <w:p w14:paraId="5924DC0B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761A70DA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F6859BF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147ECA6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4E645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D6B19E4" w14:textId="644473CA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14,824</w:t>
            </w:r>
          </w:p>
        </w:tc>
        <w:tc>
          <w:tcPr>
            <w:tcW w:w="150" w:type="pct"/>
          </w:tcPr>
          <w:p w14:paraId="20CD2EF3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A8EE210" w14:textId="08FE2EE5" w:rsidR="0072409F" w:rsidRPr="00CD28D3" w:rsidRDefault="00915B97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2,593</w:t>
            </w:r>
          </w:p>
        </w:tc>
      </w:tr>
      <w:tr w:rsidR="0072409F" w:rsidRPr="00B93444" w14:paraId="4ABE54B5" w14:textId="77777777" w:rsidTr="00EE28FC">
        <w:tc>
          <w:tcPr>
            <w:tcW w:w="1832" w:type="pct"/>
          </w:tcPr>
          <w:p w14:paraId="0AD64D9B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5A6BDCF8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08EFA1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CDDF604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33BB1D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D9E2234" w14:textId="1624C81D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31,269</w:t>
            </w:r>
          </w:p>
        </w:tc>
        <w:tc>
          <w:tcPr>
            <w:tcW w:w="150" w:type="pct"/>
          </w:tcPr>
          <w:p w14:paraId="0692D021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49472E0C" w14:textId="7E77EE02" w:rsidR="0072409F" w:rsidRPr="00CD28D3" w:rsidRDefault="00915B97" w:rsidP="00915B9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10,601</w:t>
            </w:r>
          </w:p>
        </w:tc>
      </w:tr>
      <w:tr w:rsidR="0072409F" w:rsidRPr="00A83A64" w14:paraId="7C06FE50" w14:textId="77777777" w:rsidTr="00EE28FC">
        <w:tc>
          <w:tcPr>
            <w:tcW w:w="1832" w:type="pct"/>
          </w:tcPr>
          <w:p w14:paraId="02C46F23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44E83ADA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268C53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DE20F71" w14:textId="77777777" w:rsidR="0072409F" w:rsidRPr="00B93444" w:rsidRDefault="0072409F" w:rsidP="0072409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7719E0" w14:textId="77777777" w:rsidR="0072409F" w:rsidRPr="00B9344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58286636" w14:textId="30526638" w:rsidR="0072409F" w:rsidRPr="00CD28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11,518</w:t>
            </w:r>
          </w:p>
        </w:tc>
        <w:tc>
          <w:tcPr>
            <w:tcW w:w="150" w:type="pct"/>
          </w:tcPr>
          <w:p w14:paraId="20E61C88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6E14B00" w14:textId="4E27B912" w:rsidR="0072409F" w:rsidRPr="00CD28D3" w:rsidRDefault="00915B97" w:rsidP="00915B97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6,651</w:t>
            </w:r>
          </w:p>
        </w:tc>
      </w:tr>
      <w:tr w:rsidR="0072409F" w:rsidRPr="00A83A64" w14:paraId="6FE15D5C" w14:textId="77777777" w:rsidTr="00EE28FC">
        <w:tc>
          <w:tcPr>
            <w:tcW w:w="1832" w:type="pct"/>
          </w:tcPr>
          <w:p w14:paraId="33572F8F" w14:textId="77777777" w:rsidR="0072409F" w:rsidRPr="00A83A6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32C85B64" w14:textId="77777777" w:rsidR="0072409F" w:rsidRPr="005A7FEB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B66C805" w14:textId="77777777" w:rsidR="0072409F" w:rsidRPr="00A83A6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114469A" w14:textId="77777777" w:rsidR="0072409F" w:rsidRPr="00A83A64" w:rsidRDefault="0072409F" w:rsidP="0072409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E5532B" w14:textId="77777777" w:rsidR="0072409F" w:rsidRPr="00A83A64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5B46E91" w14:textId="4EDCB5BF" w:rsidR="0072409F" w:rsidRPr="00202FD3" w:rsidRDefault="000E1618" w:rsidP="0072409F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187,7</w:t>
            </w:r>
            <w:r w:rsidR="00202FD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03A2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46027144" w14:textId="77777777" w:rsidR="0072409F" w:rsidRPr="00CD28D3" w:rsidRDefault="0072409F" w:rsidP="00724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6C00735" w14:textId="50E6F233" w:rsidR="0072409F" w:rsidRPr="00CD28D3" w:rsidRDefault="00915B97" w:rsidP="0072409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141,70</w:t>
            </w:r>
            <w:r w:rsidR="00203A2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B1E93" w:rsidRPr="00A83A64" w14:paraId="06EA2F54" w14:textId="77777777" w:rsidTr="00FB1E93">
        <w:tc>
          <w:tcPr>
            <w:tcW w:w="1832" w:type="pct"/>
          </w:tcPr>
          <w:p w14:paraId="33C77BD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6E6FD31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68BED9B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12744FA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A8DF35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32BD96F1" w14:textId="074A08CB" w:rsidR="00FB1E93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4,415,40</w:t>
            </w:r>
            <w:r w:rsidR="0020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2E546DE6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808DBEE" w14:textId="13C82716" w:rsidR="00FB1E93" w:rsidRPr="00FB1E93" w:rsidRDefault="000E1618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(199,36</w:t>
            </w:r>
            <w:r w:rsidR="0020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B1E93" w:rsidRPr="00A83A64" w14:paraId="7BB46913" w14:textId="77777777" w:rsidTr="00FB1E93">
        <w:tc>
          <w:tcPr>
            <w:tcW w:w="1832" w:type="pct"/>
          </w:tcPr>
          <w:p w14:paraId="6126525A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95" w:type="pct"/>
            <w:shd w:val="clear" w:color="auto" w:fill="auto"/>
          </w:tcPr>
          <w:p w14:paraId="16322050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C0E59D5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D98FFC4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198F5AB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04157784" w14:textId="374E1F4E" w:rsidR="00FB1E93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(199,36</w:t>
            </w:r>
            <w:r w:rsidR="00203A2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696C6FD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15CAF0E" w14:textId="3697654F" w:rsidR="00FB1E93" w:rsidRPr="00FB1E93" w:rsidRDefault="000E1618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(199,36</w:t>
            </w:r>
            <w:r w:rsidR="00203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B1E93" w:rsidRPr="00A83A64" w14:paraId="1A389B4B" w14:textId="77777777" w:rsidTr="00FB1E93">
        <w:tc>
          <w:tcPr>
            <w:tcW w:w="1832" w:type="pct"/>
          </w:tcPr>
          <w:p w14:paraId="532FF88F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25F6D1F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1EA430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31A8504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B6DAEA3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9D1884B" w14:textId="3D779334" w:rsidR="00FB1E93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4,216,0</w:t>
            </w:r>
            <w:r w:rsidR="00202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50" w:type="pct"/>
          </w:tcPr>
          <w:p w14:paraId="0666805D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</w:tcPr>
          <w:p w14:paraId="25571E78" w14:textId="04DAFE6D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B1E93" w:rsidRPr="00A83A64" w14:paraId="7AFD6C7C" w14:textId="77777777" w:rsidTr="00FB1E93">
        <w:tc>
          <w:tcPr>
            <w:tcW w:w="1832" w:type="pct"/>
          </w:tcPr>
          <w:p w14:paraId="69AE60BA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61C1B249" w14:textId="77777777" w:rsidR="00FB1E93" w:rsidRPr="005F2A93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EE177E1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AC0D905" w14:textId="77777777" w:rsidR="00FB1E93" w:rsidRPr="00A83A64" w:rsidRDefault="00FB1E93" w:rsidP="00FB1E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35245F9" w14:textId="77777777" w:rsidR="00FB1E93" w:rsidRPr="00A83A64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26531AEE" w14:textId="3921F9D7" w:rsidR="00FB1E93" w:rsidRPr="00CD28D3" w:rsidRDefault="000E1618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4,256,33</w:t>
            </w:r>
            <w:r w:rsidR="00202F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5D3CDC26" w14:textId="77777777" w:rsidR="00FB1E93" w:rsidRPr="00CD28D3" w:rsidRDefault="00FB1E93" w:rsidP="00FB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02D686C9" w14:textId="605F4BEA" w:rsidR="00FB1E93" w:rsidRPr="00CD28D3" w:rsidRDefault="00FB1E93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9B56F9" w14:textId="77777777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764617A" w14:textId="77777777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0FC690D" w14:textId="77BB0109"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C239B6C" w14:textId="5D0E6077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B979418" w14:textId="51190E8C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94FE2AE" w14:textId="606A55AB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A65599C" w14:textId="4D2BA35E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E2723FE" w14:textId="77777777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8F8B81D" w14:textId="77777777" w:rsidR="0072409F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3D6616" w:rsidRPr="00B93444" w14:paraId="089494D1" w14:textId="77777777" w:rsidTr="003D6616">
        <w:trPr>
          <w:trHeight w:val="299"/>
        </w:trPr>
        <w:tc>
          <w:tcPr>
            <w:tcW w:w="1832" w:type="pct"/>
          </w:tcPr>
          <w:p w14:paraId="0F2C948F" w14:textId="77777777" w:rsidR="003D6616" w:rsidRPr="003D6616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C4BEFC4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83A066C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5153D5D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AE01AB6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26D90C3" w14:textId="77777777" w:rsidR="003D6616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5737C0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D0268FC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60827A24" w14:textId="77777777" w:rsidR="003D6616" w:rsidRPr="00B93444" w:rsidRDefault="003D6616" w:rsidP="00CC497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616" w:rsidRPr="00B93444" w14:paraId="3E87B5AF" w14:textId="77777777" w:rsidTr="003D6616">
        <w:trPr>
          <w:trHeight w:val="299"/>
        </w:trPr>
        <w:tc>
          <w:tcPr>
            <w:tcW w:w="1832" w:type="pct"/>
          </w:tcPr>
          <w:p w14:paraId="471DD251" w14:textId="73C02681" w:rsidR="003D6616" w:rsidRPr="003D6616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E1A56B3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37CF2BC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B78EABD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8D249B3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4662273A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09F" w:rsidRPr="00B93444" w14:paraId="076C1A40" w14:textId="77777777" w:rsidTr="003D6616">
        <w:trPr>
          <w:trHeight w:val="299"/>
        </w:trPr>
        <w:tc>
          <w:tcPr>
            <w:tcW w:w="1832" w:type="pct"/>
          </w:tcPr>
          <w:p w14:paraId="146EA225" w14:textId="2D921FB2" w:rsidR="0072409F" w:rsidRPr="003D6616" w:rsidRDefault="0072409F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66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595" w:type="pct"/>
            <w:shd w:val="clear" w:color="auto" w:fill="auto"/>
          </w:tcPr>
          <w:p w14:paraId="734F1A90" w14:textId="77777777" w:rsidR="0072409F" w:rsidRPr="00B93444" w:rsidRDefault="0072409F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3CBAFE33" w14:textId="77777777" w:rsidR="0072409F" w:rsidRPr="00B93444" w:rsidRDefault="0072409F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6CB6B5FA" w14:textId="77777777" w:rsidR="0072409F" w:rsidRPr="00B93444" w:rsidRDefault="0072409F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87034A7" w14:textId="77777777" w:rsidR="0072409F" w:rsidRPr="00B93444" w:rsidRDefault="0072409F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14:paraId="43A0B5D2" w14:textId="77777777" w:rsidR="0072409F" w:rsidRPr="00A83A64" w:rsidRDefault="0072409F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D6616" w:rsidRPr="00B93444" w14:paraId="75BD9A53" w14:textId="77777777" w:rsidTr="003D6616">
        <w:trPr>
          <w:trHeight w:val="299"/>
        </w:trPr>
        <w:tc>
          <w:tcPr>
            <w:tcW w:w="1832" w:type="pct"/>
          </w:tcPr>
          <w:p w14:paraId="7751DDB4" w14:textId="77777777"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1AB32825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617E0B1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3D13CA8E" w14:textId="77777777"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B4E84C6" w14:textId="77777777"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E487BF1" w14:textId="77777777" w:rsidR="003D6616" w:rsidRPr="00CD28D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DC7A87D" w14:textId="77777777" w:rsidR="003D6616" w:rsidRPr="00CD28D3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7F979860" w14:textId="77777777" w:rsidR="003D6616" w:rsidRPr="00CD28D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29798369" w14:textId="77777777" w:rsidTr="003D6616">
        <w:trPr>
          <w:trHeight w:val="299"/>
        </w:trPr>
        <w:tc>
          <w:tcPr>
            <w:tcW w:w="1832" w:type="pct"/>
          </w:tcPr>
          <w:p w14:paraId="05D6614F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0C5FD09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52D30AB9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54F466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D4DC10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3AF305EE" w14:textId="056E3AD9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1,949</w:t>
            </w:r>
          </w:p>
        </w:tc>
        <w:tc>
          <w:tcPr>
            <w:tcW w:w="150" w:type="pct"/>
          </w:tcPr>
          <w:p w14:paraId="183753E1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D999F1B" w14:textId="1CC8D823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29,632</w:t>
            </w:r>
          </w:p>
        </w:tc>
      </w:tr>
      <w:tr w:rsidR="009B00AC" w:rsidRPr="00B93444" w14:paraId="3E92459A" w14:textId="77777777" w:rsidTr="003D6616">
        <w:tc>
          <w:tcPr>
            <w:tcW w:w="1832" w:type="pct"/>
          </w:tcPr>
          <w:p w14:paraId="35B31A41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3302F18D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2F98212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8FFA9D6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3231A2F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04B053B2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B87863D" w14:textId="77777777" w:rsidR="009B00AC" w:rsidRPr="00CD28D3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935C34E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2D0390B3" w14:textId="77777777" w:rsidTr="003D6616">
        <w:tc>
          <w:tcPr>
            <w:tcW w:w="1832" w:type="pct"/>
          </w:tcPr>
          <w:p w14:paraId="0C84FC9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64DBDA71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6157FEDC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7D927A6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0D2CA19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19FDCCD" w14:textId="2888739B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2,306</w:t>
            </w:r>
          </w:p>
        </w:tc>
        <w:tc>
          <w:tcPr>
            <w:tcW w:w="150" w:type="pct"/>
          </w:tcPr>
          <w:p w14:paraId="0CE67566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0328421" w14:textId="2CC7EE2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</w:tr>
      <w:tr w:rsidR="009B00AC" w:rsidRPr="00B93444" w14:paraId="64A9298B" w14:textId="77777777" w:rsidTr="003D6616">
        <w:tc>
          <w:tcPr>
            <w:tcW w:w="1832" w:type="pct"/>
          </w:tcPr>
          <w:p w14:paraId="7CD2EB08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28F8F7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880725F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2B076B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6C5FF0E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44D669A4" w14:textId="0CD127F4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50" w:type="pct"/>
          </w:tcPr>
          <w:p w14:paraId="709FA333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3744C793" w14:textId="60A9D134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31,320</w:t>
            </w:r>
          </w:p>
        </w:tc>
      </w:tr>
      <w:tr w:rsidR="009B00AC" w:rsidRPr="00B93444" w14:paraId="0D8567BB" w14:textId="77777777" w:rsidTr="003D6616">
        <w:tc>
          <w:tcPr>
            <w:tcW w:w="1832" w:type="pct"/>
          </w:tcPr>
          <w:p w14:paraId="48AB9CDA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14:paraId="7AAD2B7D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06A4183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7601607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3A09C5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14:paraId="0995B4BE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439F56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14:paraId="70447690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2653DA8A" w14:textId="77777777" w:rsidTr="003D6616">
        <w:tc>
          <w:tcPr>
            <w:tcW w:w="1832" w:type="pct"/>
          </w:tcPr>
          <w:p w14:paraId="51E91652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14:paraId="760A3A2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0164E4E0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6AD139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8D5FDE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47B1932" w14:textId="39DB53FB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3,617,075</w:t>
            </w:r>
          </w:p>
        </w:tc>
        <w:tc>
          <w:tcPr>
            <w:tcW w:w="150" w:type="pct"/>
          </w:tcPr>
          <w:p w14:paraId="518255D0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022E911" w14:textId="3E3DB83C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3,600,743</w:t>
            </w:r>
          </w:p>
        </w:tc>
      </w:tr>
      <w:tr w:rsidR="009B00AC" w:rsidRPr="00B93444" w14:paraId="4185CE7F" w14:textId="77777777" w:rsidTr="003D6616">
        <w:tc>
          <w:tcPr>
            <w:tcW w:w="1832" w:type="pct"/>
          </w:tcPr>
          <w:p w14:paraId="79F39DCC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14:paraId="11F987C2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CD9DFA4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D6558F7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412D305" w14:textId="77777777" w:rsidR="009B00AC" w:rsidRPr="00B93444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14:paraId="1136581C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DEF639" w14:textId="77777777" w:rsidR="009B00AC" w:rsidRPr="00CD28D3" w:rsidRDefault="009B00AC" w:rsidP="009B0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098D08F" w14:textId="7777777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0AC" w:rsidRPr="00B93444" w14:paraId="5D4F976E" w14:textId="77777777" w:rsidTr="003D6616">
        <w:tc>
          <w:tcPr>
            <w:tcW w:w="1832" w:type="pct"/>
          </w:tcPr>
          <w:p w14:paraId="454FC21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14:paraId="1FD5D209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8E76966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0C36ED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80AA9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71E27D2" w14:textId="66BC185A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1,725,083</w:t>
            </w:r>
          </w:p>
        </w:tc>
        <w:tc>
          <w:tcPr>
            <w:tcW w:w="150" w:type="pct"/>
          </w:tcPr>
          <w:p w14:paraId="6AEA7482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3F849B88" w14:textId="4DEE57A5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1,719,659</w:t>
            </w:r>
          </w:p>
        </w:tc>
      </w:tr>
      <w:tr w:rsidR="009B00AC" w:rsidRPr="00B93444" w14:paraId="38FE1764" w14:textId="77777777" w:rsidTr="003D6616">
        <w:tc>
          <w:tcPr>
            <w:tcW w:w="1832" w:type="pct"/>
          </w:tcPr>
          <w:p w14:paraId="51714DCC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2C26819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7204A84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CD79614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5A54BD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15C4BE2" w14:textId="1C483196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151,259</w:t>
            </w:r>
          </w:p>
        </w:tc>
        <w:tc>
          <w:tcPr>
            <w:tcW w:w="150" w:type="pct"/>
          </w:tcPr>
          <w:p w14:paraId="1CD7D47A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EFF08B7" w14:textId="43C71C9F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151,259</w:t>
            </w:r>
          </w:p>
        </w:tc>
      </w:tr>
      <w:tr w:rsidR="009B00AC" w:rsidRPr="00B93444" w14:paraId="0E07393E" w14:textId="77777777" w:rsidTr="003D6616">
        <w:tc>
          <w:tcPr>
            <w:tcW w:w="1832" w:type="pct"/>
          </w:tcPr>
          <w:p w14:paraId="06D4390A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169CE2B7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BB25528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379AEB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31158D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0C147EFE" w14:textId="051CEF80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89,084</w:t>
            </w:r>
          </w:p>
        </w:tc>
        <w:tc>
          <w:tcPr>
            <w:tcW w:w="150" w:type="pct"/>
          </w:tcPr>
          <w:p w14:paraId="095895AB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67267DC" w14:textId="60E7BD0B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89,084</w:t>
            </w:r>
          </w:p>
        </w:tc>
      </w:tr>
      <w:tr w:rsidR="009B00AC" w:rsidRPr="00B93444" w14:paraId="58013D8C" w14:textId="77777777" w:rsidTr="003D6616">
        <w:tc>
          <w:tcPr>
            <w:tcW w:w="1832" w:type="pct"/>
          </w:tcPr>
          <w:p w14:paraId="462BBC9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16EEC81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18009E1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0807D48F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F7220EE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48662007" w14:textId="4A05FA87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  <w:tc>
          <w:tcPr>
            <w:tcW w:w="150" w:type="pct"/>
          </w:tcPr>
          <w:p w14:paraId="10E79705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1F995291" w14:textId="6FA1A46C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</w:tr>
      <w:tr w:rsidR="009B00AC" w:rsidRPr="00B93444" w14:paraId="253D8D18" w14:textId="77777777" w:rsidTr="003D6616">
        <w:tc>
          <w:tcPr>
            <w:tcW w:w="1832" w:type="pct"/>
          </w:tcPr>
          <w:p w14:paraId="42A2F88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012536A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BAD5AF7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4876A1C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FE71E1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21637B53" w14:textId="214DB5D5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50,681</w:t>
            </w:r>
          </w:p>
        </w:tc>
        <w:tc>
          <w:tcPr>
            <w:tcW w:w="150" w:type="pct"/>
          </w:tcPr>
          <w:p w14:paraId="007EF24A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2121B586" w14:textId="2E354FC9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50,681</w:t>
            </w:r>
          </w:p>
        </w:tc>
      </w:tr>
      <w:tr w:rsidR="009B00AC" w:rsidRPr="00A83A64" w14:paraId="47994622" w14:textId="77777777" w:rsidTr="003D6616">
        <w:tc>
          <w:tcPr>
            <w:tcW w:w="1832" w:type="pct"/>
          </w:tcPr>
          <w:p w14:paraId="455A89EA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3D69B8B0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BDF1A3F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8FEA25A" w14:textId="77777777" w:rsidR="009B00AC" w:rsidRPr="00B93444" w:rsidRDefault="009B00AC" w:rsidP="009B00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BA72AC4" w14:textId="77777777" w:rsidR="009B00AC" w:rsidRPr="00B9344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14:paraId="17207367" w14:textId="6D6C183D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  <w:tc>
          <w:tcPr>
            <w:tcW w:w="150" w:type="pct"/>
          </w:tcPr>
          <w:p w14:paraId="52F7F3DC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14:paraId="0D5316AB" w14:textId="5B008E5C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9B00AC" w:rsidRPr="00A83A64" w14:paraId="10A85E42" w14:textId="77777777" w:rsidTr="003D6616">
        <w:tc>
          <w:tcPr>
            <w:tcW w:w="1832" w:type="pct"/>
          </w:tcPr>
          <w:p w14:paraId="5E24600A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14:paraId="348549BB" w14:textId="77777777" w:rsidR="009B00AC" w:rsidRPr="005A7FEB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86A6C90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25D3C427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818DF1D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D34384B" w14:textId="3A7CFFFF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CD28D3">
              <w:rPr>
                <w:rFonts w:asciiTheme="majorBidi" w:hAnsiTheme="majorBidi" w:cstheme="majorBidi"/>
                <w:sz w:val="30"/>
                <w:szCs w:val="30"/>
              </w:rPr>
              <w:t>,527</w:t>
            </w:r>
          </w:p>
        </w:tc>
        <w:tc>
          <w:tcPr>
            <w:tcW w:w="150" w:type="pct"/>
          </w:tcPr>
          <w:p w14:paraId="57609081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E947710" w14:textId="08086EC3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146,028</w:t>
            </w:r>
          </w:p>
        </w:tc>
      </w:tr>
      <w:tr w:rsidR="009B00AC" w:rsidRPr="00A83A64" w14:paraId="343AA80A" w14:textId="77777777" w:rsidTr="003D6616">
        <w:tc>
          <w:tcPr>
            <w:tcW w:w="1832" w:type="pct"/>
          </w:tcPr>
          <w:p w14:paraId="2634BB5B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004606F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2F45C03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37AC931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8851812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44F93804" w14:textId="4B473993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5,862,801</w:t>
            </w:r>
          </w:p>
        </w:tc>
        <w:tc>
          <w:tcPr>
            <w:tcW w:w="150" w:type="pct"/>
          </w:tcPr>
          <w:p w14:paraId="27E6C440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B039A13" w14:textId="595F8EC2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835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</w:tr>
      <w:tr w:rsidR="009B00AC" w:rsidRPr="00A83A64" w14:paraId="7E306584" w14:textId="77777777" w:rsidTr="003D6616">
        <w:tc>
          <w:tcPr>
            <w:tcW w:w="1832" w:type="pct"/>
          </w:tcPr>
          <w:p w14:paraId="494D5901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5" w:type="pct"/>
            <w:shd w:val="clear" w:color="auto" w:fill="auto"/>
          </w:tcPr>
          <w:p w14:paraId="375C5F3E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6DBEAC3B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46E2440D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5980DC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1B16578" w14:textId="5C9CCA92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(163,245)</w:t>
            </w:r>
          </w:p>
        </w:tc>
        <w:tc>
          <w:tcPr>
            <w:tcW w:w="150" w:type="pct"/>
          </w:tcPr>
          <w:p w14:paraId="5D8E75A6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3D443EF7" w14:textId="4DF50647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sz w:val="30"/>
                <w:szCs w:val="30"/>
              </w:rPr>
              <w:t>(156,003)</w:t>
            </w:r>
          </w:p>
        </w:tc>
      </w:tr>
      <w:tr w:rsidR="009B00AC" w:rsidRPr="00A83A64" w14:paraId="32C2ED37" w14:textId="77777777" w:rsidTr="003D6616">
        <w:tc>
          <w:tcPr>
            <w:tcW w:w="1832" w:type="pct"/>
          </w:tcPr>
          <w:p w14:paraId="21B3665A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7A6A45A9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9FF62B9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57B36A3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2EBE67A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3EF5B94D" w14:textId="06753BB9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5,699,556</w:t>
            </w:r>
          </w:p>
        </w:tc>
        <w:tc>
          <w:tcPr>
            <w:tcW w:w="150" w:type="pct"/>
          </w:tcPr>
          <w:p w14:paraId="73D296C9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70EF98B9" w14:textId="1BDA815D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679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543</w:t>
            </w:r>
          </w:p>
        </w:tc>
      </w:tr>
      <w:tr w:rsidR="009B00AC" w:rsidRPr="00A83A64" w14:paraId="624CD8B9" w14:textId="77777777" w:rsidTr="003D6616">
        <w:tc>
          <w:tcPr>
            <w:tcW w:w="1832" w:type="pct"/>
          </w:tcPr>
          <w:p w14:paraId="341D11C6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14:paraId="5A3FB491" w14:textId="77777777" w:rsidR="009B00AC" w:rsidRPr="005F2A93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8FEFE22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96847ED" w14:textId="77777777" w:rsidR="009B00AC" w:rsidRPr="00A83A64" w:rsidRDefault="009B00AC" w:rsidP="009B0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09C2651" w14:textId="77777777" w:rsidR="009B00AC" w:rsidRPr="00A83A64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14:paraId="4176B563" w14:textId="562A02DD" w:rsidR="009B00AC" w:rsidRPr="00CD28D3" w:rsidRDefault="009B00AC" w:rsidP="009B00AC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50" w:type="pct"/>
          </w:tcPr>
          <w:p w14:paraId="02196724" w14:textId="77777777" w:rsidR="009B00AC" w:rsidRPr="00CD28D3" w:rsidRDefault="009B00AC" w:rsidP="009B0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23969131" w14:textId="79F57A29" w:rsidR="009B00AC" w:rsidRPr="00CD28D3" w:rsidRDefault="009B00AC" w:rsidP="009B00A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5,710,863</w:t>
            </w:r>
          </w:p>
        </w:tc>
      </w:tr>
    </w:tbl>
    <w:p w14:paraId="39230C78" w14:textId="77777777" w:rsidR="006F09D2" w:rsidRPr="00EF3256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  <w:lang w:val="th-TH"/>
        </w:rPr>
      </w:pPr>
    </w:p>
    <w:p w14:paraId="10A23A94" w14:textId="59D6BAD1" w:rsidR="006F09D2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A83A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83A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A83A64">
        <w:rPr>
          <w:rFonts w:asciiTheme="majorBidi" w:hAnsiTheme="majorBidi" w:cstheme="majorBidi"/>
          <w:sz w:val="30"/>
          <w:szCs w:val="30"/>
        </w:rPr>
        <w:t xml:space="preserve">30 </w:t>
      </w:r>
      <w:r w:rsidRPr="00A83A64">
        <w:rPr>
          <w:rFonts w:asciiTheme="majorBidi" w:hAnsiTheme="majorBidi" w:cstheme="majorBidi"/>
          <w:sz w:val="30"/>
          <w:szCs w:val="30"/>
          <w:cs/>
        </w:rPr>
        <w:t>วัน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A83A64">
        <w:rPr>
          <w:rFonts w:asciiTheme="majorBidi" w:hAnsiTheme="majorBidi" w:cstheme="majorBidi"/>
          <w:sz w:val="30"/>
          <w:szCs w:val="30"/>
        </w:rPr>
        <w:t xml:space="preserve">60 </w:t>
      </w:r>
      <w:r w:rsidRPr="00A83A64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DC9C4E3" w14:textId="77777777" w:rsidR="0072409F" w:rsidRPr="00EF3256" w:rsidRDefault="0072409F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6"/>
          <w:szCs w:val="6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310"/>
        <w:gridCol w:w="720"/>
        <w:gridCol w:w="1440"/>
        <w:gridCol w:w="270"/>
        <w:gridCol w:w="1354"/>
      </w:tblGrid>
      <w:tr w:rsidR="00CC497A" w:rsidRPr="008A1C9D" w14:paraId="7A9E0691" w14:textId="77777777" w:rsidTr="00CC497A">
        <w:trPr>
          <w:tblHeader/>
        </w:trPr>
        <w:tc>
          <w:tcPr>
            <w:tcW w:w="5310" w:type="dxa"/>
            <w:vAlign w:val="bottom"/>
          </w:tcPr>
          <w:p w14:paraId="3E0BC6B0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720" w:type="dxa"/>
          </w:tcPr>
          <w:p w14:paraId="64D22381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CA8F655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8FF1F5B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E629EED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877E522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497A" w:rsidRPr="008A1C9D" w14:paraId="0E3661C0" w14:textId="77777777" w:rsidTr="00CC497A">
        <w:trPr>
          <w:tblHeader/>
        </w:trPr>
        <w:tc>
          <w:tcPr>
            <w:tcW w:w="5310" w:type="dxa"/>
          </w:tcPr>
          <w:p w14:paraId="1B6ED1E1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576591E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  <w:vAlign w:val="center"/>
          </w:tcPr>
          <w:p w14:paraId="2845861A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49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CC49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CC49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497A" w:rsidRPr="008A1C9D" w14:paraId="30606C97" w14:textId="77777777" w:rsidTr="00CC497A">
        <w:trPr>
          <w:tblHeader/>
        </w:trPr>
        <w:tc>
          <w:tcPr>
            <w:tcW w:w="5310" w:type="dxa"/>
          </w:tcPr>
          <w:p w14:paraId="5750AF1B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C497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C49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7DE5" w:rsidRPr="00147D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47DE5" w:rsidRPr="00147DE5">
              <w:rPr>
                <w:rFonts w:asciiTheme="majorBidi" w:hAnsiTheme="majorBidi" w:cstheme="majorBidi"/>
                <w:sz w:val="30"/>
                <w:szCs w:val="30"/>
              </w:rPr>
              <w:t xml:space="preserve">63 - </w:t>
            </w:r>
            <w:r w:rsidR="00147DE5" w:rsidRPr="00147DE5">
              <w:rPr>
                <w:rFonts w:asciiTheme="majorBidi" w:hAnsi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</w:tcPr>
          <w:p w14:paraId="4D5A8D07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E126CD" w14:textId="77777777" w:rsidR="00CC497A" w:rsidRPr="00537FBF" w:rsidRDefault="000570F5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37FBF">
              <w:rPr>
                <w:rFonts w:asciiTheme="majorBidi" w:hAnsiTheme="majorBidi" w:cstheme="majorBidi"/>
                <w:sz w:val="30"/>
                <w:szCs w:val="30"/>
              </w:rPr>
              <w:t>180,9</w:t>
            </w:r>
            <w:r w:rsidR="00A82960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center"/>
          </w:tcPr>
          <w:p w14:paraId="499A5778" w14:textId="77777777" w:rsidR="00CC497A" w:rsidRPr="00376013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11A7DFF" w14:textId="77777777" w:rsidR="00CC497A" w:rsidRPr="00376013" w:rsidRDefault="000570F5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172,726</w:t>
            </w:r>
          </w:p>
        </w:tc>
      </w:tr>
      <w:tr w:rsidR="00CC497A" w:rsidRPr="008A1C9D" w14:paraId="5BF5A4AF" w14:textId="77777777" w:rsidTr="00CC497A">
        <w:trPr>
          <w:tblHeader/>
        </w:trPr>
        <w:tc>
          <w:tcPr>
            <w:tcW w:w="5310" w:type="dxa"/>
          </w:tcPr>
          <w:p w14:paraId="7E32A53C" w14:textId="77777777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77F9DA77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3F082F" w14:textId="77CC0AFC" w:rsidR="00CC497A" w:rsidRPr="00537FBF" w:rsidRDefault="000A029C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</w:t>
            </w:r>
            <w:r w:rsidR="00EF32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5829BDC7" w14:textId="77777777" w:rsidR="00CC497A" w:rsidRPr="001156F9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46258CD" w14:textId="73D08361" w:rsidR="00CC497A" w:rsidRPr="001156F9" w:rsidRDefault="000A029C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</w:t>
            </w:r>
            <w:r w:rsidR="00EF325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EF3256" w:rsidRPr="008A1C9D" w14:paraId="7879A247" w14:textId="77777777" w:rsidTr="00CC497A">
        <w:trPr>
          <w:tblHeader/>
        </w:trPr>
        <w:tc>
          <w:tcPr>
            <w:tcW w:w="5310" w:type="dxa"/>
          </w:tcPr>
          <w:p w14:paraId="4D7C587C" w14:textId="249D24D8" w:rsidR="00EF3256" w:rsidRPr="00EF3256" w:rsidRDefault="00EF3256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กลับรายการ</w:t>
            </w:r>
          </w:p>
        </w:tc>
        <w:tc>
          <w:tcPr>
            <w:tcW w:w="720" w:type="dxa"/>
          </w:tcPr>
          <w:p w14:paraId="365B58BA" w14:textId="77777777" w:rsidR="00EF3256" w:rsidRPr="00CC497A" w:rsidRDefault="00EF3256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679C94" w14:textId="4ECA681F" w:rsidR="00EF3256" w:rsidRDefault="00EF3256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  <w:vAlign w:val="center"/>
          </w:tcPr>
          <w:p w14:paraId="46EEBEC5" w14:textId="77777777" w:rsidR="00EF3256" w:rsidRPr="001156F9" w:rsidRDefault="00EF3256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50195FB6" w14:textId="2722DDE7" w:rsidR="00EF3256" w:rsidRDefault="00EF3256" w:rsidP="00EF325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497A" w:rsidRPr="008A1C9D" w14:paraId="029310A2" w14:textId="77777777" w:rsidTr="00CC497A">
        <w:trPr>
          <w:tblHeader/>
        </w:trPr>
        <w:tc>
          <w:tcPr>
            <w:tcW w:w="5310" w:type="dxa"/>
          </w:tcPr>
          <w:p w14:paraId="79BBC335" w14:textId="17CA75CD"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3B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363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="00613B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  <w:r w:rsidR="001156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="00C073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</w:t>
            </w:r>
          </w:p>
        </w:tc>
        <w:tc>
          <w:tcPr>
            <w:tcW w:w="720" w:type="dxa"/>
          </w:tcPr>
          <w:p w14:paraId="333CCF33" w14:textId="77777777"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5B69D" w14:textId="0AA0596D" w:rsidR="00CC497A" w:rsidRPr="00FB1E93" w:rsidRDefault="000A029C" w:rsidP="00FB1E93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207,617</w:t>
            </w:r>
          </w:p>
        </w:tc>
        <w:tc>
          <w:tcPr>
            <w:tcW w:w="270" w:type="dxa"/>
            <w:vAlign w:val="center"/>
          </w:tcPr>
          <w:p w14:paraId="0D9B6BC5" w14:textId="77777777" w:rsidR="00CC497A" w:rsidRPr="0045421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22A07" w14:textId="2777DA13" w:rsidR="00CC497A" w:rsidRPr="00FB1E93" w:rsidRDefault="000A029C" w:rsidP="00FB1E9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199,36</w:t>
            </w:r>
            <w:r w:rsidR="00EF3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EF1D245" w14:textId="77777777" w:rsidR="00C2668E" w:rsidRPr="00020BEC" w:rsidRDefault="000B1CB9" w:rsidP="00165AF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</w:t>
      </w:r>
      <w:r w:rsidR="003E6A5C"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14:paraId="7E1C7C7A" w14:textId="77777777" w:rsidR="004B37AC" w:rsidRPr="00020BEC" w:rsidRDefault="004B37AC" w:rsidP="004B3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3E760E" w:rsidRPr="00020BEC" w14:paraId="638A8182" w14:textId="77777777" w:rsidTr="002C5FCE">
        <w:tc>
          <w:tcPr>
            <w:tcW w:w="2045" w:type="pct"/>
          </w:tcPr>
          <w:p w14:paraId="25E05C3E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2B3F7D2F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B23291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784AAAE1" w14:textId="77777777"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B5A" w:rsidRPr="00020BEC" w14:paraId="4A5BE659" w14:textId="77777777" w:rsidTr="002C5FCE">
        <w:tc>
          <w:tcPr>
            <w:tcW w:w="2045" w:type="pct"/>
          </w:tcPr>
          <w:p w14:paraId="5397372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2BFF0D" w14:textId="1C31F3AD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5A7D6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89C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86CBCD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1A8A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17FA45" w14:textId="069F6FB5" w:rsidR="00613B5A" w:rsidRPr="00020BEC" w:rsidRDefault="005A7D6B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169C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154DF1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13B5A" w:rsidRPr="00020BEC" w14:paraId="31FD0DCD" w14:textId="77777777" w:rsidTr="002C5FCE">
        <w:tc>
          <w:tcPr>
            <w:tcW w:w="2045" w:type="pct"/>
          </w:tcPr>
          <w:p w14:paraId="42A0CF5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3EB20B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126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6B10E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EC1F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362D50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3DE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D50A6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73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613B5A" w:rsidRPr="00020BEC" w14:paraId="57BBD15D" w14:textId="77777777" w:rsidTr="002C5FCE">
        <w:tc>
          <w:tcPr>
            <w:tcW w:w="2045" w:type="pct"/>
          </w:tcPr>
          <w:p w14:paraId="5407390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423AD4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B5A" w:rsidRPr="00020BEC" w14:paraId="45ED2688" w14:textId="77777777" w:rsidTr="002C5FCE">
        <w:tc>
          <w:tcPr>
            <w:tcW w:w="2045" w:type="pct"/>
          </w:tcPr>
          <w:p w14:paraId="5B5BC2B0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5" w:type="pct"/>
          </w:tcPr>
          <w:p w14:paraId="6A48B4F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253A8E6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E833D5E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D639BB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471B213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C92F2F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24055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228E53EA" w14:textId="77777777" w:rsidTr="002C5FCE">
        <w:tc>
          <w:tcPr>
            <w:tcW w:w="2045" w:type="pct"/>
          </w:tcPr>
          <w:p w14:paraId="35EC000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5" w:type="pct"/>
          </w:tcPr>
          <w:p w14:paraId="39C9F77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2771CA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84518E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D8B9BF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E5AA2D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25CC6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1F4B0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669DC8C1" w14:textId="77777777" w:rsidTr="002C5FCE">
        <w:tc>
          <w:tcPr>
            <w:tcW w:w="2045" w:type="pct"/>
          </w:tcPr>
          <w:p w14:paraId="493601F6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5" w:type="pct"/>
          </w:tcPr>
          <w:p w14:paraId="37F61EEC" w14:textId="17B2434C" w:rsidR="00613B5A" w:rsidRPr="00020BEC" w:rsidRDefault="00270006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80D146E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8D5B1DB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  <w:tc>
          <w:tcPr>
            <w:tcW w:w="147" w:type="pct"/>
          </w:tcPr>
          <w:p w14:paraId="2914D5A2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F546EBC" w14:textId="6067B54C" w:rsidR="00613B5A" w:rsidRPr="00020BEC" w:rsidRDefault="00270006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528F5B2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666783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</w:tr>
      <w:tr w:rsidR="00613B5A" w:rsidRPr="00020BEC" w14:paraId="07B6B86F" w14:textId="77777777" w:rsidTr="002C5FCE">
        <w:tc>
          <w:tcPr>
            <w:tcW w:w="2045" w:type="pct"/>
          </w:tcPr>
          <w:p w14:paraId="4E2B8ED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5" w:type="pct"/>
          </w:tcPr>
          <w:p w14:paraId="7813E289" w14:textId="2CCC75CE" w:rsidR="00613B5A" w:rsidRPr="00020BEC" w:rsidRDefault="00270006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DE69B7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2E68A6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  <w:tc>
          <w:tcPr>
            <w:tcW w:w="147" w:type="pct"/>
          </w:tcPr>
          <w:p w14:paraId="615791E3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784ABD2" w14:textId="05A30186" w:rsidR="00613B5A" w:rsidRPr="00020BEC" w:rsidRDefault="00270006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7C09FE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C2800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</w:tr>
      <w:tr w:rsidR="00613B5A" w:rsidRPr="00020BEC" w14:paraId="5292CA91" w14:textId="77777777" w:rsidTr="002C5FCE">
        <w:tc>
          <w:tcPr>
            <w:tcW w:w="2045" w:type="pct"/>
          </w:tcPr>
          <w:p w14:paraId="07CE21D1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9F3F7D7" w14:textId="3AD03400" w:rsidR="00613B5A" w:rsidRPr="00020BEC" w:rsidRDefault="00270006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F77AD52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D41282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22,354</w:t>
            </w:r>
          </w:p>
        </w:tc>
        <w:tc>
          <w:tcPr>
            <w:tcW w:w="147" w:type="pct"/>
          </w:tcPr>
          <w:p w14:paraId="27AE9306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F4B16C2" w14:textId="597E2E25" w:rsidR="00613B5A" w:rsidRPr="00020BEC" w:rsidRDefault="00270006" w:rsidP="00613B5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EB4F88E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FB01E9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22,354</w:t>
            </w:r>
          </w:p>
        </w:tc>
      </w:tr>
      <w:tr w:rsidR="00613B5A" w:rsidRPr="00020BEC" w14:paraId="2456D759" w14:textId="77777777" w:rsidTr="002C5FCE">
        <w:tc>
          <w:tcPr>
            <w:tcW w:w="2045" w:type="pct"/>
          </w:tcPr>
          <w:p w14:paraId="6472079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59A5A24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D80DD9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3C19A6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4D7C98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8B1B3E1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44E7E5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25224B5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566B2EF6" w14:textId="77777777" w:rsidTr="002C5FCE">
        <w:tc>
          <w:tcPr>
            <w:tcW w:w="2045" w:type="pct"/>
          </w:tcPr>
          <w:p w14:paraId="32902F87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07C0F61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266E511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06E7513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8E20B5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7F89B28A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362D3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11431AE3" w14:textId="77777777" w:rsidR="00613B5A" w:rsidRPr="00020BEC" w:rsidRDefault="00613B5A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B5A" w:rsidRPr="00020BEC" w14:paraId="5C3C19F1" w14:textId="77777777" w:rsidTr="002C5FCE">
        <w:tc>
          <w:tcPr>
            <w:tcW w:w="2045" w:type="pct"/>
          </w:tcPr>
          <w:p w14:paraId="68F56B8E" w14:textId="108A80DC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A2C1EC6" w14:textId="583E81B5" w:rsidR="00613B5A" w:rsidRPr="00020BEC" w:rsidRDefault="00270006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1,075,104</w:t>
            </w:r>
          </w:p>
        </w:tc>
        <w:tc>
          <w:tcPr>
            <w:tcW w:w="128" w:type="pct"/>
          </w:tcPr>
          <w:p w14:paraId="79A552E4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669E12C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1,014,694</w:t>
            </w:r>
          </w:p>
        </w:tc>
        <w:tc>
          <w:tcPr>
            <w:tcW w:w="147" w:type="pct"/>
          </w:tcPr>
          <w:p w14:paraId="36F04800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B06FADF" w14:textId="36D1C848" w:rsidR="00613B5A" w:rsidRPr="00020BEC" w:rsidRDefault="00270006" w:rsidP="00613B5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1,075,104</w:t>
            </w:r>
          </w:p>
        </w:tc>
        <w:tc>
          <w:tcPr>
            <w:tcW w:w="147" w:type="pct"/>
          </w:tcPr>
          <w:p w14:paraId="15D312CF" w14:textId="77777777" w:rsidR="00613B5A" w:rsidRPr="00020BEC" w:rsidRDefault="00613B5A" w:rsidP="0061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D8541D9" w14:textId="77777777" w:rsidR="00613B5A" w:rsidRPr="00020BEC" w:rsidRDefault="00613B5A" w:rsidP="00613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1,014,694</w:t>
            </w:r>
          </w:p>
        </w:tc>
      </w:tr>
    </w:tbl>
    <w:p w14:paraId="08BC12EA" w14:textId="77777777" w:rsidR="00467B60" w:rsidRDefault="00467B60" w:rsidP="00467B60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</w:p>
    <w:p w14:paraId="60B7B92F" w14:textId="77777777" w:rsidR="00202FD3" w:rsidRDefault="00202FD3" w:rsidP="00915B97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2" w:name="_Hlk55229038"/>
      <w:r w:rsidRPr="00083D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bookmarkEnd w:id="2"/>
    <w:p w14:paraId="319349AF" w14:textId="77777777" w:rsidR="00232366" w:rsidRDefault="00232366" w:rsidP="006E0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pacing w:val="-4"/>
          <w:sz w:val="30"/>
          <w:szCs w:val="30"/>
        </w:rPr>
      </w:pPr>
    </w:p>
    <w:p w14:paraId="348306C3" w14:textId="77777777" w:rsidR="002A30E8" w:rsidRPr="00FA5AE9" w:rsidRDefault="002A30E8" w:rsidP="002A3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FA5AE9">
        <w:rPr>
          <w:rFonts w:asciiTheme="majorBidi" w:hAnsiTheme="majorBidi"/>
          <w:sz w:val="30"/>
          <w:szCs w:val="30"/>
          <w:cs/>
        </w:rPr>
        <w:t>เมื่อวันที่</w:t>
      </w:r>
      <w:r w:rsidRPr="00FA5AE9">
        <w:rPr>
          <w:rFonts w:asciiTheme="majorBidi" w:hAnsiTheme="majorBidi"/>
          <w:sz w:val="30"/>
          <w:szCs w:val="30"/>
        </w:rPr>
        <w:t xml:space="preserve"> 4</w:t>
      </w:r>
      <w:r w:rsidRPr="00FA5AE9">
        <w:rPr>
          <w:rFonts w:asciiTheme="majorBidi" w:hAnsiTheme="majorBidi"/>
          <w:sz w:val="30"/>
          <w:szCs w:val="30"/>
          <w:cs/>
        </w:rPr>
        <w:t xml:space="preserve"> พฤศจิกายน</w:t>
      </w:r>
      <w:r>
        <w:rPr>
          <w:rFonts w:asciiTheme="majorBidi" w:hAnsiTheme="majorBidi"/>
          <w:sz w:val="30"/>
          <w:szCs w:val="30"/>
        </w:rPr>
        <w:t xml:space="preserve"> 2</w:t>
      </w:r>
      <w:r w:rsidRPr="009C7492">
        <w:rPr>
          <w:rFonts w:asciiTheme="majorBidi" w:hAnsiTheme="majorBidi" w:cstheme="majorBidi"/>
          <w:sz w:val="30"/>
          <w:szCs w:val="30"/>
          <w:lang w:val="en-GB"/>
        </w:rPr>
        <w:t>563</w:t>
      </w:r>
      <w:r w:rsidRPr="00FA5AE9">
        <w:rPr>
          <w:rFonts w:asciiTheme="majorBidi" w:hAnsiTheme="majorBidi"/>
          <w:sz w:val="30"/>
          <w:szCs w:val="30"/>
          <w:cs/>
        </w:rPr>
        <w:t xml:space="preserve"> บริษัท เน็คซ์ แคปปิตอล จำกัด (มหาชน) (เดิมชื่อ “บริษัท เน็คซ์ แคปปิตอล จำกัด”) ซึ่งเป็นการร่วมค้าของกลุ่มบริษัทได้รับชำระค่าหุ้นสามัญเพิ่มจำนวน</w:t>
      </w:r>
      <w:r>
        <w:rPr>
          <w:rFonts w:asciiTheme="majorBidi" w:hAnsiTheme="majorBidi"/>
          <w:sz w:val="30"/>
          <w:szCs w:val="30"/>
        </w:rPr>
        <w:t xml:space="preserve"> 150</w:t>
      </w:r>
      <w:r w:rsidRPr="00FA5AE9">
        <w:rPr>
          <w:rFonts w:asciiTheme="majorBidi" w:hAnsiTheme="majorBidi"/>
          <w:sz w:val="30"/>
          <w:szCs w:val="30"/>
        </w:rPr>
        <w:t xml:space="preserve"> </w:t>
      </w:r>
      <w:r w:rsidRPr="00FA5AE9">
        <w:rPr>
          <w:rFonts w:asciiTheme="majorBidi" w:hAnsiTheme="majorBidi"/>
          <w:sz w:val="30"/>
          <w:szCs w:val="30"/>
          <w:cs/>
        </w:rPr>
        <w:t>ล้านบาท (</w:t>
      </w:r>
      <w:r w:rsidRPr="00FA5AE9">
        <w:rPr>
          <w:rFonts w:asciiTheme="majorBidi" w:hAnsiTheme="majorBidi"/>
          <w:sz w:val="30"/>
          <w:szCs w:val="30"/>
        </w:rPr>
        <w:t xml:space="preserve">300 </w:t>
      </w:r>
      <w:r w:rsidRPr="00FA5AE9">
        <w:rPr>
          <w:rFonts w:asciiTheme="majorBidi" w:hAnsiTheme="majorBidi"/>
          <w:sz w:val="30"/>
          <w:szCs w:val="30"/>
          <w:cs/>
        </w:rPr>
        <w:t>ล้านหุ้น มูลค่าหุ้นละ</w:t>
      </w:r>
      <w:r w:rsidRPr="00FA5AE9">
        <w:rPr>
          <w:rFonts w:asciiTheme="majorBidi" w:hAnsiTheme="majorBidi"/>
          <w:sz w:val="30"/>
          <w:szCs w:val="30"/>
        </w:rPr>
        <w:t xml:space="preserve"> 0.5</w:t>
      </w:r>
      <w:r>
        <w:rPr>
          <w:rFonts w:asciiTheme="majorBidi" w:hAnsiTheme="majorBidi"/>
          <w:sz w:val="30"/>
          <w:szCs w:val="30"/>
        </w:rPr>
        <w:t xml:space="preserve"> </w:t>
      </w:r>
      <w:r w:rsidRPr="00FA5AE9">
        <w:rPr>
          <w:rFonts w:asciiTheme="majorBidi" w:hAnsiTheme="majorBidi"/>
          <w:sz w:val="30"/>
          <w:szCs w:val="30"/>
          <w:cs/>
        </w:rPr>
        <w:t xml:space="preserve">บาท) </w:t>
      </w:r>
      <w:r w:rsidRPr="003A5384">
        <w:rPr>
          <w:rFonts w:asciiTheme="majorBidi" w:hAnsiTheme="majorBidi"/>
          <w:spacing w:val="2"/>
          <w:sz w:val="30"/>
          <w:szCs w:val="30"/>
          <w:cs/>
        </w:rPr>
        <w:t>เพื่อเสนอขายหลักทรัพย์ต่อประชาชนครั้งแรก</w:t>
      </w:r>
      <w:r w:rsidRPr="003A5384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3A5384">
        <w:rPr>
          <w:rFonts w:asciiTheme="majorBidi" w:hAnsiTheme="majorBidi"/>
          <w:spacing w:val="2"/>
          <w:sz w:val="30"/>
          <w:szCs w:val="30"/>
          <w:cs/>
        </w:rPr>
        <w:t>การเพิ่มทุนดังกล่าวทำให้กลุ่มบริษัทมีส่วนได้เสียในบริษัท</w:t>
      </w:r>
      <w:r w:rsidRPr="003A5384">
        <w:rPr>
          <w:rFonts w:asciiTheme="majorBidi" w:hAnsiTheme="majorBidi" w:hint="cs"/>
          <w:spacing w:val="2"/>
          <w:sz w:val="30"/>
          <w:szCs w:val="30"/>
          <w:cs/>
        </w:rPr>
        <w:t>นี้</w:t>
      </w:r>
      <w:r w:rsidRPr="003A5384">
        <w:rPr>
          <w:rFonts w:asciiTheme="majorBidi" w:hAnsiTheme="majorBidi"/>
          <w:spacing w:val="2"/>
          <w:sz w:val="30"/>
          <w:szCs w:val="30"/>
          <w:cs/>
        </w:rPr>
        <w:t>ลดลง</w:t>
      </w:r>
      <w:r w:rsidRPr="00FA5AE9">
        <w:rPr>
          <w:rFonts w:asciiTheme="majorBidi" w:hAnsiTheme="majorBidi"/>
          <w:sz w:val="30"/>
          <w:szCs w:val="30"/>
          <w:cs/>
        </w:rPr>
        <w:t>จากร้อยละ</w:t>
      </w:r>
      <w:r w:rsidRPr="00FA5AE9">
        <w:rPr>
          <w:rFonts w:asciiTheme="majorBidi" w:hAnsiTheme="majorBidi"/>
          <w:sz w:val="30"/>
          <w:szCs w:val="30"/>
        </w:rPr>
        <w:t xml:space="preserve"> 40</w:t>
      </w:r>
      <w:r w:rsidRPr="00FA5AE9">
        <w:rPr>
          <w:rFonts w:asciiTheme="majorBidi" w:hAnsiTheme="majorBidi"/>
          <w:sz w:val="30"/>
          <w:szCs w:val="30"/>
          <w:cs/>
        </w:rPr>
        <w:t xml:space="preserve"> เป็นร้อยละ</w:t>
      </w:r>
      <w:r w:rsidRPr="00FA5AE9">
        <w:rPr>
          <w:rFonts w:asciiTheme="majorBidi" w:hAnsiTheme="majorBidi"/>
          <w:sz w:val="30"/>
          <w:szCs w:val="30"/>
        </w:rPr>
        <w:t xml:space="preserve"> 26.67</w:t>
      </w:r>
      <w:r w:rsidRPr="00FA5AE9">
        <w:rPr>
          <w:rFonts w:asciiTheme="majorBidi" w:hAnsiTheme="majorBidi"/>
          <w:sz w:val="30"/>
          <w:szCs w:val="30"/>
          <w:cs/>
        </w:rPr>
        <w:t xml:space="preserve"> บริษัท</w:t>
      </w:r>
      <w:r>
        <w:rPr>
          <w:rFonts w:asciiTheme="majorBidi" w:hAnsiTheme="majorBidi" w:hint="cs"/>
          <w:sz w:val="30"/>
          <w:szCs w:val="30"/>
          <w:cs/>
        </w:rPr>
        <w:t>ดังกล่าว</w:t>
      </w:r>
      <w:r w:rsidRPr="00FA5AE9">
        <w:rPr>
          <w:rFonts w:asciiTheme="majorBidi" w:hAnsiTheme="majorBidi"/>
          <w:sz w:val="30"/>
          <w:szCs w:val="30"/>
          <w:cs/>
        </w:rPr>
        <w:t>ได้จดทะเบียนกับตลาดหลักทรัพย์แห่งประเทศไทยและเริ่มทำการซื้อขายหลักทรัพย์ของบริษัทครั้งแรกในวันที่</w:t>
      </w:r>
      <w:r w:rsidRPr="00FA5AE9">
        <w:rPr>
          <w:rFonts w:asciiTheme="majorBidi" w:hAnsiTheme="majorBidi"/>
          <w:sz w:val="30"/>
          <w:szCs w:val="30"/>
        </w:rPr>
        <w:t xml:space="preserve"> 9</w:t>
      </w:r>
      <w:r w:rsidRPr="00FA5AE9">
        <w:rPr>
          <w:rFonts w:asciiTheme="majorBidi" w:hAnsiTheme="majorBidi"/>
          <w:sz w:val="30"/>
          <w:szCs w:val="30"/>
          <w:cs/>
        </w:rPr>
        <w:t xml:space="preserve"> พฤศจิกายน</w:t>
      </w:r>
      <w:r w:rsidRPr="00FA5AE9">
        <w:rPr>
          <w:rFonts w:asciiTheme="majorBidi" w:hAnsiTheme="majorBidi"/>
          <w:sz w:val="30"/>
          <w:szCs w:val="30"/>
        </w:rPr>
        <w:t xml:space="preserve"> </w:t>
      </w:r>
      <w:bookmarkStart w:id="3" w:name="_GoBack"/>
      <w:bookmarkEnd w:id="3"/>
      <w:r w:rsidRPr="00FA5AE9">
        <w:rPr>
          <w:rFonts w:asciiTheme="majorBidi" w:hAnsiTheme="majorBidi"/>
          <w:sz w:val="30"/>
          <w:szCs w:val="30"/>
        </w:rPr>
        <w:t>2563</w:t>
      </w:r>
    </w:p>
    <w:p w14:paraId="765F451B" w14:textId="3DBAE3E0" w:rsidR="0002722F" w:rsidRDefault="0002722F" w:rsidP="006E0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pacing w:val="-2"/>
          <w:sz w:val="30"/>
          <w:szCs w:val="30"/>
        </w:rPr>
      </w:pPr>
    </w:p>
    <w:p w14:paraId="45C4CAFC" w14:textId="29AC11BF" w:rsidR="00593B0E" w:rsidRDefault="00593B0E" w:rsidP="006E0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pacing w:val="-2"/>
          <w:sz w:val="30"/>
          <w:szCs w:val="30"/>
        </w:rPr>
      </w:pPr>
    </w:p>
    <w:p w14:paraId="49318AF4" w14:textId="77777777" w:rsidR="00593B0E" w:rsidRDefault="00593B0E" w:rsidP="006E0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pacing w:val="-2"/>
          <w:sz w:val="30"/>
          <w:szCs w:val="30"/>
        </w:rPr>
      </w:pPr>
    </w:p>
    <w:sectPr w:rsidR="00593B0E" w:rsidSect="00D8394D">
      <w:head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902F4" w14:textId="77777777" w:rsidR="000000C2" w:rsidRDefault="000000C2">
      <w:r>
        <w:separator/>
      </w:r>
    </w:p>
  </w:endnote>
  <w:endnote w:type="continuationSeparator" w:id="0">
    <w:p w14:paraId="2ED9D912" w14:textId="77777777" w:rsidR="000000C2" w:rsidRDefault="00000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7228C" w14:textId="77777777" w:rsidR="004F1A57" w:rsidRPr="0086166B" w:rsidRDefault="004F1A57" w:rsidP="00B4153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A55091" w14:textId="77777777" w:rsidR="004F1A57" w:rsidRDefault="004F1A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334DE" w14:textId="77777777" w:rsidR="004F1A57" w:rsidRPr="00005ACB" w:rsidRDefault="004F1A57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F7002A2" w14:textId="77777777" w:rsidR="004F1A57" w:rsidRPr="002E241D" w:rsidRDefault="004F1A57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9A369" w14:textId="77777777" w:rsidR="000000C2" w:rsidRDefault="000000C2">
      <w:r>
        <w:separator/>
      </w:r>
    </w:p>
  </w:footnote>
  <w:footnote w:type="continuationSeparator" w:id="0">
    <w:p w14:paraId="5D227E7E" w14:textId="77777777" w:rsidR="000000C2" w:rsidRDefault="00000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00C15" w14:textId="77777777" w:rsidR="004F1A57" w:rsidRPr="00BB549B" w:rsidRDefault="004F1A57" w:rsidP="007607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C8C4896" w14:textId="77777777" w:rsidR="004F1A57" w:rsidRPr="00FA7747" w:rsidRDefault="004F1A57" w:rsidP="007607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C97CDA" w14:textId="45C01784" w:rsidR="004F1A57" w:rsidRPr="00AF256D" w:rsidRDefault="004F1A57" w:rsidP="0076079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08C7B9A6" w14:textId="77777777" w:rsidR="004F1A57" w:rsidRPr="00700E8E" w:rsidRDefault="004F1A57" w:rsidP="00760797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C9DCD" w14:textId="77777777" w:rsidR="004F1A57" w:rsidRPr="00BB549B" w:rsidRDefault="004F1A57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EE9072" w14:textId="77777777" w:rsidR="004F1A57" w:rsidRPr="00FA7747" w:rsidRDefault="004F1A57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F28507D" w14:textId="2CCF0B83" w:rsidR="004F1A57" w:rsidRPr="00AF256D" w:rsidRDefault="004F1A57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</w:t>
    </w:r>
    <w:r>
      <w:rPr>
        <w:rFonts w:ascii="Angsana New" w:hAnsi="Angsana New"/>
        <w:sz w:val="32"/>
        <w:szCs w:val="32"/>
        <w:lang w:bidi="th-TH"/>
      </w:rPr>
      <w:t xml:space="preserve">0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/>
        <w:sz w:val="32"/>
        <w:szCs w:val="32"/>
        <w:lang w:val="en-US" w:bidi="th-TH"/>
      </w:rPr>
      <w:t>5</w:t>
    </w:r>
    <w:r>
      <w:rPr>
        <w:rFonts w:ascii="Angsana New" w:hAnsi="Angsana New"/>
        <w:sz w:val="32"/>
        <w:szCs w:val="32"/>
        <w:lang w:bidi="th-TH"/>
      </w:rPr>
      <w:t xml:space="preserve">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18A4948B" w14:textId="77777777" w:rsidR="004F1A57" w:rsidRPr="007938D5" w:rsidRDefault="004F1A57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44E82" w14:textId="77777777" w:rsidR="004F1A57" w:rsidRPr="00BB549B" w:rsidRDefault="004F1A57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6C498C8" w14:textId="77777777" w:rsidR="004F1A57" w:rsidRPr="00FA7747" w:rsidRDefault="004F1A57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261C66" w14:textId="2A266BB8" w:rsidR="004F1A57" w:rsidRPr="00AF256D" w:rsidRDefault="004F1A57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741C7CE6" w14:textId="77777777" w:rsidR="004F1A57" w:rsidRPr="007938D5" w:rsidRDefault="004F1A57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D687D" w14:textId="77777777" w:rsidR="004F1A57" w:rsidRPr="00BB549B" w:rsidRDefault="004F1A57" w:rsidP="00B060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26E5455" w14:textId="77777777" w:rsidR="004F1A57" w:rsidRPr="00FA7747" w:rsidRDefault="004F1A57" w:rsidP="00B060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DA6214F" w14:textId="39916D40" w:rsidR="004F1A57" w:rsidRPr="00AF256D" w:rsidRDefault="004F1A57" w:rsidP="00B06012">
    <w:pPr>
      <w:pStyle w:val="acctmainheading"/>
      <w:spacing w:after="0" w:line="240" w:lineRule="atLeast"/>
      <w:ind w:left="720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1958CB23" w14:textId="77777777" w:rsidR="004F1A57" w:rsidRPr="007938D5" w:rsidRDefault="004F1A57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4D2C8" w14:textId="77777777" w:rsidR="004F1A57" w:rsidRPr="00BB549B" w:rsidRDefault="004F1A57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870353" w14:textId="77777777" w:rsidR="004F1A57" w:rsidRPr="00FA7747" w:rsidRDefault="004F1A57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973144" w14:textId="4008E3A4" w:rsidR="004F1A57" w:rsidRPr="00AF256D" w:rsidRDefault="004F1A57" w:rsidP="008B58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765AD">
      <w:rPr>
        <w:rFonts w:ascii="Angsana New" w:hAnsi="Angsana New"/>
        <w:sz w:val="32"/>
        <w:szCs w:val="32"/>
        <w:lang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14:paraId="1149B454" w14:textId="77777777" w:rsidR="004F1A57" w:rsidRPr="007938D5" w:rsidRDefault="004F1A57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171F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7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8"/>
  </w:num>
  <w:num w:numId="5">
    <w:abstractNumId w:val="24"/>
  </w:num>
  <w:num w:numId="6">
    <w:abstractNumId w:val="7"/>
  </w:num>
  <w:num w:numId="7">
    <w:abstractNumId w:val="16"/>
  </w:num>
  <w:num w:numId="8">
    <w:abstractNumId w:val="5"/>
  </w:num>
  <w:num w:numId="9">
    <w:abstractNumId w:val="14"/>
  </w:num>
  <w:num w:numId="10">
    <w:abstractNumId w:val="3"/>
  </w:num>
  <w:num w:numId="11">
    <w:abstractNumId w:val="0"/>
  </w:num>
  <w:num w:numId="12">
    <w:abstractNumId w:val="17"/>
  </w:num>
  <w:num w:numId="13">
    <w:abstractNumId w:val="0"/>
  </w:num>
  <w:num w:numId="14">
    <w:abstractNumId w:val="9"/>
  </w:num>
  <w:num w:numId="15">
    <w:abstractNumId w:val="23"/>
  </w:num>
  <w:num w:numId="16">
    <w:abstractNumId w:val="6"/>
  </w:num>
  <w:num w:numId="17">
    <w:abstractNumId w:val="21"/>
  </w:num>
  <w:num w:numId="18">
    <w:abstractNumId w:val="22"/>
  </w:num>
  <w:num w:numId="19">
    <w:abstractNumId w:val="18"/>
  </w:num>
  <w:num w:numId="20">
    <w:abstractNumId w:val="19"/>
  </w:num>
  <w:num w:numId="21">
    <w:abstractNumId w:val="12"/>
  </w:num>
  <w:num w:numId="22">
    <w:abstractNumId w:val="0"/>
  </w:num>
  <w:num w:numId="23">
    <w:abstractNumId w:val="2"/>
  </w:num>
  <w:num w:numId="24">
    <w:abstractNumId w:val="0"/>
  </w:num>
  <w:num w:numId="25">
    <w:abstractNumId w:val="10"/>
  </w:num>
  <w:num w:numId="26">
    <w:abstractNumId w:val="1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</w:num>
  <w:num w:numId="38">
    <w:abstractNumId w:val="0"/>
  </w:num>
  <w:num w:numId="39">
    <w:abstractNumId w:val="0"/>
  </w:num>
  <w:num w:numId="40">
    <w:abstractNumId w:val="20"/>
  </w:num>
  <w:num w:numId="41">
    <w:abstractNumId w:val="1"/>
  </w:num>
  <w:num w:numId="4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C2"/>
    <w:rsid w:val="00000199"/>
    <w:rsid w:val="0000062B"/>
    <w:rsid w:val="00000D37"/>
    <w:rsid w:val="00000F1B"/>
    <w:rsid w:val="000010C5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6ED4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3F9"/>
    <w:rsid w:val="0002666D"/>
    <w:rsid w:val="00026F6D"/>
    <w:rsid w:val="00026FC7"/>
    <w:rsid w:val="000270EB"/>
    <w:rsid w:val="0002722F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4F"/>
    <w:rsid w:val="00031ADE"/>
    <w:rsid w:val="00031C60"/>
    <w:rsid w:val="000321E8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B"/>
    <w:rsid w:val="000351D6"/>
    <w:rsid w:val="00035A15"/>
    <w:rsid w:val="00035A97"/>
    <w:rsid w:val="00035AC8"/>
    <w:rsid w:val="00036235"/>
    <w:rsid w:val="00036251"/>
    <w:rsid w:val="00036337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418"/>
    <w:rsid w:val="00042793"/>
    <w:rsid w:val="00042D43"/>
    <w:rsid w:val="00042EB7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7F02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E8C"/>
    <w:rsid w:val="00054433"/>
    <w:rsid w:val="00054A0E"/>
    <w:rsid w:val="00054EE3"/>
    <w:rsid w:val="00054FEE"/>
    <w:rsid w:val="000553C0"/>
    <w:rsid w:val="0005542F"/>
    <w:rsid w:val="000558C4"/>
    <w:rsid w:val="00055A2C"/>
    <w:rsid w:val="00055F04"/>
    <w:rsid w:val="00056152"/>
    <w:rsid w:val="000562C8"/>
    <w:rsid w:val="0005647B"/>
    <w:rsid w:val="0005682D"/>
    <w:rsid w:val="00056B71"/>
    <w:rsid w:val="00056EB4"/>
    <w:rsid w:val="00056FF1"/>
    <w:rsid w:val="000570F5"/>
    <w:rsid w:val="00057154"/>
    <w:rsid w:val="00057E95"/>
    <w:rsid w:val="00057ED5"/>
    <w:rsid w:val="00060061"/>
    <w:rsid w:val="00060195"/>
    <w:rsid w:val="00060352"/>
    <w:rsid w:val="000606E7"/>
    <w:rsid w:val="00060B04"/>
    <w:rsid w:val="00060C8F"/>
    <w:rsid w:val="00060FA0"/>
    <w:rsid w:val="00061076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2F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2A2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1B28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55"/>
    <w:rsid w:val="00087E79"/>
    <w:rsid w:val="00090150"/>
    <w:rsid w:val="000901DA"/>
    <w:rsid w:val="000901E2"/>
    <w:rsid w:val="00090626"/>
    <w:rsid w:val="0009071F"/>
    <w:rsid w:val="0009076E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97DF6"/>
    <w:rsid w:val="000A029C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563"/>
    <w:rsid w:val="000A2601"/>
    <w:rsid w:val="000A284B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6BE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4F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5B8"/>
    <w:rsid w:val="000C3A6C"/>
    <w:rsid w:val="000C3A9D"/>
    <w:rsid w:val="000C463A"/>
    <w:rsid w:val="000C463C"/>
    <w:rsid w:val="000C4838"/>
    <w:rsid w:val="000C4DF0"/>
    <w:rsid w:val="000C5079"/>
    <w:rsid w:val="000C509C"/>
    <w:rsid w:val="000C528A"/>
    <w:rsid w:val="000C539F"/>
    <w:rsid w:val="000C55F6"/>
    <w:rsid w:val="000C5B98"/>
    <w:rsid w:val="000C6123"/>
    <w:rsid w:val="000C6188"/>
    <w:rsid w:val="000C6B3B"/>
    <w:rsid w:val="000C7343"/>
    <w:rsid w:val="000C79BA"/>
    <w:rsid w:val="000C7A50"/>
    <w:rsid w:val="000D0A87"/>
    <w:rsid w:val="000D0AE2"/>
    <w:rsid w:val="000D0CDC"/>
    <w:rsid w:val="000D0ECD"/>
    <w:rsid w:val="000D100D"/>
    <w:rsid w:val="000D1073"/>
    <w:rsid w:val="000D1118"/>
    <w:rsid w:val="000D14FA"/>
    <w:rsid w:val="000D1947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713"/>
    <w:rsid w:val="000E0DFA"/>
    <w:rsid w:val="000E14C0"/>
    <w:rsid w:val="000E1618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180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C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4B8"/>
    <w:rsid w:val="000F656B"/>
    <w:rsid w:val="000F6884"/>
    <w:rsid w:val="000F6942"/>
    <w:rsid w:val="000F6F02"/>
    <w:rsid w:val="000F6F7F"/>
    <w:rsid w:val="000F6F8D"/>
    <w:rsid w:val="000F70C4"/>
    <w:rsid w:val="000F744C"/>
    <w:rsid w:val="000F79DA"/>
    <w:rsid w:val="000F7BB7"/>
    <w:rsid w:val="00100142"/>
    <w:rsid w:val="00100593"/>
    <w:rsid w:val="001007A0"/>
    <w:rsid w:val="00100AB3"/>
    <w:rsid w:val="0010163B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708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873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3BA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76C"/>
    <w:rsid w:val="00127ACF"/>
    <w:rsid w:val="001305D2"/>
    <w:rsid w:val="00130DD8"/>
    <w:rsid w:val="001311D3"/>
    <w:rsid w:val="00131892"/>
    <w:rsid w:val="00131B88"/>
    <w:rsid w:val="00131C9E"/>
    <w:rsid w:val="00131EB2"/>
    <w:rsid w:val="00132215"/>
    <w:rsid w:val="00132222"/>
    <w:rsid w:val="00132715"/>
    <w:rsid w:val="00132773"/>
    <w:rsid w:val="00132F57"/>
    <w:rsid w:val="001337DF"/>
    <w:rsid w:val="001345E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9A"/>
    <w:rsid w:val="001435C0"/>
    <w:rsid w:val="00143F22"/>
    <w:rsid w:val="00143F40"/>
    <w:rsid w:val="001440BB"/>
    <w:rsid w:val="0014412F"/>
    <w:rsid w:val="00144804"/>
    <w:rsid w:val="0014517B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6C1"/>
    <w:rsid w:val="0015075B"/>
    <w:rsid w:val="00150C2E"/>
    <w:rsid w:val="001515CA"/>
    <w:rsid w:val="00151A23"/>
    <w:rsid w:val="00151AC7"/>
    <w:rsid w:val="00151CA8"/>
    <w:rsid w:val="00152E00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9E8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90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473"/>
    <w:rsid w:val="00164299"/>
    <w:rsid w:val="001643BA"/>
    <w:rsid w:val="00164692"/>
    <w:rsid w:val="00164BF3"/>
    <w:rsid w:val="00164F8C"/>
    <w:rsid w:val="00165A2C"/>
    <w:rsid w:val="00165AFF"/>
    <w:rsid w:val="00166560"/>
    <w:rsid w:val="00166811"/>
    <w:rsid w:val="001668B1"/>
    <w:rsid w:val="00166A50"/>
    <w:rsid w:val="00166E0B"/>
    <w:rsid w:val="0016709F"/>
    <w:rsid w:val="00167286"/>
    <w:rsid w:val="001676FA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6FB"/>
    <w:rsid w:val="00171936"/>
    <w:rsid w:val="001719AF"/>
    <w:rsid w:val="00171ADD"/>
    <w:rsid w:val="00171DEE"/>
    <w:rsid w:val="0017285C"/>
    <w:rsid w:val="00172A30"/>
    <w:rsid w:val="00173059"/>
    <w:rsid w:val="0017305F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77C47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D21"/>
    <w:rsid w:val="00186E89"/>
    <w:rsid w:val="00187055"/>
    <w:rsid w:val="001873E8"/>
    <w:rsid w:val="001876D1"/>
    <w:rsid w:val="00187CE8"/>
    <w:rsid w:val="001901D3"/>
    <w:rsid w:val="00190B81"/>
    <w:rsid w:val="00190CF3"/>
    <w:rsid w:val="001914D7"/>
    <w:rsid w:val="0019153C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F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3D"/>
    <w:rsid w:val="001A32A4"/>
    <w:rsid w:val="001A3CD0"/>
    <w:rsid w:val="001A485D"/>
    <w:rsid w:val="001A49BF"/>
    <w:rsid w:val="001A4AB9"/>
    <w:rsid w:val="001A4ECD"/>
    <w:rsid w:val="001A4FDF"/>
    <w:rsid w:val="001A5055"/>
    <w:rsid w:val="001A52FD"/>
    <w:rsid w:val="001A54C3"/>
    <w:rsid w:val="001A568D"/>
    <w:rsid w:val="001A59E6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66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7CA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3B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4B4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5EBA"/>
    <w:rsid w:val="001D5F27"/>
    <w:rsid w:val="001D645E"/>
    <w:rsid w:val="001D6467"/>
    <w:rsid w:val="001D6E1D"/>
    <w:rsid w:val="001D78C7"/>
    <w:rsid w:val="001E05A9"/>
    <w:rsid w:val="001E05C4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A23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712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2FD3"/>
    <w:rsid w:val="00203105"/>
    <w:rsid w:val="00203A2E"/>
    <w:rsid w:val="00203A7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1DC"/>
    <w:rsid w:val="002103AE"/>
    <w:rsid w:val="002105C3"/>
    <w:rsid w:val="002109F5"/>
    <w:rsid w:val="00210D3D"/>
    <w:rsid w:val="0021106C"/>
    <w:rsid w:val="002111FE"/>
    <w:rsid w:val="00211533"/>
    <w:rsid w:val="002118C4"/>
    <w:rsid w:val="00212111"/>
    <w:rsid w:val="0021261C"/>
    <w:rsid w:val="00212734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681E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6AB2"/>
    <w:rsid w:val="002271E4"/>
    <w:rsid w:val="0022736F"/>
    <w:rsid w:val="00227432"/>
    <w:rsid w:val="00227495"/>
    <w:rsid w:val="00227844"/>
    <w:rsid w:val="00227969"/>
    <w:rsid w:val="00227A2A"/>
    <w:rsid w:val="00227CC1"/>
    <w:rsid w:val="0023023D"/>
    <w:rsid w:val="00230246"/>
    <w:rsid w:val="002303BB"/>
    <w:rsid w:val="002303FE"/>
    <w:rsid w:val="0023041D"/>
    <w:rsid w:val="0023136A"/>
    <w:rsid w:val="00231493"/>
    <w:rsid w:val="002317DA"/>
    <w:rsid w:val="00231C4B"/>
    <w:rsid w:val="00231D8D"/>
    <w:rsid w:val="00232216"/>
    <w:rsid w:val="00232366"/>
    <w:rsid w:val="0023253B"/>
    <w:rsid w:val="002329AB"/>
    <w:rsid w:val="002329C5"/>
    <w:rsid w:val="00232A5F"/>
    <w:rsid w:val="00232C6C"/>
    <w:rsid w:val="00232CD0"/>
    <w:rsid w:val="00232D87"/>
    <w:rsid w:val="00233312"/>
    <w:rsid w:val="002338AE"/>
    <w:rsid w:val="002340B2"/>
    <w:rsid w:val="0023412E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AF6"/>
    <w:rsid w:val="00237EF0"/>
    <w:rsid w:val="002403EE"/>
    <w:rsid w:val="0024073D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336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27A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4CE4"/>
    <w:rsid w:val="00264FFA"/>
    <w:rsid w:val="00265D20"/>
    <w:rsid w:val="00265F65"/>
    <w:rsid w:val="002662D6"/>
    <w:rsid w:val="002663A4"/>
    <w:rsid w:val="002664A7"/>
    <w:rsid w:val="0026684C"/>
    <w:rsid w:val="00266A1B"/>
    <w:rsid w:val="002672ED"/>
    <w:rsid w:val="00270006"/>
    <w:rsid w:val="002704DD"/>
    <w:rsid w:val="0027050E"/>
    <w:rsid w:val="0027077F"/>
    <w:rsid w:val="00271216"/>
    <w:rsid w:val="002716B0"/>
    <w:rsid w:val="00271F05"/>
    <w:rsid w:val="00272045"/>
    <w:rsid w:val="00272526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3E4"/>
    <w:rsid w:val="0027745D"/>
    <w:rsid w:val="002775DC"/>
    <w:rsid w:val="00277D36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EEB"/>
    <w:rsid w:val="00282263"/>
    <w:rsid w:val="00282600"/>
    <w:rsid w:val="00282A26"/>
    <w:rsid w:val="002832CA"/>
    <w:rsid w:val="0028384D"/>
    <w:rsid w:val="0028398C"/>
    <w:rsid w:val="00283B62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2FDC"/>
    <w:rsid w:val="00293041"/>
    <w:rsid w:val="00293470"/>
    <w:rsid w:val="00293ADB"/>
    <w:rsid w:val="00293E62"/>
    <w:rsid w:val="00294605"/>
    <w:rsid w:val="0029489D"/>
    <w:rsid w:val="00294959"/>
    <w:rsid w:val="00294B8F"/>
    <w:rsid w:val="00294C8E"/>
    <w:rsid w:val="002953A7"/>
    <w:rsid w:val="002954DF"/>
    <w:rsid w:val="00295864"/>
    <w:rsid w:val="00295937"/>
    <w:rsid w:val="00295B9D"/>
    <w:rsid w:val="00295F0A"/>
    <w:rsid w:val="0029605B"/>
    <w:rsid w:val="0029672F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0E8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3F9"/>
    <w:rsid w:val="002A7BA5"/>
    <w:rsid w:val="002A7D0F"/>
    <w:rsid w:val="002A7F64"/>
    <w:rsid w:val="002B0166"/>
    <w:rsid w:val="002B022F"/>
    <w:rsid w:val="002B03D7"/>
    <w:rsid w:val="002B0426"/>
    <w:rsid w:val="002B0429"/>
    <w:rsid w:val="002B05C2"/>
    <w:rsid w:val="002B14B2"/>
    <w:rsid w:val="002B1DEF"/>
    <w:rsid w:val="002B1F42"/>
    <w:rsid w:val="002B24A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AC1"/>
    <w:rsid w:val="002B3F5F"/>
    <w:rsid w:val="002B41AE"/>
    <w:rsid w:val="002B44CF"/>
    <w:rsid w:val="002B4AAA"/>
    <w:rsid w:val="002B4EFC"/>
    <w:rsid w:val="002B4F44"/>
    <w:rsid w:val="002B513D"/>
    <w:rsid w:val="002B515D"/>
    <w:rsid w:val="002B53C8"/>
    <w:rsid w:val="002B54F9"/>
    <w:rsid w:val="002B58B2"/>
    <w:rsid w:val="002B5CBC"/>
    <w:rsid w:val="002B6750"/>
    <w:rsid w:val="002B680E"/>
    <w:rsid w:val="002B71B7"/>
    <w:rsid w:val="002B75DA"/>
    <w:rsid w:val="002C03D9"/>
    <w:rsid w:val="002C1016"/>
    <w:rsid w:val="002C10D4"/>
    <w:rsid w:val="002C1359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818"/>
    <w:rsid w:val="002C5CEF"/>
    <w:rsid w:val="002C5FCE"/>
    <w:rsid w:val="002C63B8"/>
    <w:rsid w:val="002C6860"/>
    <w:rsid w:val="002C68F1"/>
    <w:rsid w:val="002C6E64"/>
    <w:rsid w:val="002C6FCD"/>
    <w:rsid w:val="002C714F"/>
    <w:rsid w:val="002C7491"/>
    <w:rsid w:val="002C79A4"/>
    <w:rsid w:val="002C7AFF"/>
    <w:rsid w:val="002D0338"/>
    <w:rsid w:val="002D06B6"/>
    <w:rsid w:val="002D07E9"/>
    <w:rsid w:val="002D105B"/>
    <w:rsid w:val="002D2431"/>
    <w:rsid w:val="002D28BF"/>
    <w:rsid w:val="002D2A52"/>
    <w:rsid w:val="002D315C"/>
    <w:rsid w:val="002D3165"/>
    <w:rsid w:val="002D369B"/>
    <w:rsid w:val="002D3F44"/>
    <w:rsid w:val="002D3F80"/>
    <w:rsid w:val="002D45A1"/>
    <w:rsid w:val="002D4AE4"/>
    <w:rsid w:val="002D5287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6D51"/>
    <w:rsid w:val="002D7384"/>
    <w:rsid w:val="002D7FA1"/>
    <w:rsid w:val="002E00A6"/>
    <w:rsid w:val="002E05B8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6A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A8E"/>
    <w:rsid w:val="002E6C6E"/>
    <w:rsid w:val="002E6C7E"/>
    <w:rsid w:val="002E6C97"/>
    <w:rsid w:val="002E7105"/>
    <w:rsid w:val="002E7A91"/>
    <w:rsid w:val="002E7CA6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2CC"/>
    <w:rsid w:val="002F3EFC"/>
    <w:rsid w:val="002F441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7A4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C1D"/>
    <w:rsid w:val="00307724"/>
    <w:rsid w:val="0030774F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699"/>
    <w:rsid w:val="00313761"/>
    <w:rsid w:val="00313789"/>
    <w:rsid w:val="0031383D"/>
    <w:rsid w:val="0031399E"/>
    <w:rsid w:val="00313C76"/>
    <w:rsid w:val="00314088"/>
    <w:rsid w:val="00314C2D"/>
    <w:rsid w:val="003150B7"/>
    <w:rsid w:val="00315343"/>
    <w:rsid w:val="00315367"/>
    <w:rsid w:val="00315A7C"/>
    <w:rsid w:val="00315F4B"/>
    <w:rsid w:val="00316B2A"/>
    <w:rsid w:val="00316B50"/>
    <w:rsid w:val="00316CC1"/>
    <w:rsid w:val="00316F3C"/>
    <w:rsid w:val="003177CF"/>
    <w:rsid w:val="00317F28"/>
    <w:rsid w:val="0032044C"/>
    <w:rsid w:val="00320CCA"/>
    <w:rsid w:val="0032147D"/>
    <w:rsid w:val="0032172C"/>
    <w:rsid w:val="0032184A"/>
    <w:rsid w:val="00321924"/>
    <w:rsid w:val="00321CD1"/>
    <w:rsid w:val="00322000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249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4F79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520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0F89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2F98"/>
    <w:rsid w:val="003731C5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96"/>
    <w:rsid w:val="0037559B"/>
    <w:rsid w:val="00376013"/>
    <w:rsid w:val="003760C2"/>
    <w:rsid w:val="003765AD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5D"/>
    <w:rsid w:val="003808F6"/>
    <w:rsid w:val="00380EB1"/>
    <w:rsid w:val="00380EFD"/>
    <w:rsid w:val="003812A7"/>
    <w:rsid w:val="00381513"/>
    <w:rsid w:val="00381549"/>
    <w:rsid w:val="0038199B"/>
    <w:rsid w:val="00381F51"/>
    <w:rsid w:val="00382906"/>
    <w:rsid w:val="00382E43"/>
    <w:rsid w:val="00382FDC"/>
    <w:rsid w:val="003830F0"/>
    <w:rsid w:val="00383858"/>
    <w:rsid w:val="00384303"/>
    <w:rsid w:val="00384667"/>
    <w:rsid w:val="003848F7"/>
    <w:rsid w:val="00384B88"/>
    <w:rsid w:val="0038528D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03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35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54B"/>
    <w:rsid w:val="003B0A7A"/>
    <w:rsid w:val="003B0BE2"/>
    <w:rsid w:val="003B0CA7"/>
    <w:rsid w:val="003B0EB2"/>
    <w:rsid w:val="003B0F5F"/>
    <w:rsid w:val="003B11D3"/>
    <w:rsid w:val="003B186B"/>
    <w:rsid w:val="003B2189"/>
    <w:rsid w:val="003B3387"/>
    <w:rsid w:val="003B3845"/>
    <w:rsid w:val="003B392D"/>
    <w:rsid w:val="003B3B0B"/>
    <w:rsid w:val="003B3ED1"/>
    <w:rsid w:val="003B43B8"/>
    <w:rsid w:val="003B457A"/>
    <w:rsid w:val="003B50C9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099"/>
    <w:rsid w:val="003C10CA"/>
    <w:rsid w:val="003C1506"/>
    <w:rsid w:val="003C1791"/>
    <w:rsid w:val="003C2209"/>
    <w:rsid w:val="003C253B"/>
    <w:rsid w:val="003C2D28"/>
    <w:rsid w:val="003C2F84"/>
    <w:rsid w:val="003C2FEC"/>
    <w:rsid w:val="003C30A1"/>
    <w:rsid w:val="003C30A8"/>
    <w:rsid w:val="003C30D4"/>
    <w:rsid w:val="003C30D9"/>
    <w:rsid w:val="003C30FC"/>
    <w:rsid w:val="003C3173"/>
    <w:rsid w:val="003C3236"/>
    <w:rsid w:val="003C366C"/>
    <w:rsid w:val="003C3F7F"/>
    <w:rsid w:val="003C433F"/>
    <w:rsid w:val="003C4DCC"/>
    <w:rsid w:val="003C5145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8D1"/>
    <w:rsid w:val="003D3B95"/>
    <w:rsid w:val="003D3BFF"/>
    <w:rsid w:val="003D3D3C"/>
    <w:rsid w:val="003D3EDD"/>
    <w:rsid w:val="003D441E"/>
    <w:rsid w:val="003D442E"/>
    <w:rsid w:val="003D4504"/>
    <w:rsid w:val="003D4626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437"/>
    <w:rsid w:val="003F5654"/>
    <w:rsid w:val="003F5B93"/>
    <w:rsid w:val="003F603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0F46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DCC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85"/>
    <w:rsid w:val="004065C3"/>
    <w:rsid w:val="004069B4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1E60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0D2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9D5"/>
    <w:rsid w:val="00417B4F"/>
    <w:rsid w:val="00420121"/>
    <w:rsid w:val="00420763"/>
    <w:rsid w:val="004210F2"/>
    <w:rsid w:val="00421237"/>
    <w:rsid w:val="0042167B"/>
    <w:rsid w:val="004219BD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3E20"/>
    <w:rsid w:val="00424279"/>
    <w:rsid w:val="0042491D"/>
    <w:rsid w:val="00425184"/>
    <w:rsid w:val="004255B1"/>
    <w:rsid w:val="0042596C"/>
    <w:rsid w:val="00425DF9"/>
    <w:rsid w:val="0042693F"/>
    <w:rsid w:val="0042765C"/>
    <w:rsid w:val="00427724"/>
    <w:rsid w:val="00427D84"/>
    <w:rsid w:val="00427DBF"/>
    <w:rsid w:val="00427EB9"/>
    <w:rsid w:val="00430AE1"/>
    <w:rsid w:val="00430BAE"/>
    <w:rsid w:val="00430F0F"/>
    <w:rsid w:val="00431136"/>
    <w:rsid w:val="00431303"/>
    <w:rsid w:val="004314D5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90A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7E7"/>
    <w:rsid w:val="00443BCD"/>
    <w:rsid w:val="00443C60"/>
    <w:rsid w:val="0044402F"/>
    <w:rsid w:val="00444365"/>
    <w:rsid w:val="00445196"/>
    <w:rsid w:val="004451C7"/>
    <w:rsid w:val="00445B86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47"/>
    <w:rsid w:val="00447DFB"/>
    <w:rsid w:val="00447E50"/>
    <w:rsid w:val="00447FDF"/>
    <w:rsid w:val="004501D5"/>
    <w:rsid w:val="00450405"/>
    <w:rsid w:val="004506A1"/>
    <w:rsid w:val="004511FA"/>
    <w:rsid w:val="0045141E"/>
    <w:rsid w:val="00452D47"/>
    <w:rsid w:val="00453049"/>
    <w:rsid w:val="00453058"/>
    <w:rsid w:val="004531A4"/>
    <w:rsid w:val="004533E2"/>
    <w:rsid w:val="004535A6"/>
    <w:rsid w:val="00453A85"/>
    <w:rsid w:val="00453CCE"/>
    <w:rsid w:val="00453F18"/>
    <w:rsid w:val="00453FE2"/>
    <w:rsid w:val="0045421A"/>
    <w:rsid w:val="00454894"/>
    <w:rsid w:val="00454E4A"/>
    <w:rsid w:val="004550BD"/>
    <w:rsid w:val="00455311"/>
    <w:rsid w:val="004554BD"/>
    <w:rsid w:val="0045598B"/>
    <w:rsid w:val="004565C9"/>
    <w:rsid w:val="00456BE3"/>
    <w:rsid w:val="00456BEF"/>
    <w:rsid w:val="00456D39"/>
    <w:rsid w:val="00456D78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2A2"/>
    <w:rsid w:val="00471DC9"/>
    <w:rsid w:val="0047201E"/>
    <w:rsid w:val="0047202B"/>
    <w:rsid w:val="0047262B"/>
    <w:rsid w:val="0047299A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30E6"/>
    <w:rsid w:val="00483403"/>
    <w:rsid w:val="00483825"/>
    <w:rsid w:val="00483F0B"/>
    <w:rsid w:val="004841BB"/>
    <w:rsid w:val="00484FB3"/>
    <w:rsid w:val="004850EE"/>
    <w:rsid w:val="004855F4"/>
    <w:rsid w:val="00485AA2"/>
    <w:rsid w:val="00485F7F"/>
    <w:rsid w:val="004863C4"/>
    <w:rsid w:val="004864B5"/>
    <w:rsid w:val="00486725"/>
    <w:rsid w:val="004869D1"/>
    <w:rsid w:val="00487156"/>
    <w:rsid w:val="00487F3F"/>
    <w:rsid w:val="00490510"/>
    <w:rsid w:val="004909C8"/>
    <w:rsid w:val="00490D11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97F3D"/>
    <w:rsid w:val="004A03B5"/>
    <w:rsid w:val="004A03CB"/>
    <w:rsid w:val="004A07BE"/>
    <w:rsid w:val="004A0F3E"/>
    <w:rsid w:val="004A0FA8"/>
    <w:rsid w:val="004A102B"/>
    <w:rsid w:val="004A1096"/>
    <w:rsid w:val="004A1121"/>
    <w:rsid w:val="004A1235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5D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BFE"/>
    <w:rsid w:val="004C6EF9"/>
    <w:rsid w:val="004C78D5"/>
    <w:rsid w:val="004D00C8"/>
    <w:rsid w:val="004D01C2"/>
    <w:rsid w:val="004D051D"/>
    <w:rsid w:val="004D0837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FFD"/>
    <w:rsid w:val="004D226C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5F23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454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0E"/>
    <w:rsid w:val="004E3F1E"/>
    <w:rsid w:val="004E40FB"/>
    <w:rsid w:val="004E41DF"/>
    <w:rsid w:val="004E422F"/>
    <w:rsid w:val="004E4BDD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1A5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6FD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2F3E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B2"/>
    <w:rsid w:val="0051132A"/>
    <w:rsid w:val="005113EB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A3D"/>
    <w:rsid w:val="00514B70"/>
    <w:rsid w:val="00514C3B"/>
    <w:rsid w:val="00514E5C"/>
    <w:rsid w:val="0051536D"/>
    <w:rsid w:val="005153D0"/>
    <w:rsid w:val="00516091"/>
    <w:rsid w:val="00516694"/>
    <w:rsid w:val="00516DAB"/>
    <w:rsid w:val="00516E6E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385"/>
    <w:rsid w:val="00522591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3B0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4A2B"/>
    <w:rsid w:val="00535259"/>
    <w:rsid w:val="0053560E"/>
    <w:rsid w:val="00535894"/>
    <w:rsid w:val="00536436"/>
    <w:rsid w:val="00536683"/>
    <w:rsid w:val="005370CE"/>
    <w:rsid w:val="005372AF"/>
    <w:rsid w:val="00537ECB"/>
    <w:rsid w:val="00537FBF"/>
    <w:rsid w:val="005401A1"/>
    <w:rsid w:val="005401D8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4114"/>
    <w:rsid w:val="00544316"/>
    <w:rsid w:val="0054433B"/>
    <w:rsid w:val="005443AB"/>
    <w:rsid w:val="00544BBD"/>
    <w:rsid w:val="00544D3C"/>
    <w:rsid w:val="005456C0"/>
    <w:rsid w:val="00545D60"/>
    <w:rsid w:val="00546587"/>
    <w:rsid w:val="0054667F"/>
    <w:rsid w:val="00546760"/>
    <w:rsid w:val="005468DE"/>
    <w:rsid w:val="005469C2"/>
    <w:rsid w:val="005472EC"/>
    <w:rsid w:val="005473D4"/>
    <w:rsid w:val="005474CF"/>
    <w:rsid w:val="00547CB2"/>
    <w:rsid w:val="00547F4D"/>
    <w:rsid w:val="00550BB3"/>
    <w:rsid w:val="00550F16"/>
    <w:rsid w:val="00551B8D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F77"/>
    <w:rsid w:val="00555FBB"/>
    <w:rsid w:val="0055621E"/>
    <w:rsid w:val="005562AE"/>
    <w:rsid w:val="005563F9"/>
    <w:rsid w:val="005564F6"/>
    <w:rsid w:val="0055669A"/>
    <w:rsid w:val="00557086"/>
    <w:rsid w:val="00557128"/>
    <w:rsid w:val="005573AD"/>
    <w:rsid w:val="00557746"/>
    <w:rsid w:val="0055778C"/>
    <w:rsid w:val="00560030"/>
    <w:rsid w:val="00560059"/>
    <w:rsid w:val="00560498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03"/>
    <w:rsid w:val="0056643C"/>
    <w:rsid w:val="0056644D"/>
    <w:rsid w:val="00567325"/>
    <w:rsid w:val="005675AC"/>
    <w:rsid w:val="0056768E"/>
    <w:rsid w:val="00567E12"/>
    <w:rsid w:val="00570606"/>
    <w:rsid w:val="005709B2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6D6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5C11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92C"/>
    <w:rsid w:val="00591ABE"/>
    <w:rsid w:val="00591BF2"/>
    <w:rsid w:val="005921DE"/>
    <w:rsid w:val="00592A79"/>
    <w:rsid w:val="0059334C"/>
    <w:rsid w:val="005934EF"/>
    <w:rsid w:val="00593794"/>
    <w:rsid w:val="00593B0E"/>
    <w:rsid w:val="0059412C"/>
    <w:rsid w:val="005948FD"/>
    <w:rsid w:val="00595502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2FE"/>
    <w:rsid w:val="005A06AF"/>
    <w:rsid w:val="005A0990"/>
    <w:rsid w:val="005A0FC6"/>
    <w:rsid w:val="005A10F0"/>
    <w:rsid w:val="005A13C6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A7D6B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6FBD"/>
    <w:rsid w:val="005B7246"/>
    <w:rsid w:val="005B73E6"/>
    <w:rsid w:val="005B762D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2F2B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530"/>
    <w:rsid w:val="005D18A2"/>
    <w:rsid w:val="005D1A55"/>
    <w:rsid w:val="005D1DC5"/>
    <w:rsid w:val="005D20FC"/>
    <w:rsid w:val="005D289A"/>
    <w:rsid w:val="005D2931"/>
    <w:rsid w:val="005D293E"/>
    <w:rsid w:val="005D2B45"/>
    <w:rsid w:val="005D2CDC"/>
    <w:rsid w:val="005D2E2B"/>
    <w:rsid w:val="005D31B9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CC0"/>
    <w:rsid w:val="005E2CF4"/>
    <w:rsid w:val="005E2F57"/>
    <w:rsid w:val="005E35D6"/>
    <w:rsid w:val="005E3D96"/>
    <w:rsid w:val="005E3EA0"/>
    <w:rsid w:val="005E3F27"/>
    <w:rsid w:val="005E4523"/>
    <w:rsid w:val="005E49F1"/>
    <w:rsid w:val="005E4A63"/>
    <w:rsid w:val="005E4EA5"/>
    <w:rsid w:val="005E5036"/>
    <w:rsid w:val="005E5400"/>
    <w:rsid w:val="005E545F"/>
    <w:rsid w:val="005E55FE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291C"/>
    <w:rsid w:val="005F2A93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3C0"/>
    <w:rsid w:val="005F665E"/>
    <w:rsid w:val="005F67EF"/>
    <w:rsid w:val="005F695C"/>
    <w:rsid w:val="005F7038"/>
    <w:rsid w:val="005F7067"/>
    <w:rsid w:val="005F70D6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5E83"/>
    <w:rsid w:val="006062DA"/>
    <w:rsid w:val="006065C2"/>
    <w:rsid w:val="006065CA"/>
    <w:rsid w:val="00606616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B07"/>
    <w:rsid w:val="00612BA9"/>
    <w:rsid w:val="00612F92"/>
    <w:rsid w:val="0061343C"/>
    <w:rsid w:val="00613519"/>
    <w:rsid w:val="00613B5A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6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ACB"/>
    <w:rsid w:val="00626C87"/>
    <w:rsid w:val="00626D10"/>
    <w:rsid w:val="00627B5A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4D3"/>
    <w:rsid w:val="00633D85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37BF4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A5C"/>
    <w:rsid w:val="00644C2B"/>
    <w:rsid w:val="00644CE6"/>
    <w:rsid w:val="00645298"/>
    <w:rsid w:val="0064529E"/>
    <w:rsid w:val="00646AAC"/>
    <w:rsid w:val="00646EF0"/>
    <w:rsid w:val="006470F5"/>
    <w:rsid w:val="0064777E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5219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0"/>
    <w:rsid w:val="00660E9C"/>
    <w:rsid w:val="00661AD8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0C6B"/>
    <w:rsid w:val="00671378"/>
    <w:rsid w:val="006718D1"/>
    <w:rsid w:val="00671B7B"/>
    <w:rsid w:val="00671EED"/>
    <w:rsid w:val="006721C5"/>
    <w:rsid w:val="0067229A"/>
    <w:rsid w:val="00672547"/>
    <w:rsid w:val="0067254B"/>
    <w:rsid w:val="00672A4D"/>
    <w:rsid w:val="00672AE3"/>
    <w:rsid w:val="00672E27"/>
    <w:rsid w:val="0067363F"/>
    <w:rsid w:val="006737C8"/>
    <w:rsid w:val="00673C9C"/>
    <w:rsid w:val="00673FCD"/>
    <w:rsid w:val="00674365"/>
    <w:rsid w:val="0067478B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5D8"/>
    <w:rsid w:val="00680801"/>
    <w:rsid w:val="0068082B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ABC"/>
    <w:rsid w:val="00684FE3"/>
    <w:rsid w:val="0068504C"/>
    <w:rsid w:val="006851F6"/>
    <w:rsid w:val="00685444"/>
    <w:rsid w:val="006854EB"/>
    <w:rsid w:val="00685D70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50D7"/>
    <w:rsid w:val="006951C2"/>
    <w:rsid w:val="0069572E"/>
    <w:rsid w:val="00695900"/>
    <w:rsid w:val="00695CAD"/>
    <w:rsid w:val="006964AA"/>
    <w:rsid w:val="00696508"/>
    <w:rsid w:val="0069651B"/>
    <w:rsid w:val="00696A00"/>
    <w:rsid w:val="00696D00"/>
    <w:rsid w:val="00696D41"/>
    <w:rsid w:val="00696DEB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2AE"/>
    <w:rsid w:val="006A3427"/>
    <w:rsid w:val="006A3ED8"/>
    <w:rsid w:val="006A3F80"/>
    <w:rsid w:val="006A4021"/>
    <w:rsid w:val="006A4115"/>
    <w:rsid w:val="006A43AE"/>
    <w:rsid w:val="006A43B9"/>
    <w:rsid w:val="006A460D"/>
    <w:rsid w:val="006A4C1E"/>
    <w:rsid w:val="006A4C6C"/>
    <w:rsid w:val="006A4FC8"/>
    <w:rsid w:val="006A60C8"/>
    <w:rsid w:val="006A67FA"/>
    <w:rsid w:val="006A708F"/>
    <w:rsid w:val="006A7641"/>
    <w:rsid w:val="006A7D41"/>
    <w:rsid w:val="006A7E97"/>
    <w:rsid w:val="006B0A8F"/>
    <w:rsid w:val="006B0DFC"/>
    <w:rsid w:val="006B123B"/>
    <w:rsid w:val="006B1268"/>
    <w:rsid w:val="006B19A4"/>
    <w:rsid w:val="006B1AAA"/>
    <w:rsid w:val="006B1C72"/>
    <w:rsid w:val="006B1C94"/>
    <w:rsid w:val="006B2356"/>
    <w:rsid w:val="006B2697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523"/>
    <w:rsid w:val="006B7CC2"/>
    <w:rsid w:val="006C00A9"/>
    <w:rsid w:val="006C01F9"/>
    <w:rsid w:val="006C0369"/>
    <w:rsid w:val="006C03B3"/>
    <w:rsid w:val="006C068B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155"/>
    <w:rsid w:val="006C57ED"/>
    <w:rsid w:val="006C5932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B6D"/>
    <w:rsid w:val="006D3DD5"/>
    <w:rsid w:val="006D4582"/>
    <w:rsid w:val="006D4A23"/>
    <w:rsid w:val="006D4BAD"/>
    <w:rsid w:val="006D4D98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5DB"/>
    <w:rsid w:val="006E0758"/>
    <w:rsid w:val="006E09A3"/>
    <w:rsid w:val="006E0D69"/>
    <w:rsid w:val="006E1138"/>
    <w:rsid w:val="006E18E4"/>
    <w:rsid w:val="006E1956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498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141"/>
    <w:rsid w:val="006E729F"/>
    <w:rsid w:val="006E74F9"/>
    <w:rsid w:val="006E75AE"/>
    <w:rsid w:val="006E7843"/>
    <w:rsid w:val="006E7916"/>
    <w:rsid w:val="006E7928"/>
    <w:rsid w:val="006F02E6"/>
    <w:rsid w:val="006F03F0"/>
    <w:rsid w:val="006F07C7"/>
    <w:rsid w:val="006F09D2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17D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857"/>
    <w:rsid w:val="00704B92"/>
    <w:rsid w:val="00704C79"/>
    <w:rsid w:val="00704DB9"/>
    <w:rsid w:val="00704FD8"/>
    <w:rsid w:val="0070527A"/>
    <w:rsid w:val="0070583F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2D6D"/>
    <w:rsid w:val="0072334E"/>
    <w:rsid w:val="007233EE"/>
    <w:rsid w:val="007234BF"/>
    <w:rsid w:val="0072409F"/>
    <w:rsid w:val="00724169"/>
    <w:rsid w:val="0072438E"/>
    <w:rsid w:val="007247C3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B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377"/>
    <w:rsid w:val="00745612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3480"/>
    <w:rsid w:val="007536DA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797"/>
    <w:rsid w:val="00760C38"/>
    <w:rsid w:val="0076142E"/>
    <w:rsid w:val="00761AE7"/>
    <w:rsid w:val="00762A82"/>
    <w:rsid w:val="00762B24"/>
    <w:rsid w:val="00762D0F"/>
    <w:rsid w:val="00763FEE"/>
    <w:rsid w:val="007640E6"/>
    <w:rsid w:val="00764162"/>
    <w:rsid w:val="00764247"/>
    <w:rsid w:val="0076473D"/>
    <w:rsid w:val="00764BC6"/>
    <w:rsid w:val="007650A0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E37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0D6E"/>
    <w:rsid w:val="00780F2C"/>
    <w:rsid w:val="00780FEC"/>
    <w:rsid w:val="007810A2"/>
    <w:rsid w:val="0078117C"/>
    <w:rsid w:val="007814B0"/>
    <w:rsid w:val="0078164B"/>
    <w:rsid w:val="007818A9"/>
    <w:rsid w:val="00781A31"/>
    <w:rsid w:val="00781BE0"/>
    <w:rsid w:val="00781C49"/>
    <w:rsid w:val="00781FB8"/>
    <w:rsid w:val="00782043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407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3A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66"/>
    <w:rsid w:val="007A0AE1"/>
    <w:rsid w:val="007A0D54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B16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234"/>
    <w:rsid w:val="007B4813"/>
    <w:rsid w:val="007B4A95"/>
    <w:rsid w:val="007B4E33"/>
    <w:rsid w:val="007B5F13"/>
    <w:rsid w:val="007B6612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029"/>
    <w:rsid w:val="007C26DF"/>
    <w:rsid w:val="007C274F"/>
    <w:rsid w:val="007C27AC"/>
    <w:rsid w:val="007C28D3"/>
    <w:rsid w:val="007C3039"/>
    <w:rsid w:val="007C34D0"/>
    <w:rsid w:val="007C3ECE"/>
    <w:rsid w:val="007C404B"/>
    <w:rsid w:val="007C431F"/>
    <w:rsid w:val="007C461E"/>
    <w:rsid w:val="007C48AA"/>
    <w:rsid w:val="007C492E"/>
    <w:rsid w:val="007C4D78"/>
    <w:rsid w:val="007C554F"/>
    <w:rsid w:val="007C56FF"/>
    <w:rsid w:val="007C5A0E"/>
    <w:rsid w:val="007C5F79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1D3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BD5"/>
    <w:rsid w:val="007D7EE5"/>
    <w:rsid w:val="007D7FBF"/>
    <w:rsid w:val="007D7FC8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1F6"/>
    <w:rsid w:val="007E32E8"/>
    <w:rsid w:val="007E32EF"/>
    <w:rsid w:val="007E3BBA"/>
    <w:rsid w:val="007E3D54"/>
    <w:rsid w:val="007E3E46"/>
    <w:rsid w:val="007E3EBA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09CC"/>
    <w:rsid w:val="007F1371"/>
    <w:rsid w:val="007F147D"/>
    <w:rsid w:val="007F14CF"/>
    <w:rsid w:val="007F1B02"/>
    <w:rsid w:val="007F1F61"/>
    <w:rsid w:val="007F2426"/>
    <w:rsid w:val="007F2662"/>
    <w:rsid w:val="007F3F21"/>
    <w:rsid w:val="007F4182"/>
    <w:rsid w:val="007F42E1"/>
    <w:rsid w:val="007F4ACF"/>
    <w:rsid w:val="007F4D19"/>
    <w:rsid w:val="007F50A3"/>
    <w:rsid w:val="007F5493"/>
    <w:rsid w:val="007F571B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0786"/>
    <w:rsid w:val="008007E8"/>
    <w:rsid w:val="008019EC"/>
    <w:rsid w:val="0080231E"/>
    <w:rsid w:val="00802B84"/>
    <w:rsid w:val="00802F97"/>
    <w:rsid w:val="008031AF"/>
    <w:rsid w:val="00803319"/>
    <w:rsid w:val="00803533"/>
    <w:rsid w:val="00803538"/>
    <w:rsid w:val="008038A7"/>
    <w:rsid w:val="00803A01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3B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477"/>
    <w:rsid w:val="00830E1F"/>
    <w:rsid w:val="00830FEF"/>
    <w:rsid w:val="00830FF9"/>
    <w:rsid w:val="008310CC"/>
    <w:rsid w:val="00831640"/>
    <w:rsid w:val="008316BC"/>
    <w:rsid w:val="00831A49"/>
    <w:rsid w:val="00831B18"/>
    <w:rsid w:val="00831B1C"/>
    <w:rsid w:val="00831B32"/>
    <w:rsid w:val="00831B8D"/>
    <w:rsid w:val="00831F66"/>
    <w:rsid w:val="00832834"/>
    <w:rsid w:val="00833699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7731"/>
    <w:rsid w:val="00837A60"/>
    <w:rsid w:val="00837AE9"/>
    <w:rsid w:val="0084023D"/>
    <w:rsid w:val="0084026F"/>
    <w:rsid w:val="00840532"/>
    <w:rsid w:val="008407D4"/>
    <w:rsid w:val="008408DD"/>
    <w:rsid w:val="008409E1"/>
    <w:rsid w:val="00840A07"/>
    <w:rsid w:val="00840A11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B70"/>
    <w:rsid w:val="00843C60"/>
    <w:rsid w:val="00844091"/>
    <w:rsid w:val="00844579"/>
    <w:rsid w:val="00844867"/>
    <w:rsid w:val="00844BD1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B36"/>
    <w:rsid w:val="00853D16"/>
    <w:rsid w:val="00853F8F"/>
    <w:rsid w:val="008544D2"/>
    <w:rsid w:val="008547C2"/>
    <w:rsid w:val="00854AC0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50C"/>
    <w:rsid w:val="00860B0A"/>
    <w:rsid w:val="00860F01"/>
    <w:rsid w:val="008610F1"/>
    <w:rsid w:val="00861206"/>
    <w:rsid w:val="0086166B"/>
    <w:rsid w:val="008620A9"/>
    <w:rsid w:val="008622FF"/>
    <w:rsid w:val="008624C2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2C6"/>
    <w:rsid w:val="008676DB"/>
    <w:rsid w:val="008676EF"/>
    <w:rsid w:val="00870150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3BF"/>
    <w:rsid w:val="008757AB"/>
    <w:rsid w:val="00875FFB"/>
    <w:rsid w:val="008760BF"/>
    <w:rsid w:val="008771D3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A7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034"/>
    <w:rsid w:val="008952C7"/>
    <w:rsid w:val="00895419"/>
    <w:rsid w:val="00895713"/>
    <w:rsid w:val="00895F75"/>
    <w:rsid w:val="0089621A"/>
    <w:rsid w:val="00896465"/>
    <w:rsid w:val="00896698"/>
    <w:rsid w:val="00896AF4"/>
    <w:rsid w:val="00896C6A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BFB"/>
    <w:rsid w:val="008A3F84"/>
    <w:rsid w:val="008A4081"/>
    <w:rsid w:val="008A43E4"/>
    <w:rsid w:val="008A4604"/>
    <w:rsid w:val="008A4715"/>
    <w:rsid w:val="008A4ACF"/>
    <w:rsid w:val="008A4F6D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AC9"/>
    <w:rsid w:val="008A6AE5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4C2E"/>
    <w:rsid w:val="008B4F8B"/>
    <w:rsid w:val="008B5029"/>
    <w:rsid w:val="008B56AD"/>
    <w:rsid w:val="008B5870"/>
    <w:rsid w:val="008B588A"/>
    <w:rsid w:val="008B593C"/>
    <w:rsid w:val="008B5DF3"/>
    <w:rsid w:val="008B6308"/>
    <w:rsid w:val="008B675B"/>
    <w:rsid w:val="008B6D30"/>
    <w:rsid w:val="008B6E28"/>
    <w:rsid w:val="008B7A22"/>
    <w:rsid w:val="008C0062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A57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9CE"/>
    <w:rsid w:val="008C7F47"/>
    <w:rsid w:val="008D0767"/>
    <w:rsid w:val="008D0DF3"/>
    <w:rsid w:val="008D10DE"/>
    <w:rsid w:val="008D14D4"/>
    <w:rsid w:val="008D1881"/>
    <w:rsid w:val="008D196F"/>
    <w:rsid w:val="008D2240"/>
    <w:rsid w:val="008D256E"/>
    <w:rsid w:val="008D2CB1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38E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A65"/>
    <w:rsid w:val="008E7BE9"/>
    <w:rsid w:val="008E7C85"/>
    <w:rsid w:val="008F0138"/>
    <w:rsid w:val="008F032E"/>
    <w:rsid w:val="008F038B"/>
    <w:rsid w:val="008F087A"/>
    <w:rsid w:val="008F08FE"/>
    <w:rsid w:val="008F0B59"/>
    <w:rsid w:val="008F0ED8"/>
    <w:rsid w:val="008F102D"/>
    <w:rsid w:val="008F1059"/>
    <w:rsid w:val="008F119B"/>
    <w:rsid w:val="008F1262"/>
    <w:rsid w:val="008F14A6"/>
    <w:rsid w:val="008F15D8"/>
    <w:rsid w:val="008F1801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9EF"/>
    <w:rsid w:val="00900B24"/>
    <w:rsid w:val="00900F93"/>
    <w:rsid w:val="0090113A"/>
    <w:rsid w:val="00901740"/>
    <w:rsid w:val="00901AB7"/>
    <w:rsid w:val="00901C6C"/>
    <w:rsid w:val="00902338"/>
    <w:rsid w:val="0090236C"/>
    <w:rsid w:val="0090259A"/>
    <w:rsid w:val="009025DB"/>
    <w:rsid w:val="009025FD"/>
    <w:rsid w:val="00902B40"/>
    <w:rsid w:val="00902B44"/>
    <w:rsid w:val="00902BC1"/>
    <w:rsid w:val="00902DEA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9FE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882"/>
    <w:rsid w:val="00914C91"/>
    <w:rsid w:val="00914F63"/>
    <w:rsid w:val="0091500E"/>
    <w:rsid w:val="0091547E"/>
    <w:rsid w:val="00915626"/>
    <w:rsid w:val="009157D0"/>
    <w:rsid w:val="00915B97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A6C"/>
    <w:rsid w:val="00917C3D"/>
    <w:rsid w:val="00917C5F"/>
    <w:rsid w:val="00920371"/>
    <w:rsid w:val="00920467"/>
    <w:rsid w:val="00920D34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2B2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18"/>
    <w:rsid w:val="00944A9F"/>
    <w:rsid w:val="00944D39"/>
    <w:rsid w:val="00944E1C"/>
    <w:rsid w:val="009450AB"/>
    <w:rsid w:val="00945117"/>
    <w:rsid w:val="0094511A"/>
    <w:rsid w:val="00945655"/>
    <w:rsid w:val="00945914"/>
    <w:rsid w:val="00945980"/>
    <w:rsid w:val="00945B05"/>
    <w:rsid w:val="00946180"/>
    <w:rsid w:val="00946289"/>
    <w:rsid w:val="00946955"/>
    <w:rsid w:val="00947628"/>
    <w:rsid w:val="0094776C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41A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833"/>
    <w:rsid w:val="00953A6B"/>
    <w:rsid w:val="00953DCD"/>
    <w:rsid w:val="00953F4F"/>
    <w:rsid w:val="00954112"/>
    <w:rsid w:val="00954379"/>
    <w:rsid w:val="009546BD"/>
    <w:rsid w:val="00954970"/>
    <w:rsid w:val="00954C7B"/>
    <w:rsid w:val="009553A2"/>
    <w:rsid w:val="009553B2"/>
    <w:rsid w:val="00955A1B"/>
    <w:rsid w:val="00955DB5"/>
    <w:rsid w:val="00956275"/>
    <w:rsid w:val="009568B4"/>
    <w:rsid w:val="009574E6"/>
    <w:rsid w:val="00957775"/>
    <w:rsid w:val="00957F81"/>
    <w:rsid w:val="00960645"/>
    <w:rsid w:val="00960DED"/>
    <w:rsid w:val="00960ECF"/>
    <w:rsid w:val="0096119C"/>
    <w:rsid w:val="00961220"/>
    <w:rsid w:val="0096189C"/>
    <w:rsid w:val="00961E2D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9B"/>
    <w:rsid w:val="009651A5"/>
    <w:rsid w:val="009652C9"/>
    <w:rsid w:val="009653C0"/>
    <w:rsid w:val="009654DB"/>
    <w:rsid w:val="009658CD"/>
    <w:rsid w:val="00965BA5"/>
    <w:rsid w:val="00965EE7"/>
    <w:rsid w:val="00966451"/>
    <w:rsid w:val="009672BD"/>
    <w:rsid w:val="00967476"/>
    <w:rsid w:val="009675C1"/>
    <w:rsid w:val="009676C6"/>
    <w:rsid w:val="00967DDF"/>
    <w:rsid w:val="00967E33"/>
    <w:rsid w:val="00967E4C"/>
    <w:rsid w:val="009700AF"/>
    <w:rsid w:val="009705FB"/>
    <w:rsid w:val="00970A9F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1F2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446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55E"/>
    <w:rsid w:val="0099077B"/>
    <w:rsid w:val="00990914"/>
    <w:rsid w:val="00990CB6"/>
    <w:rsid w:val="00990F85"/>
    <w:rsid w:val="0099117A"/>
    <w:rsid w:val="00991D14"/>
    <w:rsid w:val="00991E7B"/>
    <w:rsid w:val="0099306C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6D31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5D20"/>
    <w:rsid w:val="009A6189"/>
    <w:rsid w:val="009A661F"/>
    <w:rsid w:val="009A6F75"/>
    <w:rsid w:val="009A78C9"/>
    <w:rsid w:val="009A7A53"/>
    <w:rsid w:val="009A7E8B"/>
    <w:rsid w:val="009A7EF8"/>
    <w:rsid w:val="009B00AC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0A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57BC"/>
    <w:rsid w:val="009D5869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370"/>
    <w:rsid w:val="009E58FB"/>
    <w:rsid w:val="009E5D2A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092"/>
    <w:rsid w:val="009F0391"/>
    <w:rsid w:val="009F0516"/>
    <w:rsid w:val="009F0527"/>
    <w:rsid w:val="009F0760"/>
    <w:rsid w:val="009F128B"/>
    <w:rsid w:val="009F184D"/>
    <w:rsid w:val="009F1971"/>
    <w:rsid w:val="009F19FE"/>
    <w:rsid w:val="009F1EE7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9C0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3E7"/>
    <w:rsid w:val="00A05445"/>
    <w:rsid w:val="00A059B7"/>
    <w:rsid w:val="00A05E97"/>
    <w:rsid w:val="00A06BE3"/>
    <w:rsid w:val="00A06C40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5E8"/>
    <w:rsid w:val="00A15691"/>
    <w:rsid w:val="00A157AB"/>
    <w:rsid w:val="00A15B3C"/>
    <w:rsid w:val="00A15D78"/>
    <w:rsid w:val="00A162A9"/>
    <w:rsid w:val="00A162C1"/>
    <w:rsid w:val="00A16777"/>
    <w:rsid w:val="00A169B6"/>
    <w:rsid w:val="00A17A8D"/>
    <w:rsid w:val="00A17ED2"/>
    <w:rsid w:val="00A203B3"/>
    <w:rsid w:val="00A203E6"/>
    <w:rsid w:val="00A205B5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07"/>
    <w:rsid w:val="00A22430"/>
    <w:rsid w:val="00A22596"/>
    <w:rsid w:val="00A22FB9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27CCB"/>
    <w:rsid w:val="00A30160"/>
    <w:rsid w:val="00A30622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4EAF"/>
    <w:rsid w:val="00A34FB5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37ED4"/>
    <w:rsid w:val="00A404CF"/>
    <w:rsid w:val="00A405EB"/>
    <w:rsid w:val="00A4077C"/>
    <w:rsid w:val="00A408D6"/>
    <w:rsid w:val="00A40B9E"/>
    <w:rsid w:val="00A40BAD"/>
    <w:rsid w:val="00A41074"/>
    <w:rsid w:val="00A412BD"/>
    <w:rsid w:val="00A41C49"/>
    <w:rsid w:val="00A420C3"/>
    <w:rsid w:val="00A4230F"/>
    <w:rsid w:val="00A42AD8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E6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90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65D5"/>
    <w:rsid w:val="00A67578"/>
    <w:rsid w:val="00A675C7"/>
    <w:rsid w:val="00A67699"/>
    <w:rsid w:val="00A67852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2FEE"/>
    <w:rsid w:val="00A7315C"/>
    <w:rsid w:val="00A735C1"/>
    <w:rsid w:val="00A73915"/>
    <w:rsid w:val="00A73D51"/>
    <w:rsid w:val="00A73DA4"/>
    <w:rsid w:val="00A73ED8"/>
    <w:rsid w:val="00A74461"/>
    <w:rsid w:val="00A74FB3"/>
    <w:rsid w:val="00A7546C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960"/>
    <w:rsid w:val="00A82EAF"/>
    <w:rsid w:val="00A83540"/>
    <w:rsid w:val="00A836C8"/>
    <w:rsid w:val="00A837DE"/>
    <w:rsid w:val="00A8398A"/>
    <w:rsid w:val="00A83A64"/>
    <w:rsid w:val="00A83DF5"/>
    <w:rsid w:val="00A83E23"/>
    <w:rsid w:val="00A8416F"/>
    <w:rsid w:val="00A84207"/>
    <w:rsid w:val="00A84631"/>
    <w:rsid w:val="00A852A3"/>
    <w:rsid w:val="00A85788"/>
    <w:rsid w:val="00A85C9A"/>
    <w:rsid w:val="00A85EDA"/>
    <w:rsid w:val="00A86932"/>
    <w:rsid w:val="00A86C1B"/>
    <w:rsid w:val="00A86D37"/>
    <w:rsid w:val="00A86E27"/>
    <w:rsid w:val="00A879E3"/>
    <w:rsid w:val="00A87F53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3EC"/>
    <w:rsid w:val="00A94B94"/>
    <w:rsid w:val="00A94F38"/>
    <w:rsid w:val="00A95243"/>
    <w:rsid w:val="00A953A0"/>
    <w:rsid w:val="00A954BA"/>
    <w:rsid w:val="00A95785"/>
    <w:rsid w:val="00A957A8"/>
    <w:rsid w:val="00A959FA"/>
    <w:rsid w:val="00A95A4F"/>
    <w:rsid w:val="00A97355"/>
    <w:rsid w:val="00A97886"/>
    <w:rsid w:val="00A979FE"/>
    <w:rsid w:val="00A97CAC"/>
    <w:rsid w:val="00AA03E5"/>
    <w:rsid w:val="00AA03EE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2EFE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B2E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97F"/>
    <w:rsid w:val="00AD7B20"/>
    <w:rsid w:val="00AE0428"/>
    <w:rsid w:val="00AE088D"/>
    <w:rsid w:val="00AE0C34"/>
    <w:rsid w:val="00AE0C8A"/>
    <w:rsid w:val="00AE1084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D61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D31"/>
    <w:rsid w:val="00AF1F64"/>
    <w:rsid w:val="00AF21F7"/>
    <w:rsid w:val="00AF2313"/>
    <w:rsid w:val="00AF24EC"/>
    <w:rsid w:val="00AF256D"/>
    <w:rsid w:val="00AF2621"/>
    <w:rsid w:val="00AF2790"/>
    <w:rsid w:val="00AF2A28"/>
    <w:rsid w:val="00AF2DEC"/>
    <w:rsid w:val="00AF316E"/>
    <w:rsid w:val="00AF3187"/>
    <w:rsid w:val="00AF32DB"/>
    <w:rsid w:val="00AF3450"/>
    <w:rsid w:val="00AF367B"/>
    <w:rsid w:val="00AF36B2"/>
    <w:rsid w:val="00AF39C3"/>
    <w:rsid w:val="00AF3A18"/>
    <w:rsid w:val="00AF423D"/>
    <w:rsid w:val="00AF424C"/>
    <w:rsid w:val="00AF43FD"/>
    <w:rsid w:val="00AF4489"/>
    <w:rsid w:val="00AF47DC"/>
    <w:rsid w:val="00AF4CEF"/>
    <w:rsid w:val="00AF4E28"/>
    <w:rsid w:val="00AF5239"/>
    <w:rsid w:val="00AF5725"/>
    <w:rsid w:val="00AF5831"/>
    <w:rsid w:val="00AF5E40"/>
    <w:rsid w:val="00AF64AC"/>
    <w:rsid w:val="00AF65E3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1BEB"/>
    <w:rsid w:val="00B0217F"/>
    <w:rsid w:val="00B02437"/>
    <w:rsid w:val="00B0243C"/>
    <w:rsid w:val="00B028A1"/>
    <w:rsid w:val="00B02AAD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DD6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7A5"/>
    <w:rsid w:val="00B22F97"/>
    <w:rsid w:val="00B2313A"/>
    <w:rsid w:val="00B2326E"/>
    <w:rsid w:val="00B234ED"/>
    <w:rsid w:val="00B23688"/>
    <w:rsid w:val="00B245AD"/>
    <w:rsid w:val="00B2464B"/>
    <w:rsid w:val="00B249F9"/>
    <w:rsid w:val="00B24D78"/>
    <w:rsid w:val="00B2530C"/>
    <w:rsid w:val="00B25763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BEB"/>
    <w:rsid w:val="00B36C66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1363"/>
    <w:rsid w:val="00B413B1"/>
    <w:rsid w:val="00B41405"/>
    <w:rsid w:val="00B4153B"/>
    <w:rsid w:val="00B422F9"/>
    <w:rsid w:val="00B428C2"/>
    <w:rsid w:val="00B431B6"/>
    <w:rsid w:val="00B4332E"/>
    <w:rsid w:val="00B43E90"/>
    <w:rsid w:val="00B43F65"/>
    <w:rsid w:val="00B441AA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1C7"/>
    <w:rsid w:val="00B4642F"/>
    <w:rsid w:val="00B467D1"/>
    <w:rsid w:val="00B46B50"/>
    <w:rsid w:val="00B46C8A"/>
    <w:rsid w:val="00B47315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17F"/>
    <w:rsid w:val="00B53311"/>
    <w:rsid w:val="00B5382C"/>
    <w:rsid w:val="00B53995"/>
    <w:rsid w:val="00B53DE5"/>
    <w:rsid w:val="00B53FFF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856"/>
    <w:rsid w:val="00B56B92"/>
    <w:rsid w:val="00B56CD1"/>
    <w:rsid w:val="00B56D68"/>
    <w:rsid w:val="00B56DD0"/>
    <w:rsid w:val="00B571F4"/>
    <w:rsid w:val="00B574CE"/>
    <w:rsid w:val="00B57705"/>
    <w:rsid w:val="00B57A57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2DA1"/>
    <w:rsid w:val="00B634AD"/>
    <w:rsid w:val="00B636EF"/>
    <w:rsid w:val="00B650B7"/>
    <w:rsid w:val="00B65BBC"/>
    <w:rsid w:val="00B65D64"/>
    <w:rsid w:val="00B66055"/>
    <w:rsid w:val="00B66D4A"/>
    <w:rsid w:val="00B70369"/>
    <w:rsid w:val="00B71051"/>
    <w:rsid w:val="00B712F3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BEB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80E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0B2"/>
    <w:rsid w:val="00B839F5"/>
    <w:rsid w:val="00B83E72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0F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49"/>
    <w:rsid w:val="00B91E62"/>
    <w:rsid w:val="00B92228"/>
    <w:rsid w:val="00B92795"/>
    <w:rsid w:val="00B92CD2"/>
    <w:rsid w:val="00B92EB6"/>
    <w:rsid w:val="00B93148"/>
    <w:rsid w:val="00B933F6"/>
    <w:rsid w:val="00B93444"/>
    <w:rsid w:val="00B93D83"/>
    <w:rsid w:val="00B940A2"/>
    <w:rsid w:val="00B941E1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5AB"/>
    <w:rsid w:val="00BA1B1D"/>
    <w:rsid w:val="00BA2298"/>
    <w:rsid w:val="00BA291A"/>
    <w:rsid w:val="00BA2944"/>
    <w:rsid w:val="00BA2998"/>
    <w:rsid w:val="00BA3891"/>
    <w:rsid w:val="00BA3C9A"/>
    <w:rsid w:val="00BA45CB"/>
    <w:rsid w:val="00BA462B"/>
    <w:rsid w:val="00BA55FF"/>
    <w:rsid w:val="00BA568F"/>
    <w:rsid w:val="00BA5B65"/>
    <w:rsid w:val="00BA5C0D"/>
    <w:rsid w:val="00BA5F4D"/>
    <w:rsid w:val="00BA647E"/>
    <w:rsid w:val="00BA6505"/>
    <w:rsid w:val="00BA6577"/>
    <w:rsid w:val="00BA67E4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DB5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4C5"/>
    <w:rsid w:val="00BB3B6F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5B"/>
    <w:rsid w:val="00BC0962"/>
    <w:rsid w:val="00BC0ABF"/>
    <w:rsid w:val="00BC0AD9"/>
    <w:rsid w:val="00BC0F4E"/>
    <w:rsid w:val="00BC10D3"/>
    <w:rsid w:val="00BC10EC"/>
    <w:rsid w:val="00BC14F7"/>
    <w:rsid w:val="00BC1D22"/>
    <w:rsid w:val="00BC20E7"/>
    <w:rsid w:val="00BC2665"/>
    <w:rsid w:val="00BC28A9"/>
    <w:rsid w:val="00BC2C07"/>
    <w:rsid w:val="00BC2C6E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0AD"/>
    <w:rsid w:val="00BC6D1A"/>
    <w:rsid w:val="00BC6F42"/>
    <w:rsid w:val="00BC77C2"/>
    <w:rsid w:val="00BC7821"/>
    <w:rsid w:val="00BC783A"/>
    <w:rsid w:val="00BC7A3F"/>
    <w:rsid w:val="00BC7D34"/>
    <w:rsid w:val="00BC7E8C"/>
    <w:rsid w:val="00BC7FB6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46B"/>
    <w:rsid w:val="00BD4D3B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3A4"/>
    <w:rsid w:val="00BE05E5"/>
    <w:rsid w:val="00BE070B"/>
    <w:rsid w:val="00BE08DD"/>
    <w:rsid w:val="00BE0F11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B34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AD4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4E90"/>
    <w:rsid w:val="00BF501A"/>
    <w:rsid w:val="00BF505F"/>
    <w:rsid w:val="00BF50B9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45D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3A3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EB7"/>
    <w:rsid w:val="00C10FBF"/>
    <w:rsid w:val="00C1108D"/>
    <w:rsid w:val="00C116C0"/>
    <w:rsid w:val="00C11AF1"/>
    <w:rsid w:val="00C11F0D"/>
    <w:rsid w:val="00C1219E"/>
    <w:rsid w:val="00C12292"/>
    <w:rsid w:val="00C12567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126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6D2"/>
    <w:rsid w:val="00C15937"/>
    <w:rsid w:val="00C15A6F"/>
    <w:rsid w:val="00C15B96"/>
    <w:rsid w:val="00C163C3"/>
    <w:rsid w:val="00C1675F"/>
    <w:rsid w:val="00C16C3E"/>
    <w:rsid w:val="00C16FE8"/>
    <w:rsid w:val="00C170A5"/>
    <w:rsid w:val="00C173F8"/>
    <w:rsid w:val="00C1751B"/>
    <w:rsid w:val="00C17651"/>
    <w:rsid w:val="00C17B46"/>
    <w:rsid w:val="00C17E95"/>
    <w:rsid w:val="00C2127F"/>
    <w:rsid w:val="00C21314"/>
    <w:rsid w:val="00C2141D"/>
    <w:rsid w:val="00C21752"/>
    <w:rsid w:val="00C21ABA"/>
    <w:rsid w:val="00C21B93"/>
    <w:rsid w:val="00C21BEE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5C7"/>
    <w:rsid w:val="00C2477C"/>
    <w:rsid w:val="00C24D18"/>
    <w:rsid w:val="00C24ED8"/>
    <w:rsid w:val="00C2566A"/>
    <w:rsid w:val="00C2572A"/>
    <w:rsid w:val="00C2572D"/>
    <w:rsid w:val="00C25A9A"/>
    <w:rsid w:val="00C25C40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1D89"/>
    <w:rsid w:val="00C32866"/>
    <w:rsid w:val="00C329F4"/>
    <w:rsid w:val="00C32ED4"/>
    <w:rsid w:val="00C32FE7"/>
    <w:rsid w:val="00C33246"/>
    <w:rsid w:val="00C332AC"/>
    <w:rsid w:val="00C33647"/>
    <w:rsid w:val="00C33799"/>
    <w:rsid w:val="00C337FE"/>
    <w:rsid w:val="00C33988"/>
    <w:rsid w:val="00C33EE2"/>
    <w:rsid w:val="00C3402B"/>
    <w:rsid w:val="00C34496"/>
    <w:rsid w:val="00C34CC1"/>
    <w:rsid w:val="00C35688"/>
    <w:rsid w:val="00C35794"/>
    <w:rsid w:val="00C35AEF"/>
    <w:rsid w:val="00C35E65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1B3"/>
    <w:rsid w:val="00C44511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CD7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522"/>
    <w:rsid w:val="00C5164E"/>
    <w:rsid w:val="00C51826"/>
    <w:rsid w:val="00C51AA8"/>
    <w:rsid w:val="00C51B5B"/>
    <w:rsid w:val="00C51F2B"/>
    <w:rsid w:val="00C52436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0D0"/>
    <w:rsid w:val="00C5431F"/>
    <w:rsid w:val="00C543B8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4A6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2B80"/>
    <w:rsid w:val="00C62B81"/>
    <w:rsid w:val="00C635C0"/>
    <w:rsid w:val="00C63803"/>
    <w:rsid w:val="00C63A3C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703E"/>
    <w:rsid w:val="00C674EF"/>
    <w:rsid w:val="00C67D57"/>
    <w:rsid w:val="00C67FE9"/>
    <w:rsid w:val="00C70693"/>
    <w:rsid w:val="00C709AB"/>
    <w:rsid w:val="00C70A45"/>
    <w:rsid w:val="00C71E47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92C"/>
    <w:rsid w:val="00C75EBE"/>
    <w:rsid w:val="00C7667E"/>
    <w:rsid w:val="00C76A56"/>
    <w:rsid w:val="00C76C03"/>
    <w:rsid w:val="00C77A6E"/>
    <w:rsid w:val="00C77A75"/>
    <w:rsid w:val="00C77D6C"/>
    <w:rsid w:val="00C77EB0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2D0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C8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AF"/>
    <w:rsid w:val="00C93BB1"/>
    <w:rsid w:val="00C93BC9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9FC"/>
    <w:rsid w:val="00C95BF8"/>
    <w:rsid w:val="00C95E0E"/>
    <w:rsid w:val="00C95FCE"/>
    <w:rsid w:val="00C970E9"/>
    <w:rsid w:val="00C971DE"/>
    <w:rsid w:val="00C97E4C"/>
    <w:rsid w:val="00C97E88"/>
    <w:rsid w:val="00C97F1D"/>
    <w:rsid w:val="00CA02AB"/>
    <w:rsid w:val="00CA039C"/>
    <w:rsid w:val="00CA0469"/>
    <w:rsid w:val="00CA073C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3245"/>
    <w:rsid w:val="00CA3D79"/>
    <w:rsid w:val="00CA41BA"/>
    <w:rsid w:val="00CA446D"/>
    <w:rsid w:val="00CA459E"/>
    <w:rsid w:val="00CA46CA"/>
    <w:rsid w:val="00CA4721"/>
    <w:rsid w:val="00CA4974"/>
    <w:rsid w:val="00CA4D3C"/>
    <w:rsid w:val="00CA4E18"/>
    <w:rsid w:val="00CA5768"/>
    <w:rsid w:val="00CA594D"/>
    <w:rsid w:val="00CA619F"/>
    <w:rsid w:val="00CA622D"/>
    <w:rsid w:val="00CA676D"/>
    <w:rsid w:val="00CA67DB"/>
    <w:rsid w:val="00CA6ACB"/>
    <w:rsid w:val="00CA6CBA"/>
    <w:rsid w:val="00CA6EED"/>
    <w:rsid w:val="00CA704C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4F8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44"/>
    <w:rsid w:val="00CB71C8"/>
    <w:rsid w:val="00CB75F4"/>
    <w:rsid w:val="00CB796B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8C"/>
    <w:rsid w:val="00CC1E88"/>
    <w:rsid w:val="00CC20D6"/>
    <w:rsid w:val="00CC277C"/>
    <w:rsid w:val="00CC2EBF"/>
    <w:rsid w:val="00CC4063"/>
    <w:rsid w:val="00CC42ED"/>
    <w:rsid w:val="00CC4895"/>
    <w:rsid w:val="00CC497A"/>
    <w:rsid w:val="00CC4EC4"/>
    <w:rsid w:val="00CC5010"/>
    <w:rsid w:val="00CC5285"/>
    <w:rsid w:val="00CC5921"/>
    <w:rsid w:val="00CC5ACC"/>
    <w:rsid w:val="00CC5E8A"/>
    <w:rsid w:val="00CC5F46"/>
    <w:rsid w:val="00CC60EB"/>
    <w:rsid w:val="00CC6314"/>
    <w:rsid w:val="00CC6AD5"/>
    <w:rsid w:val="00CC6D0B"/>
    <w:rsid w:val="00CC6E1D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8D3"/>
    <w:rsid w:val="00CD2DAE"/>
    <w:rsid w:val="00CD315C"/>
    <w:rsid w:val="00CD36F3"/>
    <w:rsid w:val="00CD3DC8"/>
    <w:rsid w:val="00CD3F51"/>
    <w:rsid w:val="00CD4360"/>
    <w:rsid w:val="00CD4B9B"/>
    <w:rsid w:val="00CD501A"/>
    <w:rsid w:val="00CD5110"/>
    <w:rsid w:val="00CD5B7A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A00"/>
    <w:rsid w:val="00CE1C7A"/>
    <w:rsid w:val="00CE1CA4"/>
    <w:rsid w:val="00CE1DD9"/>
    <w:rsid w:val="00CE23D6"/>
    <w:rsid w:val="00CE2483"/>
    <w:rsid w:val="00CE2B0F"/>
    <w:rsid w:val="00CE30F3"/>
    <w:rsid w:val="00CE346E"/>
    <w:rsid w:val="00CE34B7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EC"/>
    <w:rsid w:val="00CF6370"/>
    <w:rsid w:val="00CF681E"/>
    <w:rsid w:val="00CF795B"/>
    <w:rsid w:val="00CF7B07"/>
    <w:rsid w:val="00D0022E"/>
    <w:rsid w:val="00D00B0B"/>
    <w:rsid w:val="00D00D18"/>
    <w:rsid w:val="00D01101"/>
    <w:rsid w:val="00D01312"/>
    <w:rsid w:val="00D01367"/>
    <w:rsid w:val="00D014CB"/>
    <w:rsid w:val="00D016CF"/>
    <w:rsid w:val="00D016FA"/>
    <w:rsid w:val="00D01913"/>
    <w:rsid w:val="00D01F8C"/>
    <w:rsid w:val="00D02165"/>
    <w:rsid w:val="00D024DE"/>
    <w:rsid w:val="00D0251D"/>
    <w:rsid w:val="00D02E1F"/>
    <w:rsid w:val="00D02FAE"/>
    <w:rsid w:val="00D039D4"/>
    <w:rsid w:val="00D03B12"/>
    <w:rsid w:val="00D03BE8"/>
    <w:rsid w:val="00D03ED2"/>
    <w:rsid w:val="00D03FD7"/>
    <w:rsid w:val="00D04294"/>
    <w:rsid w:val="00D05163"/>
    <w:rsid w:val="00D053B8"/>
    <w:rsid w:val="00D053E6"/>
    <w:rsid w:val="00D05B41"/>
    <w:rsid w:val="00D06019"/>
    <w:rsid w:val="00D0628C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CA5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AF3"/>
    <w:rsid w:val="00D15BA8"/>
    <w:rsid w:val="00D15DBD"/>
    <w:rsid w:val="00D16021"/>
    <w:rsid w:val="00D16377"/>
    <w:rsid w:val="00D163B3"/>
    <w:rsid w:val="00D16434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B5E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0B9"/>
    <w:rsid w:val="00D4054B"/>
    <w:rsid w:val="00D40833"/>
    <w:rsid w:val="00D40C86"/>
    <w:rsid w:val="00D40DFA"/>
    <w:rsid w:val="00D41E1F"/>
    <w:rsid w:val="00D422EB"/>
    <w:rsid w:val="00D42593"/>
    <w:rsid w:val="00D42746"/>
    <w:rsid w:val="00D429B1"/>
    <w:rsid w:val="00D42BFD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B26"/>
    <w:rsid w:val="00D50C67"/>
    <w:rsid w:val="00D50C86"/>
    <w:rsid w:val="00D50CAE"/>
    <w:rsid w:val="00D510B4"/>
    <w:rsid w:val="00D51252"/>
    <w:rsid w:val="00D51456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528"/>
    <w:rsid w:val="00D53E09"/>
    <w:rsid w:val="00D53F1F"/>
    <w:rsid w:val="00D53FD0"/>
    <w:rsid w:val="00D54006"/>
    <w:rsid w:val="00D54068"/>
    <w:rsid w:val="00D54880"/>
    <w:rsid w:val="00D54938"/>
    <w:rsid w:val="00D54DA2"/>
    <w:rsid w:val="00D552AA"/>
    <w:rsid w:val="00D55910"/>
    <w:rsid w:val="00D56F70"/>
    <w:rsid w:val="00D57016"/>
    <w:rsid w:val="00D57795"/>
    <w:rsid w:val="00D579B7"/>
    <w:rsid w:val="00D57B56"/>
    <w:rsid w:val="00D606EC"/>
    <w:rsid w:val="00D60999"/>
    <w:rsid w:val="00D60D0A"/>
    <w:rsid w:val="00D61258"/>
    <w:rsid w:val="00D614A8"/>
    <w:rsid w:val="00D616AC"/>
    <w:rsid w:val="00D61C09"/>
    <w:rsid w:val="00D61FEC"/>
    <w:rsid w:val="00D628E9"/>
    <w:rsid w:val="00D62FD8"/>
    <w:rsid w:val="00D63524"/>
    <w:rsid w:val="00D63544"/>
    <w:rsid w:val="00D6360B"/>
    <w:rsid w:val="00D63801"/>
    <w:rsid w:val="00D6399E"/>
    <w:rsid w:val="00D639BA"/>
    <w:rsid w:val="00D63A0E"/>
    <w:rsid w:val="00D63A62"/>
    <w:rsid w:val="00D63D74"/>
    <w:rsid w:val="00D6443A"/>
    <w:rsid w:val="00D645C7"/>
    <w:rsid w:val="00D645F2"/>
    <w:rsid w:val="00D647AC"/>
    <w:rsid w:val="00D64AE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AF1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94D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6FDB"/>
    <w:rsid w:val="00D871C9"/>
    <w:rsid w:val="00D87919"/>
    <w:rsid w:val="00D87B6A"/>
    <w:rsid w:val="00D87CAB"/>
    <w:rsid w:val="00D907EE"/>
    <w:rsid w:val="00D90E2C"/>
    <w:rsid w:val="00D90E9C"/>
    <w:rsid w:val="00D91988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16E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C1"/>
    <w:rsid w:val="00DA26DF"/>
    <w:rsid w:val="00DA329C"/>
    <w:rsid w:val="00DA3766"/>
    <w:rsid w:val="00DA37E5"/>
    <w:rsid w:val="00DA3C47"/>
    <w:rsid w:val="00DA3D47"/>
    <w:rsid w:val="00DA3E81"/>
    <w:rsid w:val="00DA3FD1"/>
    <w:rsid w:val="00DA445D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4D"/>
    <w:rsid w:val="00DA6D6F"/>
    <w:rsid w:val="00DA7113"/>
    <w:rsid w:val="00DA729A"/>
    <w:rsid w:val="00DB008F"/>
    <w:rsid w:val="00DB010B"/>
    <w:rsid w:val="00DB0120"/>
    <w:rsid w:val="00DB0537"/>
    <w:rsid w:val="00DB2227"/>
    <w:rsid w:val="00DB2461"/>
    <w:rsid w:val="00DB2934"/>
    <w:rsid w:val="00DB2AE4"/>
    <w:rsid w:val="00DB2DE9"/>
    <w:rsid w:val="00DB2E68"/>
    <w:rsid w:val="00DB3841"/>
    <w:rsid w:val="00DB41D6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635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942"/>
    <w:rsid w:val="00DC3C0B"/>
    <w:rsid w:val="00DC4089"/>
    <w:rsid w:val="00DC433D"/>
    <w:rsid w:val="00DC49D5"/>
    <w:rsid w:val="00DC4FD4"/>
    <w:rsid w:val="00DC5119"/>
    <w:rsid w:val="00DC513B"/>
    <w:rsid w:val="00DC52C3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82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6D"/>
    <w:rsid w:val="00DD6DB0"/>
    <w:rsid w:val="00DD6F6F"/>
    <w:rsid w:val="00DD7036"/>
    <w:rsid w:val="00DD73C0"/>
    <w:rsid w:val="00DD7670"/>
    <w:rsid w:val="00DD7B2C"/>
    <w:rsid w:val="00DD7E76"/>
    <w:rsid w:val="00DE0324"/>
    <w:rsid w:val="00DE077D"/>
    <w:rsid w:val="00DE0AFA"/>
    <w:rsid w:val="00DE0DE1"/>
    <w:rsid w:val="00DE0EC8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7D5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783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556"/>
    <w:rsid w:val="00E26815"/>
    <w:rsid w:val="00E26C9F"/>
    <w:rsid w:val="00E26EF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02"/>
    <w:rsid w:val="00E321D1"/>
    <w:rsid w:val="00E32413"/>
    <w:rsid w:val="00E32645"/>
    <w:rsid w:val="00E32B4E"/>
    <w:rsid w:val="00E32B88"/>
    <w:rsid w:val="00E33055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1D5"/>
    <w:rsid w:val="00E36857"/>
    <w:rsid w:val="00E36DE6"/>
    <w:rsid w:val="00E377B0"/>
    <w:rsid w:val="00E37E08"/>
    <w:rsid w:val="00E40405"/>
    <w:rsid w:val="00E409C0"/>
    <w:rsid w:val="00E4120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C09"/>
    <w:rsid w:val="00E42DF4"/>
    <w:rsid w:val="00E42E69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5F1A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672"/>
    <w:rsid w:val="00E55997"/>
    <w:rsid w:val="00E55BAF"/>
    <w:rsid w:val="00E55C41"/>
    <w:rsid w:val="00E55C9E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9A8"/>
    <w:rsid w:val="00E60C97"/>
    <w:rsid w:val="00E60D30"/>
    <w:rsid w:val="00E612B6"/>
    <w:rsid w:val="00E6142D"/>
    <w:rsid w:val="00E614F8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7B"/>
    <w:rsid w:val="00E67F95"/>
    <w:rsid w:val="00E70247"/>
    <w:rsid w:val="00E7092A"/>
    <w:rsid w:val="00E70D37"/>
    <w:rsid w:val="00E70F7A"/>
    <w:rsid w:val="00E70F97"/>
    <w:rsid w:val="00E71593"/>
    <w:rsid w:val="00E71806"/>
    <w:rsid w:val="00E71875"/>
    <w:rsid w:val="00E721E2"/>
    <w:rsid w:val="00E723DF"/>
    <w:rsid w:val="00E723E4"/>
    <w:rsid w:val="00E72901"/>
    <w:rsid w:val="00E72A3C"/>
    <w:rsid w:val="00E72A9D"/>
    <w:rsid w:val="00E733CE"/>
    <w:rsid w:val="00E734D6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10C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2BE"/>
    <w:rsid w:val="00E836E3"/>
    <w:rsid w:val="00E83F24"/>
    <w:rsid w:val="00E8440A"/>
    <w:rsid w:val="00E84461"/>
    <w:rsid w:val="00E844C8"/>
    <w:rsid w:val="00E84957"/>
    <w:rsid w:val="00E84D6A"/>
    <w:rsid w:val="00E84DAC"/>
    <w:rsid w:val="00E85AB7"/>
    <w:rsid w:val="00E86315"/>
    <w:rsid w:val="00E8667A"/>
    <w:rsid w:val="00E86B5E"/>
    <w:rsid w:val="00E86E7C"/>
    <w:rsid w:val="00E870AD"/>
    <w:rsid w:val="00E87450"/>
    <w:rsid w:val="00E8774B"/>
    <w:rsid w:val="00E87F44"/>
    <w:rsid w:val="00E90226"/>
    <w:rsid w:val="00E90250"/>
    <w:rsid w:val="00E90267"/>
    <w:rsid w:val="00E90332"/>
    <w:rsid w:val="00E903C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507"/>
    <w:rsid w:val="00E938C8"/>
    <w:rsid w:val="00E93C99"/>
    <w:rsid w:val="00E93CE3"/>
    <w:rsid w:val="00E93D4E"/>
    <w:rsid w:val="00E93E00"/>
    <w:rsid w:val="00E94455"/>
    <w:rsid w:val="00E94546"/>
    <w:rsid w:val="00E94B43"/>
    <w:rsid w:val="00E94DEB"/>
    <w:rsid w:val="00E94F98"/>
    <w:rsid w:val="00E95489"/>
    <w:rsid w:val="00E9602C"/>
    <w:rsid w:val="00E96338"/>
    <w:rsid w:val="00E964FC"/>
    <w:rsid w:val="00E969F7"/>
    <w:rsid w:val="00E96C26"/>
    <w:rsid w:val="00E96C52"/>
    <w:rsid w:val="00E9717B"/>
    <w:rsid w:val="00E97220"/>
    <w:rsid w:val="00E97610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2F75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E8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7DB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0E12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3CC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20E1"/>
    <w:rsid w:val="00ED228D"/>
    <w:rsid w:val="00ED2B30"/>
    <w:rsid w:val="00ED39B4"/>
    <w:rsid w:val="00ED3A46"/>
    <w:rsid w:val="00ED3DF4"/>
    <w:rsid w:val="00ED41A8"/>
    <w:rsid w:val="00ED42A4"/>
    <w:rsid w:val="00ED44DC"/>
    <w:rsid w:val="00ED44EE"/>
    <w:rsid w:val="00ED4C6D"/>
    <w:rsid w:val="00ED5521"/>
    <w:rsid w:val="00ED5579"/>
    <w:rsid w:val="00ED5695"/>
    <w:rsid w:val="00ED6283"/>
    <w:rsid w:val="00ED64CE"/>
    <w:rsid w:val="00ED69A7"/>
    <w:rsid w:val="00ED6EB2"/>
    <w:rsid w:val="00ED6ED6"/>
    <w:rsid w:val="00ED722B"/>
    <w:rsid w:val="00ED7337"/>
    <w:rsid w:val="00ED797A"/>
    <w:rsid w:val="00EE0992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8F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256"/>
    <w:rsid w:val="00EF35B4"/>
    <w:rsid w:val="00EF392D"/>
    <w:rsid w:val="00EF3B86"/>
    <w:rsid w:val="00EF416F"/>
    <w:rsid w:val="00EF4270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523"/>
    <w:rsid w:val="00EF7967"/>
    <w:rsid w:val="00EF7E34"/>
    <w:rsid w:val="00F005D0"/>
    <w:rsid w:val="00F0073C"/>
    <w:rsid w:val="00F007C8"/>
    <w:rsid w:val="00F00889"/>
    <w:rsid w:val="00F00A32"/>
    <w:rsid w:val="00F00BC0"/>
    <w:rsid w:val="00F010FB"/>
    <w:rsid w:val="00F0137C"/>
    <w:rsid w:val="00F01883"/>
    <w:rsid w:val="00F018B9"/>
    <w:rsid w:val="00F01D9F"/>
    <w:rsid w:val="00F01DB6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30C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10C2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0F2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1E8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5DA2"/>
    <w:rsid w:val="00F2662B"/>
    <w:rsid w:val="00F27040"/>
    <w:rsid w:val="00F2717A"/>
    <w:rsid w:val="00F27380"/>
    <w:rsid w:val="00F273E3"/>
    <w:rsid w:val="00F274DC"/>
    <w:rsid w:val="00F27770"/>
    <w:rsid w:val="00F27789"/>
    <w:rsid w:val="00F27AA5"/>
    <w:rsid w:val="00F30156"/>
    <w:rsid w:val="00F3084A"/>
    <w:rsid w:val="00F30BCC"/>
    <w:rsid w:val="00F31491"/>
    <w:rsid w:val="00F315AB"/>
    <w:rsid w:val="00F31997"/>
    <w:rsid w:val="00F31B81"/>
    <w:rsid w:val="00F32038"/>
    <w:rsid w:val="00F32632"/>
    <w:rsid w:val="00F32D4E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C04"/>
    <w:rsid w:val="00F37D61"/>
    <w:rsid w:val="00F37E57"/>
    <w:rsid w:val="00F40296"/>
    <w:rsid w:val="00F4048B"/>
    <w:rsid w:val="00F404A1"/>
    <w:rsid w:val="00F4078C"/>
    <w:rsid w:val="00F40859"/>
    <w:rsid w:val="00F40871"/>
    <w:rsid w:val="00F41140"/>
    <w:rsid w:val="00F42148"/>
    <w:rsid w:val="00F42208"/>
    <w:rsid w:val="00F42B6C"/>
    <w:rsid w:val="00F430EB"/>
    <w:rsid w:val="00F4323B"/>
    <w:rsid w:val="00F432AF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F50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3E66"/>
    <w:rsid w:val="00F54224"/>
    <w:rsid w:val="00F5484A"/>
    <w:rsid w:val="00F5580E"/>
    <w:rsid w:val="00F5619C"/>
    <w:rsid w:val="00F5628A"/>
    <w:rsid w:val="00F563A7"/>
    <w:rsid w:val="00F57468"/>
    <w:rsid w:val="00F57925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68C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A99"/>
    <w:rsid w:val="00F72C96"/>
    <w:rsid w:val="00F73215"/>
    <w:rsid w:val="00F73509"/>
    <w:rsid w:val="00F737A1"/>
    <w:rsid w:val="00F7383B"/>
    <w:rsid w:val="00F739AC"/>
    <w:rsid w:val="00F73B99"/>
    <w:rsid w:val="00F73E2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2D6"/>
    <w:rsid w:val="00F80439"/>
    <w:rsid w:val="00F80447"/>
    <w:rsid w:val="00F80590"/>
    <w:rsid w:val="00F8096C"/>
    <w:rsid w:val="00F80DF4"/>
    <w:rsid w:val="00F81225"/>
    <w:rsid w:val="00F813D3"/>
    <w:rsid w:val="00F81781"/>
    <w:rsid w:val="00F81861"/>
    <w:rsid w:val="00F81A51"/>
    <w:rsid w:val="00F81B71"/>
    <w:rsid w:val="00F822B0"/>
    <w:rsid w:val="00F82332"/>
    <w:rsid w:val="00F823E0"/>
    <w:rsid w:val="00F825F5"/>
    <w:rsid w:val="00F827BF"/>
    <w:rsid w:val="00F8282A"/>
    <w:rsid w:val="00F82E41"/>
    <w:rsid w:val="00F843EF"/>
    <w:rsid w:val="00F843F8"/>
    <w:rsid w:val="00F844C9"/>
    <w:rsid w:val="00F84540"/>
    <w:rsid w:val="00F84558"/>
    <w:rsid w:val="00F84593"/>
    <w:rsid w:val="00F84A36"/>
    <w:rsid w:val="00F84D12"/>
    <w:rsid w:val="00F85271"/>
    <w:rsid w:val="00F854BB"/>
    <w:rsid w:val="00F85739"/>
    <w:rsid w:val="00F85AA2"/>
    <w:rsid w:val="00F85E16"/>
    <w:rsid w:val="00F85E85"/>
    <w:rsid w:val="00F85FD3"/>
    <w:rsid w:val="00F86078"/>
    <w:rsid w:val="00F866C9"/>
    <w:rsid w:val="00F86A81"/>
    <w:rsid w:val="00F86A84"/>
    <w:rsid w:val="00F86F91"/>
    <w:rsid w:val="00F87010"/>
    <w:rsid w:val="00F872C2"/>
    <w:rsid w:val="00F874A8"/>
    <w:rsid w:val="00F876C2"/>
    <w:rsid w:val="00F8772B"/>
    <w:rsid w:val="00F87A15"/>
    <w:rsid w:val="00F87D1F"/>
    <w:rsid w:val="00F87D93"/>
    <w:rsid w:val="00F87FB1"/>
    <w:rsid w:val="00F90032"/>
    <w:rsid w:val="00F90091"/>
    <w:rsid w:val="00F900E1"/>
    <w:rsid w:val="00F90520"/>
    <w:rsid w:val="00F9064B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9C0"/>
    <w:rsid w:val="00F92A72"/>
    <w:rsid w:val="00F931A6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BEB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1F93"/>
    <w:rsid w:val="00FA25C9"/>
    <w:rsid w:val="00FA27F3"/>
    <w:rsid w:val="00FA31D6"/>
    <w:rsid w:val="00FA35C3"/>
    <w:rsid w:val="00FA388C"/>
    <w:rsid w:val="00FA390D"/>
    <w:rsid w:val="00FA3BC7"/>
    <w:rsid w:val="00FA3EC8"/>
    <w:rsid w:val="00FA416A"/>
    <w:rsid w:val="00FA4439"/>
    <w:rsid w:val="00FA44D6"/>
    <w:rsid w:val="00FA47D8"/>
    <w:rsid w:val="00FA4977"/>
    <w:rsid w:val="00FA4BA5"/>
    <w:rsid w:val="00FA4C44"/>
    <w:rsid w:val="00FA564D"/>
    <w:rsid w:val="00FA58BA"/>
    <w:rsid w:val="00FA5D75"/>
    <w:rsid w:val="00FA6284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87"/>
    <w:rsid w:val="00FB0C25"/>
    <w:rsid w:val="00FB0EA5"/>
    <w:rsid w:val="00FB14FB"/>
    <w:rsid w:val="00FB1E93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A5B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099F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86F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90D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85B"/>
    <w:rsid w:val="00FE3958"/>
    <w:rsid w:val="00FE3993"/>
    <w:rsid w:val="00FE3B0A"/>
    <w:rsid w:val="00FE3D11"/>
    <w:rsid w:val="00FE452B"/>
    <w:rsid w:val="00FE4C62"/>
    <w:rsid w:val="00FE4CD6"/>
    <w:rsid w:val="00FE4F74"/>
    <w:rsid w:val="00FE5552"/>
    <w:rsid w:val="00FE5A25"/>
    <w:rsid w:val="00FE6A6C"/>
    <w:rsid w:val="00FE6C58"/>
    <w:rsid w:val="00FE7C90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0AA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D8710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ED98E-8EB9-47BD-A729-4F0FE952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37</Pages>
  <Words>5775</Words>
  <Characters>32922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Sataporn, Benyasrisawat</cp:lastModifiedBy>
  <cp:revision>4</cp:revision>
  <cp:lastPrinted>2020-11-11T14:13:00Z</cp:lastPrinted>
  <dcterms:created xsi:type="dcterms:W3CDTF">2020-11-13T05:53:00Z</dcterms:created>
  <dcterms:modified xsi:type="dcterms:W3CDTF">2020-11-13T09:54:00Z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