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E6A0D4" w14:textId="77777777" w:rsidR="002D25A4" w:rsidRDefault="002D25A4" w:rsidP="00545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  <w:lang w:eastAsia="ja-JP"/>
        </w:rPr>
      </w:pPr>
    </w:p>
    <w:p w14:paraId="56B4B75C" w14:textId="77777777" w:rsidR="000D42C8" w:rsidRDefault="000D42C8" w:rsidP="00545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  <w:lang w:eastAsia="ja-JP"/>
        </w:rPr>
      </w:pPr>
    </w:p>
    <w:p w14:paraId="6DEB3629" w14:textId="77777777" w:rsidR="0081321E" w:rsidRDefault="0081321E" w:rsidP="00545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  <w:lang w:eastAsia="ja-JP"/>
        </w:rPr>
      </w:pPr>
    </w:p>
    <w:p w14:paraId="7389B8C1" w14:textId="77777777" w:rsidR="0081321E" w:rsidRDefault="0081321E" w:rsidP="00545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  <w:cs/>
          <w:lang w:eastAsia="ja-JP"/>
        </w:rPr>
      </w:pPr>
    </w:p>
    <w:p w14:paraId="0581B9AE" w14:textId="77777777" w:rsidR="0081321E" w:rsidRDefault="0081321E" w:rsidP="00545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  <w:lang w:eastAsia="ja-JP"/>
        </w:rPr>
      </w:pPr>
    </w:p>
    <w:p w14:paraId="5CBCFB89" w14:textId="77777777" w:rsidR="0081321E" w:rsidRDefault="0081321E" w:rsidP="00545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  <w:lang w:eastAsia="ja-JP"/>
        </w:rPr>
      </w:pPr>
    </w:p>
    <w:p w14:paraId="590AA0DE" w14:textId="77777777" w:rsidR="004D2626" w:rsidRPr="00E07D86" w:rsidRDefault="004D2626" w:rsidP="00545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  <w:cs/>
        </w:rPr>
      </w:pPr>
    </w:p>
    <w:p w14:paraId="07CA4649" w14:textId="77777777" w:rsidR="002D25A4" w:rsidRDefault="00887460" w:rsidP="008874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114"/>
        </w:tabs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ab/>
      </w:r>
    </w:p>
    <w:p w14:paraId="75F705A1" w14:textId="77777777" w:rsidR="00320AF8" w:rsidRPr="00E07D86" w:rsidRDefault="00C84A81" w:rsidP="00C84A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45"/>
        </w:tabs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ab/>
      </w:r>
    </w:p>
    <w:p w14:paraId="209FEAA6" w14:textId="77777777" w:rsidR="005455AA" w:rsidRPr="00E07D86" w:rsidRDefault="005455AA" w:rsidP="00545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  <w:r w:rsidRPr="00E07D86">
        <w:rPr>
          <w:rFonts w:ascii="Angsana New" w:hAnsi="Angsana New"/>
          <w:b/>
          <w:bCs/>
          <w:sz w:val="52"/>
          <w:szCs w:val="52"/>
          <w:cs/>
        </w:rPr>
        <w:t xml:space="preserve">บริษัท </w:t>
      </w:r>
      <w:r w:rsidR="008F307C">
        <w:rPr>
          <w:rFonts w:ascii="Angsana New" w:hAnsi="Angsana New"/>
          <w:b/>
          <w:bCs/>
          <w:sz w:val="52"/>
          <w:szCs w:val="52"/>
          <w:cs/>
        </w:rPr>
        <w:t>ที.เค.</w:t>
      </w:r>
      <w:r w:rsidR="008F307C" w:rsidRPr="001E2397">
        <w:rPr>
          <w:rFonts w:ascii="Angsana New" w:hAnsi="Angsana New"/>
          <w:b/>
          <w:bCs/>
          <w:sz w:val="50"/>
          <w:szCs w:val="50"/>
          <w:cs/>
        </w:rPr>
        <w:t>เอส.</w:t>
      </w:r>
      <w:r w:rsidR="008F307C">
        <w:rPr>
          <w:rFonts w:ascii="Angsana New" w:hAnsi="Angsana New"/>
          <w:b/>
          <w:bCs/>
          <w:sz w:val="52"/>
          <w:szCs w:val="52"/>
          <w:cs/>
        </w:rPr>
        <w:t xml:space="preserve"> เทคโนโลยี จำกัด (มหาชน)</w:t>
      </w:r>
      <w:r w:rsidRPr="00E07D86">
        <w:rPr>
          <w:rFonts w:ascii="Angsana New" w:hAnsi="Angsana New"/>
          <w:b/>
          <w:bCs/>
          <w:sz w:val="52"/>
          <w:szCs w:val="52"/>
          <w:cs/>
        </w:rPr>
        <w:t xml:space="preserve"> และบริษัทย่อย</w:t>
      </w:r>
    </w:p>
    <w:p w14:paraId="31F9B135" w14:textId="77777777" w:rsidR="005455AA" w:rsidRPr="00E07D86" w:rsidRDefault="005455AA" w:rsidP="00545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2"/>
          <w:szCs w:val="32"/>
          <w:cs/>
        </w:rPr>
      </w:pPr>
    </w:p>
    <w:p w14:paraId="530FFBFE" w14:textId="77777777" w:rsidR="002B7D0A" w:rsidRPr="00183D6C" w:rsidRDefault="002B7D0A" w:rsidP="002B7D0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183D6C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  <w:r w:rsidR="00FD2A8E" w:rsidRPr="00183D6C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  <w:r w:rsidRPr="00183D6C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</w:p>
    <w:p w14:paraId="379B28FD" w14:textId="5E1D7ABC" w:rsidR="00F46620" w:rsidRPr="00DF3797" w:rsidRDefault="00F46620" w:rsidP="00F4662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DF3797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สำหรับงวดสามเดือนและ</w:t>
      </w:r>
      <w:r w:rsidR="000B6A31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เก้า</w:t>
      </w:r>
      <w:r w:rsidRPr="00DF3797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เดือนสิ้นสุดวันที่</w:t>
      </w:r>
      <w:r w:rsidRPr="00DF3797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 w:rsidR="00E975CB" w:rsidRPr="00E975CB">
        <w:rPr>
          <w:rFonts w:ascii="Angsana New" w:hAnsi="Angsana New" w:cs="Angsana New"/>
          <w:b w:val="0"/>
          <w:bCs w:val="0"/>
          <w:sz w:val="32"/>
          <w:szCs w:val="32"/>
        </w:rPr>
        <w:t>30</w:t>
      </w:r>
      <w:r w:rsidRPr="00DF3797"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="000B6A31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กันยายน</w:t>
      </w:r>
      <w:r w:rsidRPr="00DF3797"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  <w:t xml:space="preserve"> </w:t>
      </w:r>
      <w:r w:rsidR="00E975CB" w:rsidRPr="00E975CB">
        <w:rPr>
          <w:rFonts w:ascii="Angsana New" w:hAnsi="Angsana New" w:cs="Angsana New"/>
          <w:b w:val="0"/>
          <w:bCs w:val="0"/>
          <w:sz w:val="32"/>
          <w:szCs w:val="32"/>
        </w:rPr>
        <w:t>2563</w:t>
      </w:r>
    </w:p>
    <w:p w14:paraId="580412B8" w14:textId="77777777" w:rsidR="002B7D0A" w:rsidRPr="00183D6C" w:rsidRDefault="002B7D0A" w:rsidP="002B7D0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183D6C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2F4EF808" w14:textId="77777777" w:rsidR="006F59B5" w:rsidRPr="00E07D86" w:rsidRDefault="00FD2A8E" w:rsidP="00FD2A8E">
      <w:pPr>
        <w:pStyle w:val="Heading6"/>
        <w:jc w:val="center"/>
        <w:rPr>
          <w:rFonts w:ascii="Angsana New" w:hAnsi="Angsana New" w:cs="Angsana New"/>
          <w:u w:val="none"/>
          <w:cs/>
        </w:rPr>
        <w:sectPr w:rsidR="006F59B5" w:rsidRPr="00E07D86" w:rsidSect="00A20917">
          <w:footerReference w:type="even" r:id="rId8"/>
          <w:footerReference w:type="default" r:id="rId9"/>
          <w:headerReference w:type="first" r:id="rId10"/>
          <w:footerReference w:type="first" r:id="rId11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  <w:r w:rsidRPr="00183D6C">
        <w:rPr>
          <w:rFonts w:ascii="Angsana New" w:hAnsi="Angsana New" w:cs="Angsana New" w:hint="cs"/>
          <w:b w:val="0"/>
          <w:bCs w:val="0"/>
          <w:u w:val="none"/>
          <w:cs/>
        </w:rPr>
        <w:t>รายงานการสอบทานของผู้สอบบัญชีรับอนุญาต</w:t>
      </w:r>
    </w:p>
    <w:p w14:paraId="038E26EC" w14:textId="77777777" w:rsidR="00320AF8" w:rsidRDefault="00320AF8" w:rsidP="00B86AB5">
      <w:pPr>
        <w:pStyle w:val="Heading6"/>
        <w:jc w:val="thaiDistribute"/>
        <w:rPr>
          <w:rFonts w:ascii="Angsana New" w:hAnsi="Angsana New" w:cs="Angsana New"/>
          <w:u w:val="none"/>
        </w:rPr>
      </w:pPr>
    </w:p>
    <w:p w14:paraId="7F77E14E" w14:textId="77777777" w:rsidR="009839E6" w:rsidRDefault="009839E6" w:rsidP="005312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50B68AB" w14:textId="77777777" w:rsidR="00183D6C" w:rsidRDefault="00183D6C" w:rsidP="005312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1BB415D" w14:textId="77777777" w:rsidR="00183D6C" w:rsidRDefault="00183D6C" w:rsidP="005312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7C74D13" w14:textId="77777777" w:rsidR="001B36E9" w:rsidRDefault="001B36E9" w:rsidP="005312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3E4A5E6" w14:textId="77777777" w:rsidR="003B7427" w:rsidRDefault="003B7427" w:rsidP="005312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5BD33C8" w14:textId="77777777" w:rsidR="00171829" w:rsidRDefault="00171829" w:rsidP="005312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6786796" w14:textId="77777777" w:rsidR="00531252" w:rsidRPr="00A4230F" w:rsidRDefault="00531252" w:rsidP="005312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  <w:r w:rsidRPr="00A4230F">
        <w:rPr>
          <w:rFonts w:ascii="Angsana New" w:hAnsi="Angsana New"/>
          <w:b/>
          <w:bCs/>
          <w:sz w:val="32"/>
          <w:szCs w:val="32"/>
          <w:cs/>
        </w:rPr>
        <w:t>รายงาน</w:t>
      </w:r>
      <w:r>
        <w:rPr>
          <w:rFonts w:ascii="Angsana New" w:hAnsi="Angsana New"/>
          <w:b/>
          <w:bCs/>
          <w:sz w:val="32"/>
          <w:szCs w:val="32"/>
          <w:cs/>
        </w:rPr>
        <w:t>การสอบทาน</w:t>
      </w:r>
      <w:r w:rsidRPr="00FF3BCE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ข้อมูลทางการเงินระหว่างกาล</w:t>
      </w:r>
      <w:r>
        <w:rPr>
          <w:rFonts w:ascii="Angsana New" w:hAnsi="Angsana New"/>
          <w:b/>
          <w:bCs/>
          <w:sz w:val="32"/>
          <w:szCs w:val="32"/>
          <w:cs/>
        </w:rPr>
        <w:t>โดย</w:t>
      </w:r>
      <w:r w:rsidRPr="00A4230F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542A967F" w14:textId="77777777" w:rsidR="00531252" w:rsidRPr="0034439E" w:rsidRDefault="00531252" w:rsidP="00B86AB5">
      <w:pPr>
        <w:ind w:right="29"/>
        <w:jc w:val="thaiDistribute"/>
        <w:rPr>
          <w:rFonts w:ascii="Angsana New" w:hAnsi="Angsana New"/>
          <w:sz w:val="40"/>
          <w:szCs w:val="40"/>
        </w:rPr>
      </w:pPr>
    </w:p>
    <w:p w14:paraId="00DC580A" w14:textId="77777777" w:rsidR="00B86AB5" w:rsidRPr="00F63E91" w:rsidRDefault="00B86AB5" w:rsidP="00B86AB5">
      <w:pPr>
        <w:ind w:right="29"/>
        <w:jc w:val="thaiDistribute"/>
        <w:rPr>
          <w:rFonts w:ascii="Angsana New" w:hAnsi="Angsana New"/>
          <w:b/>
          <w:bCs/>
          <w:sz w:val="30"/>
          <w:szCs w:val="30"/>
        </w:rPr>
      </w:pPr>
      <w:r w:rsidRPr="00F63E91">
        <w:rPr>
          <w:rFonts w:ascii="Angsana New" w:hAnsi="Angsana New"/>
          <w:b/>
          <w:bCs/>
          <w:sz w:val="30"/>
          <w:szCs w:val="30"/>
          <w:cs/>
        </w:rPr>
        <w:t xml:space="preserve">เสนอ  คณะกรรมการบริษัท </w:t>
      </w:r>
      <w:r w:rsidR="008F307C">
        <w:rPr>
          <w:rFonts w:ascii="Angsana New" w:hAnsi="Angsana New"/>
          <w:b/>
          <w:bCs/>
          <w:sz w:val="30"/>
          <w:szCs w:val="30"/>
          <w:cs/>
        </w:rPr>
        <w:t>ที.เค.เอส. เทคโนโลยี จำกัด (มหาชน)</w:t>
      </w:r>
    </w:p>
    <w:p w14:paraId="202A1934" w14:textId="77777777" w:rsidR="00B86AB5" w:rsidRPr="0034439E" w:rsidRDefault="00B86AB5" w:rsidP="00B86AB5">
      <w:pPr>
        <w:ind w:right="29"/>
        <w:jc w:val="thaiDistribute"/>
        <w:rPr>
          <w:rFonts w:ascii="Angsana New" w:hAnsi="Angsana New"/>
          <w:sz w:val="40"/>
          <w:szCs w:val="40"/>
        </w:rPr>
      </w:pPr>
    </w:p>
    <w:p w14:paraId="0A15A1C2" w14:textId="040DAD20" w:rsidR="004A6D64" w:rsidRPr="007F250C" w:rsidRDefault="00E10FD5" w:rsidP="002E21AE">
      <w:pPr>
        <w:pStyle w:val="a"/>
        <w:tabs>
          <w:tab w:val="clear" w:pos="1080"/>
        </w:tabs>
        <w:ind w:right="-25"/>
        <w:jc w:val="thaiDistribute"/>
        <w:rPr>
          <w:rFonts w:ascii="Angsana New" w:hAnsi="Angsana New" w:cs="Angsana New"/>
          <w:spacing w:val="-2"/>
          <w:lang w:val="en-US"/>
        </w:rPr>
      </w:pPr>
      <w:r w:rsidRPr="007F250C">
        <w:rPr>
          <w:rFonts w:ascii="Angsana New" w:hAnsi="Angsana New" w:cs="Angsana New"/>
          <w:spacing w:val="-2"/>
          <w:cs/>
        </w:rPr>
        <w:t>ข้าพเจ้า</w:t>
      </w:r>
      <w:r w:rsidRPr="00AD53B5">
        <w:rPr>
          <w:rFonts w:ascii="Angsana New" w:hAnsi="Angsana New" w:cs="Angsana New"/>
          <w:spacing w:val="6"/>
          <w:cs/>
        </w:rPr>
        <w:t>ได้สอบทานงบ</w:t>
      </w:r>
      <w:r w:rsidRPr="00AD53B5">
        <w:rPr>
          <w:rFonts w:ascii="Angsana New" w:hAnsi="Angsana New" w:cs="Angsana New" w:hint="cs"/>
          <w:spacing w:val="6"/>
          <w:cs/>
        </w:rPr>
        <w:t>แสดงฐานะการเงินรวมและงบแสดงฐานะการเงินเฉพาะกิจกา</w:t>
      </w:r>
      <w:r w:rsidRPr="007F250C">
        <w:rPr>
          <w:rFonts w:ascii="Angsana New" w:hAnsi="Angsana New" w:cs="Angsana New" w:hint="cs"/>
          <w:spacing w:val="-2"/>
          <w:cs/>
        </w:rPr>
        <w:t>ร</w:t>
      </w:r>
      <w:r w:rsidRPr="00AD53B5">
        <w:rPr>
          <w:rFonts w:ascii="Angsana New" w:hAnsi="Angsana New" w:cs="Angsana New"/>
          <w:spacing w:val="-10"/>
          <w:lang w:val="en-US"/>
        </w:rPr>
        <w:t xml:space="preserve"> </w:t>
      </w:r>
      <w:r w:rsidRPr="007F250C">
        <w:rPr>
          <w:rFonts w:ascii="Angsana New" w:hAnsi="Angsana New" w:cs="Angsana New"/>
          <w:spacing w:val="-2"/>
          <w:cs/>
        </w:rPr>
        <w:t>ณ</w:t>
      </w:r>
      <w:r w:rsidRPr="00AD53B5">
        <w:rPr>
          <w:rFonts w:ascii="Angsana New" w:hAnsi="Angsana New" w:cs="Angsana New"/>
          <w:spacing w:val="-8"/>
          <w:lang w:val="en-US"/>
        </w:rPr>
        <w:t xml:space="preserve"> </w:t>
      </w:r>
      <w:r w:rsidRPr="007F250C">
        <w:rPr>
          <w:rFonts w:ascii="Angsana New" w:hAnsi="Angsana New" w:cs="Angsana New"/>
          <w:spacing w:val="-2"/>
          <w:cs/>
        </w:rPr>
        <w:t>วันที่</w:t>
      </w:r>
      <w:r w:rsidRPr="007F250C">
        <w:rPr>
          <w:rFonts w:ascii="Angsana New" w:hAnsi="Angsana New" w:cs="Angsana New"/>
          <w:spacing w:val="-2"/>
          <w:lang w:val="en-US"/>
        </w:rPr>
        <w:t xml:space="preserve"> </w:t>
      </w:r>
      <w:r w:rsidR="00E975CB" w:rsidRPr="00E975CB">
        <w:rPr>
          <w:rFonts w:ascii="Angsana New" w:hAnsi="Angsana New" w:cs="Angsana New" w:hint="cs"/>
          <w:spacing w:val="-2"/>
          <w:lang w:val="en-US"/>
        </w:rPr>
        <w:t>30</w:t>
      </w:r>
      <w:r w:rsidR="00F46620">
        <w:rPr>
          <w:rFonts w:ascii="Angsana New" w:hAnsi="Angsana New" w:cs="Angsana New" w:hint="cs"/>
          <w:spacing w:val="-2"/>
          <w:cs/>
          <w:lang w:val="en-US"/>
        </w:rPr>
        <w:t xml:space="preserve"> </w:t>
      </w:r>
      <w:r w:rsidR="000B6A31">
        <w:rPr>
          <w:rFonts w:ascii="Angsana New" w:hAnsi="Angsana New" w:cs="Angsana New" w:hint="cs"/>
          <w:spacing w:val="-2"/>
          <w:cs/>
          <w:lang w:val="en-US"/>
        </w:rPr>
        <w:t>กันยายน</w:t>
      </w:r>
      <w:r w:rsidRPr="007F250C">
        <w:rPr>
          <w:rFonts w:ascii="Angsana New" w:hAnsi="Angsana New" w:cs="Angsana New"/>
          <w:spacing w:val="-2"/>
          <w:lang w:val="en-US"/>
        </w:rPr>
        <w:t xml:space="preserve"> </w:t>
      </w:r>
      <w:r w:rsidR="00E975CB" w:rsidRPr="00E975CB">
        <w:rPr>
          <w:rFonts w:ascii="Angsana New" w:hAnsi="Angsana New" w:cs="Angsana New"/>
          <w:spacing w:val="-2"/>
          <w:lang w:val="en-US"/>
        </w:rPr>
        <w:t>256</w:t>
      </w:r>
      <w:r w:rsidR="00E975CB" w:rsidRPr="00E975CB">
        <w:rPr>
          <w:rFonts w:ascii="Angsana New" w:hAnsi="Angsana New" w:cs="Angsana New" w:hint="cs"/>
          <w:spacing w:val="-2"/>
          <w:lang w:val="en-US"/>
        </w:rPr>
        <w:t>3</w:t>
      </w:r>
      <w:r>
        <w:rPr>
          <w:rFonts w:ascii="Angsana New" w:hAnsi="Angsana New" w:cs="Angsana New"/>
          <w:spacing w:val="-2"/>
          <w:lang w:val="en-US"/>
        </w:rPr>
        <w:t xml:space="preserve">                   </w:t>
      </w:r>
      <w:r w:rsidRPr="007F250C">
        <w:rPr>
          <w:rFonts w:ascii="Angsana New" w:hAnsi="Angsana New" w:cs="Angsana New" w:hint="cs"/>
          <w:spacing w:val="-2"/>
          <w:cs/>
        </w:rPr>
        <w:t>งบกำไรขาดทุนเบ็ดเสร็จรวมและงบกำไรขาดทุนเบ็ดเสร็จเฉพาะกิจการ</w:t>
      </w:r>
      <w:r w:rsidR="006F6C86">
        <w:rPr>
          <w:rFonts w:ascii="Angsana New" w:hAnsi="Angsana New" w:cs="Angsana New" w:hint="cs"/>
          <w:spacing w:val="-2"/>
          <w:cs/>
        </w:rPr>
        <w:t xml:space="preserve"> </w:t>
      </w:r>
      <w:r w:rsidR="006F6C86" w:rsidRPr="007F250C">
        <w:rPr>
          <w:rFonts w:ascii="Angsana New" w:hAnsi="Angsana New" w:cs="Angsana New"/>
          <w:spacing w:val="-2"/>
          <w:cs/>
        </w:rPr>
        <w:t>สำหรับงวด</w:t>
      </w:r>
      <w:r w:rsidR="006F6C86">
        <w:rPr>
          <w:rFonts w:ascii="Angsana New" w:hAnsi="Angsana New" w:cs="Angsana New" w:hint="cs"/>
          <w:spacing w:val="-2"/>
          <w:cs/>
        </w:rPr>
        <w:t>สามเดือนและ</w:t>
      </w:r>
      <w:r w:rsidR="000B6A31">
        <w:rPr>
          <w:rFonts w:ascii="Angsana New" w:hAnsi="Angsana New" w:cs="Angsana New" w:hint="cs"/>
          <w:spacing w:val="-2"/>
          <w:cs/>
        </w:rPr>
        <w:t>เก้า</w:t>
      </w:r>
      <w:r w:rsidR="006F6C86" w:rsidRPr="007F250C">
        <w:rPr>
          <w:rFonts w:ascii="Angsana New" w:hAnsi="Angsana New" w:cs="Angsana New"/>
          <w:spacing w:val="-2"/>
          <w:cs/>
        </w:rPr>
        <w:t>เดือนสิ้นสุดวัน</w:t>
      </w:r>
      <w:r w:rsidR="006F6C86" w:rsidRPr="007F250C">
        <w:rPr>
          <w:rFonts w:ascii="Angsana New" w:hAnsi="Angsana New" w:cs="Angsana New" w:hint="cs"/>
          <w:spacing w:val="-2"/>
          <w:cs/>
        </w:rPr>
        <w:t xml:space="preserve">ที่ </w:t>
      </w:r>
      <w:r w:rsidR="00E975CB" w:rsidRPr="00E975CB">
        <w:rPr>
          <w:rFonts w:ascii="Angsana New" w:hAnsi="Angsana New" w:cs="Angsana New" w:hint="cs"/>
          <w:spacing w:val="-2"/>
          <w:lang w:val="en-US"/>
        </w:rPr>
        <w:t>30</w:t>
      </w:r>
      <w:r w:rsidR="006F6C86">
        <w:rPr>
          <w:rFonts w:ascii="Angsana New" w:hAnsi="Angsana New" w:cs="Angsana New" w:hint="cs"/>
          <w:spacing w:val="-2"/>
          <w:cs/>
          <w:lang w:val="en-US"/>
        </w:rPr>
        <w:t xml:space="preserve"> </w:t>
      </w:r>
      <w:r w:rsidR="000B6A31">
        <w:rPr>
          <w:rFonts w:ascii="Angsana New" w:hAnsi="Angsana New" w:cs="Angsana New" w:hint="cs"/>
          <w:spacing w:val="-2"/>
          <w:cs/>
          <w:lang w:val="en-US"/>
        </w:rPr>
        <w:t>กันยายน</w:t>
      </w:r>
      <w:r w:rsidR="006F6C86" w:rsidRPr="007F250C">
        <w:rPr>
          <w:rFonts w:ascii="Angsana New" w:hAnsi="Angsana New" w:cs="Angsana New"/>
          <w:spacing w:val="-2"/>
          <w:lang w:val="en-US"/>
        </w:rPr>
        <w:t xml:space="preserve"> </w:t>
      </w:r>
      <w:r w:rsidR="00E975CB" w:rsidRPr="00E975CB">
        <w:rPr>
          <w:rFonts w:ascii="Angsana New" w:hAnsi="Angsana New" w:cs="Angsana New"/>
          <w:spacing w:val="-2"/>
          <w:lang w:val="en-US"/>
        </w:rPr>
        <w:t>256</w:t>
      </w:r>
      <w:r w:rsidR="00E975CB" w:rsidRPr="00E975CB">
        <w:rPr>
          <w:rFonts w:ascii="Angsana New" w:hAnsi="Angsana New" w:cs="Angsana New" w:hint="cs"/>
          <w:spacing w:val="-2"/>
          <w:lang w:val="en-US"/>
        </w:rPr>
        <w:t>3</w:t>
      </w:r>
      <w:r w:rsidRPr="007F250C">
        <w:rPr>
          <w:rFonts w:ascii="Angsana New" w:hAnsi="Angsana New" w:cs="Angsana New"/>
          <w:spacing w:val="-2"/>
          <w:lang w:val="en-US"/>
        </w:rPr>
        <w:t xml:space="preserve"> </w:t>
      </w:r>
      <w:r w:rsidRPr="007F250C">
        <w:rPr>
          <w:rFonts w:ascii="Angsana New" w:hAnsi="Angsana New" w:cs="Angsana New"/>
          <w:spacing w:val="-2"/>
          <w:cs/>
        </w:rPr>
        <w:t>งบแสดงการเปลี่ยนแปลงส่วนของผู้ถือหุ้น</w:t>
      </w:r>
      <w:r w:rsidRPr="007F250C">
        <w:rPr>
          <w:rFonts w:ascii="Angsana New" w:hAnsi="Angsana New" w:cs="Angsana New" w:hint="cs"/>
          <w:spacing w:val="-2"/>
          <w:cs/>
        </w:rPr>
        <w:t>รวมและงบแสดงการเปลี่ยนแปลงส่วนของผู้ถือหุ้นเฉพาะกิจการ</w:t>
      </w:r>
      <w:r>
        <w:rPr>
          <w:rFonts w:ascii="Angsana New" w:hAnsi="Angsana New" w:cs="Angsana New" w:hint="cs"/>
          <w:spacing w:val="-2"/>
          <w:cs/>
        </w:rPr>
        <w:t xml:space="preserve"> </w:t>
      </w:r>
      <w:r w:rsidRPr="007F250C">
        <w:rPr>
          <w:rFonts w:ascii="Angsana New" w:hAnsi="Angsana New" w:cs="Angsana New"/>
          <w:spacing w:val="-2"/>
          <w:cs/>
        </w:rPr>
        <w:t>และงบกระแสเงินสด</w:t>
      </w:r>
      <w:r w:rsidRPr="007F250C">
        <w:rPr>
          <w:rFonts w:ascii="Angsana New" w:hAnsi="Angsana New" w:cs="Angsana New" w:hint="cs"/>
          <w:spacing w:val="-2"/>
          <w:cs/>
        </w:rPr>
        <w:t xml:space="preserve">รวมและงบกระแสเงินสดเฉพาะกิจการ </w:t>
      </w:r>
      <w:r w:rsidRPr="007F250C">
        <w:rPr>
          <w:rFonts w:ascii="Angsana New" w:hAnsi="Angsana New" w:cs="Angsana New"/>
          <w:spacing w:val="-2"/>
          <w:cs/>
        </w:rPr>
        <w:t>สำหรับงวด</w:t>
      </w:r>
      <w:r w:rsidR="000B6A31">
        <w:rPr>
          <w:rFonts w:ascii="Angsana New" w:hAnsi="Angsana New" w:cs="Angsana New" w:hint="cs"/>
          <w:spacing w:val="-2"/>
          <w:cs/>
        </w:rPr>
        <w:t>เก้า</w:t>
      </w:r>
      <w:r w:rsidRPr="007F250C">
        <w:rPr>
          <w:rFonts w:ascii="Angsana New" w:hAnsi="Angsana New" w:cs="Angsana New"/>
          <w:spacing w:val="-2"/>
          <w:cs/>
        </w:rPr>
        <w:t>เดือนสิ้นสุดวัน</w:t>
      </w:r>
      <w:r w:rsidRPr="007F250C">
        <w:rPr>
          <w:rFonts w:ascii="Angsana New" w:hAnsi="Angsana New" w:cs="Angsana New" w:hint="cs"/>
          <w:spacing w:val="-2"/>
          <w:cs/>
        </w:rPr>
        <w:t xml:space="preserve">ที่ </w:t>
      </w:r>
      <w:r w:rsidR="00E975CB" w:rsidRPr="00E975CB">
        <w:rPr>
          <w:rFonts w:ascii="Angsana New" w:hAnsi="Angsana New" w:cs="Angsana New" w:hint="cs"/>
          <w:spacing w:val="-2"/>
          <w:lang w:val="en-US"/>
        </w:rPr>
        <w:t>30</w:t>
      </w:r>
      <w:r w:rsidR="00F46620">
        <w:rPr>
          <w:rFonts w:ascii="Angsana New" w:hAnsi="Angsana New" w:cs="Angsana New" w:hint="cs"/>
          <w:spacing w:val="-2"/>
          <w:cs/>
          <w:lang w:val="en-US"/>
        </w:rPr>
        <w:t xml:space="preserve"> </w:t>
      </w:r>
      <w:r w:rsidR="000B6A31">
        <w:rPr>
          <w:rFonts w:ascii="Angsana New" w:hAnsi="Angsana New" w:cs="Angsana New" w:hint="cs"/>
          <w:spacing w:val="-2"/>
          <w:cs/>
          <w:lang w:val="en-US"/>
        </w:rPr>
        <w:t>กันยายน</w:t>
      </w:r>
      <w:r w:rsidR="00F46620" w:rsidRPr="007F250C">
        <w:rPr>
          <w:rFonts w:ascii="Angsana New" w:hAnsi="Angsana New" w:cs="Angsana New"/>
          <w:spacing w:val="-2"/>
          <w:lang w:val="en-US"/>
        </w:rPr>
        <w:t xml:space="preserve"> </w:t>
      </w:r>
      <w:r w:rsidR="00E975CB" w:rsidRPr="00E975CB">
        <w:rPr>
          <w:rFonts w:ascii="Angsana New" w:hAnsi="Angsana New" w:cs="Angsana New"/>
          <w:spacing w:val="-2"/>
          <w:lang w:val="en-US"/>
        </w:rPr>
        <w:t>256</w:t>
      </w:r>
      <w:r w:rsidR="00E975CB" w:rsidRPr="00E975CB">
        <w:rPr>
          <w:rFonts w:ascii="Angsana New" w:hAnsi="Angsana New" w:cs="Angsana New" w:hint="cs"/>
          <w:spacing w:val="-2"/>
          <w:lang w:val="en-US"/>
        </w:rPr>
        <w:t>3</w:t>
      </w:r>
      <w:r w:rsidRPr="007F250C">
        <w:rPr>
          <w:rFonts w:ascii="Angsana New" w:hAnsi="Angsana New" w:cs="Angsana New"/>
          <w:spacing w:val="-2"/>
          <w:cs/>
        </w:rPr>
        <w:t xml:space="preserve"> </w:t>
      </w:r>
      <w:r w:rsidRPr="007F250C">
        <w:rPr>
          <w:rFonts w:ascii="Angsana New" w:hAnsi="Angsana New" w:cs="Angsana New" w:hint="cs"/>
          <w:spacing w:val="-2"/>
          <w:cs/>
        </w:rPr>
        <w:t xml:space="preserve">และหมายเหตุประกอบงบการเงินแบบย่อ </w:t>
      </w:r>
      <w:r w:rsidRPr="007F250C">
        <w:rPr>
          <w:rFonts w:ascii="Angsana New" w:hAnsi="Angsana New" w:cs="Angsana New"/>
          <w:spacing w:val="-2"/>
          <w:cs/>
        </w:rPr>
        <w:t>(</w:t>
      </w:r>
      <w:r w:rsidRPr="007F250C">
        <w:rPr>
          <w:rFonts w:ascii="Angsana New" w:hAnsi="Angsana New" w:cs="Angsana New" w:hint="cs"/>
          <w:spacing w:val="-2"/>
          <w:cs/>
        </w:rPr>
        <w:t>ข้อมูลทางการเงินระหว่างกาล)</w:t>
      </w:r>
      <w:r w:rsidRPr="007F250C">
        <w:rPr>
          <w:rFonts w:ascii="Angsana New" w:hAnsi="Angsana New" w:cs="Angsana New"/>
          <w:spacing w:val="-2"/>
          <w:cs/>
        </w:rPr>
        <w:t xml:space="preserve"> ของบริษัท </w:t>
      </w:r>
      <w:r w:rsidR="008F307C">
        <w:rPr>
          <w:rFonts w:ascii="Angsana New" w:hAnsi="Angsana New" w:cs="Angsana New"/>
          <w:spacing w:val="-2"/>
          <w:cs/>
        </w:rPr>
        <w:t>ที.เค.เอส. เทคโนโลยี จำกัด (มหาชน)</w:t>
      </w:r>
      <w:r w:rsidRPr="007F250C">
        <w:rPr>
          <w:rFonts w:ascii="Angsana New" w:hAnsi="Angsana New" w:cs="Angsana New"/>
          <w:spacing w:val="-2"/>
          <w:cs/>
        </w:rPr>
        <w:t xml:space="preserve"> </w:t>
      </w:r>
      <w:r w:rsidRPr="007F250C">
        <w:rPr>
          <w:rFonts w:ascii="Angsana New" w:hAnsi="Angsana New" w:cs="Angsana New" w:hint="cs"/>
          <w:spacing w:val="-2"/>
          <w:cs/>
        </w:rPr>
        <w:t>และบริษัทย่อย และของเฉพาะ</w:t>
      </w:r>
      <w:r w:rsidRPr="007F250C">
        <w:rPr>
          <w:rFonts w:ascii="Angsana New" w:hAnsi="Angsana New" w:cs="Angsana New"/>
          <w:spacing w:val="-2"/>
          <w:cs/>
        </w:rPr>
        <w:t xml:space="preserve">บริษัท </w:t>
      </w:r>
      <w:r w:rsidR="008F307C">
        <w:rPr>
          <w:rFonts w:ascii="Angsana New" w:hAnsi="Angsana New" w:cs="Angsana New"/>
          <w:spacing w:val="-2"/>
          <w:cs/>
        </w:rPr>
        <w:t>ที.เค.เอส. เทคโนโลยี จำกัด (มหาชน)</w:t>
      </w:r>
      <w:r w:rsidRPr="007F250C">
        <w:rPr>
          <w:rFonts w:ascii="Angsana New" w:hAnsi="Angsana New" w:cs="Angsana New"/>
          <w:spacing w:val="-2"/>
          <w:cs/>
        </w:rPr>
        <w:t xml:space="preserve"> </w:t>
      </w:r>
      <w:r w:rsidRPr="007F250C">
        <w:rPr>
          <w:rFonts w:ascii="Angsana New" w:hAnsi="Angsana New" w:cs="Angsana New" w:hint="cs"/>
          <w:spacing w:val="-2"/>
          <w:cs/>
        </w:rPr>
        <w:t>ตามลำดับ</w:t>
      </w:r>
      <w:r w:rsidRPr="007F250C">
        <w:rPr>
          <w:rFonts w:ascii="Angsana New" w:hAnsi="Angsana New" w:cs="Angsana New"/>
          <w:spacing w:val="-2"/>
          <w:cs/>
        </w:rPr>
        <w:t xml:space="preserve"> ซึ่งผู้บริหารของกิจการเป็นผู้รับผิดชอบในการจัดทำและ</w:t>
      </w:r>
      <w:r w:rsidRPr="007F250C">
        <w:rPr>
          <w:rFonts w:ascii="Angsana New" w:hAnsi="Angsana New" w:cs="Angsana New" w:hint="cs"/>
          <w:spacing w:val="-2"/>
          <w:cs/>
        </w:rPr>
        <w:t>นำเสนอ</w:t>
      </w:r>
      <w:r w:rsidRPr="007F250C">
        <w:rPr>
          <w:rFonts w:ascii="Angsana New" w:hAnsi="Angsana New" w:cs="Angsana New"/>
          <w:spacing w:val="-2"/>
          <w:cs/>
        </w:rPr>
        <w:t>ข้อมูล</w:t>
      </w:r>
      <w:r w:rsidRPr="007F250C">
        <w:rPr>
          <w:rFonts w:ascii="Angsana New" w:hAnsi="Angsana New" w:cs="Angsana New" w:hint="cs"/>
          <w:spacing w:val="-2"/>
          <w:cs/>
        </w:rPr>
        <w:t>ทางการเงิน</w:t>
      </w:r>
      <w:r w:rsidRPr="007F250C">
        <w:rPr>
          <w:rFonts w:ascii="Angsana New" w:hAnsi="Angsana New" w:cs="Angsana New"/>
          <w:spacing w:val="-2"/>
          <w:cs/>
        </w:rPr>
        <w:t>ระหว่างกาลเหล่านี้ตาม</w:t>
      </w:r>
      <w:r w:rsidRPr="007F250C">
        <w:rPr>
          <w:rFonts w:ascii="Angsana New" w:hAnsi="Angsana New" w:cs="Angsana New" w:hint="cs"/>
          <w:spacing w:val="-2"/>
          <w:cs/>
        </w:rPr>
        <w:t xml:space="preserve">มาตรฐานการบัญชี ฉบับที่ </w:t>
      </w:r>
      <w:r w:rsidR="00E975CB" w:rsidRPr="00E975CB">
        <w:rPr>
          <w:rFonts w:ascii="Angsana New" w:hAnsi="Angsana New" w:cs="Angsana New"/>
          <w:spacing w:val="-2"/>
          <w:lang w:val="en-US"/>
        </w:rPr>
        <w:t>34</w:t>
      </w:r>
      <w:r w:rsidRPr="007F250C">
        <w:rPr>
          <w:rFonts w:ascii="Angsana New" w:hAnsi="Angsana New" w:cs="Angsana New" w:hint="cs"/>
          <w:spacing w:val="-2"/>
          <w:cs/>
        </w:rPr>
        <w:t xml:space="preserve"> เรื่อง </w:t>
      </w:r>
      <w:r w:rsidR="003B7427">
        <w:rPr>
          <w:rFonts w:ascii="Angsana New" w:hAnsi="Angsana New" w:cs="Angsana New" w:hint="cs"/>
          <w:spacing w:val="-2"/>
          <w:cs/>
        </w:rPr>
        <w:t>การรายงานทางการเงิน</w:t>
      </w:r>
      <w:r w:rsidRPr="007F250C">
        <w:rPr>
          <w:rFonts w:ascii="Angsana New" w:hAnsi="Angsana New" w:cs="Angsana New" w:hint="cs"/>
          <w:spacing w:val="-2"/>
          <w:cs/>
        </w:rPr>
        <w:t xml:space="preserve">ระหว่างกาล </w:t>
      </w:r>
      <w:r w:rsidRPr="007F250C">
        <w:rPr>
          <w:rFonts w:ascii="Angsana New" w:hAnsi="Angsana New" w:cs="Angsana New"/>
          <w:spacing w:val="-2"/>
          <w:cs/>
        </w:rPr>
        <w:t>ส่วนข้าพเจ้าเป็นผู้รับผิดชอบในการ</w:t>
      </w:r>
      <w:r w:rsidRPr="007F250C">
        <w:rPr>
          <w:rFonts w:ascii="Angsana New" w:hAnsi="Angsana New" w:cs="Angsana New" w:hint="cs"/>
          <w:spacing w:val="-2"/>
          <w:cs/>
        </w:rPr>
        <w:t>ให้</w:t>
      </w:r>
      <w:r w:rsidRPr="007F250C">
        <w:rPr>
          <w:rFonts w:ascii="Angsana New" w:hAnsi="Angsana New" w:cs="Angsana New"/>
          <w:spacing w:val="-2"/>
          <w:cs/>
        </w:rPr>
        <w:t>ข้อสรุป</w:t>
      </w:r>
      <w:r w:rsidRPr="007F250C">
        <w:rPr>
          <w:rFonts w:ascii="Angsana New" w:hAnsi="Angsana New" w:cs="Angsana New" w:hint="cs"/>
          <w:spacing w:val="-2"/>
          <w:cs/>
        </w:rPr>
        <w:t>เกี่ยวกับข้อมูลทาง</w:t>
      </w:r>
      <w:r w:rsidRPr="007F250C">
        <w:rPr>
          <w:rFonts w:ascii="Angsana New" w:hAnsi="Angsana New" w:cs="Angsana New"/>
          <w:spacing w:val="-2"/>
          <w:cs/>
        </w:rPr>
        <w:t>การเงินระหว่างกาลดังกล่าวจากผลการสอบทานของข้าพเจ้า</w:t>
      </w:r>
    </w:p>
    <w:p w14:paraId="7AEB417D" w14:textId="77777777" w:rsidR="001B36E9" w:rsidRDefault="001B36E9" w:rsidP="004A6D64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2E3C4ED6" w14:textId="77777777" w:rsidR="004A6D64" w:rsidRDefault="004A6D64" w:rsidP="004A6D64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1F1790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5AA931B2" w14:textId="77777777" w:rsidR="004A6D64" w:rsidRPr="0034439E" w:rsidRDefault="004A6D64" w:rsidP="0034439E">
      <w:pPr>
        <w:ind w:right="29"/>
        <w:jc w:val="thaiDistribute"/>
        <w:rPr>
          <w:rFonts w:ascii="Angsana New" w:hAnsi="Angsana New"/>
          <w:sz w:val="30"/>
          <w:szCs w:val="30"/>
        </w:rPr>
      </w:pPr>
    </w:p>
    <w:p w14:paraId="27E45E38" w14:textId="6545F081" w:rsidR="0034439E" w:rsidRPr="001F1790" w:rsidRDefault="0034439E" w:rsidP="0034439E">
      <w:pPr>
        <w:ind w:right="29"/>
        <w:jc w:val="thaiDistribute"/>
        <w:rPr>
          <w:rFonts w:ascii="Angsana New" w:hAnsi="Angsana New"/>
          <w:sz w:val="30"/>
          <w:szCs w:val="30"/>
        </w:rPr>
      </w:pPr>
      <w:r w:rsidRPr="00EE0FD0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EE0FD0">
        <w:rPr>
          <w:rFonts w:ascii="Angsana New" w:hAnsi="Angsana New"/>
          <w:sz w:val="30"/>
          <w:szCs w:val="30"/>
        </w:rPr>
        <w:t xml:space="preserve"> </w:t>
      </w:r>
      <w:r w:rsidRPr="00EE0FD0">
        <w:rPr>
          <w:rFonts w:ascii="Angsana New" w:hAnsi="Angsana New"/>
          <w:sz w:val="30"/>
          <w:szCs w:val="30"/>
          <w:cs/>
        </w:rPr>
        <w:t>รหัส</w:t>
      </w:r>
      <w:r w:rsidRPr="00EE0FD0">
        <w:rPr>
          <w:rFonts w:ascii="Angsana New" w:hAnsi="Angsana New"/>
          <w:sz w:val="30"/>
          <w:szCs w:val="30"/>
        </w:rPr>
        <w:t xml:space="preserve"> </w:t>
      </w:r>
      <w:r w:rsidR="00E975CB" w:rsidRPr="00E975CB">
        <w:rPr>
          <w:rFonts w:ascii="Angsana New" w:hAnsi="Angsana New"/>
          <w:sz w:val="30"/>
          <w:szCs w:val="30"/>
        </w:rPr>
        <w:t>2410</w:t>
      </w:r>
      <w:r w:rsidRPr="00EE0FD0">
        <w:rPr>
          <w:rFonts w:ascii="Angsana New" w:hAnsi="Angsana New"/>
          <w:sz w:val="30"/>
          <w:szCs w:val="30"/>
        </w:rPr>
        <w:t xml:space="preserve"> “</w:t>
      </w:r>
      <w:r w:rsidRPr="00EE0FD0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EE0FD0">
        <w:rPr>
          <w:rFonts w:ascii="Angsana New" w:hAnsi="Angsana New"/>
          <w:sz w:val="30"/>
          <w:szCs w:val="30"/>
        </w:rPr>
        <w:t>”</w:t>
      </w:r>
      <w:r w:rsidRPr="00EE0FD0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EE0FD0">
        <w:rPr>
          <w:rFonts w:ascii="Angsana New" w:hAnsi="Angsana New"/>
          <w:sz w:val="30"/>
          <w:szCs w:val="30"/>
        </w:rPr>
        <w:t xml:space="preserve"> </w:t>
      </w:r>
      <w:r w:rsidRPr="00EE0FD0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</w:t>
      </w:r>
      <w:r w:rsidR="00D04FC6">
        <w:rPr>
          <w:rFonts w:ascii="Angsana New" w:hAnsi="Angsana New"/>
          <w:sz w:val="30"/>
          <w:szCs w:val="30"/>
        </w:rPr>
        <w:t xml:space="preserve">             </w:t>
      </w:r>
      <w:r>
        <w:rPr>
          <w:rFonts w:ascii="Angsana New" w:hAnsi="Angsana New" w:hint="cs"/>
          <w:sz w:val="30"/>
          <w:szCs w:val="30"/>
          <w:cs/>
        </w:rPr>
        <w:t>ส่วนใหญ่เป็นผู้</w:t>
      </w:r>
      <w:r w:rsidRPr="00EE0FD0">
        <w:rPr>
          <w:rFonts w:ascii="Angsana New" w:hAnsi="Angsana New"/>
          <w:sz w:val="30"/>
          <w:szCs w:val="30"/>
          <w:cs/>
        </w:rPr>
        <w:t>รับผิดชอบ</w:t>
      </w:r>
      <w:r>
        <w:rPr>
          <w:rFonts w:ascii="Angsana New" w:hAnsi="Angsana New" w:hint="cs"/>
          <w:sz w:val="30"/>
          <w:szCs w:val="30"/>
          <w:cs/>
        </w:rPr>
        <w:t>ด้าน</w:t>
      </w:r>
      <w:r w:rsidRPr="00EE0FD0">
        <w:rPr>
          <w:rFonts w:ascii="Angsana New" w:hAnsi="Angsana New"/>
          <w:sz w:val="30"/>
          <w:szCs w:val="30"/>
          <w:cs/>
        </w:rPr>
        <w:t>การเงินและบัญชี</w:t>
      </w:r>
      <w:r w:rsidR="00D04FC6">
        <w:rPr>
          <w:rFonts w:ascii="Angsana New" w:hAnsi="Angsana New"/>
          <w:sz w:val="30"/>
          <w:szCs w:val="30"/>
        </w:rPr>
        <w:t xml:space="preserve"> </w:t>
      </w:r>
      <w:r w:rsidRPr="00EE0FD0">
        <w:rPr>
          <w:rFonts w:ascii="Angsana New" w:hAnsi="Angsana New"/>
          <w:sz w:val="30"/>
          <w:szCs w:val="30"/>
          <w:cs/>
        </w:rPr>
        <w:t>และการวิเคราะห์เปรียบเทียบและวิธีการสอบทานอื่น</w:t>
      </w:r>
      <w:r w:rsidRPr="00EE0FD0">
        <w:rPr>
          <w:rFonts w:ascii="Angsana New" w:hAnsi="Angsana New"/>
          <w:sz w:val="30"/>
          <w:szCs w:val="30"/>
        </w:rPr>
        <w:t xml:space="preserve"> </w:t>
      </w:r>
      <w:r w:rsidRPr="00EE0FD0">
        <w:rPr>
          <w:rFonts w:ascii="Angsana New" w:hAnsi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</w:t>
      </w:r>
      <w:r w:rsidR="00D04FC6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ทำให้ข้าพเจ้า</w:t>
      </w:r>
      <w:r w:rsidRPr="00EE0FD0">
        <w:rPr>
          <w:rFonts w:ascii="Angsana New" w:hAnsi="Angsana New"/>
          <w:sz w:val="30"/>
          <w:szCs w:val="30"/>
          <w:cs/>
        </w:rPr>
        <w:t>ไม่สามารถ</w:t>
      </w:r>
      <w:r>
        <w:rPr>
          <w:rFonts w:ascii="Angsana New" w:hAnsi="Angsana New" w:hint="cs"/>
          <w:sz w:val="30"/>
          <w:szCs w:val="30"/>
          <w:cs/>
        </w:rPr>
        <w:t>ได้</w:t>
      </w:r>
      <w:r w:rsidRPr="00EE0FD0">
        <w:rPr>
          <w:rFonts w:ascii="Angsana New" w:hAnsi="Angsana New"/>
          <w:sz w:val="30"/>
          <w:szCs w:val="30"/>
          <w:cs/>
        </w:rPr>
        <w:t>ความเชื่อมั่นว่าจะ</w:t>
      </w:r>
      <w:r>
        <w:rPr>
          <w:rFonts w:ascii="Angsana New" w:hAnsi="Angsana New" w:hint="cs"/>
          <w:sz w:val="30"/>
          <w:szCs w:val="30"/>
          <w:cs/>
        </w:rPr>
        <w:t>พบ</w:t>
      </w:r>
      <w:r w:rsidRPr="00EE0FD0">
        <w:rPr>
          <w:rFonts w:ascii="Angsana New" w:hAnsi="Angsana New"/>
          <w:sz w:val="30"/>
          <w:szCs w:val="30"/>
          <w:cs/>
        </w:rPr>
        <w:t>เรื</w:t>
      </w:r>
      <w:r>
        <w:rPr>
          <w:rFonts w:ascii="Angsana New" w:hAnsi="Angsana New"/>
          <w:sz w:val="30"/>
          <w:szCs w:val="30"/>
          <w:cs/>
        </w:rPr>
        <w:t>่อง</w:t>
      </w:r>
      <w:r>
        <w:rPr>
          <w:rFonts w:ascii="Angsana New" w:hAnsi="Angsana New"/>
          <w:sz w:val="30"/>
          <w:szCs w:val="30"/>
        </w:rPr>
        <w:t xml:space="preserve">   </w:t>
      </w:r>
      <w:r w:rsidR="008F65B5">
        <w:rPr>
          <w:rFonts w:ascii="Angsana New" w:hAnsi="Angsana New"/>
          <w:sz w:val="30"/>
          <w:szCs w:val="30"/>
        </w:rPr>
        <w:t xml:space="preserve">  </w:t>
      </w:r>
      <w:r>
        <w:rPr>
          <w:rFonts w:ascii="Angsana New" w:hAnsi="Angsana New"/>
          <w:sz w:val="30"/>
          <w:szCs w:val="30"/>
          <w:cs/>
        </w:rPr>
        <w:t>ที่มีนัยสำคัญทั้งหมดซึ่งอาจ</w:t>
      </w:r>
      <w:r w:rsidRPr="00EE0FD0">
        <w:rPr>
          <w:rFonts w:ascii="Angsana New" w:hAnsi="Angsana New"/>
          <w:sz w:val="30"/>
          <w:szCs w:val="30"/>
          <w:cs/>
        </w:rPr>
        <w:t>พบได้จากการตรวจสอบ</w:t>
      </w:r>
      <w:r w:rsidR="00230E6F" w:rsidRPr="00230E6F">
        <w:rPr>
          <w:rFonts w:ascii="Angsana New" w:hAnsi="Angsana New" w:hint="cs"/>
          <w:spacing w:val="-22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  <w:cs/>
        </w:rPr>
        <w:t>ดังนั้น</w:t>
      </w:r>
      <w:r w:rsidR="00D04FC6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  <w:cs/>
        </w:rPr>
        <w:t>ข้าพเจ้าจึงไม่</w:t>
      </w:r>
      <w:r w:rsidRPr="00EE0FD0">
        <w:rPr>
          <w:rFonts w:ascii="Angsana New" w:hAnsi="Angsana New"/>
          <w:sz w:val="30"/>
          <w:szCs w:val="30"/>
          <w:cs/>
        </w:rPr>
        <w:t>แสดงความเห็น</w:t>
      </w:r>
      <w:r w:rsidRPr="009D7222">
        <w:rPr>
          <w:rFonts w:ascii="Angsana New" w:hAnsi="Angsana New"/>
          <w:sz w:val="30"/>
          <w:szCs w:val="30"/>
          <w:cs/>
        </w:rPr>
        <w:t>ต่อ</w:t>
      </w:r>
      <w:r w:rsidRPr="009D7222">
        <w:rPr>
          <w:rFonts w:ascii="Angsana New" w:hAnsi="Angsana New" w:hint="cs"/>
          <w:sz w:val="30"/>
          <w:szCs w:val="30"/>
          <w:cs/>
        </w:rPr>
        <w:t>ข้อมูลทาง</w:t>
      </w:r>
      <w:r w:rsidRPr="009D7222">
        <w:rPr>
          <w:rFonts w:ascii="Angsana New" w:hAnsi="Angsana New"/>
          <w:sz w:val="30"/>
          <w:szCs w:val="30"/>
          <w:cs/>
        </w:rPr>
        <w:t>การเงิน</w:t>
      </w:r>
      <w:r>
        <w:rPr>
          <w:rFonts w:ascii="Angsana New" w:hAnsi="Angsana New"/>
          <w:sz w:val="30"/>
          <w:szCs w:val="30"/>
        </w:rPr>
        <w:t xml:space="preserve">   </w:t>
      </w:r>
      <w:r w:rsidRPr="009D7222">
        <w:rPr>
          <w:rFonts w:ascii="Angsana New" w:hAnsi="Angsana New"/>
          <w:sz w:val="30"/>
          <w:szCs w:val="30"/>
          <w:cs/>
        </w:rPr>
        <w:t>ระหว่างกาลที่</w:t>
      </w:r>
      <w:r>
        <w:rPr>
          <w:rFonts w:ascii="Angsana New" w:hAnsi="Angsana New"/>
          <w:sz w:val="30"/>
          <w:szCs w:val="30"/>
          <w:cs/>
        </w:rPr>
        <w:t>สอบทาน</w:t>
      </w:r>
    </w:p>
    <w:p w14:paraId="7EFF5B0A" w14:textId="77777777" w:rsidR="001B36E9" w:rsidRDefault="001B36E9" w:rsidP="0034439E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25548087" w14:textId="77777777" w:rsidR="00183D6C" w:rsidRDefault="00183D6C" w:rsidP="0034439E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72581115" w14:textId="77777777" w:rsidR="00205355" w:rsidRDefault="00205355" w:rsidP="0034439E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  <w:sectPr w:rsidR="00205355" w:rsidSect="008F65B5">
          <w:headerReference w:type="even" r:id="rId12"/>
          <w:headerReference w:type="default" r:id="rId13"/>
          <w:headerReference w:type="first" r:id="rId14"/>
          <w:footerReference w:type="first" r:id="rId15"/>
          <w:pgSz w:w="11909" w:h="16834" w:code="9"/>
          <w:pgMar w:top="691" w:right="1199" w:bottom="576" w:left="1440" w:header="720" w:footer="720" w:gutter="0"/>
          <w:pgNumType w:start="1"/>
          <w:cols w:space="720"/>
          <w:titlePg/>
        </w:sectPr>
      </w:pPr>
    </w:p>
    <w:p w14:paraId="0BCDAFC9" w14:textId="77777777" w:rsidR="00183D6C" w:rsidRDefault="00183D6C" w:rsidP="0034439E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bookmarkStart w:id="0" w:name="_GoBack"/>
      <w:bookmarkEnd w:id="0"/>
    </w:p>
    <w:p w14:paraId="6CDD5F0D" w14:textId="77777777" w:rsidR="00183D6C" w:rsidRDefault="00183D6C" w:rsidP="0034439E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25D97571" w14:textId="77777777" w:rsidR="0034439E" w:rsidRPr="00183D6C" w:rsidRDefault="004A6D64" w:rsidP="0034439E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183D6C">
        <w:rPr>
          <w:rFonts w:ascii="Angsana New" w:hAnsi="Angsana New" w:hint="cs"/>
          <w:i/>
          <w:iCs/>
          <w:sz w:val="30"/>
          <w:szCs w:val="30"/>
          <w:cs/>
        </w:rPr>
        <w:t>ข้อ</w:t>
      </w:r>
      <w:r w:rsidRPr="00183D6C">
        <w:rPr>
          <w:rFonts w:ascii="Angsana New" w:hAnsi="Angsana New"/>
          <w:i/>
          <w:iCs/>
          <w:sz w:val="30"/>
          <w:szCs w:val="30"/>
          <w:cs/>
        </w:rPr>
        <w:t>สรุป</w:t>
      </w:r>
    </w:p>
    <w:p w14:paraId="227B4805" w14:textId="77777777" w:rsidR="0034439E" w:rsidRPr="00183D6C" w:rsidRDefault="0034439E" w:rsidP="0034439E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6E86A4BB" w14:textId="74AE9B13" w:rsidR="0034439E" w:rsidRDefault="0034439E" w:rsidP="0034439E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183D6C">
        <w:rPr>
          <w:rFonts w:ascii="Angsana New" w:hAnsi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Pr="00183D6C">
        <w:rPr>
          <w:rFonts w:ascii="Angsana New" w:hAnsi="Angsana New" w:hint="cs"/>
          <w:sz w:val="30"/>
          <w:szCs w:val="30"/>
          <w:cs/>
        </w:rPr>
        <w:t>ข้อมูลทาง</w:t>
      </w:r>
      <w:r w:rsidRPr="00183D6C">
        <w:rPr>
          <w:rFonts w:ascii="Angsana New" w:hAnsi="Angsana New"/>
          <w:sz w:val="30"/>
          <w:szCs w:val="30"/>
          <w:cs/>
        </w:rPr>
        <w:t>การเงินระหว่างกาลดังกล่าว</w:t>
      </w:r>
      <w:r w:rsidRPr="00183D6C">
        <w:rPr>
          <w:rFonts w:ascii="Angsana New" w:hAnsi="Angsana New" w:hint="cs"/>
          <w:sz w:val="30"/>
          <w:szCs w:val="30"/>
          <w:cs/>
        </w:rPr>
        <w:t xml:space="preserve"> ไม่ได้จัดทำขึ้น</w:t>
      </w:r>
      <w:r w:rsidRPr="00183D6C">
        <w:rPr>
          <w:rFonts w:ascii="Angsana New" w:hAnsi="Angsana New"/>
          <w:sz w:val="30"/>
          <w:szCs w:val="30"/>
          <w:cs/>
        </w:rPr>
        <w:t>ตาม</w:t>
      </w:r>
      <w:r w:rsidR="00523608" w:rsidRPr="00183D6C">
        <w:rPr>
          <w:rFonts w:ascii="Angsana New" w:hAnsi="Angsana New" w:hint="cs"/>
          <w:sz w:val="30"/>
          <w:szCs w:val="30"/>
          <w:cs/>
        </w:rPr>
        <w:t>มาตรฐานการบัญชี</w:t>
      </w:r>
      <w:r w:rsidR="005E21D9" w:rsidRPr="00183D6C">
        <w:rPr>
          <w:rFonts w:ascii="Angsana New" w:hAnsi="Angsana New"/>
          <w:sz w:val="30"/>
          <w:szCs w:val="30"/>
        </w:rPr>
        <w:t xml:space="preserve">         </w:t>
      </w:r>
      <w:r w:rsidRPr="00183D6C">
        <w:rPr>
          <w:rFonts w:ascii="Angsana New" w:hAnsi="Angsana New" w:hint="cs"/>
          <w:sz w:val="30"/>
          <w:szCs w:val="30"/>
          <w:cs/>
        </w:rPr>
        <w:t xml:space="preserve">ฉบับที่ </w:t>
      </w:r>
      <w:r w:rsidR="00E975CB" w:rsidRPr="00E975CB">
        <w:rPr>
          <w:rFonts w:ascii="Angsana New" w:hAnsi="Angsana New"/>
          <w:sz w:val="30"/>
          <w:szCs w:val="30"/>
        </w:rPr>
        <w:t>34</w:t>
      </w:r>
      <w:r w:rsidR="003B7427" w:rsidRPr="00183D6C">
        <w:rPr>
          <w:rFonts w:ascii="Angsana New" w:hAnsi="Angsana New" w:hint="cs"/>
          <w:sz w:val="30"/>
          <w:szCs w:val="30"/>
          <w:cs/>
        </w:rPr>
        <w:t xml:space="preserve"> เรื่อง การรายงานทาง</w:t>
      </w:r>
      <w:r w:rsidRPr="00183D6C">
        <w:rPr>
          <w:rFonts w:ascii="Angsana New" w:hAnsi="Angsana New" w:hint="cs"/>
          <w:sz w:val="30"/>
          <w:szCs w:val="30"/>
          <w:cs/>
        </w:rPr>
        <w:t>การเงินระหว่างกาล</w:t>
      </w:r>
      <w:r w:rsidRPr="00183D6C">
        <w:rPr>
          <w:rFonts w:ascii="Angsana New" w:hAnsi="Angsana New"/>
          <w:sz w:val="30"/>
          <w:szCs w:val="30"/>
        </w:rPr>
        <w:t xml:space="preserve"> </w:t>
      </w:r>
      <w:r w:rsidRPr="00183D6C">
        <w:rPr>
          <w:rFonts w:ascii="Angsana New" w:hAnsi="Angsana New" w:hint="cs"/>
          <w:sz w:val="30"/>
          <w:szCs w:val="30"/>
          <w:cs/>
        </w:rPr>
        <w:t>ในสาระสำคัญ</w:t>
      </w:r>
      <w:r w:rsidRPr="00183D6C">
        <w:rPr>
          <w:rFonts w:ascii="Angsana New" w:hAnsi="Angsana New"/>
          <w:sz w:val="30"/>
          <w:szCs w:val="30"/>
          <w:cs/>
        </w:rPr>
        <w:t>จากการสอบทานของข้าพเจ้า</w:t>
      </w:r>
    </w:p>
    <w:p w14:paraId="3E6A8DA0" w14:textId="77777777" w:rsidR="0071781C" w:rsidRDefault="0071781C" w:rsidP="0034439E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8C7F7FD" w14:textId="77777777" w:rsidR="0071781C" w:rsidRDefault="0071781C" w:rsidP="0071781C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0471E7">
        <w:rPr>
          <w:rFonts w:asciiTheme="majorBidi" w:hAnsiTheme="majorBidi" w:cstheme="majorBidi" w:hint="cs"/>
          <w:i/>
          <w:iCs/>
          <w:sz w:val="30"/>
          <w:szCs w:val="30"/>
          <w:cs/>
        </w:rPr>
        <w:t>ข้อมูลและเหตุการณ์ที่เน้น</w:t>
      </w:r>
    </w:p>
    <w:p w14:paraId="4A81559D" w14:textId="77777777" w:rsidR="0071781C" w:rsidRPr="001F1790" w:rsidRDefault="0071781C" w:rsidP="0071781C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5EBE446C" w14:textId="62659E81" w:rsidR="0071781C" w:rsidRPr="00056045" w:rsidRDefault="0071781C" w:rsidP="0071781C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056045">
        <w:rPr>
          <w:rFonts w:asciiTheme="majorBidi" w:hAnsiTheme="majorBidi" w:cstheme="majorBidi" w:hint="cs"/>
          <w:sz w:val="30"/>
          <w:szCs w:val="30"/>
          <w:cs/>
        </w:rPr>
        <w:t xml:space="preserve">ข้าพเจ้าขอให้สังเกตหมายเหตุข้อ </w:t>
      </w:r>
      <w:r w:rsidR="00E975CB" w:rsidRPr="00E975CB">
        <w:rPr>
          <w:rFonts w:asciiTheme="majorBidi" w:hAnsiTheme="majorBidi" w:cstheme="majorBidi"/>
          <w:sz w:val="30"/>
          <w:szCs w:val="30"/>
        </w:rPr>
        <w:t>3</w:t>
      </w:r>
      <w:r w:rsidRPr="00056045">
        <w:rPr>
          <w:rFonts w:asciiTheme="majorBidi" w:hAnsiTheme="majorBidi" w:cstheme="majorBidi" w:hint="cs"/>
          <w:sz w:val="30"/>
          <w:szCs w:val="30"/>
          <w:cs/>
        </w:rPr>
        <w:t xml:space="preserve"> ซึ่งได้อธิบายถึงผลกระทบต่อ</w:t>
      </w:r>
      <w:r w:rsidR="004B7327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056045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="00C14B29">
        <w:rPr>
          <w:rFonts w:asciiTheme="majorBidi" w:hAnsiTheme="majorBidi" w:cstheme="majorBidi" w:hint="cs"/>
          <w:sz w:val="30"/>
          <w:szCs w:val="30"/>
          <w:cs/>
        </w:rPr>
        <w:t>และบริษัท</w:t>
      </w:r>
      <w:r w:rsidRPr="00056045">
        <w:rPr>
          <w:rFonts w:asciiTheme="majorBidi" w:hAnsiTheme="majorBidi" w:cstheme="majorBidi" w:hint="cs"/>
          <w:sz w:val="30"/>
          <w:szCs w:val="30"/>
          <w:cs/>
        </w:rPr>
        <w:t xml:space="preserve">จากการนำนโยบายการบัญชีใหม่มาถือปฏิบัติตั้งแต่วันที่ </w:t>
      </w:r>
      <w:r w:rsidR="00E975CB" w:rsidRPr="00E975CB">
        <w:rPr>
          <w:rFonts w:asciiTheme="majorBidi" w:hAnsiTheme="majorBidi" w:cstheme="majorBidi"/>
          <w:sz w:val="30"/>
          <w:szCs w:val="30"/>
        </w:rPr>
        <w:t>1</w:t>
      </w:r>
      <w:r w:rsidRPr="00056045">
        <w:rPr>
          <w:rFonts w:asciiTheme="majorBidi" w:hAnsiTheme="majorBidi" w:cstheme="majorBidi"/>
          <w:sz w:val="30"/>
          <w:szCs w:val="30"/>
        </w:rPr>
        <w:t xml:space="preserve"> </w:t>
      </w:r>
      <w:r w:rsidRPr="00056045">
        <w:rPr>
          <w:rFonts w:asciiTheme="majorBidi" w:hAnsiTheme="majorBidi" w:cstheme="majorBidi" w:hint="cs"/>
          <w:sz w:val="30"/>
          <w:szCs w:val="30"/>
          <w:cs/>
        </w:rPr>
        <w:t xml:space="preserve">มกราคม </w:t>
      </w:r>
      <w:r w:rsidR="00E975CB" w:rsidRPr="00E975CB">
        <w:rPr>
          <w:rFonts w:asciiTheme="majorBidi" w:hAnsiTheme="majorBidi" w:cstheme="majorBidi"/>
          <w:sz w:val="30"/>
          <w:szCs w:val="30"/>
        </w:rPr>
        <w:t>2563</w:t>
      </w:r>
      <w:r w:rsidR="002273E9">
        <w:rPr>
          <w:rFonts w:asciiTheme="majorBidi" w:hAnsiTheme="majorBidi" w:cstheme="majorBidi"/>
          <w:sz w:val="30"/>
          <w:szCs w:val="30"/>
        </w:rPr>
        <w:t xml:space="preserve"> </w:t>
      </w:r>
      <w:r w:rsidRPr="00056045">
        <w:rPr>
          <w:rFonts w:asciiTheme="majorBidi" w:hAnsiTheme="majorBidi" w:cstheme="majorBidi"/>
          <w:sz w:val="30"/>
          <w:szCs w:val="30"/>
          <w:cs/>
        </w:rPr>
        <w:t xml:space="preserve">ทั้งนี้ </w:t>
      </w:r>
      <w:r w:rsidRPr="00056045">
        <w:rPr>
          <w:rFonts w:asciiTheme="majorBidi" w:hAnsiTheme="majorBidi" w:cstheme="majorBidi" w:hint="cs"/>
          <w:sz w:val="30"/>
          <w:szCs w:val="30"/>
          <w:cs/>
        </w:rPr>
        <w:t xml:space="preserve">ข้อสรุปของข้าพเจ้าไม่ได้เปลี่ยนแปลงไปเนื่องจากเรื่องนี้ </w:t>
      </w:r>
    </w:p>
    <w:p w14:paraId="4453BBA6" w14:textId="77777777" w:rsidR="0071781C" w:rsidRPr="00183D6C" w:rsidRDefault="0071781C" w:rsidP="0034439E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5B52B608" w14:textId="77777777" w:rsidR="0039184C" w:rsidRPr="00C770B3" w:rsidRDefault="0039184C" w:rsidP="00214F5D">
      <w:pPr>
        <w:pStyle w:val="a"/>
        <w:tabs>
          <w:tab w:val="clear" w:pos="1080"/>
        </w:tabs>
        <w:ind w:right="29"/>
        <w:jc w:val="thaiDistribute"/>
        <w:rPr>
          <w:rFonts w:ascii="Angsana New" w:hAnsi="Angsana New" w:cs="Angsana New"/>
          <w:color w:val="FF0000"/>
          <w:cs/>
          <w:lang w:val="en-US"/>
        </w:rPr>
      </w:pPr>
    </w:p>
    <w:p w14:paraId="0FB45434" w14:textId="77777777" w:rsidR="00E37282" w:rsidRPr="00246993" w:rsidRDefault="00E37282" w:rsidP="00214F5D">
      <w:pPr>
        <w:pStyle w:val="a"/>
        <w:tabs>
          <w:tab w:val="clear" w:pos="1080"/>
        </w:tabs>
        <w:ind w:right="29"/>
        <w:jc w:val="thaiDistribute"/>
        <w:rPr>
          <w:rFonts w:ascii="Angsana New" w:hAnsi="Angsana New" w:cs="Angsana New"/>
          <w:cs/>
          <w:lang w:val="en-US"/>
        </w:rPr>
      </w:pPr>
    </w:p>
    <w:p w14:paraId="140EFC60" w14:textId="77777777" w:rsidR="008F307C" w:rsidRDefault="008F307C" w:rsidP="0039184C">
      <w:pPr>
        <w:pStyle w:val="T"/>
        <w:ind w:left="0" w:right="29"/>
        <w:jc w:val="thaiDistribute"/>
        <w:rPr>
          <w:rFonts w:ascii="Angsana New" w:hAnsi="Angsana New" w:cs="Angsana New"/>
          <w:cs/>
        </w:rPr>
      </w:pPr>
    </w:p>
    <w:p w14:paraId="1DF4AC2B" w14:textId="77777777" w:rsidR="008F307C" w:rsidRPr="008F307C" w:rsidRDefault="00A649B0" w:rsidP="0039184C">
      <w:pPr>
        <w:pStyle w:val="T"/>
        <w:ind w:left="0" w:right="29"/>
        <w:jc w:val="thaiDistribute"/>
        <w:rPr>
          <w:rFonts w:ascii="Angsana New" w:hAnsi="Angsana New" w:cs="Angsana New"/>
          <w:cs/>
          <w:lang w:val="en-US"/>
        </w:rPr>
      </w:pPr>
      <w:r>
        <w:rPr>
          <w:rFonts w:ascii="Angsana New" w:hAnsi="Angsana New" w:cs="Angsana New" w:hint="cs"/>
          <w:cs/>
          <w:lang w:val="en-US"/>
        </w:rPr>
        <w:t>(อรวรรณ ศิริรัตนวงศ์)</w:t>
      </w:r>
    </w:p>
    <w:p w14:paraId="4E7DB76D" w14:textId="77777777" w:rsidR="0039184C" w:rsidRPr="00246993" w:rsidRDefault="0039184C" w:rsidP="0039184C">
      <w:pPr>
        <w:pStyle w:val="T"/>
        <w:ind w:left="0" w:right="29"/>
        <w:jc w:val="thaiDistribute"/>
        <w:rPr>
          <w:rFonts w:ascii="Angsana New" w:hAnsi="Angsana New" w:cs="Angsana New"/>
          <w:cs/>
        </w:rPr>
      </w:pPr>
      <w:r w:rsidRPr="00246993">
        <w:rPr>
          <w:rFonts w:ascii="Angsana New" w:hAnsi="Angsana New" w:cs="Angsana New"/>
          <w:cs/>
        </w:rPr>
        <w:t>ผู้สอบบัญชีรับอนุญาต</w:t>
      </w:r>
    </w:p>
    <w:p w14:paraId="47F2A737" w14:textId="6A2DF63F" w:rsidR="0039184C" w:rsidRPr="00246993" w:rsidRDefault="0039184C" w:rsidP="0089233C">
      <w:pPr>
        <w:pStyle w:val="T"/>
        <w:ind w:left="0" w:right="29"/>
        <w:jc w:val="thaiDistribute"/>
        <w:rPr>
          <w:rFonts w:ascii="Angsana New" w:hAnsi="Angsana New" w:cs="Angsana New"/>
          <w:lang w:val="en-US"/>
        </w:rPr>
      </w:pPr>
      <w:r w:rsidRPr="00246993">
        <w:rPr>
          <w:rFonts w:ascii="Angsana New" w:hAnsi="Angsana New" w:cs="Angsana New"/>
          <w:cs/>
        </w:rPr>
        <w:t xml:space="preserve">เลขทะเบียน </w:t>
      </w:r>
      <w:r w:rsidR="00E975CB" w:rsidRPr="00E975CB">
        <w:rPr>
          <w:rFonts w:ascii="Angsana New" w:hAnsi="Angsana New" w:cs="Angsana New"/>
          <w:lang w:val="en-US"/>
        </w:rPr>
        <w:t>3757</w:t>
      </w:r>
    </w:p>
    <w:p w14:paraId="4305C1EC" w14:textId="77777777" w:rsidR="0039184C" w:rsidRPr="00246993" w:rsidRDefault="0039184C" w:rsidP="0039184C">
      <w:pPr>
        <w:ind w:right="29"/>
        <w:jc w:val="thaiDistribute"/>
        <w:rPr>
          <w:rFonts w:ascii="Angsana New" w:hAnsi="Angsana New"/>
          <w:sz w:val="24"/>
          <w:szCs w:val="24"/>
        </w:rPr>
      </w:pPr>
    </w:p>
    <w:p w14:paraId="4EED4583" w14:textId="77777777" w:rsidR="0039184C" w:rsidRPr="00246993" w:rsidRDefault="0039184C" w:rsidP="0039184C">
      <w:pPr>
        <w:ind w:right="29"/>
        <w:jc w:val="thaiDistribute"/>
        <w:rPr>
          <w:rFonts w:ascii="Angsana New" w:hAnsi="Angsana New"/>
          <w:sz w:val="30"/>
          <w:szCs w:val="30"/>
        </w:rPr>
      </w:pPr>
      <w:r w:rsidRPr="00246993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7F909711" w14:textId="77777777" w:rsidR="0039184C" w:rsidRPr="00246993" w:rsidRDefault="0039184C" w:rsidP="0039184C">
      <w:pPr>
        <w:pStyle w:val="Heading5"/>
        <w:jc w:val="thaiDistribute"/>
        <w:rPr>
          <w:rFonts w:ascii="Angsana New" w:hAnsi="Angsana New" w:cs="Angsana New"/>
          <w:b w:val="0"/>
          <w:bCs w:val="0"/>
          <w:sz w:val="30"/>
          <w:szCs w:val="30"/>
        </w:rPr>
      </w:pPr>
      <w:r w:rsidRPr="00246993">
        <w:rPr>
          <w:rFonts w:ascii="Angsana New" w:hAnsi="Angsana New" w:cs="Angsana New"/>
          <w:b w:val="0"/>
          <w:bCs w:val="0"/>
          <w:sz w:val="30"/>
          <w:szCs w:val="30"/>
          <w:cs/>
        </w:rPr>
        <w:t>กรุงเทพมหานคร</w:t>
      </w:r>
    </w:p>
    <w:p w14:paraId="69005744" w14:textId="6A8AFBFA" w:rsidR="005455AA" w:rsidRDefault="00E975CB" w:rsidP="00236606">
      <w:pPr>
        <w:ind w:right="29"/>
        <w:jc w:val="thaiDistribute"/>
        <w:rPr>
          <w:rFonts w:ascii="Angsana New" w:hAnsi="Angsana New"/>
          <w:sz w:val="30"/>
          <w:szCs w:val="30"/>
        </w:rPr>
      </w:pPr>
      <w:r w:rsidRPr="00E975CB">
        <w:rPr>
          <w:rFonts w:ascii="Angsana New" w:hAnsi="Angsana New" w:hint="cs"/>
          <w:sz w:val="30"/>
          <w:szCs w:val="30"/>
        </w:rPr>
        <w:t>1</w:t>
      </w:r>
      <w:r w:rsidRPr="00E975CB">
        <w:rPr>
          <w:rFonts w:ascii="Angsana New" w:hAnsi="Angsana New"/>
          <w:sz w:val="30"/>
          <w:szCs w:val="30"/>
        </w:rPr>
        <w:t>3</w:t>
      </w:r>
      <w:r w:rsidR="00C73756">
        <w:rPr>
          <w:rFonts w:ascii="Angsana New" w:hAnsi="Angsana New"/>
          <w:sz w:val="30"/>
          <w:szCs w:val="30"/>
        </w:rPr>
        <w:t xml:space="preserve"> </w:t>
      </w:r>
      <w:r w:rsidR="000B6A31">
        <w:rPr>
          <w:rFonts w:ascii="Angsana New" w:hAnsi="Angsana New" w:hint="cs"/>
          <w:sz w:val="30"/>
          <w:szCs w:val="30"/>
          <w:cs/>
        </w:rPr>
        <w:t>พฤศจิกายน</w:t>
      </w:r>
      <w:r w:rsidR="00C73756">
        <w:rPr>
          <w:rFonts w:ascii="Angsana New" w:hAnsi="Angsana New" w:hint="cs"/>
          <w:sz w:val="30"/>
          <w:szCs w:val="30"/>
          <w:cs/>
        </w:rPr>
        <w:t xml:space="preserve"> </w:t>
      </w:r>
      <w:r w:rsidRPr="00E975CB">
        <w:rPr>
          <w:rFonts w:ascii="Angsana New" w:hAnsi="Angsana New"/>
          <w:sz w:val="30"/>
          <w:szCs w:val="30"/>
        </w:rPr>
        <w:t>2563</w:t>
      </w:r>
    </w:p>
    <w:p w14:paraId="50E2C429" w14:textId="53F05F2D" w:rsidR="00FA4E7F" w:rsidRDefault="00FA4E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sectPr w:rsidR="00FA4E7F" w:rsidSect="006D6DF8">
      <w:headerReference w:type="default" r:id="rId16"/>
      <w:pgSz w:w="11907" w:h="16840"/>
      <w:pgMar w:top="691" w:right="1152" w:bottom="576" w:left="1152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D3A9D7" w14:textId="77777777" w:rsidR="00765E7B" w:rsidRDefault="00765E7B" w:rsidP="004956B4">
      <w:r>
        <w:separator/>
      </w:r>
    </w:p>
  </w:endnote>
  <w:endnote w:type="continuationSeparator" w:id="0">
    <w:p w14:paraId="45F70000" w14:textId="77777777" w:rsidR="00765E7B" w:rsidRDefault="00765E7B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1873FD" w14:textId="6FA06DB7" w:rsidR="00765E7B" w:rsidRDefault="00765E7B" w:rsidP="00F325D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noProof/>
        <w:cs/>
      </w:rPr>
      <w:t>4</w:t>
    </w:r>
    <w:r w:rsidRPr="00E975CB">
      <w:rPr>
        <w:rStyle w:val="PageNumber"/>
        <w:noProof/>
        <w:lang w:val="en-US"/>
      </w:rPr>
      <w:t>7</w:t>
    </w:r>
    <w:r>
      <w:rPr>
        <w:rStyle w:val="PageNumber"/>
        <w:cs/>
      </w:rPr>
      <w:fldChar w:fldCharType="end"/>
    </w:r>
  </w:p>
  <w:p w14:paraId="52269FCE" w14:textId="77777777" w:rsidR="00765E7B" w:rsidRDefault="00765E7B" w:rsidP="006F59B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1178E7" w14:textId="7C8F9D46" w:rsidR="00765E7B" w:rsidRPr="006F59B5" w:rsidRDefault="00765E7B" w:rsidP="00AC7F8B">
    <w:pPr>
      <w:pStyle w:val="Footer"/>
      <w:framePr w:wrap="around" w:vAnchor="text" w:hAnchor="page" w:x="5881" w:y="-18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jc w:val="center"/>
      <w:rPr>
        <w:rStyle w:val="PageNumber"/>
        <w:rFonts w:ascii="Angsana New" w:hAnsi="Angsana New"/>
        <w:sz w:val="30"/>
        <w:szCs w:val="30"/>
      </w:rPr>
    </w:pPr>
    <w:r w:rsidRPr="006F59B5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6F59B5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6F59B5">
      <w:rPr>
        <w:rStyle w:val="PageNumber"/>
        <w:rFonts w:ascii="Angsana New" w:hAnsi="Angsana New"/>
        <w:sz w:val="30"/>
        <w:szCs w:val="30"/>
        <w:cs/>
      </w:rPr>
      <w:fldChar w:fldCharType="separate"/>
    </w:r>
    <w:r w:rsidRPr="00E975CB">
      <w:rPr>
        <w:rStyle w:val="PageNumber"/>
        <w:rFonts w:ascii="Angsana New" w:hAnsi="Angsana New"/>
        <w:noProof/>
        <w:sz w:val="30"/>
        <w:szCs w:val="30"/>
        <w:lang w:val="en-US"/>
      </w:rPr>
      <w:t>2</w:t>
    </w:r>
    <w:r w:rsidRPr="006F59B5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0857FA55" w14:textId="77777777" w:rsidR="00765E7B" w:rsidRPr="007661AC" w:rsidRDefault="00765E7B" w:rsidP="00236606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Angsana New" w:hAnsi="Angsana New"/>
        <w:i/>
        <w:iCs/>
        <w:sz w:val="28"/>
        <w:szCs w:val="2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D58604" w14:textId="77777777" w:rsidR="00765E7B" w:rsidRPr="007661AC" w:rsidRDefault="00765E7B" w:rsidP="007B2C1E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i/>
        <w:iCs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5400A4" w14:textId="77777777" w:rsidR="00765E7B" w:rsidRPr="007661AC" w:rsidRDefault="00765E7B" w:rsidP="00531252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4FE982" w14:textId="77777777" w:rsidR="00765E7B" w:rsidRDefault="00765E7B" w:rsidP="004956B4">
      <w:r>
        <w:separator/>
      </w:r>
    </w:p>
  </w:footnote>
  <w:footnote w:type="continuationSeparator" w:id="0">
    <w:p w14:paraId="3D4FFEFF" w14:textId="77777777" w:rsidR="00765E7B" w:rsidRDefault="00765E7B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AED977" w14:textId="77777777" w:rsidR="00765E7B" w:rsidRDefault="00765E7B" w:rsidP="006F59B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31D98066" w14:textId="77777777" w:rsidR="00765E7B" w:rsidRDefault="00765E7B" w:rsidP="006F59B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001F9E8D" w14:textId="77777777" w:rsidR="00765E7B" w:rsidRPr="006F59B5" w:rsidRDefault="00765E7B" w:rsidP="006F59B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898A6C" w14:textId="77777777" w:rsidR="00765E7B" w:rsidRDefault="00765E7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C59E96" w14:textId="77777777" w:rsidR="00765E7B" w:rsidRDefault="00765E7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A48C35" w14:textId="77777777" w:rsidR="00765E7B" w:rsidRPr="00F276D0" w:rsidRDefault="00765E7B" w:rsidP="00F276D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A0619D" w14:textId="29B7D64D" w:rsidR="00765E7B" w:rsidRDefault="00765E7B" w:rsidP="00D74AD8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  <w:p w14:paraId="0CA52004" w14:textId="77777777" w:rsidR="00205355" w:rsidRPr="00D74AD8" w:rsidRDefault="00205355" w:rsidP="00D74AD8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3A5C2ED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1F0D5C89"/>
    <w:multiLevelType w:val="hybridMultilevel"/>
    <w:tmpl w:val="53204CA8"/>
    <w:lvl w:ilvl="0" w:tplc="1C10F92A">
      <w:start w:val="1"/>
      <w:numFmt w:val="decimal"/>
      <w:lvlText w:val="%1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0D4423"/>
    <w:multiLevelType w:val="hybridMultilevel"/>
    <w:tmpl w:val="E6B67AE8"/>
    <w:lvl w:ilvl="0" w:tplc="2DC4366A">
      <w:start w:val="1"/>
      <w:numFmt w:val="thaiLetters"/>
      <w:lvlText w:val="(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3E456C"/>
    <w:multiLevelType w:val="hybridMultilevel"/>
    <w:tmpl w:val="66B47090"/>
    <w:lvl w:ilvl="0" w:tplc="ABCC58A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4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6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7" w15:restartNumberingAfterBreak="0">
    <w:nsid w:val="47A0006B"/>
    <w:multiLevelType w:val="multilevel"/>
    <w:tmpl w:val="873CA27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 w:val="0"/>
        <w:color w:val="auto"/>
        <w:sz w:val="22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start w:val="1"/>
      <w:numFmt w:val="bullet"/>
      <w:lvlText w:val=""/>
      <w:lvlJc w:val="left"/>
      <w:pPr>
        <w:tabs>
          <w:tab w:val="num" w:pos="1020"/>
        </w:tabs>
        <w:ind w:left="1020" w:hanging="340"/>
      </w:pPr>
      <w:rPr>
        <w:rFonts w:ascii="Symbol" w:hAnsi="Symbol" w:hint="default"/>
        <w:b w:val="0"/>
        <w:bCs w:val="0"/>
        <w:sz w:val="22"/>
        <w:szCs w:val="22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8" w15:restartNumberingAfterBreak="0">
    <w:nsid w:val="4D2E2C33"/>
    <w:multiLevelType w:val="hybridMultilevel"/>
    <w:tmpl w:val="8F728BD4"/>
    <w:lvl w:ilvl="0" w:tplc="1C10F92A">
      <w:start w:val="1"/>
      <w:numFmt w:val="decimal"/>
      <w:lvlText w:val="%1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5E616DF3"/>
    <w:multiLevelType w:val="hybridMultilevel"/>
    <w:tmpl w:val="2BA0F466"/>
    <w:lvl w:ilvl="0" w:tplc="54C6C9EE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1" w15:restartNumberingAfterBreak="0">
    <w:nsid w:val="61E73362"/>
    <w:multiLevelType w:val="hybridMultilevel"/>
    <w:tmpl w:val="B75CFA02"/>
    <w:lvl w:ilvl="0" w:tplc="37005F3E">
      <w:start w:val="10"/>
      <w:numFmt w:val="decimal"/>
      <w:lvlText w:val="%1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22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4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5" w15:restartNumberingAfterBreak="0">
    <w:nsid w:val="7678322B"/>
    <w:multiLevelType w:val="hybridMultilevel"/>
    <w:tmpl w:val="4A16BE30"/>
    <w:lvl w:ilvl="0" w:tplc="37005F3E">
      <w:start w:val="9"/>
      <w:numFmt w:val="decimal"/>
      <w:lvlText w:val="%1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26" w15:restartNumberingAfterBreak="0">
    <w:nsid w:val="76C65C30"/>
    <w:multiLevelType w:val="hybridMultilevel"/>
    <w:tmpl w:val="20304DDE"/>
    <w:lvl w:ilvl="0" w:tplc="B2A035AC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8FB2182A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7F0A46E8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A08ED652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856C20DE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2E34CA68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6D00FCB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73481B2A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7B5AD17C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5"/>
  </w:num>
  <w:num w:numId="12">
    <w:abstractNumId w:val="13"/>
  </w:num>
  <w:num w:numId="13">
    <w:abstractNumId w:val="23"/>
  </w:num>
  <w:num w:numId="14">
    <w:abstractNumId w:val="14"/>
  </w:num>
  <w:num w:numId="15">
    <w:abstractNumId w:val="16"/>
  </w:num>
  <w:num w:numId="16">
    <w:abstractNumId w:val="24"/>
  </w:num>
  <w:num w:numId="17">
    <w:abstractNumId w:val="26"/>
  </w:num>
  <w:num w:numId="18">
    <w:abstractNumId w:val="17"/>
  </w:num>
  <w:num w:numId="19">
    <w:abstractNumId w:val="10"/>
  </w:num>
  <w:num w:numId="20">
    <w:abstractNumId w:val="11"/>
  </w:num>
  <w:num w:numId="21">
    <w:abstractNumId w:val="22"/>
  </w:num>
  <w:num w:numId="22">
    <w:abstractNumId w:val="19"/>
  </w:num>
  <w:num w:numId="23">
    <w:abstractNumId w:val="20"/>
  </w:num>
  <w:num w:numId="24">
    <w:abstractNumId w:val="18"/>
  </w:num>
  <w:num w:numId="25">
    <w:abstractNumId w:val="12"/>
  </w:num>
  <w:num w:numId="26">
    <w:abstractNumId w:val="25"/>
  </w:num>
  <w:num w:numId="27">
    <w:abstractNumId w:val="21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49857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0"/>
  </w:docVars>
  <w:rsids>
    <w:rsidRoot w:val="00127299"/>
    <w:rsid w:val="0000031C"/>
    <w:rsid w:val="00000BCE"/>
    <w:rsid w:val="00000F47"/>
    <w:rsid w:val="000010E6"/>
    <w:rsid w:val="000018DF"/>
    <w:rsid w:val="000019C7"/>
    <w:rsid w:val="00001CA8"/>
    <w:rsid w:val="00001F7B"/>
    <w:rsid w:val="00002354"/>
    <w:rsid w:val="000025AE"/>
    <w:rsid w:val="0000266B"/>
    <w:rsid w:val="00002C83"/>
    <w:rsid w:val="00002CEB"/>
    <w:rsid w:val="000035BC"/>
    <w:rsid w:val="00003CCC"/>
    <w:rsid w:val="0000474D"/>
    <w:rsid w:val="00004904"/>
    <w:rsid w:val="00004A4A"/>
    <w:rsid w:val="00004C94"/>
    <w:rsid w:val="00005A4B"/>
    <w:rsid w:val="00005CC9"/>
    <w:rsid w:val="00006B07"/>
    <w:rsid w:val="00007539"/>
    <w:rsid w:val="000077BF"/>
    <w:rsid w:val="000101D7"/>
    <w:rsid w:val="0001057D"/>
    <w:rsid w:val="00010A5F"/>
    <w:rsid w:val="00010C47"/>
    <w:rsid w:val="0001106B"/>
    <w:rsid w:val="000111F3"/>
    <w:rsid w:val="000118FB"/>
    <w:rsid w:val="0001215E"/>
    <w:rsid w:val="000133E6"/>
    <w:rsid w:val="00013420"/>
    <w:rsid w:val="0001352C"/>
    <w:rsid w:val="0001378E"/>
    <w:rsid w:val="00013F72"/>
    <w:rsid w:val="000140ED"/>
    <w:rsid w:val="00014241"/>
    <w:rsid w:val="0001451A"/>
    <w:rsid w:val="000149CF"/>
    <w:rsid w:val="00014F2D"/>
    <w:rsid w:val="000150EA"/>
    <w:rsid w:val="00015137"/>
    <w:rsid w:val="00015305"/>
    <w:rsid w:val="0001566D"/>
    <w:rsid w:val="00015686"/>
    <w:rsid w:val="000159C9"/>
    <w:rsid w:val="000165CC"/>
    <w:rsid w:val="00016702"/>
    <w:rsid w:val="000168A1"/>
    <w:rsid w:val="000168D5"/>
    <w:rsid w:val="0001694F"/>
    <w:rsid w:val="000171A7"/>
    <w:rsid w:val="00017704"/>
    <w:rsid w:val="0001796E"/>
    <w:rsid w:val="00017DC9"/>
    <w:rsid w:val="00017E07"/>
    <w:rsid w:val="0002034E"/>
    <w:rsid w:val="00020BC1"/>
    <w:rsid w:val="00020BDB"/>
    <w:rsid w:val="00020CB9"/>
    <w:rsid w:val="0002122B"/>
    <w:rsid w:val="000218DF"/>
    <w:rsid w:val="00021B08"/>
    <w:rsid w:val="00021B27"/>
    <w:rsid w:val="00021C50"/>
    <w:rsid w:val="00021D97"/>
    <w:rsid w:val="00022AE2"/>
    <w:rsid w:val="0002374E"/>
    <w:rsid w:val="00023E11"/>
    <w:rsid w:val="00023E29"/>
    <w:rsid w:val="00023FF3"/>
    <w:rsid w:val="000243E1"/>
    <w:rsid w:val="0002495B"/>
    <w:rsid w:val="00024E7C"/>
    <w:rsid w:val="00024FC9"/>
    <w:rsid w:val="00025E85"/>
    <w:rsid w:val="000263EB"/>
    <w:rsid w:val="000264EA"/>
    <w:rsid w:val="000267B8"/>
    <w:rsid w:val="000271F2"/>
    <w:rsid w:val="000278F4"/>
    <w:rsid w:val="00027AF3"/>
    <w:rsid w:val="0003002B"/>
    <w:rsid w:val="000301ED"/>
    <w:rsid w:val="0003043A"/>
    <w:rsid w:val="000304CF"/>
    <w:rsid w:val="00030CC4"/>
    <w:rsid w:val="00031093"/>
    <w:rsid w:val="00031890"/>
    <w:rsid w:val="0003192C"/>
    <w:rsid w:val="00031A85"/>
    <w:rsid w:val="00031F19"/>
    <w:rsid w:val="00032181"/>
    <w:rsid w:val="000321A8"/>
    <w:rsid w:val="000324ED"/>
    <w:rsid w:val="000325A4"/>
    <w:rsid w:val="000327A5"/>
    <w:rsid w:val="00032D4D"/>
    <w:rsid w:val="00033524"/>
    <w:rsid w:val="00033888"/>
    <w:rsid w:val="000339B8"/>
    <w:rsid w:val="00034274"/>
    <w:rsid w:val="00035AA5"/>
    <w:rsid w:val="00035EF5"/>
    <w:rsid w:val="000372CE"/>
    <w:rsid w:val="0003733B"/>
    <w:rsid w:val="000377D3"/>
    <w:rsid w:val="00037B03"/>
    <w:rsid w:val="00037B04"/>
    <w:rsid w:val="00037C17"/>
    <w:rsid w:val="00040183"/>
    <w:rsid w:val="00040382"/>
    <w:rsid w:val="00040A54"/>
    <w:rsid w:val="00040ACC"/>
    <w:rsid w:val="00041093"/>
    <w:rsid w:val="00041A3C"/>
    <w:rsid w:val="00041CD8"/>
    <w:rsid w:val="00042008"/>
    <w:rsid w:val="000420EB"/>
    <w:rsid w:val="00042173"/>
    <w:rsid w:val="000423AF"/>
    <w:rsid w:val="00043F38"/>
    <w:rsid w:val="000443D1"/>
    <w:rsid w:val="00044B2E"/>
    <w:rsid w:val="00044F10"/>
    <w:rsid w:val="000451CF"/>
    <w:rsid w:val="000455F1"/>
    <w:rsid w:val="000461CF"/>
    <w:rsid w:val="00046510"/>
    <w:rsid w:val="00046995"/>
    <w:rsid w:val="00046BD1"/>
    <w:rsid w:val="00046C99"/>
    <w:rsid w:val="00047325"/>
    <w:rsid w:val="00047416"/>
    <w:rsid w:val="00047E2F"/>
    <w:rsid w:val="00051804"/>
    <w:rsid w:val="00051910"/>
    <w:rsid w:val="00051A22"/>
    <w:rsid w:val="00051D7D"/>
    <w:rsid w:val="0005211F"/>
    <w:rsid w:val="0005215C"/>
    <w:rsid w:val="000521AD"/>
    <w:rsid w:val="000525BE"/>
    <w:rsid w:val="000526B6"/>
    <w:rsid w:val="00052D84"/>
    <w:rsid w:val="00052E02"/>
    <w:rsid w:val="000532AE"/>
    <w:rsid w:val="0005437A"/>
    <w:rsid w:val="00055459"/>
    <w:rsid w:val="00055960"/>
    <w:rsid w:val="00055D63"/>
    <w:rsid w:val="000566B0"/>
    <w:rsid w:val="000566E4"/>
    <w:rsid w:val="000567C9"/>
    <w:rsid w:val="000568EF"/>
    <w:rsid w:val="00056DCB"/>
    <w:rsid w:val="00057188"/>
    <w:rsid w:val="000574DA"/>
    <w:rsid w:val="00057637"/>
    <w:rsid w:val="00057FA4"/>
    <w:rsid w:val="00060244"/>
    <w:rsid w:val="0006034B"/>
    <w:rsid w:val="0006098A"/>
    <w:rsid w:val="00060ACF"/>
    <w:rsid w:val="00060B69"/>
    <w:rsid w:val="000614B6"/>
    <w:rsid w:val="00061BCC"/>
    <w:rsid w:val="00061DFA"/>
    <w:rsid w:val="0006210C"/>
    <w:rsid w:val="000622B0"/>
    <w:rsid w:val="00062ABE"/>
    <w:rsid w:val="00062B9C"/>
    <w:rsid w:val="00062D25"/>
    <w:rsid w:val="00062E8E"/>
    <w:rsid w:val="00062E96"/>
    <w:rsid w:val="000633BE"/>
    <w:rsid w:val="00063655"/>
    <w:rsid w:val="00063746"/>
    <w:rsid w:val="00063D9F"/>
    <w:rsid w:val="00063FFE"/>
    <w:rsid w:val="0006402D"/>
    <w:rsid w:val="000642EA"/>
    <w:rsid w:val="00064692"/>
    <w:rsid w:val="000646A7"/>
    <w:rsid w:val="00064AC6"/>
    <w:rsid w:val="00064DB5"/>
    <w:rsid w:val="000654CE"/>
    <w:rsid w:val="000656E1"/>
    <w:rsid w:val="00065A19"/>
    <w:rsid w:val="00065C80"/>
    <w:rsid w:val="00066084"/>
    <w:rsid w:val="000662D8"/>
    <w:rsid w:val="0006692E"/>
    <w:rsid w:val="00066A1A"/>
    <w:rsid w:val="000671D5"/>
    <w:rsid w:val="000674B3"/>
    <w:rsid w:val="00067940"/>
    <w:rsid w:val="00067CA9"/>
    <w:rsid w:val="00067D22"/>
    <w:rsid w:val="00067EF7"/>
    <w:rsid w:val="000700CF"/>
    <w:rsid w:val="00071124"/>
    <w:rsid w:val="000714B2"/>
    <w:rsid w:val="00071735"/>
    <w:rsid w:val="0007183A"/>
    <w:rsid w:val="00071D73"/>
    <w:rsid w:val="00071E06"/>
    <w:rsid w:val="00072076"/>
    <w:rsid w:val="00073068"/>
    <w:rsid w:val="000730CF"/>
    <w:rsid w:val="00073179"/>
    <w:rsid w:val="0007324F"/>
    <w:rsid w:val="000736DB"/>
    <w:rsid w:val="00073B26"/>
    <w:rsid w:val="0007423B"/>
    <w:rsid w:val="00074408"/>
    <w:rsid w:val="000744FA"/>
    <w:rsid w:val="00074721"/>
    <w:rsid w:val="000747C5"/>
    <w:rsid w:val="0007509B"/>
    <w:rsid w:val="000751B4"/>
    <w:rsid w:val="000754D3"/>
    <w:rsid w:val="00075EEF"/>
    <w:rsid w:val="000768F8"/>
    <w:rsid w:val="00076C11"/>
    <w:rsid w:val="00076DEE"/>
    <w:rsid w:val="00077105"/>
    <w:rsid w:val="0007719F"/>
    <w:rsid w:val="00077AE5"/>
    <w:rsid w:val="000800A1"/>
    <w:rsid w:val="000802CE"/>
    <w:rsid w:val="000804CC"/>
    <w:rsid w:val="000805FC"/>
    <w:rsid w:val="00080E8B"/>
    <w:rsid w:val="00081C07"/>
    <w:rsid w:val="00081EFD"/>
    <w:rsid w:val="000820E2"/>
    <w:rsid w:val="00082E3A"/>
    <w:rsid w:val="00082F02"/>
    <w:rsid w:val="00082F24"/>
    <w:rsid w:val="00083134"/>
    <w:rsid w:val="0008356D"/>
    <w:rsid w:val="000836CF"/>
    <w:rsid w:val="00083766"/>
    <w:rsid w:val="00083D1E"/>
    <w:rsid w:val="00083DCC"/>
    <w:rsid w:val="0008458A"/>
    <w:rsid w:val="000858C9"/>
    <w:rsid w:val="00085DF6"/>
    <w:rsid w:val="000860E3"/>
    <w:rsid w:val="000861FE"/>
    <w:rsid w:val="0008688B"/>
    <w:rsid w:val="00086FF5"/>
    <w:rsid w:val="00087347"/>
    <w:rsid w:val="00087773"/>
    <w:rsid w:val="00087C9A"/>
    <w:rsid w:val="00087EB3"/>
    <w:rsid w:val="00087FBB"/>
    <w:rsid w:val="00090486"/>
    <w:rsid w:val="00090D18"/>
    <w:rsid w:val="00090F49"/>
    <w:rsid w:val="000910D7"/>
    <w:rsid w:val="000915AD"/>
    <w:rsid w:val="00091F0D"/>
    <w:rsid w:val="00092DBB"/>
    <w:rsid w:val="000930EC"/>
    <w:rsid w:val="0009311C"/>
    <w:rsid w:val="0009332C"/>
    <w:rsid w:val="000939DC"/>
    <w:rsid w:val="00093F95"/>
    <w:rsid w:val="00095E35"/>
    <w:rsid w:val="00095F85"/>
    <w:rsid w:val="0009651F"/>
    <w:rsid w:val="00097346"/>
    <w:rsid w:val="0009756E"/>
    <w:rsid w:val="000A0522"/>
    <w:rsid w:val="000A0721"/>
    <w:rsid w:val="000A0745"/>
    <w:rsid w:val="000A1072"/>
    <w:rsid w:val="000A1ECA"/>
    <w:rsid w:val="000A207B"/>
    <w:rsid w:val="000A26AF"/>
    <w:rsid w:val="000A2D5B"/>
    <w:rsid w:val="000A2DD6"/>
    <w:rsid w:val="000A2E5C"/>
    <w:rsid w:val="000A4765"/>
    <w:rsid w:val="000A4E5A"/>
    <w:rsid w:val="000A4F2B"/>
    <w:rsid w:val="000A56A2"/>
    <w:rsid w:val="000A5C63"/>
    <w:rsid w:val="000A64A1"/>
    <w:rsid w:val="000A6C35"/>
    <w:rsid w:val="000A753F"/>
    <w:rsid w:val="000A755E"/>
    <w:rsid w:val="000A7F25"/>
    <w:rsid w:val="000B0501"/>
    <w:rsid w:val="000B0AD3"/>
    <w:rsid w:val="000B0E74"/>
    <w:rsid w:val="000B1294"/>
    <w:rsid w:val="000B1454"/>
    <w:rsid w:val="000B1B44"/>
    <w:rsid w:val="000B1D23"/>
    <w:rsid w:val="000B2267"/>
    <w:rsid w:val="000B37D0"/>
    <w:rsid w:val="000B40C3"/>
    <w:rsid w:val="000B4AF4"/>
    <w:rsid w:val="000B509C"/>
    <w:rsid w:val="000B511D"/>
    <w:rsid w:val="000B53F5"/>
    <w:rsid w:val="000B5CBE"/>
    <w:rsid w:val="000B63C1"/>
    <w:rsid w:val="000B64EE"/>
    <w:rsid w:val="000B6608"/>
    <w:rsid w:val="000B67A4"/>
    <w:rsid w:val="000B6A31"/>
    <w:rsid w:val="000B6F78"/>
    <w:rsid w:val="000B7210"/>
    <w:rsid w:val="000B7605"/>
    <w:rsid w:val="000B7793"/>
    <w:rsid w:val="000B781F"/>
    <w:rsid w:val="000B78AD"/>
    <w:rsid w:val="000B794A"/>
    <w:rsid w:val="000B7A60"/>
    <w:rsid w:val="000B7DCF"/>
    <w:rsid w:val="000C02E8"/>
    <w:rsid w:val="000C05A9"/>
    <w:rsid w:val="000C0946"/>
    <w:rsid w:val="000C18CE"/>
    <w:rsid w:val="000C1986"/>
    <w:rsid w:val="000C20BE"/>
    <w:rsid w:val="000C287D"/>
    <w:rsid w:val="000C2E69"/>
    <w:rsid w:val="000C39D7"/>
    <w:rsid w:val="000C42A4"/>
    <w:rsid w:val="000C4BE5"/>
    <w:rsid w:val="000C4D8E"/>
    <w:rsid w:val="000C5099"/>
    <w:rsid w:val="000C52FB"/>
    <w:rsid w:val="000C5373"/>
    <w:rsid w:val="000C5A10"/>
    <w:rsid w:val="000C656A"/>
    <w:rsid w:val="000C69E9"/>
    <w:rsid w:val="000C6D34"/>
    <w:rsid w:val="000C6EEE"/>
    <w:rsid w:val="000C723A"/>
    <w:rsid w:val="000C7996"/>
    <w:rsid w:val="000C7B57"/>
    <w:rsid w:val="000D0DAD"/>
    <w:rsid w:val="000D1089"/>
    <w:rsid w:val="000D12B0"/>
    <w:rsid w:val="000D1AB9"/>
    <w:rsid w:val="000D1DA1"/>
    <w:rsid w:val="000D2B34"/>
    <w:rsid w:val="000D2C41"/>
    <w:rsid w:val="000D2F9C"/>
    <w:rsid w:val="000D3721"/>
    <w:rsid w:val="000D3E1A"/>
    <w:rsid w:val="000D4147"/>
    <w:rsid w:val="000D414A"/>
    <w:rsid w:val="000D41FB"/>
    <w:rsid w:val="000D42C8"/>
    <w:rsid w:val="000D4A40"/>
    <w:rsid w:val="000D4CB8"/>
    <w:rsid w:val="000D524F"/>
    <w:rsid w:val="000D5347"/>
    <w:rsid w:val="000D56C8"/>
    <w:rsid w:val="000D5730"/>
    <w:rsid w:val="000D5A11"/>
    <w:rsid w:val="000D5D76"/>
    <w:rsid w:val="000D630D"/>
    <w:rsid w:val="000D639A"/>
    <w:rsid w:val="000D72B9"/>
    <w:rsid w:val="000D79DC"/>
    <w:rsid w:val="000E01AC"/>
    <w:rsid w:val="000E0CBF"/>
    <w:rsid w:val="000E1118"/>
    <w:rsid w:val="000E12FB"/>
    <w:rsid w:val="000E1365"/>
    <w:rsid w:val="000E1581"/>
    <w:rsid w:val="000E18D5"/>
    <w:rsid w:val="000E220D"/>
    <w:rsid w:val="000E22AF"/>
    <w:rsid w:val="000E29A8"/>
    <w:rsid w:val="000E3028"/>
    <w:rsid w:val="000E3194"/>
    <w:rsid w:val="000E33FE"/>
    <w:rsid w:val="000E35C5"/>
    <w:rsid w:val="000E383D"/>
    <w:rsid w:val="000E3B96"/>
    <w:rsid w:val="000E3DD4"/>
    <w:rsid w:val="000E3E94"/>
    <w:rsid w:val="000E4674"/>
    <w:rsid w:val="000E54CF"/>
    <w:rsid w:val="000E558A"/>
    <w:rsid w:val="000E6192"/>
    <w:rsid w:val="000E66F7"/>
    <w:rsid w:val="000E6913"/>
    <w:rsid w:val="000E6A68"/>
    <w:rsid w:val="000E6CEA"/>
    <w:rsid w:val="000E74E0"/>
    <w:rsid w:val="000E7A5E"/>
    <w:rsid w:val="000E7B59"/>
    <w:rsid w:val="000E7B6A"/>
    <w:rsid w:val="000E7E13"/>
    <w:rsid w:val="000E7E44"/>
    <w:rsid w:val="000F0248"/>
    <w:rsid w:val="000F0C2A"/>
    <w:rsid w:val="000F12FB"/>
    <w:rsid w:val="000F1371"/>
    <w:rsid w:val="000F1D70"/>
    <w:rsid w:val="000F2971"/>
    <w:rsid w:val="000F2B8B"/>
    <w:rsid w:val="000F3711"/>
    <w:rsid w:val="000F3730"/>
    <w:rsid w:val="000F378E"/>
    <w:rsid w:val="000F395C"/>
    <w:rsid w:val="000F50EA"/>
    <w:rsid w:val="000F51DA"/>
    <w:rsid w:val="000F5704"/>
    <w:rsid w:val="000F6130"/>
    <w:rsid w:val="000F6768"/>
    <w:rsid w:val="000F6807"/>
    <w:rsid w:val="000F68CA"/>
    <w:rsid w:val="000F6E36"/>
    <w:rsid w:val="000F717A"/>
    <w:rsid w:val="000F7429"/>
    <w:rsid w:val="000F7944"/>
    <w:rsid w:val="000F7B70"/>
    <w:rsid w:val="000F7CE5"/>
    <w:rsid w:val="001004B6"/>
    <w:rsid w:val="001012BC"/>
    <w:rsid w:val="001022B0"/>
    <w:rsid w:val="00102401"/>
    <w:rsid w:val="00102467"/>
    <w:rsid w:val="00103A65"/>
    <w:rsid w:val="001044D5"/>
    <w:rsid w:val="001045F3"/>
    <w:rsid w:val="00104A26"/>
    <w:rsid w:val="0010563D"/>
    <w:rsid w:val="0010586C"/>
    <w:rsid w:val="00105CB6"/>
    <w:rsid w:val="00106179"/>
    <w:rsid w:val="0010634C"/>
    <w:rsid w:val="00106797"/>
    <w:rsid w:val="00106C05"/>
    <w:rsid w:val="00106C50"/>
    <w:rsid w:val="001077C4"/>
    <w:rsid w:val="001077F5"/>
    <w:rsid w:val="00107988"/>
    <w:rsid w:val="001079BC"/>
    <w:rsid w:val="00107BFA"/>
    <w:rsid w:val="001100EE"/>
    <w:rsid w:val="001102B7"/>
    <w:rsid w:val="0011134B"/>
    <w:rsid w:val="00111AB8"/>
    <w:rsid w:val="00111B83"/>
    <w:rsid w:val="001128D7"/>
    <w:rsid w:val="00112B10"/>
    <w:rsid w:val="00112D81"/>
    <w:rsid w:val="00112FDA"/>
    <w:rsid w:val="00113267"/>
    <w:rsid w:val="00113481"/>
    <w:rsid w:val="00113510"/>
    <w:rsid w:val="00113CFB"/>
    <w:rsid w:val="00113FDB"/>
    <w:rsid w:val="0011451B"/>
    <w:rsid w:val="00114521"/>
    <w:rsid w:val="0011471C"/>
    <w:rsid w:val="00114B63"/>
    <w:rsid w:val="00114B92"/>
    <w:rsid w:val="00114E94"/>
    <w:rsid w:val="0011505F"/>
    <w:rsid w:val="00115763"/>
    <w:rsid w:val="00115EBD"/>
    <w:rsid w:val="00115F14"/>
    <w:rsid w:val="00116E93"/>
    <w:rsid w:val="00117163"/>
    <w:rsid w:val="001171A4"/>
    <w:rsid w:val="00117D16"/>
    <w:rsid w:val="00117D5E"/>
    <w:rsid w:val="00120097"/>
    <w:rsid w:val="001201D0"/>
    <w:rsid w:val="0012029A"/>
    <w:rsid w:val="00120302"/>
    <w:rsid w:val="00120F9C"/>
    <w:rsid w:val="0012132F"/>
    <w:rsid w:val="001223A8"/>
    <w:rsid w:val="001225BE"/>
    <w:rsid w:val="00122744"/>
    <w:rsid w:val="00122853"/>
    <w:rsid w:val="00122BF8"/>
    <w:rsid w:val="00122F45"/>
    <w:rsid w:val="00123655"/>
    <w:rsid w:val="00123986"/>
    <w:rsid w:val="001245DB"/>
    <w:rsid w:val="001245F0"/>
    <w:rsid w:val="00124623"/>
    <w:rsid w:val="001246E7"/>
    <w:rsid w:val="00124E01"/>
    <w:rsid w:val="001251A3"/>
    <w:rsid w:val="001259F0"/>
    <w:rsid w:val="00126240"/>
    <w:rsid w:val="00126412"/>
    <w:rsid w:val="00126C10"/>
    <w:rsid w:val="00126DC5"/>
    <w:rsid w:val="0012709A"/>
    <w:rsid w:val="00127299"/>
    <w:rsid w:val="001273AC"/>
    <w:rsid w:val="00127833"/>
    <w:rsid w:val="0013011E"/>
    <w:rsid w:val="00130A0F"/>
    <w:rsid w:val="00130E65"/>
    <w:rsid w:val="00130FA8"/>
    <w:rsid w:val="0013162A"/>
    <w:rsid w:val="00131D92"/>
    <w:rsid w:val="00132190"/>
    <w:rsid w:val="00132E1B"/>
    <w:rsid w:val="00132E24"/>
    <w:rsid w:val="001333E8"/>
    <w:rsid w:val="00133642"/>
    <w:rsid w:val="0013481D"/>
    <w:rsid w:val="0013514E"/>
    <w:rsid w:val="001354A7"/>
    <w:rsid w:val="00135614"/>
    <w:rsid w:val="001358D7"/>
    <w:rsid w:val="00135B2A"/>
    <w:rsid w:val="00135B73"/>
    <w:rsid w:val="00135E2E"/>
    <w:rsid w:val="0013735B"/>
    <w:rsid w:val="001373A8"/>
    <w:rsid w:val="001379CE"/>
    <w:rsid w:val="00137B61"/>
    <w:rsid w:val="00140203"/>
    <w:rsid w:val="001402A2"/>
    <w:rsid w:val="00140421"/>
    <w:rsid w:val="00140B8C"/>
    <w:rsid w:val="00140FB7"/>
    <w:rsid w:val="0014198D"/>
    <w:rsid w:val="00141BC7"/>
    <w:rsid w:val="00142273"/>
    <w:rsid w:val="001424D4"/>
    <w:rsid w:val="00142F54"/>
    <w:rsid w:val="00143090"/>
    <w:rsid w:val="00143455"/>
    <w:rsid w:val="00143492"/>
    <w:rsid w:val="001435E7"/>
    <w:rsid w:val="00143700"/>
    <w:rsid w:val="001437FB"/>
    <w:rsid w:val="00143C8C"/>
    <w:rsid w:val="00144226"/>
    <w:rsid w:val="001444E1"/>
    <w:rsid w:val="0014472F"/>
    <w:rsid w:val="001448CB"/>
    <w:rsid w:val="0014494E"/>
    <w:rsid w:val="00144A5E"/>
    <w:rsid w:val="00144B13"/>
    <w:rsid w:val="00144FAB"/>
    <w:rsid w:val="0014519C"/>
    <w:rsid w:val="001452CC"/>
    <w:rsid w:val="00145345"/>
    <w:rsid w:val="00146464"/>
    <w:rsid w:val="00146AAA"/>
    <w:rsid w:val="00146D81"/>
    <w:rsid w:val="00146DBB"/>
    <w:rsid w:val="001472BD"/>
    <w:rsid w:val="001473CB"/>
    <w:rsid w:val="001479CC"/>
    <w:rsid w:val="00147B90"/>
    <w:rsid w:val="001504CF"/>
    <w:rsid w:val="00150A2B"/>
    <w:rsid w:val="00150EE9"/>
    <w:rsid w:val="001512F5"/>
    <w:rsid w:val="0015191E"/>
    <w:rsid w:val="00151CAD"/>
    <w:rsid w:val="0015208D"/>
    <w:rsid w:val="001528EC"/>
    <w:rsid w:val="001529CA"/>
    <w:rsid w:val="00152B69"/>
    <w:rsid w:val="001531D3"/>
    <w:rsid w:val="0015353D"/>
    <w:rsid w:val="001535D7"/>
    <w:rsid w:val="00154177"/>
    <w:rsid w:val="001542BE"/>
    <w:rsid w:val="00154620"/>
    <w:rsid w:val="00154694"/>
    <w:rsid w:val="0015477D"/>
    <w:rsid w:val="00154C37"/>
    <w:rsid w:val="00155350"/>
    <w:rsid w:val="00155DA1"/>
    <w:rsid w:val="00156368"/>
    <w:rsid w:val="001565BA"/>
    <w:rsid w:val="001571A4"/>
    <w:rsid w:val="00157713"/>
    <w:rsid w:val="001577E1"/>
    <w:rsid w:val="00160077"/>
    <w:rsid w:val="0016013B"/>
    <w:rsid w:val="0016043C"/>
    <w:rsid w:val="00160777"/>
    <w:rsid w:val="001607BC"/>
    <w:rsid w:val="00160A29"/>
    <w:rsid w:val="00160A6E"/>
    <w:rsid w:val="00160DBB"/>
    <w:rsid w:val="00160FCF"/>
    <w:rsid w:val="00161E12"/>
    <w:rsid w:val="001620C9"/>
    <w:rsid w:val="001625CB"/>
    <w:rsid w:val="001629D3"/>
    <w:rsid w:val="00162A8D"/>
    <w:rsid w:val="00163386"/>
    <w:rsid w:val="00163581"/>
    <w:rsid w:val="00163DE0"/>
    <w:rsid w:val="001644A7"/>
    <w:rsid w:val="001645C7"/>
    <w:rsid w:val="0016467C"/>
    <w:rsid w:val="00164B64"/>
    <w:rsid w:val="00164F72"/>
    <w:rsid w:val="001651E9"/>
    <w:rsid w:val="00165451"/>
    <w:rsid w:val="00165AFF"/>
    <w:rsid w:val="0016668C"/>
    <w:rsid w:val="001669C9"/>
    <w:rsid w:val="00166CC5"/>
    <w:rsid w:val="0016711F"/>
    <w:rsid w:val="0016752C"/>
    <w:rsid w:val="0017053B"/>
    <w:rsid w:val="00171086"/>
    <w:rsid w:val="0017121D"/>
    <w:rsid w:val="00171413"/>
    <w:rsid w:val="001717F3"/>
    <w:rsid w:val="00171829"/>
    <w:rsid w:val="00171D05"/>
    <w:rsid w:val="001726B6"/>
    <w:rsid w:val="001726FD"/>
    <w:rsid w:val="00172A69"/>
    <w:rsid w:val="00172B9D"/>
    <w:rsid w:val="00173632"/>
    <w:rsid w:val="001738E5"/>
    <w:rsid w:val="00173C99"/>
    <w:rsid w:val="0017414F"/>
    <w:rsid w:val="00175066"/>
    <w:rsid w:val="0017555B"/>
    <w:rsid w:val="00175A0E"/>
    <w:rsid w:val="0017625D"/>
    <w:rsid w:val="001762F1"/>
    <w:rsid w:val="00176411"/>
    <w:rsid w:val="00176519"/>
    <w:rsid w:val="00176B0D"/>
    <w:rsid w:val="00176CCD"/>
    <w:rsid w:val="001773B7"/>
    <w:rsid w:val="001778CE"/>
    <w:rsid w:val="00177AFE"/>
    <w:rsid w:val="00177BAF"/>
    <w:rsid w:val="00177D64"/>
    <w:rsid w:val="00177F70"/>
    <w:rsid w:val="00180679"/>
    <w:rsid w:val="001808C6"/>
    <w:rsid w:val="0018100E"/>
    <w:rsid w:val="0018128D"/>
    <w:rsid w:val="00181512"/>
    <w:rsid w:val="0018159A"/>
    <w:rsid w:val="001815DC"/>
    <w:rsid w:val="001824A8"/>
    <w:rsid w:val="00182848"/>
    <w:rsid w:val="001829C5"/>
    <w:rsid w:val="001831D8"/>
    <w:rsid w:val="001833FE"/>
    <w:rsid w:val="00183A6B"/>
    <w:rsid w:val="00183D6C"/>
    <w:rsid w:val="00184572"/>
    <w:rsid w:val="0018484D"/>
    <w:rsid w:val="00184878"/>
    <w:rsid w:val="00184D33"/>
    <w:rsid w:val="00184F1F"/>
    <w:rsid w:val="0018530E"/>
    <w:rsid w:val="001853F3"/>
    <w:rsid w:val="001855A3"/>
    <w:rsid w:val="001856AE"/>
    <w:rsid w:val="00187060"/>
    <w:rsid w:val="00187A43"/>
    <w:rsid w:val="00187C37"/>
    <w:rsid w:val="00187CE3"/>
    <w:rsid w:val="00187EBA"/>
    <w:rsid w:val="0019079F"/>
    <w:rsid w:val="00190DB4"/>
    <w:rsid w:val="0019176C"/>
    <w:rsid w:val="00191B63"/>
    <w:rsid w:val="00192018"/>
    <w:rsid w:val="00192B65"/>
    <w:rsid w:val="001930B4"/>
    <w:rsid w:val="00193167"/>
    <w:rsid w:val="00193298"/>
    <w:rsid w:val="00193BB0"/>
    <w:rsid w:val="00193C9D"/>
    <w:rsid w:val="0019475A"/>
    <w:rsid w:val="00194975"/>
    <w:rsid w:val="00194BD3"/>
    <w:rsid w:val="00194CD7"/>
    <w:rsid w:val="00195445"/>
    <w:rsid w:val="00195AFA"/>
    <w:rsid w:val="00195BA8"/>
    <w:rsid w:val="00196358"/>
    <w:rsid w:val="001965F4"/>
    <w:rsid w:val="00196A5F"/>
    <w:rsid w:val="00196FB5"/>
    <w:rsid w:val="00197303"/>
    <w:rsid w:val="00197EC9"/>
    <w:rsid w:val="00197FBE"/>
    <w:rsid w:val="001A0443"/>
    <w:rsid w:val="001A0BCC"/>
    <w:rsid w:val="001A0BDA"/>
    <w:rsid w:val="001A0D97"/>
    <w:rsid w:val="001A0EEB"/>
    <w:rsid w:val="001A197B"/>
    <w:rsid w:val="001A1C0F"/>
    <w:rsid w:val="001A1F1B"/>
    <w:rsid w:val="001A22D8"/>
    <w:rsid w:val="001A2E5D"/>
    <w:rsid w:val="001A3005"/>
    <w:rsid w:val="001A33DE"/>
    <w:rsid w:val="001A3BA2"/>
    <w:rsid w:val="001A3F1A"/>
    <w:rsid w:val="001A3FBE"/>
    <w:rsid w:val="001A41A1"/>
    <w:rsid w:val="001A47DD"/>
    <w:rsid w:val="001A47ED"/>
    <w:rsid w:val="001A490B"/>
    <w:rsid w:val="001A49B6"/>
    <w:rsid w:val="001A4F7D"/>
    <w:rsid w:val="001A52E6"/>
    <w:rsid w:val="001A5738"/>
    <w:rsid w:val="001A5C36"/>
    <w:rsid w:val="001A6298"/>
    <w:rsid w:val="001A6345"/>
    <w:rsid w:val="001A6647"/>
    <w:rsid w:val="001A67F7"/>
    <w:rsid w:val="001A72D8"/>
    <w:rsid w:val="001A7E80"/>
    <w:rsid w:val="001B01A0"/>
    <w:rsid w:val="001B0966"/>
    <w:rsid w:val="001B0F3C"/>
    <w:rsid w:val="001B117F"/>
    <w:rsid w:val="001B1754"/>
    <w:rsid w:val="001B17EF"/>
    <w:rsid w:val="001B1C98"/>
    <w:rsid w:val="001B20F7"/>
    <w:rsid w:val="001B223D"/>
    <w:rsid w:val="001B2428"/>
    <w:rsid w:val="001B253E"/>
    <w:rsid w:val="001B26DF"/>
    <w:rsid w:val="001B273E"/>
    <w:rsid w:val="001B2F02"/>
    <w:rsid w:val="001B338D"/>
    <w:rsid w:val="001B36E9"/>
    <w:rsid w:val="001B370B"/>
    <w:rsid w:val="001B3F60"/>
    <w:rsid w:val="001B4A81"/>
    <w:rsid w:val="001B4B06"/>
    <w:rsid w:val="001B4E79"/>
    <w:rsid w:val="001B5B5C"/>
    <w:rsid w:val="001B6335"/>
    <w:rsid w:val="001B63E4"/>
    <w:rsid w:val="001B6409"/>
    <w:rsid w:val="001B66AD"/>
    <w:rsid w:val="001B68F1"/>
    <w:rsid w:val="001B7BF5"/>
    <w:rsid w:val="001B7C5F"/>
    <w:rsid w:val="001C0137"/>
    <w:rsid w:val="001C0442"/>
    <w:rsid w:val="001C04D8"/>
    <w:rsid w:val="001C060D"/>
    <w:rsid w:val="001C07D7"/>
    <w:rsid w:val="001C13BB"/>
    <w:rsid w:val="001C16DA"/>
    <w:rsid w:val="001C16E5"/>
    <w:rsid w:val="001C1816"/>
    <w:rsid w:val="001C1B7C"/>
    <w:rsid w:val="001C1C42"/>
    <w:rsid w:val="001C2233"/>
    <w:rsid w:val="001C3FC5"/>
    <w:rsid w:val="001C41B1"/>
    <w:rsid w:val="001C4208"/>
    <w:rsid w:val="001C439E"/>
    <w:rsid w:val="001C43F3"/>
    <w:rsid w:val="001C4480"/>
    <w:rsid w:val="001C4931"/>
    <w:rsid w:val="001C5850"/>
    <w:rsid w:val="001C5F69"/>
    <w:rsid w:val="001C644B"/>
    <w:rsid w:val="001C66BB"/>
    <w:rsid w:val="001C7027"/>
    <w:rsid w:val="001C78D2"/>
    <w:rsid w:val="001D0777"/>
    <w:rsid w:val="001D0996"/>
    <w:rsid w:val="001D0B2F"/>
    <w:rsid w:val="001D0BD0"/>
    <w:rsid w:val="001D0CCA"/>
    <w:rsid w:val="001D0E2E"/>
    <w:rsid w:val="001D1BBC"/>
    <w:rsid w:val="001D1F50"/>
    <w:rsid w:val="001D21CF"/>
    <w:rsid w:val="001D2250"/>
    <w:rsid w:val="001D243D"/>
    <w:rsid w:val="001D283E"/>
    <w:rsid w:val="001D28FA"/>
    <w:rsid w:val="001D2C6D"/>
    <w:rsid w:val="001D30E6"/>
    <w:rsid w:val="001D375A"/>
    <w:rsid w:val="001D3A47"/>
    <w:rsid w:val="001D4C33"/>
    <w:rsid w:val="001D511D"/>
    <w:rsid w:val="001D5714"/>
    <w:rsid w:val="001D59CA"/>
    <w:rsid w:val="001D59D4"/>
    <w:rsid w:val="001D5EC4"/>
    <w:rsid w:val="001D660A"/>
    <w:rsid w:val="001D6703"/>
    <w:rsid w:val="001D6C9B"/>
    <w:rsid w:val="001D7310"/>
    <w:rsid w:val="001D7475"/>
    <w:rsid w:val="001D769B"/>
    <w:rsid w:val="001D770A"/>
    <w:rsid w:val="001D7718"/>
    <w:rsid w:val="001D7728"/>
    <w:rsid w:val="001E0449"/>
    <w:rsid w:val="001E097F"/>
    <w:rsid w:val="001E0AEA"/>
    <w:rsid w:val="001E0F8F"/>
    <w:rsid w:val="001E1037"/>
    <w:rsid w:val="001E13AA"/>
    <w:rsid w:val="001E13D0"/>
    <w:rsid w:val="001E14CF"/>
    <w:rsid w:val="001E172D"/>
    <w:rsid w:val="001E1967"/>
    <w:rsid w:val="001E1C75"/>
    <w:rsid w:val="001E2397"/>
    <w:rsid w:val="001E23E9"/>
    <w:rsid w:val="001E3861"/>
    <w:rsid w:val="001E391F"/>
    <w:rsid w:val="001E3981"/>
    <w:rsid w:val="001E3F51"/>
    <w:rsid w:val="001E440B"/>
    <w:rsid w:val="001E4494"/>
    <w:rsid w:val="001E47C7"/>
    <w:rsid w:val="001E4973"/>
    <w:rsid w:val="001E4CE6"/>
    <w:rsid w:val="001E53CB"/>
    <w:rsid w:val="001E5621"/>
    <w:rsid w:val="001E6E82"/>
    <w:rsid w:val="001E7268"/>
    <w:rsid w:val="001E7716"/>
    <w:rsid w:val="001E789C"/>
    <w:rsid w:val="001F078B"/>
    <w:rsid w:val="001F099D"/>
    <w:rsid w:val="001F0A17"/>
    <w:rsid w:val="001F0F67"/>
    <w:rsid w:val="001F10A5"/>
    <w:rsid w:val="001F14AA"/>
    <w:rsid w:val="001F1A41"/>
    <w:rsid w:val="001F1A76"/>
    <w:rsid w:val="001F1F28"/>
    <w:rsid w:val="001F22CC"/>
    <w:rsid w:val="001F279E"/>
    <w:rsid w:val="001F3CC3"/>
    <w:rsid w:val="001F40C3"/>
    <w:rsid w:val="001F4204"/>
    <w:rsid w:val="001F4547"/>
    <w:rsid w:val="001F4778"/>
    <w:rsid w:val="001F47A9"/>
    <w:rsid w:val="001F51D4"/>
    <w:rsid w:val="001F5C62"/>
    <w:rsid w:val="001F5C69"/>
    <w:rsid w:val="001F5DBF"/>
    <w:rsid w:val="001F60A6"/>
    <w:rsid w:val="001F64A1"/>
    <w:rsid w:val="001F675C"/>
    <w:rsid w:val="001F74F5"/>
    <w:rsid w:val="001F7563"/>
    <w:rsid w:val="001F7595"/>
    <w:rsid w:val="001F759D"/>
    <w:rsid w:val="001F7797"/>
    <w:rsid w:val="001F78EC"/>
    <w:rsid w:val="001F7928"/>
    <w:rsid w:val="001F7C9B"/>
    <w:rsid w:val="0020005D"/>
    <w:rsid w:val="002006A9"/>
    <w:rsid w:val="002006C5"/>
    <w:rsid w:val="00200E49"/>
    <w:rsid w:val="0020178D"/>
    <w:rsid w:val="00201AF5"/>
    <w:rsid w:val="00201E87"/>
    <w:rsid w:val="00201F7D"/>
    <w:rsid w:val="002021D9"/>
    <w:rsid w:val="002023E2"/>
    <w:rsid w:val="002039B3"/>
    <w:rsid w:val="00204382"/>
    <w:rsid w:val="0020473B"/>
    <w:rsid w:val="00204B6D"/>
    <w:rsid w:val="00204BC8"/>
    <w:rsid w:val="00204BD6"/>
    <w:rsid w:val="00204D9D"/>
    <w:rsid w:val="00205355"/>
    <w:rsid w:val="00205589"/>
    <w:rsid w:val="002056C8"/>
    <w:rsid w:val="002059EC"/>
    <w:rsid w:val="00205F93"/>
    <w:rsid w:val="00206115"/>
    <w:rsid w:val="00206552"/>
    <w:rsid w:val="00206CED"/>
    <w:rsid w:val="002075BC"/>
    <w:rsid w:val="002075FA"/>
    <w:rsid w:val="0021000D"/>
    <w:rsid w:val="0021013B"/>
    <w:rsid w:val="0021056F"/>
    <w:rsid w:val="002105BC"/>
    <w:rsid w:val="002105BD"/>
    <w:rsid w:val="002108D7"/>
    <w:rsid w:val="00210A37"/>
    <w:rsid w:val="0021144D"/>
    <w:rsid w:val="00211542"/>
    <w:rsid w:val="002116E9"/>
    <w:rsid w:val="00211701"/>
    <w:rsid w:val="00211981"/>
    <w:rsid w:val="00211D34"/>
    <w:rsid w:val="00212313"/>
    <w:rsid w:val="002125CF"/>
    <w:rsid w:val="002146F2"/>
    <w:rsid w:val="002148F1"/>
    <w:rsid w:val="00214F5D"/>
    <w:rsid w:val="002151AE"/>
    <w:rsid w:val="002152AE"/>
    <w:rsid w:val="002155BC"/>
    <w:rsid w:val="00215C32"/>
    <w:rsid w:val="00215EC2"/>
    <w:rsid w:val="00215F90"/>
    <w:rsid w:val="002160B3"/>
    <w:rsid w:val="0021696C"/>
    <w:rsid w:val="00216B83"/>
    <w:rsid w:val="0021784C"/>
    <w:rsid w:val="00217B1D"/>
    <w:rsid w:val="00217E50"/>
    <w:rsid w:val="00217ECF"/>
    <w:rsid w:val="00220BC9"/>
    <w:rsid w:val="00220F04"/>
    <w:rsid w:val="002214B0"/>
    <w:rsid w:val="00221636"/>
    <w:rsid w:val="0022177F"/>
    <w:rsid w:val="00221929"/>
    <w:rsid w:val="00224234"/>
    <w:rsid w:val="00224285"/>
    <w:rsid w:val="002245B2"/>
    <w:rsid w:val="00224653"/>
    <w:rsid w:val="0022488A"/>
    <w:rsid w:val="00225069"/>
    <w:rsid w:val="00225D8E"/>
    <w:rsid w:val="00225F9E"/>
    <w:rsid w:val="00226549"/>
    <w:rsid w:val="0022669C"/>
    <w:rsid w:val="00226734"/>
    <w:rsid w:val="002273E9"/>
    <w:rsid w:val="00227E54"/>
    <w:rsid w:val="00230166"/>
    <w:rsid w:val="00230458"/>
    <w:rsid w:val="00230E6F"/>
    <w:rsid w:val="00231242"/>
    <w:rsid w:val="00231B5C"/>
    <w:rsid w:val="002320F9"/>
    <w:rsid w:val="0023279E"/>
    <w:rsid w:val="00232B93"/>
    <w:rsid w:val="00234162"/>
    <w:rsid w:val="00234A10"/>
    <w:rsid w:val="00234E85"/>
    <w:rsid w:val="00235074"/>
    <w:rsid w:val="00235971"/>
    <w:rsid w:val="00235978"/>
    <w:rsid w:val="00235A5D"/>
    <w:rsid w:val="00235D0A"/>
    <w:rsid w:val="00235DA1"/>
    <w:rsid w:val="00235F8F"/>
    <w:rsid w:val="00235FA7"/>
    <w:rsid w:val="002363E3"/>
    <w:rsid w:val="00236606"/>
    <w:rsid w:val="00236658"/>
    <w:rsid w:val="00236D3C"/>
    <w:rsid w:val="0023757D"/>
    <w:rsid w:val="002377FE"/>
    <w:rsid w:val="00237C2A"/>
    <w:rsid w:val="00240217"/>
    <w:rsid w:val="00240E85"/>
    <w:rsid w:val="002411C2"/>
    <w:rsid w:val="00241682"/>
    <w:rsid w:val="002417F3"/>
    <w:rsid w:val="00241939"/>
    <w:rsid w:val="00241A6E"/>
    <w:rsid w:val="00241AE1"/>
    <w:rsid w:val="00241ED3"/>
    <w:rsid w:val="0024233B"/>
    <w:rsid w:val="00242E53"/>
    <w:rsid w:val="002431D8"/>
    <w:rsid w:val="00243596"/>
    <w:rsid w:val="00243716"/>
    <w:rsid w:val="00243EBF"/>
    <w:rsid w:val="00243FA7"/>
    <w:rsid w:val="002450FF"/>
    <w:rsid w:val="0024590E"/>
    <w:rsid w:val="00245C30"/>
    <w:rsid w:val="00245C6B"/>
    <w:rsid w:val="002460B8"/>
    <w:rsid w:val="00246384"/>
    <w:rsid w:val="00246520"/>
    <w:rsid w:val="002465A1"/>
    <w:rsid w:val="0024696B"/>
    <w:rsid w:val="00246993"/>
    <w:rsid w:val="0024709D"/>
    <w:rsid w:val="00247917"/>
    <w:rsid w:val="00247F40"/>
    <w:rsid w:val="0025031F"/>
    <w:rsid w:val="00250922"/>
    <w:rsid w:val="00250D8F"/>
    <w:rsid w:val="00250F4C"/>
    <w:rsid w:val="0025269E"/>
    <w:rsid w:val="00252B0A"/>
    <w:rsid w:val="00252C1B"/>
    <w:rsid w:val="0025337C"/>
    <w:rsid w:val="00254EC3"/>
    <w:rsid w:val="0025518D"/>
    <w:rsid w:val="00255D22"/>
    <w:rsid w:val="00255FEF"/>
    <w:rsid w:val="0025617C"/>
    <w:rsid w:val="0025639F"/>
    <w:rsid w:val="002566AD"/>
    <w:rsid w:val="00257CBD"/>
    <w:rsid w:val="00257E2F"/>
    <w:rsid w:val="0026099D"/>
    <w:rsid w:val="00261226"/>
    <w:rsid w:val="00261543"/>
    <w:rsid w:val="0026172B"/>
    <w:rsid w:val="00261F1B"/>
    <w:rsid w:val="00261F69"/>
    <w:rsid w:val="0026205B"/>
    <w:rsid w:val="00262721"/>
    <w:rsid w:val="002631F2"/>
    <w:rsid w:val="00263547"/>
    <w:rsid w:val="0026354E"/>
    <w:rsid w:val="0026499E"/>
    <w:rsid w:val="00264DCD"/>
    <w:rsid w:val="00264FFD"/>
    <w:rsid w:val="0026556D"/>
    <w:rsid w:val="00265779"/>
    <w:rsid w:val="00265A63"/>
    <w:rsid w:val="00265C0F"/>
    <w:rsid w:val="00265D88"/>
    <w:rsid w:val="00266862"/>
    <w:rsid w:val="00266BEF"/>
    <w:rsid w:val="00267207"/>
    <w:rsid w:val="00270241"/>
    <w:rsid w:val="0027059C"/>
    <w:rsid w:val="002705A4"/>
    <w:rsid w:val="00270D01"/>
    <w:rsid w:val="0027140F"/>
    <w:rsid w:val="002716B4"/>
    <w:rsid w:val="00271C15"/>
    <w:rsid w:val="00271F4E"/>
    <w:rsid w:val="002720F4"/>
    <w:rsid w:val="00272CDB"/>
    <w:rsid w:val="00272EBE"/>
    <w:rsid w:val="002730B8"/>
    <w:rsid w:val="00273137"/>
    <w:rsid w:val="00273FE0"/>
    <w:rsid w:val="002740B2"/>
    <w:rsid w:val="002743D9"/>
    <w:rsid w:val="00274465"/>
    <w:rsid w:val="002744FD"/>
    <w:rsid w:val="0027463D"/>
    <w:rsid w:val="002747ED"/>
    <w:rsid w:val="00275011"/>
    <w:rsid w:val="00275453"/>
    <w:rsid w:val="0027593E"/>
    <w:rsid w:val="00275F65"/>
    <w:rsid w:val="002764C1"/>
    <w:rsid w:val="0027651D"/>
    <w:rsid w:val="002766EB"/>
    <w:rsid w:val="00277820"/>
    <w:rsid w:val="00277827"/>
    <w:rsid w:val="00277B4E"/>
    <w:rsid w:val="0028098B"/>
    <w:rsid w:val="00280C4D"/>
    <w:rsid w:val="002810F5"/>
    <w:rsid w:val="00281D41"/>
    <w:rsid w:val="002823F0"/>
    <w:rsid w:val="002828BC"/>
    <w:rsid w:val="00283571"/>
    <w:rsid w:val="002837DD"/>
    <w:rsid w:val="0028389D"/>
    <w:rsid w:val="00284678"/>
    <w:rsid w:val="002846F0"/>
    <w:rsid w:val="00285652"/>
    <w:rsid w:val="00285762"/>
    <w:rsid w:val="00285A44"/>
    <w:rsid w:val="002860A7"/>
    <w:rsid w:val="002863F0"/>
    <w:rsid w:val="00286C18"/>
    <w:rsid w:val="00286CE5"/>
    <w:rsid w:val="0028719A"/>
    <w:rsid w:val="002876BA"/>
    <w:rsid w:val="00287857"/>
    <w:rsid w:val="0029147A"/>
    <w:rsid w:val="00291530"/>
    <w:rsid w:val="0029187D"/>
    <w:rsid w:val="00291AAE"/>
    <w:rsid w:val="00291C0D"/>
    <w:rsid w:val="00292301"/>
    <w:rsid w:val="0029233D"/>
    <w:rsid w:val="002925C4"/>
    <w:rsid w:val="00292E88"/>
    <w:rsid w:val="00292F57"/>
    <w:rsid w:val="00293278"/>
    <w:rsid w:val="002944DD"/>
    <w:rsid w:val="00294730"/>
    <w:rsid w:val="00294AC8"/>
    <w:rsid w:val="00294AF9"/>
    <w:rsid w:val="00294B6B"/>
    <w:rsid w:val="00294BB0"/>
    <w:rsid w:val="00294BB1"/>
    <w:rsid w:val="00295ABE"/>
    <w:rsid w:val="00295EB8"/>
    <w:rsid w:val="00296515"/>
    <w:rsid w:val="00296C58"/>
    <w:rsid w:val="002976EE"/>
    <w:rsid w:val="002A08A7"/>
    <w:rsid w:val="002A143E"/>
    <w:rsid w:val="002A1602"/>
    <w:rsid w:val="002A1781"/>
    <w:rsid w:val="002A1BE2"/>
    <w:rsid w:val="002A1D54"/>
    <w:rsid w:val="002A25CD"/>
    <w:rsid w:val="002A2980"/>
    <w:rsid w:val="002A29C4"/>
    <w:rsid w:val="002A2B0F"/>
    <w:rsid w:val="002A31F6"/>
    <w:rsid w:val="002A31FB"/>
    <w:rsid w:val="002A32E2"/>
    <w:rsid w:val="002A3B73"/>
    <w:rsid w:val="002A3C19"/>
    <w:rsid w:val="002A40C9"/>
    <w:rsid w:val="002A47A0"/>
    <w:rsid w:val="002A4B43"/>
    <w:rsid w:val="002A50D9"/>
    <w:rsid w:val="002A522E"/>
    <w:rsid w:val="002A5345"/>
    <w:rsid w:val="002A697C"/>
    <w:rsid w:val="002A6B97"/>
    <w:rsid w:val="002A6C44"/>
    <w:rsid w:val="002A79FE"/>
    <w:rsid w:val="002A7E01"/>
    <w:rsid w:val="002B03CE"/>
    <w:rsid w:val="002B05A4"/>
    <w:rsid w:val="002B09AD"/>
    <w:rsid w:val="002B0E82"/>
    <w:rsid w:val="002B0FA3"/>
    <w:rsid w:val="002B15B8"/>
    <w:rsid w:val="002B1624"/>
    <w:rsid w:val="002B22F0"/>
    <w:rsid w:val="002B294B"/>
    <w:rsid w:val="002B3079"/>
    <w:rsid w:val="002B3888"/>
    <w:rsid w:val="002B3DEF"/>
    <w:rsid w:val="002B469A"/>
    <w:rsid w:val="002B474D"/>
    <w:rsid w:val="002B49CB"/>
    <w:rsid w:val="002B5385"/>
    <w:rsid w:val="002B5796"/>
    <w:rsid w:val="002B57BF"/>
    <w:rsid w:val="002B5CC2"/>
    <w:rsid w:val="002B5D81"/>
    <w:rsid w:val="002B6426"/>
    <w:rsid w:val="002B6ACD"/>
    <w:rsid w:val="002B6C8C"/>
    <w:rsid w:val="002B6CA7"/>
    <w:rsid w:val="002B6F2F"/>
    <w:rsid w:val="002B6F3F"/>
    <w:rsid w:val="002B75D4"/>
    <w:rsid w:val="002B7B94"/>
    <w:rsid w:val="002B7D0A"/>
    <w:rsid w:val="002B7E41"/>
    <w:rsid w:val="002C03C3"/>
    <w:rsid w:val="002C099F"/>
    <w:rsid w:val="002C13BE"/>
    <w:rsid w:val="002C1569"/>
    <w:rsid w:val="002C1750"/>
    <w:rsid w:val="002C1A8F"/>
    <w:rsid w:val="002C1FD7"/>
    <w:rsid w:val="002C2B87"/>
    <w:rsid w:val="002C40ED"/>
    <w:rsid w:val="002C46E5"/>
    <w:rsid w:val="002C4CFF"/>
    <w:rsid w:val="002C4FE0"/>
    <w:rsid w:val="002C5093"/>
    <w:rsid w:val="002C5702"/>
    <w:rsid w:val="002C5986"/>
    <w:rsid w:val="002C5D2A"/>
    <w:rsid w:val="002C5FC8"/>
    <w:rsid w:val="002C6834"/>
    <w:rsid w:val="002C7401"/>
    <w:rsid w:val="002C7B94"/>
    <w:rsid w:val="002C7DD5"/>
    <w:rsid w:val="002D0128"/>
    <w:rsid w:val="002D0F05"/>
    <w:rsid w:val="002D17DC"/>
    <w:rsid w:val="002D1927"/>
    <w:rsid w:val="002D1C09"/>
    <w:rsid w:val="002D1D22"/>
    <w:rsid w:val="002D2433"/>
    <w:rsid w:val="002D2456"/>
    <w:rsid w:val="002D25A4"/>
    <w:rsid w:val="002D284C"/>
    <w:rsid w:val="002D34E3"/>
    <w:rsid w:val="002D3883"/>
    <w:rsid w:val="002D398D"/>
    <w:rsid w:val="002D3DEF"/>
    <w:rsid w:val="002D4072"/>
    <w:rsid w:val="002D521D"/>
    <w:rsid w:val="002D5B2D"/>
    <w:rsid w:val="002D62AC"/>
    <w:rsid w:val="002D642B"/>
    <w:rsid w:val="002D6474"/>
    <w:rsid w:val="002D6A2F"/>
    <w:rsid w:val="002D7047"/>
    <w:rsid w:val="002D73E4"/>
    <w:rsid w:val="002D742F"/>
    <w:rsid w:val="002D7EDB"/>
    <w:rsid w:val="002D7FBC"/>
    <w:rsid w:val="002E0847"/>
    <w:rsid w:val="002E0A32"/>
    <w:rsid w:val="002E0B7C"/>
    <w:rsid w:val="002E0D34"/>
    <w:rsid w:val="002E1017"/>
    <w:rsid w:val="002E10D2"/>
    <w:rsid w:val="002E164A"/>
    <w:rsid w:val="002E17A8"/>
    <w:rsid w:val="002E1925"/>
    <w:rsid w:val="002E21AE"/>
    <w:rsid w:val="002E22F0"/>
    <w:rsid w:val="002E2301"/>
    <w:rsid w:val="002E235E"/>
    <w:rsid w:val="002E2783"/>
    <w:rsid w:val="002E2ECD"/>
    <w:rsid w:val="002E30E6"/>
    <w:rsid w:val="002E3383"/>
    <w:rsid w:val="002E3694"/>
    <w:rsid w:val="002E3DE6"/>
    <w:rsid w:val="002E3E12"/>
    <w:rsid w:val="002E44E0"/>
    <w:rsid w:val="002E5864"/>
    <w:rsid w:val="002E595B"/>
    <w:rsid w:val="002E5E26"/>
    <w:rsid w:val="002E612C"/>
    <w:rsid w:val="002E6304"/>
    <w:rsid w:val="002E663B"/>
    <w:rsid w:val="002E68B5"/>
    <w:rsid w:val="002E6C91"/>
    <w:rsid w:val="002E702C"/>
    <w:rsid w:val="002E7107"/>
    <w:rsid w:val="002E765B"/>
    <w:rsid w:val="002E7F74"/>
    <w:rsid w:val="002F01DB"/>
    <w:rsid w:val="002F0716"/>
    <w:rsid w:val="002F10DA"/>
    <w:rsid w:val="002F1222"/>
    <w:rsid w:val="002F130D"/>
    <w:rsid w:val="002F13BD"/>
    <w:rsid w:val="002F1CD1"/>
    <w:rsid w:val="002F2177"/>
    <w:rsid w:val="002F269D"/>
    <w:rsid w:val="002F2DA2"/>
    <w:rsid w:val="002F327A"/>
    <w:rsid w:val="002F3899"/>
    <w:rsid w:val="002F3A72"/>
    <w:rsid w:val="002F4002"/>
    <w:rsid w:val="002F4A82"/>
    <w:rsid w:val="002F4D6A"/>
    <w:rsid w:val="002F53B8"/>
    <w:rsid w:val="002F5BF7"/>
    <w:rsid w:val="002F682D"/>
    <w:rsid w:val="002F74AF"/>
    <w:rsid w:val="002F7562"/>
    <w:rsid w:val="002F79B7"/>
    <w:rsid w:val="002F7E18"/>
    <w:rsid w:val="002F7F0E"/>
    <w:rsid w:val="00300116"/>
    <w:rsid w:val="00300121"/>
    <w:rsid w:val="003002DD"/>
    <w:rsid w:val="00300440"/>
    <w:rsid w:val="0030090E"/>
    <w:rsid w:val="00300F06"/>
    <w:rsid w:val="003016FF"/>
    <w:rsid w:val="003019B9"/>
    <w:rsid w:val="00301FE4"/>
    <w:rsid w:val="00302038"/>
    <w:rsid w:val="0030208F"/>
    <w:rsid w:val="003025F5"/>
    <w:rsid w:val="003027F1"/>
    <w:rsid w:val="0030307E"/>
    <w:rsid w:val="003035D3"/>
    <w:rsid w:val="00303737"/>
    <w:rsid w:val="00303874"/>
    <w:rsid w:val="003038F1"/>
    <w:rsid w:val="00303B33"/>
    <w:rsid w:val="00303C8E"/>
    <w:rsid w:val="00303E3A"/>
    <w:rsid w:val="00303F7A"/>
    <w:rsid w:val="003043E1"/>
    <w:rsid w:val="003048A7"/>
    <w:rsid w:val="00304951"/>
    <w:rsid w:val="00305033"/>
    <w:rsid w:val="003057D6"/>
    <w:rsid w:val="00305961"/>
    <w:rsid w:val="00305A09"/>
    <w:rsid w:val="00305FAA"/>
    <w:rsid w:val="0030609C"/>
    <w:rsid w:val="00306308"/>
    <w:rsid w:val="00306969"/>
    <w:rsid w:val="00306CFA"/>
    <w:rsid w:val="00306D0B"/>
    <w:rsid w:val="0030708B"/>
    <w:rsid w:val="00307988"/>
    <w:rsid w:val="00307A07"/>
    <w:rsid w:val="00307F80"/>
    <w:rsid w:val="00310212"/>
    <w:rsid w:val="003103EC"/>
    <w:rsid w:val="00310820"/>
    <w:rsid w:val="00310871"/>
    <w:rsid w:val="003108FE"/>
    <w:rsid w:val="0031135A"/>
    <w:rsid w:val="00311D83"/>
    <w:rsid w:val="00312415"/>
    <w:rsid w:val="00312FE0"/>
    <w:rsid w:val="00313ACA"/>
    <w:rsid w:val="00313B7B"/>
    <w:rsid w:val="00313C0C"/>
    <w:rsid w:val="00313DAA"/>
    <w:rsid w:val="00314A0E"/>
    <w:rsid w:val="0031524C"/>
    <w:rsid w:val="003159A4"/>
    <w:rsid w:val="00315CA1"/>
    <w:rsid w:val="00315E4E"/>
    <w:rsid w:val="00316045"/>
    <w:rsid w:val="003160F7"/>
    <w:rsid w:val="003162E6"/>
    <w:rsid w:val="00316365"/>
    <w:rsid w:val="00316584"/>
    <w:rsid w:val="00316902"/>
    <w:rsid w:val="003169F1"/>
    <w:rsid w:val="00317394"/>
    <w:rsid w:val="0031754B"/>
    <w:rsid w:val="00317668"/>
    <w:rsid w:val="00317EF6"/>
    <w:rsid w:val="00317FF4"/>
    <w:rsid w:val="00320238"/>
    <w:rsid w:val="003207EB"/>
    <w:rsid w:val="00320AF8"/>
    <w:rsid w:val="00321863"/>
    <w:rsid w:val="00321A53"/>
    <w:rsid w:val="00321AE7"/>
    <w:rsid w:val="00322D1B"/>
    <w:rsid w:val="00322F3E"/>
    <w:rsid w:val="00322FB9"/>
    <w:rsid w:val="0032357C"/>
    <w:rsid w:val="0032376D"/>
    <w:rsid w:val="00323863"/>
    <w:rsid w:val="00323D36"/>
    <w:rsid w:val="003240DF"/>
    <w:rsid w:val="00324132"/>
    <w:rsid w:val="003241A1"/>
    <w:rsid w:val="00324690"/>
    <w:rsid w:val="00324A9E"/>
    <w:rsid w:val="00324BA9"/>
    <w:rsid w:val="00324D5D"/>
    <w:rsid w:val="00324F07"/>
    <w:rsid w:val="00325846"/>
    <w:rsid w:val="00325D9A"/>
    <w:rsid w:val="003265E0"/>
    <w:rsid w:val="0032679C"/>
    <w:rsid w:val="00326D71"/>
    <w:rsid w:val="003271F2"/>
    <w:rsid w:val="003272E4"/>
    <w:rsid w:val="00327491"/>
    <w:rsid w:val="0032754D"/>
    <w:rsid w:val="003276CE"/>
    <w:rsid w:val="003278EF"/>
    <w:rsid w:val="00327B17"/>
    <w:rsid w:val="00327B3C"/>
    <w:rsid w:val="00330AA6"/>
    <w:rsid w:val="00330BE8"/>
    <w:rsid w:val="00330C39"/>
    <w:rsid w:val="00330E4C"/>
    <w:rsid w:val="00330E82"/>
    <w:rsid w:val="00332307"/>
    <w:rsid w:val="00332735"/>
    <w:rsid w:val="0033289B"/>
    <w:rsid w:val="00332921"/>
    <w:rsid w:val="00332B32"/>
    <w:rsid w:val="003330A0"/>
    <w:rsid w:val="00333109"/>
    <w:rsid w:val="003340BD"/>
    <w:rsid w:val="00334527"/>
    <w:rsid w:val="003349EB"/>
    <w:rsid w:val="003358BC"/>
    <w:rsid w:val="00335BC9"/>
    <w:rsid w:val="003363AE"/>
    <w:rsid w:val="00336519"/>
    <w:rsid w:val="00336C2B"/>
    <w:rsid w:val="00337133"/>
    <w:rsid w:val="003373E4"/>
    <w:rsid w:val="00337971"/>
    <w:rsid w:val="00340277"/>
    <w:rsid w:val="003402E2"/>
    <w:rsid w:val="00340747"/>
    <w:rsid w:val="003409D4"/>
    <w:rsid w:val="00341211"/>
    <w:rsid w:val="00341274"/>
    <w:rsid w:val="0034139F"/>
    <w:rsid w:val="003419C3"/>
    <w:rsid w:val="0034235D"/>
    <w:rsid w:val="003427D9"/>
    <w:rsid w:val="0034284B"/>
    <w:rsid w:val="00342DF0"/>
    <w:rsid w:val="00343C0B"/>
    <w:rsid w:val="00343EEE"/>
    <w:rsid w:val="00344018"/>
    <w:rsid w:val="00344244"/>
    <w:rsid w:val="0034431D"/>
    <w:rsid w:val="0034439E"/>
    <w:rsid w:val="00344607"/>
    <w:rsid w:val="00344656"/>
    <w:rsid w:val="00344735"/>
    <w:rsid w:val="00346469"/>
    <w:rsid w:val="0034647F"/>
    <w:rsid w:val="00346806"/>
    <w:rsid w:val="00347025"/>
    <w:rsid w:val="003472D3"/>
    <w:rsid w:val="00347556"/>
    <w:rsid w:val="00347A31"/>
    <w:rsid w:val="00347AAE"/>
    <w:rsid w:val="00347DE0"/>
    <w:rsid w:val="00347FB9"/>
    <w:rsid w:val="003501B9"/>
    <w:rsid w:val="003509FE"/>
    <w:rsid w:val="00350FC3"/>
    <w:rsid w:val="00351FD3"/>
    <w:rsid w:val="00352132"/>
    <w:rsid w:val="00352378"/>
    <w:rsid w:val="00352651"/>
    <w:rsid w:val="003527F5"/>
    <w:rsid w:val="00352C15"/>
    <w:rsid w:val="00352CEA"/>
    <w:rsid w:val="0035321C"/>
    <w:rsid w:val="0035335B"/>
    <w:rsid w:val="003533B9"/>
    <w:rsid w:val="00353796"/>
    <w:rsid w:val="003539F8"/>
    <w:rsid w:val="00353B7F"/>
    <w:rsid w:val="00353B88"/>
    <w:rsid w:val="00353CEF"/>
    <w:rsid w:val="003546D8"/>
    <w:rsid w:val="003546E6"/>
    <w:rsid w:val="00354702"/>
    <w:rsid w:val="003555B4"/>
    <w:rsid w:val="00355759"/>
    <w:rsid w:val="003559EB"/>
    <w:rsid w:val="00355A0A"/>
    <w:rsid w:val="0035613F"/>
    <w:rsid w:val="00356866"/>
    <w:rsid w:val="00356A46"/>
    <w:rsid w:val="00356BC4"/>
    <w:rsid w:val="0035711C"/>
    <w:rsid w:val="00357C07"/>
    <w:rsid w:val="00357CE1"/>
    <w:rsid w:val="00357DAD"/>
    <w:rsid w:val="00357ED7"/>
    <w:rsid w:val="00360F9F"/>
    <w:rsid w:val="00361189"/>
    <w:rsid w:val="0036118A"/>
    <w:rsid w:val="003615AC"/>
    <w:rsid w:val="00361958"/>
    <w:rsid w:val="00361D4E"/>
    <w:rsid w:val="00361E82"/>
    <w:rsid w:val="00362102"/>
    <w:rsid w:val="00362722"/>
    <w:rsid w:val="0036280C"/>
    <w:rsid w:val="00362CA0"/>
    <w:rsid w:val="0036322F"/>
    <w:rsid w:val="003634D4"/>
    <w:rsid w:val="00363DAF"/>
    <w:rsid w:val="0036421D"/>
    <w:rsid w:val="00364ED8"/>
    <w:rsid w:val="003650EC"/>
    <w:rsid w:val="003653EE"/>
    <w:rsid w:val="0036542A"/>
    <w:rsid w:val="0036731F"/>
    <w:rsid w:val="00367730"/>
    <w:rsid w:val="003677B1"/>
    <w:rsid w:val="00367B81"/>
    <w:rsid w:val="00370911"/>
    <w:rsid w:val="00370C05"/>
    <w:rsid w:val="00371619"/>
    <w:rsid w:val="00371785"/>
    <w:rsid w:val="003724D8"/>
    <w:rsid w:val="00372BB3"/>
    <w:rsid w:val="00373820"/>
    <w:rsid w:val="00373855"/>
    <w:rsid w:val="003738E1"/>
    <w:rsid w:val="00373CFB"/>
    <w:rsid w:val="0037484A"/>
    <w:rsid w:val="00374A94"/>
    <w:rsid w:val="00374C46"/>
    <w:rsid w:val="0037584C"/>
    <w:rsid w:val="003767A4"/>
    <w:rsid w:val="00376DD7"/>
    <w:rsid w:val="00376FAC"/>
    <w:rsid w:val="003772E1"/>
    <w:rsid w:val="0037739F"/>
    <w:rsid w:val="003777EE"/>
    <w:rsid w:val="00377BE0"/>
    <w:rsid w:val="00377C58"/>
    <w:rsid w:val="00380111"/>
    <w:rsid w:val="0038030A"/>
    <w:rsid w:val="003805F9"/>
    <w:rsid w:val="00380E32"/>
    <w:rsid w:val="003812B3"/>
    <w:rsid w:val="003821BA"/>
    <w:rsid w:val="003822C8"/>
    <w:rsid w:val="003824FD"/>
    <w:rsid w:val="00382987"/>
    <w:rsid w:val="00382A23"/>
    <w:rsid w:val="00382BE7"/>
    <w:rsid w:val="00382E4A"/>
    <w:rsid w:val="0038385D"/>
    <w:rsid w:val="00383C34"/>
    <w:rsid w:val="00384C7A"/>
    <w:rsid w:val="00384CAA"/>
    <w:rsid w:val="00384D8B"/>
    <w:rsid w:val="00386DAC"/>
    <w:rsid w:val="00387E9E"/>
    <w:rsid w:val="003904D8"/>
    <w:rsid w:val="0039058D"/>
    <w:rsid w:val="0039184C"/>
    <w:rsid w:val="00391D76"/>
    <w:rsid w:val="00391D93"/>
    <w:rsid w:val="00391E6A"/>
    <w:rsid w:val="00391FA3"/>
    <w:rsid w:val="00392350"/>
    <w:rsid w:val="003924EE"/>
    <w:rsid w:val="003928EB"/>
    <w:rsid w:val="00392923"/>
    <w:rsid w:val="00392B16"/>
    <w:rsid w:val="0039323E"/>
    <w:rsid w:val="00393379"/>
    <w:rsid w:val="0039392F"/>
    <w:rsid w:val="00393BD2"/>
    <w:rsid w:val="00393DBC"/>
    <w:rsid w:val="003946D0"/>
    <w:rsid w:val="00394AC3"/>
    <w:rsid w:val="003951B6"/>
    <w:rsid w:val="0039667F"/>
    <w:rsid w:val="00396940"/>
    <w:rsid w:val="003971E0"/>
    <w:rsid w:val="00397207"/>
    <w:rsid w:val="003972E1"/>
    <w:rsid w:val="00397462"/>
    <w:rsid w:val="003974D1"/>
    <w:rsid w:val="00397CD4"/>
    <w:rsid w:val="00397F91"/>
    <w:rsid w:val="003A0358"/>
    <w:rsid w:val="003A0C36"/>
    <w:rsid w:val="003A10A3"/>
    <w:rsid w:val="003A11A0"/>
    <w:rsid w:val="003A1677"/>
    <w:rsid w:val="003A2572"/>
    <w:rsid w:val="003A2707"/>
    <w:rsid w:val="003A2935"/>
    <w:rsid w:val="003A295D"/>
    <w:rsid w:val="003A2A80"/>
    <w:rsid w:val="003A2C1B"/>
    <w:rsid w:val="003A2CBF"/>
    <w:rsid w:val="003A2FD1"/>
    <w:rsid w:val="003A3143"/>
    <w:rsid w:val="003A3208"/>
    <w:rsid w:val="003A3565"/>
    <w:rsid w:val="003A36F8"/>
    <w:rsid w:val="003A3BA1"/>
    <w:rsid w:val="003A3FE8"/>
    <w:rsid w:val="003A442E"/>
    <w:rsid w:val="003A455F"/>
    <w:rsid w:val="003A45A0"/>
    <w:rsid w:val="003A5126"/>
    <w:rsid w:val="003A545A"/>
    <w:rsid w:val="003A568E"/>
    <w:rsid w:val="003A56CE"/>
    <w:rsid w:val="003A6261"/>
    <w:rsid w:val="003A6A8B"/>
    <w:rsid w:val="003A7034"/>
    <w:rsid w:val="003A72F6"/>
    <w:rsid w:val="003A78BA"/>
    <w:rsid w:val="003A78E6"/>
    <w:rsid w:val="003A7905"/>
    <w:rsid w:val="003B0062"/>
    <w:rsid w:val="003B0383"/>
    <w:rsid w:val="003B0ABF"/>
    <w:rsid w:val="003B1BE4"/>
    <w:rsid w:val="003B1C63"/>
    <w:rsid w:val="003B1ECF"/>
    <w:rsid w:val="003B22FF"/>
    <w:rsid w:val="003B2C57"/>
    <w:rsid w:val="003B2F10"/>
    <w:rsid w:val="003B30E7"/>
    <w:rsid w:val="003B32A1"/>
    <w:rsid w:val="003B3626"/>
    <w:rsid w:val="003B369A"/>
    <w:rsid w:val="003B40A4"/>
    <w:rsid w:val="003B4E8C"/>
    <w:rsid w:val="003B5A26"/>
    <w:rsid w:val="003B6A84"/>
    <w:rsid w:val="003B6C6C"/>
    <w:rsid w:val="003B7427"/>
    <w:rsid w:val="003B7544"/>
    <w:rsid w:val="003B7662"/>
    <w:rsid w:val="003B7B1A"/>
    <w:rsid w:val="003B7E84"/>
    <w:rsid w:val="003C02C9"/>
    <w:rsid w:val="003C0AE3"/>
    <w:rsid w:val="003C0EF4"/>
    <w:rsid w:val="003C15F4"/>
    <w:rsid w:val="003C211C"/>
    <w:rsid w:val="003C2149"/>
    <w:rsid w:val="003C2455"/>
    <w:rsid w:val="003C2D59"/>
    <w:rsid w:val="003C2FCA"/>
    <w:rsid w:val="003C3289"/>
    <w:rsid w:val="003C3DCC"/>
    <w:rsid w:val="003C45C4"/>
    <w:rsid w:val="003C4CD3"/>
    <w:rsid w:val="003C4F4C"/>
    <w:rsid w:val="003C50B0"/>
    <w:rsid w:val="003C5391"/>
    <w:rsid w:val="003C5C96"/>
    <w:rsid w:val="003C5D88"/>
    <w:rsid w:val="003C5FA6"/>
    <w:rsid w:val="003C61FE"/>
    <w:rsid w:val="003C62FF"/>
    <w:rsid w:val="003C68DF"/>
    <w:rsid w:val="003C772D"/>
    <w:rsid w:val="003C7D3A"/>
    <w:rsid w:val="003C7EFE"/>
    <w:rsid w:val="003D05D1"/>
    <w:rsid w:val="003D10C3"/>
    <w:rsid w:val="003D1428"/>
    <w:rsid w:val="003D15C6"/>
    <w:rsid w:val="003D1C10"/>
    <w:rsid w:val="003D29C3"/>
    <w:rsid w:val="003D2B74"/>
    <w:rsid w:val="003D30B5"/>
    <w:rsid w:val="003D34A5"/>
    <w:rsid w:val="003D3701"/>
    <w:rsid w:val="003D3DA4"/>
    <w:rsid w:val="003D4035"/>
    <w:rsid w:val="003D4236"/>
    <w:rsid w:val="003D4318"/>
    <w:rsid w:val="003D4889"/>
    <w:rsid w:val="003D4FC5"/>
    <w:rsid w:val="003D5040"/>
    <w:rsid w:val="003D58A4"/>
    <w:rsid w:val="003D58CD"/>
    <w:rsid w:val="003D5C4F"/>
    <w:rsid w:val="003D5D5B"/>
    <w:rsid w:val="003D5F37"/>
    <w:rsid w:val="003D6108"/>
    <w:rsid w:val="003D6D13"/>
    <w:rsid w:val="003D7369"/>
    <w:rsid w:val="003D7A22"/>
    <w:rsid w:val="003D7CBF"/>
    <w:rsid w:val="003D7D4A"/>
    <w:rsid w:val="003E00BE"/>
    <w:rsid w:val="003E0A46"/>
    <w:rsid w:val="003E0B8C"/>
    <w:rsid w:val="003E0C0F"/>
    <w:rsid w:val="003E1138"/>
    <w:rsid w:val="003E1AB8"/>
    <w:rsid w:val="003E1C44"/>
    <w:rsid w:val="003E229C"/>
    <w:rsid w:val="003E2473"/>
    <w:rsid w:val="003E2726"/>
    <w:rsid w:val="003E29BB"/>
    <w:rsid w:val="003E2AD7"/>
    <w:rsid w:val="003E30EB"/>
    <w:rsid w:val="003E33F1"/>
    <w:rsid w:val="003E3657"/>
    <w:rsid w:val="003E3AE7"/>
    <w:rsid w:val="003E3AF0"/>
    <w:rsid w:val="003E409D"/>
    <w:rsid w:val="003E46F4"/>
    <w:rsid w:val="003E59B0"/>
    <w:rsid w:val="003E6BE0"/>
    <w:rsid w:val="003E6EB4"/>
    <w:rsid w:val="003E7621"/>
    <w:rsid w:val="003E764D"/>
    <w:rsid w:val="003E7A35"/>
    <w:rsid w:val="003E7A91"/>
    <w:rsid w:val="003E7B2C"/>
    <w:rsid w:val="003F0088"/>
    <w:rsid w:val="003F02DA"/>
    <w:rsid w:val="003F058F"/>
    <w:rsid w:val="003F06EA"/>
    <w:rsid w:val="003F09DD"/>
    <w:rsid w:val="003F0B68"/>
    <w:rsid w:val="003F0C1B"/>
    <w:rsid w:val="003F0E9B"/>
    <w:rsid w:val="003F1387"/>
    <w:rsid w:val="003F177B"/>
    <w:rsid w:val="003F1AAC"/>
    <w:rsid w:val="003F1CAE"/>
    <w:rsid w:val="003F2381"/>
    <w:rsid w:val="003F248D"/>
    <w:rsid w:val="003F25DE"/>
    <w:rsid w:val="003F265D"/>
    <w:rsid w:val="003F288C"/>
    <w:rsid w:val="003F4083"/>
    <w:rsid w:val="003F40CF"/>
    <w:rsid w:val="003F42F9"/>
    <w:rsid w:val="003F44E3"/>
    <w:rsid w:val="003F47F4"/>
    <w:rsid w:val="003F5208"/>
    <w:rsid w:val="003F5777"/>
    <w:rsid w:val="003F5802"/>
    <w:rsid w:val="003F6029"/>
    <w:rsid w:val="003F628E"/>
    <w:rsid w:val="003F62D6"/>
    <w:rsid w:val="003F63B4"/>
    <w:rsid w:val="003F68F8"/>
    <w:rsid w:val="003F6A22"/>
    <w:rsid w:val="003F6BDE"/>
    <w:rsid w:val="003F7260"/>
    <w:rsid w:val="003F729D"/>
    <w:rsid w:val="003F7D59"/>
    <w:rsid w:val="003F7E33"/>
    <w:rsid w:val="003F7F93"/>
    <w:rsid w:val="0040072B"/>
    <w:rsid w:val="0040072C"/>
    <w:rsid w:val="00400C4B"/>
    <w:rsid w:val="00401741"/>
    <w:rsid w:val="0040189D"/>
    <w:rsid w:val="00401C86"/>
    <w:rsid w:val="00401DC0"/>
    <w:rsid w:val="00401DEC"/>
    <w:rsid w:val="00401EE8"/>
    <w:rsid w:val="004023B1"/>
    <w:rsid w:val="00402557"/>
    <w:rsid w:val="00402907"/>
    <w:rsid w:val="004029DE"/>
    <w:rsid w:val="00402C14"/>
    <w:rsid w:val="00402D6A"/>
    <w:rsid w:val="00403158"/>
    <w:rsid w:val="0040353F"/>
    <w:rsid w:val="00404B51"/>
    <w:rsid w:val="00406000"/>
    <w:rsid w:val="004064F4"/>
    <w:rsid w:val="00406B67"/>
    <w:rsid w:val="00406EC6"/>
    <w:rsid w:val="004071F4"/>
    <w:rsid w:val="00407530"/>
    <w:rsid w:val="0040771E"/>
    <w:rsid w:val="004107E9"/>
    <w:rsid w:val="00410906"/>
    <w:rsid w:val="004119C7"/>
    <w:rsid w:val="004122DB"/>
    <w:rsid w:val="0041241B"/>
    <w:rsid w:val="004130C9"/>
    <w:rsid w:val="00413369"/>
    <w:rsid w:val="004135A6"/>
    <w:rsid w:val="004138CF"/>
    <w:rsid w:val="00413964"/>
    <w:rsid w:val="004140F5"/>
    <w:rsid w:val="00414240"/>
    <w:rsid w:val="004143FC"/>
    <w:rsid w:val="00414946"/>
    <w:rsid w:val="0041523E"/>
    <w:rsid w:val="00415258"/>
    <w:rsid w:val="00415589"/>
    <w:rsid w:val="00415614"/>
    <w:rsid w:val="00415B9E"/>
    <w:rsid w:val="00415E17"/>
    <w:rsid w:val="0041664B"/>
    <w:rsid w:val="00416828"/>
    <w:rsid w:val="00416B2F"/>
    <w:rsid w:val="00417226"/>
    <w:rsid w:val="004172BC"/>
    <w:rsid w:val="00417481"/>
    <w:rsid w:val="00417575"/>
    <w:rsid w:val="00417776"/>
    <w:rsid w:val="004179E7"/>
    <w:rsid w:val="00417D2F"/>
    <w:rsid w:val="00420C65"/>
    <w:rsid w:val="00420ED8"/>
    <w:rsid w:val="00421154"/>
    <w:rsid w:val="004227EB"/>
    <w:rsid w:val="00422D1F"/>
    <w:rsid w:val="00422F6F"/>
    <w:rsid w:val="0042322C"/>
    <w:rsid w:val="0042343D"/>
    <w:rsid w:val="00423451"/>
    <w:rsid w:val="00423ACB"/>
    <w:rsid w:val="00423F00"/>
    <w:rsid w:val="0042495F"/>
    <w:rsid w:val="00424C58"/>
    <w:rsid w:val="0042582E"/>
    <w:rsid w:val="00425C48"/>
    <w:rsid w:val="00426464"/>
    <w:rsid w:val="00426576"/>
    <w:rsid w:val="004265D1"/>
    <w:rsid w:val="00426E76"/>
    <w:rsid w:val="004272DF"/>
    <w:rsid w:val="00427FD2"/>
    <w:rsid w:val="004309D0"/>
    <w:rsid w:val="00430B11"/>
    <w:rsid w:val="00430F9C"/>
    <w:rsid w:val="004310BB"/>
    <w:rsid w:val="0043124B"/>
    <w:rsid w:val="00431509"/>
    <w:rsid w:val="00431B4F"/>
    <w:rsid w:val="00431EBE"/>
    <w:rsid w:val="0043214E"/>
    <w:rsid w:val="004321AC"/>
    <w:rsid w:val="0043221B"/>
    <w:rsid w:val="00433089"/>
    <w:rsid w:val="00433467"/>
    <w:rsid w:val="004334CB"/>
    <w:rsid w:val="004335E7"/>
    <w:rsid w:val="00433834"/>
    <w:rsid w:val="00434294"/>
    <w:rsid w:val="004347A1"/>
    <w:rsid w:val="004349DE"/>
    <w:rsid w:val="00435064"/>
    <w:rsid w:val="00435082"/>
    <w:rsid w:val="00435D44"/>
    <w:rsid w:val="00435FFA"/>
    <w:rsid w:val="004376C6"/>
    <w:rsid w:val="004376F6"/>
    <w:rsid w:val="004377D3"/>
    <w:rsid w:val="0043784B"/>
    <w:rsid w:val="00437B65"/>
    <w:rsid w:val="00437F4D"/>
    <w:rsid w:val="0044043B"/>
    <w:rsid w:val="004407D8"/>
    <w:rsid w:val="0044081C"/>
    <w:rsid w:val="00440B4E"/>
    <w:rsid w:val="00440CB2"/>
    <w:rsid w:val="00440E18"/>
    <w:rsid w:val="004411B7"/>
    <w:rsid w:val="00441B1F"/>
    <w:rsid w:val="00442853"/>
    <w:rsid w:val="00443379"/>
    <w:rsid w:val="0044337E"/>
    <w:rsid w:val="0044388F"/>
    <w:rsid w:val="00443F0F"/>
    <w:rsid w:val="00444068"/>
    <w:rsid w:val="004448BE"/>
    <w:rsid w:val="00444DAF"/>
    <w:rsid w:val="0044509F"/>
    <w:rsid w:val="0044558E"/>
    <w:rsid w:val="00445B70"/>
    <w:rsid w:val="00446005"/>
    <w:rsid w:val="00446619"/>
    <w:rsid w:val="00446D1A"/>
    <w:rsid w:val="00446E2F"/>
    <w:rsid w:val="00446FAC"/>
    <w:rsid w:val="00447E2B"/>
    <w:rsid w:val="00450265"/>
    <w:rsid w:val="00450347"/>
    <w:rsid w:val="0045075A"/>
    <w:rsid w:val="00450871"/>
    <w:rsid w:val="00450B98"/>
    <w:rsid w:val="00450BDF"/>
    <w:rsid w:val="00450DB1"/>
    <w:rsid w:val="00450E24"/>
    <w:rsid w:val="00451433"/>
    <w:rsid w:val="0045154E"/>
    <w:rsid w:val="0045172F"/>
    <w:rsid w:val="00451990"/>
    <w:rsid w:val="004519DF"/>
    <w:rsid w:val="00451B1E"/>
    <w:rsid w:val="00451CB2"/>
    <w:rsid w:val="00452039"/>
    <w:rsid w:val="00452113"/>
    <w:rsid w:val="00452691"/>
    <w:rsid w:val="00452B1B"/>
    <w:rsid w:val="00452D4C"/>
    <w:rsid w:val="00452EF6"/>
    <w:rsid w:val="0045302D"/>
    <w:rsid w:val="00453166"/>
    <w:rsid w:val="00453B9C"/>
    <w:rsid w:val="00454013"/>
    <w:rsid w:val="004540B0"/>
    <w:rsid w:val="00454C73"/>
    <w:rsid w:val="0045536C"/>
    <w:rsid w:val="0045564A"/>
    <w:rsid w:val="00455D68"/>
    <w:rsid w:val="00456109"/>
    <w:rsid w:val="00456458"/>
    <w:rsid w:val="0045649A"/>
    <w:rsid w:val="0045670F"/>
    <w:rsid w:val="00457261"/>
    <w:rsid w:val="004575C8"/>
    <w:rsid w:val="00457A17"/>
    <w:rsid w:val="00457FBE"/>
    <w:rsid w:val="00461048"/>
    <w:rsid w:val="0046138B"/>
    <w:rsid w:val="00461550"/>
    <w:rsid w:val="00461715"/>
    <w:rsid w:val="004621F1"/>
    <w:rsid w:val="00462282"/>
    <w:rsid w:val="004626AA"/>
    <w:rsid w:val="004626C0"/>
    <w:rsid w:val="004629CD"/>
    <w:rsid w:val="00462BDD"/>
    <w:rsid w:val="00464200"/>
    <w:rsid w:val="004642F9"/>
    <w:rsid w:val="004654A7"/>
    <w:rsid w:val="004656F1"/>
    <w:rsid w:val="004657CB"/>
    <w:rsid w:val="0046598C"/>
    <w:rsid w:val="00465C0E"/>
    <w:rsid w:val="00466A5B"/>
    <w:rsid w:val="00466C16"/>
    <w:rsid w:val="00467623"/>
    <w:rsid w:val="00467843"/>
    <w:rsid w:val="00470275"/>
    <w:rsid w:val="004705D9"/>
    <w:rsid w:val="004709B3"/>
    <w:rsid w:val="0047115F"/>
    <w:rsid w:val="00471795"/>
    <w:rsid w:val="00471894"/>
    <w:rsid w:val="00471DA8"/>
    <w:rsid w:val="00471F05"/>
    <w:rsid w:val="0047236D"/>
    <w:rsid w:val="0047261A"/>
    <w:rsid w:val="00472D05"/>
    <w:rsid w:val="00472D5B"/>
    <w:rsid w:val="00473308"/>
    <w:rsid w:val="004736A8"/>
    <w:rsid w:val="00473B1A"/>
    <w:rsid w:val="00474516"/>
    <w:rsid w:val="00474B36"/>
    <w:rsid w:val="00475556"/>
    <w:rsid w:val="0047580C"/>
    <w:rsid w:val="00475877"/>
    <w:rsid w:val="00475D67"/>
    <w:rsid w:val="004761A5"/>
    <w:rsid w:val="004768A4"/>
    <w:rsid w:val="00476A92"/>
    <w:rsid w:val="00476D21"/>
    <w:rsid w:val="0047748D"/>
    <w:rsid w:val="00480455"/>
    <w:rsid w:val="00480575"/>
    <w:rsid w:val="00480E51"/>
    <w:rsid w:val="00480F11"/>
    <w:rsid w:val="00481A54"/>
    <w:rsid w:val="0048204A"/>
    <w:rsid w:val="004824A2"/>
    <w:rsid w:val="00482666"/>
    <w:rsid w:val="00482D28"/>
    <w:rsid w:val="00482F29"/>
    <w:rsid w:val="0048375B"/>
    <w:rsid w:val="004844A5"/>
    <w:rsid w:val="00484F5F"/>
    <w:rsid w:val="004855F7"/>
    <w:rsid w:val="00485FC7"/>
    <w:rsid w:val="004860A3"/>
    <w:rsid w:val="0048622F"/>
    <w:rsid w:val="004864AE"/>
    <w:rsid w:val="00486CCD"/>
    <w:rsid w:val="00486FC9"/>
    <w:rsid w:val="00487271"/>
    <w:rsid w:val="0048729D"/>
    <w:rsid w:val="0048767D"/>
    <w:rsid w:val="00487A08"/>
    <w:rsid w:val="00487F4C"/>
    <w:rsid w:val="004900FD"/>
    <w:rsid w:val="00490105"/>
    <w:rsid w:val="004904B9"/>
    <w:rsid w:val="004906F0"/>
    <w:rsid w:val="0049131D"/>
    <w:rsid w:val="00491ADD"/>
    <w:rsid w:val="00491DCB"/>
    <w:rsid w:val="00491FE2"/>
    <w:rsid w:val="004920A4"/>
    <w:rsid w:val="00492159"/>
    <w:rsid w:val="004921D6"/>
    <w:rsid w:val="00492BF1"/>
    <w:rsid w:val="00492E7B"/>
    <w:rsid w:val="00493166"/>
    <w:rsid w:val="0049324F"/>
    <w:rsid w:val="00493A4A"/>
    <w:rsid w:val="00493E4F"/>
    <w:rsid w:val="004942FB"/>
    <w:rsid w:val="0049489B"/>
    <w:rsid w:val="004949AD"/>
    <w:rsid w:val="004954DD"/>
    <w:rsid w:val="0049561F"/>
    <w:rsid w:val="004956B4"/>
    <w:rsid w:val="00495814"/>
    <w:rsid w:val="004958DB"/>
    <w:rsid w:val="00495BAC"/>
    <w:rsid w:val="00495FD6"/>
    <w:rsid w:val="0049613A"/>
    <w:rsid w:val="00496371"/>
    <w:rsid w:val="00496C76"/>
    <w:rsid w:val="00497176"/>
    <w:rsid w:val="004A046D"/>
    <w:rsid w:val="004A07AE"/>
    <w:rsid w:val="004A0A9A"/>
    <w:rsid w:val="004A158A"/>
    <w:rsid w:val="004A1804"/>
    <w:rsid w:val="004A1D70"/>
    <w:rsid w:val="004A223E"/>
    <w:rsid w:val="004A2437"/>
    <w:rsid w:val="004A2D79"/>
    <w:rsid w:val="004A2D8E"/>
    <w:rsid w:val="004A2EDF"/>
    <w:rsid w:val="004A3504"/>
    <w:rsid w:val="004A39BB"/>
    <w:rsid w:val="004A3A02"/>
    <w:rsid w:val="004A3B8B"/>
    <w:rsid w:val="004A436E"/>
    <w:rsid w:val="004A465D"/>
    <w:rsid w:val="004A4701"/>
    <w:rsid w:val="004A5B62"/>
    <w:rsid w:val="004A5C0C"/>
    <w:rsid w:val="004A5F12"/>
    <w:rsid w:val="004A5F71"/>
    <w:rsid w:val="004A61EC"/>
    <w:rsid w:val="004A6651"/>
    <w:rsid w:val="004A6A7D"/>
    <w:rsid w:val="004A6CED"/>
    <w:rsid w:val="004A6D64"/>
    <w:rsid w:val="004A75BA"/>
    <w:rsid w:val="004A7E6E"/>
    <w:rsid w:val="004B0587"/>
    <w:rsid w:val="004B05DA"/>
    <w:rsid w:val="004B0666"/>
    <w:rsid w:val="004B0BF4"/>
    <w:rsid w:val="004B0D86"/>
    <w:rsid w:val="004B13DE"/>
    <w:rsid w:val="004B13DF"/>
    <w:rsid w:val="004B14E1"/>
    <w:rsid w:val="004B211D"/>
    <w:rsid w:val="004B26B0"/>
    <w:rsid w:val="004B33DF"/>
    <w:rsid w:val="004B3473"/>
    <w:rsid w:val="004B3552"/>
    <w:rsid w:val="004B385C"/>
    <w:rsid w:val="004B3881"/>
    <w:rsid w:val="004B393E"/>
    <w:rsid w:val="004B4387"/>
    <w:rsid w:val="004B439F"/>
    <w:rsid w:val="004B458A"/>
    <w:rsid w:val="004B461A"/>
    <w:rsid w:val="004B46F2"/>
    <w:rsid w:val="004B4901"/>
    <w:rsid w:val="004B49B4"/>
    <w:rsid w:val="004B591B"/>
    <w:rsid w:val="004B5D61"/>
    <w:rsid w:val="004B5EDE"/>
    <w:rsid w:val="004B62AE"/>
    <w:rsid w:val="004B645E"/>
    <w:rsid w:val="004B650C"/>
    <w:rsid w:val="004B6523"/>
    <w:rsid w:val="004B6BDC"/>
    <w:rsid w:val="004B6EC1"/>
    <w:rsid w:val="004B6FA5"/>
    <w:rsid w:val="004B7327"/>
    <w:rsid w:val="004B7369"/>
    <w:rsid w:val="004B7F3A"/>
    <w:rsid w:val="004C0125"/>
    <w:rsid w:val="004C04D4"/>
    <w:rsid w:val="004C0860"/>
    <w:rsid w:val="004C0CC2"/>
    <w:rsid w:val="004C1497"/>
    <w:rsid w:val="004C16BA"/>
    <w:rsid w:val="004C2D25"/>
    <w:rsid w:val="004C31E9"/>
    <w:rsid w:val="004C3497"/>
    <w:rsid w:val="004C3622"/>
    <w:rsid w:val="004C37CD"/>
    <w:rsid w:val="004C3EE2"/>
    <w:rsid w:val="004C4203"/>
    <w:rsid w:val="004C4675"/>
    <w:rsid w:val="004C4969"/>
    <w:rsid w:val="004C4C3F"/>
    <w:rsid w:val="004C562B"/>
    <w:rsid w:val="004C5CDC"/>
    <w:rsid w:val="004C6B36"/>
    <w:rsid w:val="004C7424"/>
    <w:rsid w:val="004C7C3C"/>
    <w:rsid w:val="004D0335"/>
    <w:rsid w:val="004D0505"/>
    <w:rsid w:val="004D1CEF"/>
    <w:rsid w:val="004D2626"/>
    <w:rsid w:val="004D31E0"/>
    <w:rsid w:val="004D32B6"/>
    <w:rsid w:val="004D357B"/>
    <w:rsid w:val="004D3A84"/>
    <w:rsid w:val="004D3B30"/>
    <w:rsid w:val="004D3C14"/>
    <w:rsid w:val="004D3F52"/>
    <w:rsid w:val="004D45D8"/>
    <w:rsid w:val="004D4B5B"/>
    <w:rsid w:val="004D4C42"/>
    <w:rsid w:val="004D4EE5"/>
    <w:rsid w:val="004D5169"/>
    <w:rsid w:val="004D53A7"/>
    <w:rsid w:val="004D577A"/>
    <w:rsid w:val="004D594E"/>
    <w:rsid w:val="004D5D37"/>
    <w:rsid w:val="004D5E4A"/>
    <w:rsid w:val="004D609F"/>
    <w:rsid w:val="004D60FE"/>
    <w:rsid w:val="004D623D"/>
    <w:rsid w:val="004D6F95"/>
    <w:rsid w:val="004D707F"/>
    <w:rsid w:val="004D776A"/>
    <w:rsid w:val="004D7C1B"/>
    <w:rsid w:val="004E0320"/>
    <w:rsid w:val="004E03DC"/>
    <w:rsid w:val="004E109C"/>
    <w:rsid w:val="004E16B7"/>
    <w:rsid w:val="004E1EE7"/>
    <w:rsid w:val="004E234E"/>
    <w:rsid w:val="004E2590"/>
    <w:rsid w:val="004E27FA"/>
    <w:rsid w:val="004E2964"/>
    <w:rsid w:val="004E2BD6"/>
    <w:rsid w:val="004E2E2D"/>
    <w:rsid w:val="004E3467"/>
    <w:rsid w:val="004E3569"/>
    <w:rsid w:val="004E35FA"/>
    <w:rsid w:val="004E3973"/>
    <w:rsid w:val="004E3D6A"/>
    <w:rsid w:val="004E40D6"/>
    <w:rsid w:val="004E4254"/>
    <w:rsid w:val="004E4407"/>
    <w:rsid w:val="004E4AE8"/>
    <w:rsid w:val="004E4B56"/>
    <w:rsid w:val="004E4B82"/>
    <w:rsid w:val="004E4DB1"/>
    <w:rsid w:val="004E533B"/>
    <w:rsid w:val="004E5369"/>
    <w:rsid w:val="004E53FD"/>
    <w:rsid w:val="004E5950"/>
    <w:rsid w:val="004E6754"/>
    <w:rsid w:val="004E6DA7"/>
    <w:rsid w:val="004E6FC1"/>
    <w:rsid w:val="004E7004"/>
    <w:rsid w:val="004E74F6"/>
    <w:rsid w:val="004E7657"/>
    <w:rsid w:val="004E7F4C"/>
    <w:rsid w:val="004F0195"/>
    <w:rsid w:val="004F0947"/>
    <w:rsid w:val="004F0AAA"/>
    <w:rsid w:val="004F0D12"/>
    <w:rsid w:val="004F13A1"/>
    <w:rsid w:val="004F17ED"/>
    <w:rsid w:val="004F1C30"/>
    <w:rsid w:val="004F26F9"/>
    <w:rsid w:val="004F2B33"/>
    <w:rsid w:val="004F39C0"/>
    <w:rsid w:val="004F3A09"/>
    <w:rsid w:val="004F3A98"/>
    <w:rsid w:val="004F4656"/>
    <w:rsid w:val="004F48B9"/>
    <w:rsid w:val="004F494B"/>
    <w:rsid w:val="004F4C07"/>
    <w:rsid w:val="004F4E32"/>
    <w:rsid w:val="004F4FFF"/>
    <w:rsid w:val="004F5EC9"/>
    <w:rsid w:val="004F6357"/>
    <w:rsid w:val="004F6704"/>
    <w:rsid w:val="004F6996"/>
    <w:rsid w:val="004F6D07"/>
    <w:rsid w:val="004F6EAB"/>
    <w:rsid w:val="004F6EF1"/>
    <w:rsid w:val="0050005D"/>
    <w:rsid w:val="00500181"/>
    <w:rsid w:val="00500336"/>
    <w:rsid w:val="00500454"/>
    <w:rsid w:val="0050055D"/>
    <w:rsid w:val="00500597"/>
    <w:rsid w:val="0050070D"/>
    <w:rsid w:val="00500E7B"/>
    <w:rsid w:val="00500FA7"/>
    <w:rsid w:val="00500FE3"/>
    <w:rsid w:val="005011F2"/>
    <w:rsid w:val="00501B06"/>
    <w:rsid w:val="00501BAD"/>
    <w:rsid w:val="00502087"/>
    <w:rsid w:val="005026D7"/>
    <w:rsid w:val="00502EEC"/>
    <w:rsid w:val="005033B3"/>
    <w:rsid w:val="005039E0"/>
    <w:rsid w:val="00503C4D"/>
    <w:rsid w:val="00504B67"/>
    <w:rsid w:val="00504C06"/>
    <w:rsid w:val="00504CF0"/>
    <w:rsid w:val="00504D4A"/>
    <w:rsid w:val="00504FA4"/>
    <w:rsid w:val="005054CD"/>
    <w:rsid w:val="00505798"/>
    <w:rsid w:val="00505C98"/>
    <w:rsid w:val="00506A1D"/>
    <w:rsid w:val="00506E12"/>
    <w:rsid w:val="0050741A"/>
    <w:rsid w:val="005074B6"/>
    <w:rsid w:val="00507D4F"/>
    <w:rsid w:val="00507D58"/>
    <w:rsid w:val="00507DD5"/>
    <w:rsid w:val="00510568"/>
    <w:rsid w:val="00510768"/>
    <w:rsid w:val="005109C7"/>
    <w:rsid w:val="00510E1B"/>
    <w:rsid w:val="005111A2"/>
    <w:rsid w:val="005111CF"/>
    <w:rsid w:val="005116F8"/>
    <w:rsid w:val="00511BEE"/>
    <w:rsid w:val="005129E6"/>
    <w:rsid w:val="00512C1E"/>
    <w:rsid w:val="00513CCE"/>
    <w:rsid w:val="00513EE9"/>
    <w:rsid w:val="005144FE"/>
    <w:rsid w:val="0051465E"/>
    <w:rsid w:val="00514776"/>
    <w:rsid w:val="00514D95"/>
    <w:rsid w:val="00514FAB"/>
    <w:rsid w:val="0051525D"/>
    <w:rsid w:val="005152E9"/>
    <w:rsid w:val="00515958"/>
    <w:rsid w:val="00515A9E"/>
    <w:rsid w:val="0051614F"/>
    <w:rsid w:val="00517A28"/>
    <w:rsid w:val="00517A35"/>
    <w:rsid w:val="005203E3"/>
    <w:rsid w:val="00520466"/>
    <w:rsid w:val="00520A0C"/>
    <w:rsid w:val="00520FC4"/>
    <w:rsid w:val="00521075"/>
    <w:rsid w:val="00522A8E"/>
    <w:rsid w:val="00522C38"/>
    <w:rsid w:val="00522FA9"/>
    <w:rsid w:val="00523608"/>
    <w:rsid w:val="00523CD1"/>
    <w:rsid w:val="00523FA1"/>
    <w:rsid w:val="00523FA6"/>
    <w:rsid w:val="00524527"/>
    <w:rsid w:val="00524C6F"/>
    <w:rsid w:val="00524DFD"/>
    <w:rsid w:val="005257B8"/>
    <w:rsid w:val="00525DC2"/>
    <w:rsid w:val="00525DCE"/>
    <w:rsid w:val="005263F2"/>
    <w:rsid w:val="005266D2"/>
    <w:rsid w:val="00526E2C"/>
    <w:rsid w:val="00527C09"/>
    <w:rsid w:val="005301B7"/>
    <w:rsid w:val="005302DC"/>
    <w:rsid w:val="00530343"/>
    <w:rsid w:val="00531237"/>
    <w:rsid w:val="00531252"/>
    <w:rsid w:val="005317B7"/>
    <w:rsid w:val="0053184C"/>
    <w:rsid w:val="00531990"/>
    <w:rsid w:val="00531CA6"/>
    <w:rsid w:val="00532314"/>
    <w:rsid w:val="005324D1"/>
    <w:rsid w:val="005329C5"/>
    <w:rsid w:val="00532AF2"/>
    <w:rsid w:val="00532B3D"/>
    <w:rsid w:val="00532C9B"/>
    <w:rsid w:val="0053343C"/>
    <w:rsid w:val="005335E2"/>
    <w:rsid w:val="00533A13"/>
    <w:rsid w:val="005342E8"/>
    <w:rsid w:val="00534343"/>
    <w:rsid w:val="00534839"/>
    <w:rsid w:val="00534884"/>
    <w:rsid w:val="00534AE3"/>
    <w:rsid w:val="00535633"/>
    <w:rsid w:val="00535931"/>
    <w:rsid w:val="00535F76"/>
    <w:rsid w:val="005360CE"/>
    <w:rsid w:val="0053640B"/>
    <w:rsid w:val="005364C2"/>
    <w:rsid w:val="00536501"/>
    <w:rsid w:val="00536BC2"/>
    <w:rsid w:val="00536DDD"/>
    <w:rsid w:val="0053735E"/>
    <w:rsid w:val="00537F5F"/>
    <w:rsid w:val="00537F81"/>
    <w:rsid w:val="0054091C"/>
    <w:rsid w:val="00540C14"/>
    <w:rsid w:val="005410C3"/>
    <w:rsid w:val="005411A8"/>
    <w:rsid w:val="0054129C"/>
    <w:rsid w:val="00541675"/>
    <w:rsid w:val="00541B7E"/>
    <w:rsid w:val="00541CFF"/>
    <w:rsid w:val="00542029"/>
    <w:rsid w:val="005420BA"/>
    <w:rsid w:val="005422EE"/>
    <w:rsid w:val="005428C4"/>
    <w:rsid w:val="0054290F"/>
    <w:rsid w:val="00542FF6"/>
    <w:rsid w:val="0054336B"/>
    <w:rsid w:val="00543728"/>
    <w:rsid w:val="005438B2"/>
    <w:rsid w:val="005438D7"/>
    <w:rsid w:val="00543BD2"/>
    <w:rsid w:val="00544196"/>
    <w:rsid w:val="0054457E"/>
    <w:rsid w:val="00544B69"/>
    <w:rsid w:val="00544EF2"/>
    <w:rsid w:val="00545327"/>
    <w:rsid w:val="005455AA"/>
    <w:rsid w:val="00545951"/>
    <w:rsid w:val="00545F2A"/>
    <w:rsid w:val="00546F31"/>
    <w:rsid w:val="005476D2"/>
    <w:rsid w:val="00547C2C"/>
    <w:rsid w:val="00547C33"/>
    <w:rsid w:val="00547EC3"/>
    <w:rsid w:val="00547FBD"/>
    <w:rsid w:val="005509C8"/>
    <w:rsid w:val="005516FA"/>
    <w:rsid w:val="005518AB"/>
    <w:rsid w:val="0055196C"/>
    <w:rsid w:val="00551C2A"/>
    <w:rsid w:val="00551DF1"/>
    <w:rsid w:val="00552929"/>
    <w:rsid w:val="00552E98"/>
    <w:rsid w:val="00553659"/>
    <w:rsid w:val="00553882"/>
    <w:rsid w:val="00553A03"/>
    <w:rsid w:val="00553D54"/>
    <w:rsid w:val="00554001"/>
    <w:rsid w:val="00554015"/>
    <w:rsid w:val="00554C67"/>
    <w:rsid w:val="00554E5E"/>
    <w:rsid w:val="00555309"/>
    <w:rsid w:val="0055569A"/>
    <w:rsid w:val="005558B8"/>
    <w:rsid w:val="00555D00"/>
    <w:rsid w:val="005568BC"/>
    <w:rsid w:val="00556D25"/>
    <w:rsid w:val="00556D2C"/>
    <w:rsid w:val="00556FFC"/>
    <w:rsid w:val="00557877"/>
    <w:rsid w:val="005579C6"/>
    <w:rsid w:val="005579E0"/>
    <w:rsid w:val="00560865"/>
    <w:rsid w:val="005609E2"/>
    <w:rsid w:val="00560B9C"/>
    <w:rsid w:val="00560BE0"/>
    <w:rsid w:val="00560CC6"/>
    <w:rsid w:val="00560F11"/>
    <w:rsid w:val="00560F20"/>
    <w:rsid w:val="00561459"/>
    <w:rsid w:val="00561FAD"/>
    <w:rsid w:val="00562980"/>
    <w:rsid w:val="00562E2A"/>
    <w:rsid w:val="00562F7E"/>
    <w:rsid w:val="0056305F"/>
    <w:rsid w:val="00563086"/>
    <w:rsid w:val="0056392D"/>
    <w:rsid w:val="00563CC8"/>
    <w:rsid w:val="00563E25"/>
    <w:rsid w:val="00563E8B"/>
    <w:rsid w:val="005644D6"/>
    <w:rsid w:val="00564C1F"/>
    <w:rsid w:val="00565069"/>
    <w:rsid w:val="005651F8"/>
    <w:rsid w:val="00565453"/>
    <w:rsid w:val="005656A8"/>
    <w:rsid w:val="00565892"/>
    <w:rsid w:val="00565D79"/>
    <w:rsid w:val="00566127"/>
    <w:rsid w:val="0056688A"/>
    <w:rsid w:val="005671D1"/>
    <w:rsid w:val="00567CEA"/>
    <w:rsid w:val="00570146"/>
    <w:rsid w:val="00570408"/>
    <w:rsid w:val="00570743"/>
    <w:rsid w:val="00570AA7"/>
    <w:rsid w:val="00570BB3"/>
    <w:rsid w:val="00570D7E"/>
    <w:rsid w:val="00571324"/>
    <w:rsid w:val="005715C4"/>
    <w:rsid w:val="00571765"/>
    <w:rsid w:val="00571B87"/>
    <w:rsid w:val="00571E51"/>
    <w:rsid w:val="005721E3"/>
    <w:rsid w:val="00572259"/>
    <w:rsid w:val="005727DC"/>
    <w:rsid w:val="0057283F"/>
    <w:rsid w:val="00572A6A"/>
    <w:rsid w:val="00572FB9"/>
    <w:rsid w:val="00573D0F"/>
    <w:rsid w:val="00573D1C"/>
    <w:rsid w:val="00573E52"/>
    <w:rsid w:val="00573FD1"/>
    <w:rsid w:val="0057435F"/>
    <w:rsid w:val="00574550"/>
    <w:rsid w:val="00574557"/>
    <w:rsid w:val="005749B2"/>
    <w:rsid w:val="005750FF"/>
    <w:rsid w:val="00575317"/>
    <w:rsid w:val="005754C9"/>
    <w:rsid w:val="00575763"/>
    <w:rsid w:val="00575E17"/>
    <w:rsid w:val="00575F4D"/>
    <w:rsid w:val="005760E8"/>
    <w:rsid w:val="00576B94"/>
    <w:rsid w:val="00577AF8"/>
    <w:rsid w:val="00577C9B"/>
    <w:rsid w:val="0058000D"/>
    <w:rsid w:val="0058012D"/>
    <w:rsid w:val="00580505"/>
    <w:rsid w:val="00580F65"/>
    <w:rsid w:val="00581726"/>
    <w:rsid w:val="00581902"/>
    <w:rsid w:val="00581CE6"/>
    <w:rsid w:val="00581EAE"/>
    <w:rsid w:val="005820C7"/>
    <w:rsid w:val="00582290"/>
    <w:rsid w:val="00582365"/>
    <w:rsid w:val="005825BC"/>
    <w:rsid w:val="00582B28"/>
    <w:rsid w:val="0058330C"/>
    <w:rsid w:val="0058342C"/>
    <w:rsid w:val="00583651"/>
    <w:rsid w:val="00583ABC"/>
    <w:rsid w:val="00583E21"/>
    <w:rsid w:val="00584500"/>
    <w:rsid w:val="00584A13"/>
    <w:rsid w:val="00584D0B"/>
    <w:rsid w:val="005850E5"/>
    <w:rsid w:val="005854AA"/>
    <w:rsid w:val="00585C45"/>
    <w:rsid w:val="00585D94"/>
    <w:rsid w:val="00585E1B"/>
    <w:rsid w:val="005861DB"/>
    <w:rsid w:val="00586245"/>
    <w:rsid w:val="005868DE"/>
    <w:rsid w:val="00586AE0"/>
    <w:rsid w:val="0058709A"/>
    <w:rsid w:val="005874F9"/>
    <w:rsid w:val="00590E3A"/>
    <w:rsid w:val="005910A0"/>
    <w:rsid w:val="00591122"/>
    <w:rsid w:val="00591359"/>
    <w:rsid w:val="00591379"/>
    <w:rsid w:val="0059137C"/>
    <w:rsid w:val="0059159A"/>
    <w:rsid w:val="005925D9"/>
    <w:rsid w:val="00592B60"/>
    <w:rsid w:val="00592BAC"/>
    <w:rsid w:val="00593038"/>
    <w:rsid w:val="005930EE"/>
    <w:rsid w:val="005942CF"/>
    <w:rsid w:val="005946DB"/>
    <w:rsid w:val="0059489F"/>
    <w:rsid w:val="005949BD"/>
    <w:rsid w:val="005952C2"/>
    <w:rsid w:val="005959C7"/>
    <w:rsid w:val="00595B09"/>
    <w:rsid w:val="00596070"/>
    <w:rsid w:val="00596D2B"/>
    <w:rsid w:val="00597AD1"/>
    <w:rsid w:val="00597B6B"/>
    <w:rsid w:val="00597F16"/>
    <w:rsid w:val="005A01BB"/>
    <w:rsid w:val="005A0CE1"/>
    <w:rsid w:val="005A0E21"/>
    <w:rsid w:val="005A122A"/>
    <w:rsid w:val="005A1723"/>
    <w:rsid w:val="005A1A01"/>
    <w:rsid w:val="005A1A67"/>
    <w:rsid w:val="005A1A71"/>
    <w:rsid w:val="005A2D99"/>
    <w:rsid w:val="005A33AE"/>
    <w:rsid w:val="005A3963"/>
    <w:rsid w:val="005A3D7C"/>
    <w:rsid w:val="005A3EDF"/>
    <w:rsid w:val="005A3F2E"/>
    <w:rsid w:val="005A410C"/>
    <w:rsid w:val="005A4484"/>
    <w:rsid w:val="005A4491"/>
    <w:rsid w:val="005A4E03"/>
    <w:rsid w:val="005A56E6"/>
    <w:rsid w:val="005A576D"/>
    <w:rsid w:val="005A58DF"/>
    <w:rsid w:val="005A69D4"/>
    <w:rsid w:val="005A70C8"/>
    <w:rsid w:val="005A7317"/>
    <w:rsid w:val="005A73CF"/>
    <w:rsid w:val="005A7487"/>
    <w:rsid w:val="005A7606"/>
    <w:rsid w:val="005A7971"/>
    <w:rsid w:val="005A7C3D"/>
    <w:rsid w:val="005B01AF"/>
    <w:rsid w:val="005B096F"/>
    <w:rsid w:val="005B09D3"/>
    <w:rsid w:val="005B0B75"/>
    <w:rsid w:val="005B0FE6"/>
    <w:rsid w:val="005B1067"/>
    <w:rsid w:val="005B1610"/>
    <w:rsid w:val="005B17E1"/>
    <w:rsid w:val="005B1B68"/>
    <w:rsid w:val="005B1BBD"/>
    <w:rsid w:val="005B252B"/>
    <w:rsid w:val="005B262D"/>
    <w:rsid w:val="005B2745"/>
    <w:rsid w:val="005B2B09"/>
    <w:rsid w:val="005B2B45"/>
    <w:rsid w:val="005B2B5E"/>
    <w:rsid w:val="005B347E"/>
    <w:rsid w:val="005B442B"/>
    <w:rsid w:val="005B44E0"/>
    <w:rsid w:val="005B5030"/>
    <w:rsid w:val="005B54F7"/>
    <w:rsid w:val="005B5A06"/>
    <w:rsid w:val="005B5B3C"/>
    <w:rsid w:val="005B66AD"/>
    <w:rsid w:val="005B6A7C"/>
    <w:rsid w:val="005B7161"/>
    <w:rsid w:val="005B75D2"/>
    <w:rsid w:val="005B75E5"/>
    <w:rsid w:val="005C0577"/>
    <w:rsid w:val="005C0711"/>
    <w:rsid w:val="005C0939"/>
    <w:rsid w:val="005C09CA"/>
    <w:rsid w:val="005C20B5"/>
    <w:rsid w:val="005C20B7"/>
    <w:rsid w:val="005C215A"/>
    <w:rsid w:val="005C2175"/>
    <w:rsid w:val="005C21AE"/>
    <w:rsid w:val="005C2900"/>
    <w:rsid w:val="005C2BD0"/>
    <w:rsid w:val="005C30E1"/>
    <w:rsid w:val="005C31B6"/>
    <w:rsid w:val="005C31C0"/>
    <w:rsid w:val="005C42AC"/>
    <w:rsid w:val="005C471F"/>
    <w:rsid w:val="005C47D3"/>
    <w:rsid w:val="005C4ADD"/>
    <w:rsid w:val="005C4B7A"/>
    <w:rsid w:val="005C4EAC"/>
    <w:rsid w:val="005C5BF2"/>
    <w:rsid w:val="005C63AB"/>
    <w:rsid w:val="005C6B07"/>
    <w:rsid w:val="005C6E5E"/>
    <w:rsid w:val="005C7286"/>
    <w:rsid w:val="005C72CA"/>
    <w:rsid w:val="005C7309"/>
    <w:rsid w:val="005C7C23"/>
    <w:rsid w:val="005C7D14"/>
    <w:rsid w:val="005C7D60"/>
    <w:rsid w:val="005C7D67"/>
    <w:rsid w:val="005D0DDD"/>
    <w:rsid w:val="005D0E39"/>
    <w:rsid w:val="005D0E64"/>
    <w:rsid w:val="005D1016"/>
    <w:rsid w:val="005D110C"/>
    <w:rsid w:val="005D1B96"/>
    <w:rsid w:val="005D1D4A"/>
    <w:rsid w:val="005D22FA"/>
    <w:rsid w:val="005D28F4"/>
    <w:rsid w:val="005D2A4D"/>
    <w:rsid w:val="005D2D09"/>
    <w:rsid w:val="005D2DC4"/>
    <w:rsid w:val="005D3307"/>
    <w:rsid w:val="005D3689"/>
    <w:rsid w:val="005D3A0B"/>
    <w:rsid w:val="005D4BE8"/>
    <w:rsid w:val="005D4C04"/>
    <w:rsid w:val="005D51A0"/>
    <w:rsid w:val="005D5760"/>
    <w:rsid w:val="005D5B25"/>
    <w:rsid w:val="005D5BCD"/>
    <w:rsid w:val="005D6BCA"/>
    <w:rsid w:val="005D70B5"/>
    <w:rsid w:val="005D7899"/>
    <w:rsid w:val="005D7FDB"/>
    <w:rsid w:val="005E091C"/>
    <w:rsid w:val="005E0AE7"/>
    <w:rsid w:val="005E0EA3"/>
    <w:rsid w:val="005E105A"/>
    <w:rsid w:val="005E15A6"/>
    <w:rsid w:val="005E16E7"/>
    <w:rsid w:val="005E1EBB"/>
    <w:rsid w:val="005E21D9"/>
    <w:rsid w:val="005E25F0"/>
    <w:rsid w:val="005E2660"/>
    <w:rsid w:val="005E274B"/>
    <w:rsid w:val="005E294D"/>
    <w:rsid w:val="005E2E55"/>
    <w:rsid w:val="005E2F87"/>
    <w:rsid w:val="005E384A"/>
    <w:rsid w:val="005E3A30"/>
    <w:rsid w:val="005E3EEE"/>
    <w:rsid w:val="005E40F0"/>
    <w:rsid w:val="005E4ADB"/>
    <w:rsid w:val="005E4DEC"/>
    <w:rsid w:val="005E5268"/>
    <w:rsid w:val="005E5975"/>
    <w:rsid w:val="005E5DA5"/>
    <w:rsid w:val="005E62A8"/>
    <w:rsid w:val="005E6D04"/>
    <w:rsid w:val="005E6EB8"/>
    <w:rsid w:val="005E77C2"/>
    <w:rsid w:val="005E7ADE"/>
    <w:rsid w:val="005E7C1D"/>
    <w:rsid w:val="005F025E"/>
    <w:rsid w:val="005F04B6"/>
    <w:rsid w:val="005F0EBD"/>
    <w:rsid w:val="005F1B9F"/>
    <w:rsid w:val="005F1BA9"/>
    <w:rsid w:val="005F1DC8"/>
    <w:rsid w:val="005F2203"/>
    <w:rsid w:val="005F25C4"/>
    <w:rsid w:val="005F27C4"/>
    <w:rsid w:val="005F37EE"/>
    <w:rsid w:val="005F3A59"/>
    <w:rsid w:val="005F3AFE"/>
    <w:rsid w:val="005F48B8"/>
    <w:rsid w:val="005F494C"/>
    <w:rsid w:val="005F495B"/>
    <w:rsid w:val="005F4CCE"/>
    <w:rsid w:val="005F5312"/>
    <w:rsid w:val="005F5427"/>
    <w:rsid w:val="005F5BF5"/>
    <w:rsid w:val="005F6554"/>
    <w:rsid w:val="005F725B"/>
    <w:rsid w:val="005F7361"/>
    <w:rsid w:val="005F76DF"/>
    <w:rsid w:val="00600225"/>
    <w:rsid w:val="006005C7"/>
    <w:rsid w:val="00600886"/>
    <w:rsid w:val="00600CB5"/>
    <w:rsid w:val="00600E67"/>
    <w:rsid w:val="00601523"/>
    <w:rsid w:val="0060170D"/>
    <w:rsid w:val="0060206F"/>
    <w:rsid w:val="006025DF"/>
    <w:rsid w:val="0060307E"/>
    <w:rsid w:val="006030D0"/>
    <w:rsid w:val="00603630"/>
    <w:rsid w:val="00603A08"/>
    <w:rsid w:val="006040E9"/>
    <w:rsid w:val="00604197"/>
    <w:rsid w:val="006047E1"/>
    <w:rsid w:val="00604F9D"/>
    <w:rsid w:val="00605171"/>
    <w:rsid w:val="006059CE"/>
    <w:rsid w:val="00605A9C"/>
    <w:rsid w:val="00605E43"/>
    <w:rsid w:val="00606067"/>
    <w:rsid w:val="00606079"/>
    <w:rsid w:val="00606396"/>
    <w:rsid w:val="00606BCA"/>
    <w:rsid w:val="006072EF"/>
    <w:rsid w:val="00607723"/>
    <w:rsid w:val="00610171"/>
    <w:rsid w:val="00610723"/>
    <w:rsid w:val="00610A5E"/>
    <w:rsid w:val="00610B8B"/>
    <w:rsid w:val="00610C5A"/>
    <w:rsid w:val="006112F6"/>
    <w:rsid w:val="006119D3"/>
    <w:rsid w:val="00611A4C"/>
    <w:rsid w:val="00611CCE"/>
    <w:rsid w:val="006120C2"/>
    <w:rsid w:val="00612187"/>
    <w:rsid w:val="00612235"/>
    <w:rsid w:val="0061232A"/>
    <w:rsid w:val="00612700"/>
    <w:rsid w:val="00612C57"/>
    <w:rsid w:val="0061319C"/>
    <w:rsid w:val="00613C51"/>
    <w:rsid w:val="00613CCA"/>
    <w:rsid w:val="00613F39"/>
    <w:rsid w:val="006143B6"/>
    <w:rsid w:val="0061444D"/>
    <w:rsid w:val="006145FD"/>
    <w:rsid w:val="00614751"/>
    <w:rsid w:val="006148B3"/>
    <w:rsid w:val="00614A11"/>
    <w:rsid w:val="00614A37"/>
    <w:rsid w:val="00614C74"/>
    <w:rsid w:val="00614F92"/>
    <w:rsid w:val="00615E6F"/>
    <w:rsid w:val="006162EF"/>
    <w:rsid w:val="006164D6"/>
    <w:rsid w:val="00616B82"/>
    <w:rsid w:val="00617A14"/>
    <w:rsid w:val="00617E93"/>
    <w:rsid w:val="00620195"/>
    <w:rsid w:val="00620659"/>
    <w:rsid w:val="006208F5"/>
    <w:rsid w:val="0062099C"/>
    <w:rsid w:val="006218F3"/>
    <w:rsid w:val="0062228B"/>
    <w:rsid w:val="00622458"/>
    <w:rsid w:val="0062289D"/>
    <w:rsid w:val="00622B82"/>
    <w:rsid w:val="0062308A"/>
    <w:rsid w:val="006234CC"/>
    <w:rsid w:val="00623A26"/>
    <w:rsid w:val="00623A3B"/>
    <w:rsid w:val="00623B31"/>
    <w:rsid w:val="00624071"/>
    <w:rsid w:val="00624EA0"/>
    <w:rsid w:val="00624F1B"/>
    <w:rsid w:val="0062570D"/>
    <w:rsid w:val="00625B1B"/>
    <w:rsid w:val="00626199"/>
    <w:rsid w:val="006262F2"/>
    <w:rsid w:val="006265C4"/>
    <w:rsid w:val="006269CE"/>
    <w:rsid w:val="00626E3B"/>
    <w:rsid w:val="00627C4B"/>
    <w:rsid w:val="00630B9A"/>
    <w:rsid w:val="00630C8F"/>
    <w:rsid w:val="00630E82"/>
    <w:rsid w:val="0063133C"/>
    <w:rsid w:val="006315A4"/>
    <w:rsid w:val="00631B9B"/>
    <w:rsid w:val="00632A0B"/>
    <w:rsid w:val="0063341C"/>
    <w:rsid w:val="00633A83"/>
    <w:rsid w:val="00633E27"/>
    <w:rsid w:val="00634735"/>
    <w:rsid w:val="00634B37"/>
    <w:rsid w:val="00634FEF"/>
    <w:rsid w:val="00635183"/>
    <w:rsid w:val="006352A2"/>
    <w:rsid w:val="0063552E"/>
    <w:rsid w:val="0063556F"/>
    <w:rsid w:val="006355E4"/>
    <w:rsid w:val="006358E4"/>
    <w:rsid w:val="00635ACB"/>
    <w:rsid w:val="00635CF1"/>
    <w:rsid w:val="00636AFC"/>
    <w:rsid w:val="00636B68"/>
    <w:rsid w:val="006372F1"/>
    <w:rsid w:val="006377EE"/>
    <w:rsid w:val="00640170"/>
    <w:rsid w:val="00640938"/>
    <w:rsid w:val="00640D03"/>
    <w:rsid w:val="0064189A"/>
    <w:rsid w:val="00641A26"/>
    <w:rsid w:val="00641D33"/>
    <w:rsid w:val="00642154"/>
    <w:rsid w:val="006428D9"/>
    <w:rsid w:val="00642BF0"/>
    <w:rsid w:val="00642CE0"/>
    <w:rsid w:val="00642EE5"/>
    <w:rsid w:val="00643127"/>
    <w:rsid w:val="006436BF"/>
    <w:rsid w:val="00643AF9"/>
    <w:rsid w:val="00643DE0"/>
    <w:rsid w:val="00643F46"/>
    <w:rsid w:val="00644003"/>
    <w:rsid w:val="006442D0"/>
    <w:rsid w:val="00645787"/>
    <w:rsid w:val="006458C7"/>
    <w:rsid w:val="00646967"/>
    <w:rsid w:val="00646CBC"/>
    <w:rsid w:val="00646DAD"/>
    <w:rsid w:val="00646FD8"/>
    <w:rsid w:val="00647349"/>
    <w:rsid w:val="0065035F"/>
    <w:rsid w:val="006508FA"/>
    <w:rsid w:val="0065194D"/>
    <w:rsid w:val="00651B06"/>
    <w:rsid w:val="00651B79"/>
    <w:rsid w:val="00651B95"/>
    <w:rsid w:val="006522E1"/>
    <w:rsid w:val="0065341B"/>
    <w:rsid w:val="00653428"/>
    <w:rsid w:val="006534F5"/>
    <w:rsid w:val="00653580"/>
    <w:rsid w:val="006539D1"/>
    <w:rsid w:val="00653A26"/>
    <w:rsid w:val="00653FD0"/>
    <w:rsid w:val="00654A0E"/>
    <w:rsid w:val="00654ADF"/>
    <w:rsid w:val="00654FC5"/>
    <w:rsid w:val="0065577D"/>
    <w:rsid w:val="00655F9F"/>
    <w:rsid w:val="00656507"/>
    <w:rsid w:val="00656754"/>
    <w:rsid w:val="006574F6"/>
    <w:rsid w:val="006574FD"/>
    <w:rsid w:val="006578C6"/>
    <w:rsid w:val="00657982"/>
    <w:rsid w:val="00660227"/>
    <w:rsid w:val="00660682"/>
    <w:rsid w:val="00661133"/>
    <w:rsid w:val="00661C52"/>
    <w:rsid w:val="00661C9D"/>
    <w:rsid w:val="0066210C"/>
    <w:rsid w:val="0066218D"/>
    <w:rsid w:val="006623C1"/>
    <w:rsid w:val="0066290D"/>
    <w:rsid w:val="006631D6"/>
    <w:rsid w:val="00663B8B"/>
    <w:rsid w:val="00664070"/>
    <w:rsid w:val="00664348"/>
    <w:rsid w:val="00664733"/>
    <w:rsid w:val="00664999"/>
    <w:rsid w:val="00664B7B"/>
    <w:rsid w:val="00664CE1"/>
    <w:rsid w:val="00664D56"/>
    <w:rsid w:val="00664FA4"/>
    <w:rsid w:val="00665245"/>
    <w:rsid w:val="00665F27"/>
    <w:rsid w:val="006662C2"/>
    <w:rsid w:val="0066645E"/>
    <w:rsid w:val="006667EB"/>
    <w:rsid w:val="00666D6B"/>
    <w:rsid w:val="00667906"/>
    <w:rsid w:val="00667C8B"/>
    <w:rsid w:val="00670258"/>
    <w:rsid w:val="006704E3"/>
    <w:rsid w:val="00670529"/>
    <w:rsid w:val="00670B85"/>
    <w:rsid w:val="00670FAB"/>
    <w:rsid w:val="00671066"/>
    <w:rsid w:val="00671694"/>
    <w:rsid w:val="006716B8"/>
    <w:rsid w:val="00672561"/>
    <w:rsid w:val="00672C06"/>
    <w:rsid w:val="00673699"/>
    <w:rsid w:val="00673A2B"/>
    <w:rsid w:val="00673F4F"/>
    <w:rsid w:val="00674234"/>
    <w:rsid w:val="00674274"/>
    <w:rsid w:val="00674687"/>
    <w:rsid w:val="00675231"/>
    <w:rsid w:val="00675BEC"/>
    <w:rsid w:val="00675F44"/>
    <w:rsid w:val="0067627D"/>
    <w:rsid w:val="00676624"/>
    <w:rsid w:val="00676CBE"/>
    <w:rsid w:val="006770AF"/>
    <w:rsid w:val="006775D7"/>
    <w:rsid w:val="00677645"/>
    <w:rsid w:val="0067773E"/>
    <w:rsid w:val="00681260"/>
    <w:rsid w:val="00681382"/>
    <w:rsid w:val="00681A91"/>
    <w:rsid w:val="00681EF9"/>
    <w:rsid w:val="0068203D"/>
    <w:rsid w:val="0068207F"/>
    <w:rsid w:val="0068256C"/>
    <w:rsid w:val="006826F1"/>
    <w:rsid w:val="00682E5F"/>
    <w:rsid w:val="00683096"/>
    <w:rsid w:val="006834E8"/>
    <w:rsid w:val="00683CBF"/>
    <w:rsid w:val="0068409B"/>
    <w:rsid w:val="00684150"/>
    <w:rsid w:val="006842CD"/>
    <w:rsid w:val="00685444"/>
    <w:rsid w:val="0068573E"/>
    <w:rsid w:val="006858C9"/>
    <w:rsid w:val="0068767C"/>
    <w:rsid w:val="00687C35"/>
    <w:rsid w:val="006904F0"/>
    <w:rsid w:val="00690749"/>
    <w:rsid w:val="00690ED7"/>
    <w:rsid w:val="00690FAC"/>
    <w:rsid w:val="00691240"/>
    <w:rsid w:val="00691B4C"/>
    <w:rsid w:val="00691E30"/>
    <w:rsid w:val="00692240"/>
    <w:rsid w:val="006926DC"/>
    <w:rsid w:val="00692EEF"/>
    <w:rsid w:val="006933B8"/>
    <w:rsid w:val="0069361E"/>
    <w:rsid w:val="00693906"/>
    <w:rsid w:val="0069398C"/>
    <w:rsid w:val="00693F05"/>
    <w:rsid w:val="006945F3"/>
    <w:rsid w:val="00694981"/>
    <w:rsid w:val="00695335"/>
    <w:rsid w:val="00695CBB"/>
    <w:rsid w:val="00695CDF"/>
    <w:rsid w:val="00695CE2"/>
    <w:rsid w:val="006964A9"/>
    <w:rsid w:val="00696613"/>
    <w:rsid w:val="00696DFD"/>
    <w:rsid w:val="00697034"/>
    <w:rsid w:val="006972CF"/>
    <w:rsid w:val="00697739"/>
    <w:rsid w:val="006A0263"/>
    <w:rsid w:val="006A085A"/>
    <w:rsid w:val="006A08E2"/>
    <w:rsid w:val="006A0905"/>
    <w:rsid w:val="006A0DAE"/>
    <w:rsid w:val="006A1720"/>
    <w:rsid w:val="006A1BB8"/>
    <w:rsid w:val="006A1C4F"/>
    <w:rsid w:val="006A23A6"/>
    <w:rsid w:val="006A2498"/>
    <w:rsid w:val="006A2526"/>
    <w:rsid w:val="006A28CC"/>
    <w:rsid w:val="006A33BD"/>
    <w:rsid w:val="006A366C"/>
    <w:rsid w:val="006A386F"/>
    <w:rsid w:val="006A3A5C"/>
    <w:rsid w:val="006A3FA7"/>
    <w:rsid w:val="006A444A"/>
    <w:rsid w:val="006A494D"/>
    <w:rsid w:val="006A4D65"/>
    <w:rsid w:val="006A54AF"/>
    <w:rsid w:val="006A5C1C"/>
    <w:rsid w:val="006A5E10"/>
    <w:rsid w:val="006A5E98"/>
    <w:rsid w:val="006A681F"/>
    <w:rsid w:val="006A7922"/>
    <w:rsid w:val="006A7ADF"/>
    <w:rsid w:val="006A7E91"/>
    <w:rsid w:val="006A7EC4"/>
    <w:rsid w:val="006A7FE5"/>
    <w:rsid w:val="006B03D2"/>
    <w:rsid w:val="006B0991"/>
    <w:rsid w:val="006B0AC9"/>
    <w:rsid w:val="006B0E6E"/>
    <w:rsid w:val="006B1211"/>
    <w:rsid w:val="006B19AB"/>
    <w:rsid w:val="006B1F9B"/>
    <w:rsid w:val="006B2024"/>
    <w:rsid w:val="006B2043"/>
    <w:rsid w:val="006B26C9"/>
    <w:rsid w:val="006B2B83"/>
    <w:rsid w:val="006B3798"/>
    <w:rsid w:val="006B3A5D"/>
    <w:rsid w:val="006B3BF8"/>
    <w:rsid w:val="006B4033"/>
    <w:rsid w:val="006B509C"/>
    <w:rsid w:val="006B552A"/>
    <w:rsid w:val="006B56B4"/>
    <w:rsid w:val="006B5970"/>
    <w:rsid w:val="006B5A4A"/>
    <w:rsid w:val="006B5D00"/>
    <w:rsid w:val="006B76C8"/>
    <w:rsid w:val="006C0007"/>
    <w:rsid w:val="006C018D"/>
    <w:rsid w:val="006C01F8"/>
    <w:rsid w:val="006C154C"/>
    <w:rsid w:val="006C194E"/>
    <w:rsid w:val="006C24D9"/>
    <w:rsid w:val="006C2861"/>
    <w:rsid w:val="006C3247"/>
    <w:rsid w:val="006C381B"/>
    <w:rsid w:val="006C3DED"/>
    <w:rsid w:val="006C45D0"/>
    <w:rsid w:val="006C52BB"/>
    <w:rsid w:val="006C545D"/>
    <w:rsid w:val="006C5FED"/>
    <w:rsid w:val="006C6218"/>
    <w:rsid w:val="006C6AEA"/>
    <w:rsid w:val="006D009D"/>
    <w:rsid w:val="006D0174"/>
    <w:rsid w:val="006D10CE"/>
    <w:rsid w:val="006D15EA"/>
    <w:rsid w:val="006D194A"/>
    <w:rsid w:val="006D2488"/>
    <w:rsid w:val="006D2F91"/>
    <w:rsid w:val="006D2F96"/>
    <w:rsid w:val="006D3CF7"/>
    <w:rsid w:val="006D3D19"/>
    <w:rsid w:val="006D4D93"/>
    <w:rsid w:val="006D4E50"/>
    <w:rsid w:val="006D4ECE"/>
    <w:rsid w:val="006D5027"/>
    <w:rsid w:val="006D5357"/>
    <w:rsid w:val="006D5836"/>
    <w:rsid w:val="006D59C4"/>
    <w:rsid w:val="006D5C6A"/>
    <w:rsid w:val="006D659B"/>
    <w:rsid w:val="006D67CD"/>
    <w:rsid w:val="006D6D2B"/>
    <w:rsid w:val="006D6DF8"/>
    <w:rsid w:val="006D7262"/>
    <w:rsid w:val="006D782B"/>
    <w:rsid w:val="006E026B"/>
    <w:rsid w:val="006E0308"/>
    <w:rsid w:val="006E0617"/>
    <w:rsid w:val="006E0D75"/>
    <w:rsid w:val="006E1309"/>
    <w:rsid w:val="006E14E6"/>
    <w:rsid w:val="006E17B5"/>
    <w:rsid w:val="006E2353"/>
    <w:rsid w:val="006E25E6"/>
    <w:rsid w:val="006E2831"/>
    <w:rsid w:val="006E2DF3"/>
    <w:rsid w:val="006E31A3"/>
    <w:rsid w:val="006E3ECE"/>
    <w:rsid w:val="006E41D5"/>
    <w:rsid w:val="006E433D"/>
    <w:rsid w:val="006E48BE"/>
    <w:rsid w:val="006E49DF"/>
    <w:rsid w:val="006E51A0"/>
    <w:rsid w:val="006E6143"/>
    <w:rsid w:val="006E6A0A"/>
    <w:rsid w:val="006E6F8A"/>
    <w:rsid w:val="006E7DC6"/>
    <w:rsid w:val="006E7F03"/>
    <w:rsid w:val="006F057C"/>
    <w:rsid w:val="006F1616"/>
    <w:rsid w:val="006F17DD"/>
    <w:rsid w:val="006F205B"/>
    <w:rsid w:val="006F2AB0"/>
    <w:rsid w:val="006F2BA2"/>
    <w:rsid w:val="006F423D"/>
    <w:rsid w:val="006F4771"/>
    <w:rsid w:val="006F507D"/>
    <w:rsid w:val="006F552E"/>
    <w:rsid w:val="006F57FC"/>
    <w:rsid w:val="006F59B5"/>
    <w:rsid w:val="006F5DF7"/>
    <w:rsid w:val="006F62FA"/>
    <w:rsid w:val="006F6885"/>
    <w:rsid w:val="006F6C86"/>
    <w:rsid w:val="006F7246"/>
    <w:rsid w:val="006F7608"/>
    <w:rsid w:val="006F7B62"/>
    <w:rsid w:val="006F7CF0"/>
    <w:rsid w:val="00700377"/>
    <w:rsid w:val="00700748"/>
    <w:rsid w:val="007007B2"/>
    <w:rsid w:val="00700ADB"/>
    <w:rsid w:val="00700F1E"/>
    <w:rsid w:val="007010A2"/>
    <w:rsid w:val="007013E5"/>
    <w:rsid w:val="00701577"/>
    <w:rsid w:val="00701860"/>
    <w:rsid w:val="00701FE6"/>
    <w:rsid w:val="007024E1"/>
    <w:rsid w:val="007024F2"/>
    <w:rsid w:val="00702949"/>
    <w:rsid w:val="00702C42"/>
    <w:rsid w:val="0070328B"/>
    <w:rsid w:val="007034FD"/>
    <w:rsid w:val="00703D8D"/>
    <w:rsid w:val="007044D0"/>
    <w:rsid w:val="0070465E"/>
    <w:rsid w:val="00704964"/>
    <w:rsid w:val="007049F1"/>
    <w:rsid w:val="00704E1B"/>
    <w:rsid w:val="007052A9"/>
    <w:rsid w:val="007057CE"/>
    <w:rsid w:val="00705C11"/>
    <w:rsid w:val="0070601C"/>
    <w:rsid w:val="00706368"/>
    <w:rsid w:val="00706658"/>
    <w:rsid w:val="00706D62"/>
    <w:rsid w:val="0070701E"/>
    <w:rsid w:val="007078A4"/>
    <w:rsid w:val="00707AA6"/>
    <w:rsid w:val="00707CD9"/>
    <w:rsid w:val="0071081A"/>
    <w:rsid w:val="00710EAC"/>
    <w:rsid w:val="00711830"/>
    <w:rsid w:val="007118E7"/>
    <w:rsid w:val="00711A5C"/>
    <w:rsid w:val="00711EF1"/>
    <w:rsid w:val="00712241"/>
    <w:rsid w:val="00712284"/>
    <w:rsid w:val="007138E2"/>
    <w:rsid w:val="00713C5A"/>
    <w:rsid w:val="0071429B"/>
    <w:rsid w:val="007142C7"/>
    <w:rsid w:val="007146EC"/>
    <w:rsid w:val="0071474D"/>
    <w:rsid w:val="00714F80"/>
    <w:rsid w:val="007157A4"/>
    <w:rsid w:val="007157B9"/>
    <w:rsid w:val="00715CA4"/>
    <w:rsid w:val="00716082"/>
    <w:rsid w:val="00716568"/>
    <w:rsid w:val="007171F2"/>
    <w:rsid w:val="00717298"/>
    <w:rsid w:val="0071738F"/>
    <w:rsid w:val="0071758C"/>
    <w:rsid w:val="0071781C"/>
    <w:rsid w:val="00720EAF"/>
    <w:rsid w:val="00721047"/>
    <w:rsid w:val="00721965"/>
    <w:rsid w:val="00721C0E"/>
    <w:rsid w:val="00721C77"/>
    <w:rsid w:val="00722861"/>
    <w:rsid w:val="00722B15"/>
    <w:rsid w:val="00722B71"/>
    <w:rsid w:val="00723A67"/>
    <w:rsid w:val="00724834"/>
    <w:rsid w:val="00724D59"/>
    <w:rsid w:val="00724DF0"/>
    <w:rsid w:val="00724E68"/>
    <w:rsid w:val="00725133"/>
    <w:rsid w:val="00725C5B"/>
    <w:rsid w:val="00725D84"/>
    <w:rsid w:val="00725DED"/>
    <w:rsid w:val="00726B2E"/>
    <w:rsid w:val="00726F7E"/>
    <w:rsid w:val="007272D3"/>
    <w:rsid w:val="00727E80"/>
    <w:rsid w:val="007307B4"/>
    <w:rsid w:val="00731649"/>
    <w:rsid w:val="007319CE"/>
    <w:rsid w:val="00731D02"/>
    <w:rsid w:val="00732240"/>
    <w:rsid w:val="00732A2E"/>
    <w:rsid w:val="00732B35"/>
    <w:rsid w:val="00732FC8"/>
    <w:rsid w:val="0073373A"/>
    <w:rsid w:val="00734468"/>
    <w:rsid w:val="00734761"/>
    <w:rsid w:val="00734CA0"/>
    <w:rsid w:val="00734DF4"/>
    <w:rsid w:val="0073566F"/>
    <w:rsid w:val="007357E0"/>
    <w:rsid w:val="00735875"/>
    <w:rsid w:val="007359AD"/>
    <w:rsid w:val="00735A31"/>
    <w:rsid w:val="00735B4B"/>
    <w:rsid w:val="00735C24"/>
    <w:rsid w:val="00735CE6"/>
    <w:rsid w:val="00735EE1"/>
    <w:rsid w:val="0073636A"/>
    <w:rsid w:val="0073652D"/>
    <w:rsid w:val="007367F0"/>
    <w:rsid w:val="007368CE"/>
    <w:rsid w:val="00737375"/>
    <w:rsid w:val="00737631"/>
    <w:rsid w:val="00737759"/>
    <w:rsid w:val="007379AF"/>
    <w:rsid w:val="00740A69"/>
    <w:rsid w:val="00740AE5"/>
    <w:rsid w:val="00740C76"/>
    <w:rsid w:val="00740D13"/>
    <w:rsid w:val="00740E8A"/>
    <w:rsid w:val="007412B1"/>
    <w:rsid w:val="0074170A"/>
    <w:rsid w:val="007419CB"/>
    <w:rsid w:val="00741FAE"/>
    <w:rsid w:val="00742114"/>
    <w:rsid w:val="007421DF"/>
    <w:rsid w:val="00742979"/>
    <w:rsid w:val="00742C81"/>
    <w:rsid w:val="0074305A"/>
    <w:rsid w:val="0074361B"/>
    <w:rsid w:val="00743B09"/>
    <w:rsid w:val="00743D09"/>
    <w:rsid w:val="00743E7F"/>
    <w:rsid w:val="00743F1D"/>
    <w:rsid w:val="007440B6"/>
    <w:rsid w:val="0074443C"/>
    <w:rsid w:val="00744BD9"/>
    <w:rsid w:val="00744C89"/>
    <w:rsid w:val="00745278"/>
    <w:rsid w:val="00745542"/>
    <w:rsid w:val="007458DC"/>
    <w:rsid w:val="00745D39"/>
    <w:rsid w:val="0074657C"/>
    <w:rsid w:val="00746D4F"/>
    <w:rsid w:val="007472A8"/>
    <w:rsid w:val="007475E8"/>
    <w:rsid w:val="0074790F"/>
    <w:rsid w:val="00747957"/>
    <w:rsid w:val="00750F5A"/>
    <w:rsid w:val="00751D51"/>
    <w:rsid w:val="00752516"/>
    <w:rsid w:val="007525AD"/>
    <w:rsid w:val="0075294F"/>
    <w:rsid w:val="0075316F"/>
    <w:rsid w:val="00753EED"/>
    <w:rsid w:val="007540DD"/>
    <w:rsid w:val="0075474E"/>
    <w:rsid w:val="007549F8"/>
    <w:rsid w:val="00756173"/>
    <w:rsid w:val="00756286"/>
    <w:rsid w:val="007565C1"/>
    <w:rsid w:val="00756676"/>
    <w:rsid w:val="00756C4A"/>
    <w:rsid w:val="00756DFC"/>
    <w:rsid w:val="00756E51"/>
    <w:rsid w:val="00757285"/>
    <w:rsid w:val="0075741D"/>
    <w:rsid w:val="00757696"/>
    <w:rsid w:val="007576CA"/>
    <w:rsid w:val="007576D4"/>
    <w:rsid w:val="00757E29"/>
    <w:rsid w:val="00757F16"/>
    <w:rsid w:val="00760643"/>
    <w:rsid w:val="00760967"/>
    <w:rsid w:val="007609A3"/>
    <w:rsid w:val="00760A78"/>
    <w:rsid w:val="00760AD6"/>
    <w:rsid w:val="0076121D"/>
    <w:rsid w:val="0076134D"/>
    <w:rsid w:val="00761848"/>
    <w:rsid w:val="00761C9F"/>
    <w:rsid w:val="007624FE"/>
    <w:rsid w:val="00762A46"/>
    <w:rsid w:val="00762AC9"/>
    <w:rsid w:val="007630EA"/>
    <w:rsid w:val="0076376E"/>
    <w:rsid w:val="00763877"/>
    <w:rsid w:val="00763935"/>
    <w:rsid w:val="00763D1F"/>
    <w:rsid w:val="007647DA"/>
    <w:rsid w:val="007649F2"/>
    <w:rsid w:val="00764A21"/>
    <w:rsid w:val="00764CC1"/>
    <w:rsid w:val="00764F71"/>
    <w:rsid w:val="00764FDE"/>
    <w:rsid w:val="007653D7"/>
    <w:rsid w:val="00765E7B"/>
    <w:rsid w:val="007661AC"/>
    <w:rsid w:val="00766766"/>
    <w:rsid w:val="00766B81"/>
    <w:rsid w:val="0076775D"/>
    <w:rsid w:val="00767E05"/>
    <w:rsid w:val="00770028"/>
    <w:rsid w:val="00770181"/>
    <w:rsid w:val="00771501"/>
    <w:rsid w:val="00771F0C"/>
    <w:rsid w:val="007726DC"/>
    <w:rsid w:val="0077282C"/>
    <w:rsid w:val="00772B25"/>
    <w:rsid w:val="00773167"/>
    <w:rsid w:val="00773AA3"/>
    <w:rsid w:val="007744B4"/>
    <w:rsid w:val="00774528"/>
    <w:rsid w:val="007746F5"/>
    <w:rsid w:val="007750BC"/>
    <w:rsid w:val="0077534F"/>
    <w:rsid w:val="00775BA3"/>
    <w:rsid w:val="00775D0B"/>
    <w:rsid w:val="00775D69"/>
    <w:rsid w:val="00775DBB"/>
    <w:rsid w:val="00775E22"/>
    <w:rsid w:val="00776452"/>
    <w:rsid w:val="0077666F"/>
    <w:rsid w:val="00776B9A"/>
    <w:rsid w:val="00776F8D"/>
    <w:rsid w:val="007772EA"/>
    <w:rsid w:val="0077733B"/>
    <w:rsid w:val="0078009A"/>
    <w:rsid w:val="00780C02"/>
    <w:rsid w:val="00781A35"/>
    <w:rsid w:val="007824F6"/>
    <w:rsid w:val="0078251C"/>
    <w:rsid w:val="0078254A"/>
    <w:rsid w:val="00782D40"/>
    <w:rsid w:val="007830EF"/>
    <w:rsid w:val="00783894"/>
    <w:rsid w:val="00783D06"/>
    <w:rsid w:val="00783F19"/>
    <w:rsid w:val="007840D7"/>
    <w:rsid w:val="00785484"/>
    <w:rsid w:val="007859F5"/>
    <w:rsid w:val="00785C95"/>
    <w:rsid w:val="007860B0"/>
    <w:rsid w:val="007862C8"/>
    <w:rsid w:val="007866B7"/>
    <w:rsid w:val="00786D4E"/>
    <w:rsid w:val="00787316"/>
    <w:rsid w:val="00790170"/>
    <w:rsid w:val="007904A8"/>
    <w:rsid w:val="00790606"/>
    <w:rsid w:val="0079091C"/>
    <w:rsid w:val="00790DBF"/>
    <w:rsid w:val="0079107F"/>
    <w:rsid w:val="007915C9"/>
    <w:rsid w:val="007916FB"/>
    <w:rsid w:val="007917C8"/>
    <w:rsid w:val="00791B11"/>
    <w:rsid w:val="00792007"/>
    <w:rsid w:val="00792156"/>
    <w:rsid w:val="00793B1D"/>
    <w:rsid w:val="00793DCD"/>
    <w:rsid w:val="0079415A"/>
    <w:rsid w:val="007941B5"/>
    <w:rsid w:val="007951E4"/>
    <w:rsid w:val="0079567F"/>
    <w:rsid w:val="00796431"/>
    <w:rsid w:val="007964BE"/>
    <w:rsid w:val="007964EA"/>
    <w:rsid w:val="007966E8"/>
    <w:rsid w:val="007969A2"/>
    <w:rsid w:val="00796D77"/>
    <w:rsid w:val="00796F2D"/>
    <w:rsid w:val="00797673"/>
    <w:rsid w:val="00797926"/>
    <w:rsid w:val="00797AD6"/>
    <w:rsid w:val="007A0FF7"/>
    <w:rsid w:val="007A1160"/>
    <w:rsid w:val="007A1CF8"/>
    <w:rsid w:val="007A1E69"/>
    <w:rsid w:val="007A2345"/>
    <w:rsid w:val="007A2581"/>
    <w:rsid w:val="007A284D"/>
    <w:rsid w:val="007A343F"/>
    <w:rsid w:val="007A3509"/>
    <w:rsid w:val="007A358C"/>
    <w:rsid w:val="007A3654"/>
    <w:rsid w:val="007A3E4B"/>
    <w:rsid w:val="007A43EC"/>
    <w:rsid w:val="007A4924"/>
    <w:rsid w:val="007A4B77"/>
    <w:rsid w:val="007A4EDF"/>
    <w:rsid w:val="007A53AD"/>
    <w:rsid w:val="007A5D8A"/>
    <w:rsid w:val="007A5DD2"/>
    <w:rsid w:val="007A6112"/>
    <w:rsid w:val="007A63B1"/>
    <w:rsid w:val="007A64F7"/>
    <w:rsid w:val="007A6A9B"/>
    <w:rsid w:val="007A6D13"/>
    <w:rsid w:val="007A6EC0"/>
    <w:rsid w:val="007A7B97"/>
    <w:rsid w:val="007A7CA8"/>
    <w:rsid w:val="007A7E78"/>
    <w:rsid w:val="007A7F86"/>
    <w:rsid w:val="007B01AC"/>
    <w:rsid w:val="007B02BB"/>
    <w:rsid w:val="007B070D"/>
    <w:rsid w:val="007B09EE"/>
    <w:rsid w:val="007B0AE4"/>
    <w:rsid w:val="007B15B3"/>
    <w:rsid w:val="007B1693"/>
    <w:rsid w:val="007B18DF"/>
    <w:rsid w:val="007B1A92"/>
    <w:rsid w:val="007B1B64"/>
    <w:rsid w:val="007B1C1F"/>
    <w:rsid w:val="007B2204"/>
    <w:rsid w:val="007B2527"/>
    <w:rsid w:val="007B2ADC"/>
    <w:rsid w:val="007B2C1E"/>
    <w:rsid w:val="007B2EE2"/>
    <w:rsid w:val="007B306A"/>
    <w:rsid w:val="007B32F9"/>
    <w:rsid w:val="007B39DE"/>
    <w:rsid w:val="007B3CF5"/>
    <w:rsid w:val="007B40C1"/>
    <w:rsid w:val="007B45F5"/>
    <w:rsid w:val="007B4D7A"/>
    <w:rsid w:val="007B5582"/>
    <w:rsid w:val="007B6258"/>
    <w:rsid w:val="007B6271"/>
    <w:rsid w:val="007B6348"/>
    <w:rsid w:val="007B6511"/>
    <w:rsid w:val="007B658E"/>
    <w:rsid w:val="007B65B4"/>
    <w:rsid w:val="007B6840"/>
    <w:rsid w:val="007B6C87"/>
    <w:rsid w:val="007B6F13"/>
    <w:rsid w:val="007B7085"/>
    <w:rsid w:val="007B726D"/>
    <w:rsid w:val="007B7661"/>
    <w:rsid w:val="007B7707"/>
    <w:rsid w:val="007B79B8"/>
    <w:rsid w:val="007B7BDC"/>
    <w:rsid w:val="007B7C65"/>
    <w:rsid w:val="007B7ECE"/>
    <w:rsid w:val="007C0355"/>
    <w:rsid w:val="007C089C"/>
    <w:rsid w:val="007C1703"/>
    <w:rsid w:val="007C1A6E"/>
    <w:rsid w:val="007C1C67"/>
    <w:rsid w:val="007C2B0B"/>
    <w:rsid w:val="007C2B6A"/>
    <w:rsid w:val="007C2DC2"/>
    <w:rsid w:val="007C2E19"/>
    <w:rsid w:val="007C3550"/>
    <w:rsid w:val="007C3636"/>
    <w:rsid w:val="007C3FF6"/>
    <w:rsid w:val="007C40F3"/>
    <w:rsid w:val="007C4818"/>
    <w:rsid w:val="007C4881"/>
    <w:rsid w:val="007C4AF8"/>
    <w:rsid w:val="007C4C62"/>
    <w:rsid w:val="007C4CF9"/>
    <w:rsid w:val="007C4EEC"/>
    <w:rsid w:val="007C4FDE"/>
    <w:rsid w:val="007C536A"/>
    <w:rsid w:val="007C694E"/>
    <w:rsid w:val="007C6DBF"/>
    <w:rsid w:val="007C758E"/>
    <w:rsid w:val="007C7811"/>
    <w:rsid w:val="007C78C1"/>
    <w:rsid w:val="007C7E8F"/>
    <w:rsid w:val="007D00F0"/>
    <w:rsid w:val="007D013D"/>
    <w:rsid w:val="007D0C83"/>
    <w:rsid w:val="007D1CF5"/>
    <w:rsid w:val="007D1F62"/>
    <w:rsid w:val="007D21D4"/>
    <w:rsid w:val="007D24BF"/>
    <w:rsid w:val="007D2558"/>
    <w:rsid w:val="007D34DF"/>
    <w:rsid w:val="007D4351"/>
    <w:rsid w:val="007D4FA6"/>
    <w:rsid w:val="007D5164"/>
    <w:rsid w:val="007D53EF"/>
    <w:rsid w:val="007D6274"/>
    <w:rsid w:val="007D6CB1"/>
    <w:rsid w:val="007D7686"/>
    <w:rsid w:val="007D7988"/>
    <w:rsid w:val="007D798B"/>
    <w:rsid w:val="007D7CFA"/>
    <w:rsid w:val="007E0331"/>
    <w:rsid w:val="007E04AD"/>
    <w:rsid w:val="007E099A"/>
    <w:rsid w:val="007E0AA0"/>
    <w:rsid w:val="007E0B28"/>
    <w:rsid w:val="007E0F0E"/>
    <w:rsid w:val="007E20D3"/>
    <w:rsid w:val="007E22AC"/>
    <w:rsid w:val="007E2994"/>
    <w:rsid w:val="007E2E0D"/>
    <w:rsid w:val="007E4739"/>
    <w:rsid w:val="007E4BB6"/>
    <w:rsid w:val="007E5226"/>
    <w:rsid w:val="007E5505"/>
    <w:rsid w:val="007E5714"/>
    <w:rsid w:val="007E58CB"/>
    <w:rsid w:val="007E5EC4"/>
    <w:rsid w:val="007E61C0"/>
    <w:rsid w:val="007E653C"/>
    <w:rsid w:val="007E693B"/>
    <w:rsid w:val="007E6AA7"/>
    <w:rsid w:val="007E7FD2"/>
    <w:rsid w:val="007F05B3"/>
    <w:rsid w:val="007F08DB"/>
    <w:rsid w:val="007F1099"/>
    <w:rsid w:val="007F1DFB"/>
    <w:rsid w:val="007F1F11"/>
    <w:rsid w:val="007F26D4"/>
    <w:rsid w:val="007F2E76"/>
    <w:rsid w:val="007F3029"/>
    <w:rsid w:val="007F30B2"/>
    <w:rsid w:val="007F336E"/>
    <w:rsid w:val="007F3615"/>
    <w:rsid w:val="007F3F33"/>
    <w:rsid w:val="007F4C5E"/>
    <w:rsid w:val="007F4D2B"/>
    <w:rsid w:val="007F4DB6"/>
    <w:rsid w:val="007F5056"/>
    <w:rsid w:val="007F511C"/>
    <w:rsid w:val="007F53BF"/>
    <w:rsid w:val="007F5728"/>
    <w:rsid w:val="007F5888"/>
    <w:rsid w:val="007F5CC1"/>
    <w:rsid w:val="007F63D7"/>
    <w:rsid w:val="007F66E6"/>
    <w:rsid w:val="007F69FE"/>
    <w:rsid w:val="007F6E06"/>
    <w:rsid w:val="007F7558"/>
    <w:rsid w:val="007F76E2"/>
    <w:rsid w:val="007F7B73"/>
    <w:rsid w:val="007F7DF3"/>
    <w:rsid w:val="00800405"/>
    <w:rsid w:val="00801093"/>
    <w:rsid w:val="00801B3B"/>
    <w:rsid w:val="00801CA9"/>
    <w:rsid w:val="00801F75"/>
    <w:rsid w:val="008025F4"/>
    <w:rsid w:val="00802954"/>
    <w:rsid w:val="00803F3C"/>
    <w:rsid w:val="0080415D"/>
    <w:rsid w:val="0080438A"/>
    <w:rsid w:val="00804CFE"/>
    <w:rsid w:val="0080522B"/>
    <w:rsid w:val="008054BF"/>
    <w:rsid w:val="008056F9"/>
    <w:rsid w:val="00805774"/>
    <w:rsid w:val="00805E04"/>
    <w:rsid w:val="00805E11"/>
    <w:rsid w:val="00805F5A"/>
    <w:rsid w:val="00805F71"/>
    <w:rsid w:val="00806908"/>
    <w:rsid w:val="00806EE9"/>
    <w:rsid w:val="008071C1"/>
    <w:rsid w:val="008073CC"/>
    <w:rsid w:val="008073E5"/>
    <w:rsid w:val="00807567"/>
    <w:rsid w:val="00807B7B"/>
    <w:rsid w:val="0081044E"/>
    <w:rsid w:val="00810517"/>
    <w:rsid w:val="0081051C"/>
    <w:rsid w:val="00810A38"/>
    <w:rsid w:val="00810CFB"/>
    <w:rsid w:val="00811084"/>
    <w:rsid w:val="00811098"/>
    <w:rsid w:val="0081130A"/>
    <w:rsid w:val="0081130E"/>
    <w:rsid w:val="00811B08"/>
    <w:rsid w:val="00811B44"/>
    <w:rsid w:val="008124B1"/>
    <w:rsid w:val="0081321E"/>
    <w:rsid w:val="0081383D"/>
    <w:rsid w:val="00814408"/>
    <w:rsid w:val="0081448D"/>
    <w:rsid w:val="00814881"/>
    <w:rsid w:val="00814A8E"/>
    <w:rsid w:val="00815DFE"/>
    <w:rsid w:val="00815E59"/>
    <w:rsid w:val="00816200"/>
    <w:rsid w:val="00816592"/>
    <w:rsid w:val="008165DE"/>
    <w:rsid w:val="008168B8"/>
    <w:rsid w:val="008168EE"/>
    <w:rsid w:val="00816C97"/>
    <w:rsid w:val="00817825"/>
    <w:rsid w:val="00820004"/>
    <w:rsid w:val="00820178"/>
    <w:rsid w:val="008208E3"/>
    <w:rsid w:val="00820BD6"/>
    <w:rsid w:val="00820BEF"/>
    <w:rsid w:val="00820E29"/>
    <w:rsid w:val="008212F0"/>
    <w:rsid w:val="00821421"/>
    <w:rsid w:val="008214E7"/>
    <w:rsid w:val="00821C60"/>
    <w:rsid w:val="008228A6"/>
    <w:rsid w:val="00822971"/>
    <w:rsid w:val="008229C5"/>
    <w:rsid w:val="00822A99"/>
    <w:rsid w:val="00822D1B"/>
    <w:rsid w:val="008230DC"/>
    <w:rsid w:val="008235D2"/>
    <w:rsid w:val="008240E5"/>
    <w:rsid w:val="00824351"/>
    <w:rsid w:val="00824809"/>
    <w:rsid w:val="00824822"/>
    <w:rsid w:val="008255DF"/>
    <w:rsid w:val="00825CD2"/>
    <w:rsid w:val="00826A51"/>
    <w:rsid w:val="00826E40"/>
    <w:rsid w:val="00826EC1"/>
    <w:rsid w:val="00826ED3"/>
    <w:rsid w:val="00827772"/>
    <w:rsid w:val="008279DF"/>
    <w:rsid w:val="00827AD7"/>
    <w:rsid w:val="008300A4"/>
    <w:rsid w:val="008301A0"/>
    <w:rsid w:val="00830281"/>
    <w:rsid w:val="00830A2A"/>
    <w:rsid w:val="00830AD9"/>
    <w:rsid w:val="0083109C"/>
    <w:rsid w:val="00831187"/>
    <w:rsid w:val="00831C93"/>
    <w:rsid w:val="00831DC6"/>
    <w:rsid w:val="0083251E"/>
    <w:rsid w:val="00833968"/>
    <w:rsid w:val="008339AB"/>
    <w:rsid w:val="00833A36"/>
    <w:rsid w:val="00834205"/>
    <w:rsid w:val="0083422A"/>
    <w:rsid w:val="00834308"/>
    <w:rsid w:val="0083461B"/>
    <w:rsid w:val="00834A49"/>
    <w:rsid w:val="00834EC9"/>
    <w:rsid w:val="00834FE8"/>
    <w:rsid w:val="0083509C"/>
    <w:rsid w:val="00835ACB"/>
    <w:rsid w:val="00835C58"/>
    <w:rsid w:val="00835FD6"/>
    <w:rsid w:val="008361EB"/>
    <w:rsid w:val="00836780"/>
    <w:rsid w:val="00836931"/>
    <w:rsid w:val="00837205"/>
    <w:rsid w:val="0083769D"/>
    <w:rsid w:val="00837B00"/>
    <w:rsid w:val="00837E95"/>
    <w:rsid w:val="0084010E"/>
    <w:rsid w:val="008401BF"/>
    <w:rsid w:val="00840B6F"/>
    <w:rsid w:val="00841440"/>
    <w:rsid w:val="00841C80"/>
    <w:rsid w:val="00841CE0"/>
    <w:rsid w:val="0084202B"/>
    <w:rsid w:val="0084229D"/>
    <w:rsid w:val="008423A4"/>
    <w:rsid w:val="00842B07"/>
    <w:rsid w:val="00843724"/>
    <w:rsid w:val="008438A7"/>
    <w:rsid w:val="0084390D"/>
    <w:rsid w:val="008439FE"/>
    <w:rsid w:val="00843BA2"/>
    <w:rsid w:val="00843D40"/>
    <w:rsid w:val="0084413F"/>
    <w:rsid w:val="00844339"/>
    <w:rsid w:val="00844452"/>
    <w:rsid w:val="0084483B"/>
    <w:rsid w:val="00844EF4"/>
    <w:rsid w:val="00846655"/>
    <w:rsid w:val="00846B16"/>
    <w:rsid w:val="00846CE2"/>
    <w:rsid w:val="008471D8"/>
    <w:rsid w:val="008473F2"/>
    <w:rsid w:val="00847499"/>
    <w:rsid w:val="008474B9"/>
    <w:rsid w:val="00847720"/>
    <w:rsid w:val="00847A48"/>
    <w:rsid w:val="00847AC9"/>
    <w:rsid w:val="00847BA3"/>
    <w:rsid w:val="00847C7E"/>
    <w:rsid w:val="00850843"/>
    <w:rsid w:val="008508AF"/>
    <w:rsid w:val="00850CE2"/>
    <w:rsid w:val="00850E12"/>
    <w:rsid w:val="00850E62"/>
    <w:rsid w:val="00851721"/>
    <w:rsid w:val="00851BB8"/>
    <w:rsid w:val="008527EA"/>
    <w:rsid w:val="0085284B"/>
    <w:rsid w:val="00852CD6"/>
    <w:rsid w:val="00852D4C"/>
    <w:rsid w:val="00852E96"/>
    <w:rsid w:val="008530A4"/>
    <w:rsid w:val="00853509"/>
    <w:rsid w:val="008535F3"/>
    <w:rsid w:val="00853ED3"/>
    <w:rsid w:val="00854543"/>
    <w:rsid w:val="00854553"/>
    <w:rsid w:val="0085460D"/>
    <w:rsid w:val="008546B7"/>
    <w:rsid w:val="0085512B"/>
    <w:rsid w:val="008557CB"/>
    <w:rsid w:val="008559AE"/>
    <w:rsid w:val="00855E6B"/>
    <w:rsid w:val="00856059"/>
    <w:rsid w:val="00856159"/>
    <w:rsid w:val="008566F7"/>
    <w:rsid w:val="008567A9"/>
    <w:rsid w:val="0085761A"/>
    <w:rsid w:val="00857BA5"/>
    <w:rsid w:val="008601D5"/>
    <w:rsid w:val="00860498"/>
    <w:rsid w:val="0086076B"/>
    <w:rsid w:val="0086080B"/>
    <w:rsid w:val="008612AD"/>
    <w:rsid w:val="00861553"/>
    <w:rsid w:val="00861DD4"/>
    <w:rsid w:val="0086212C"/>
    <w:rsid w:val="008623E7"/>
    <w:rsid w:val="0086279F"/>
    <w:rsid w:val="00862840"/>
    <w:rsid w:val="00862DB7"/>
    <w:rsid w:val="00862F08"/>
    <w:rsid w:val="00862FDB"/>
    <w:rsid w:val="00863072"/>
    <w:rsid w:val="0086349E"/>
    <w:rsid w:val="008637D4"/>
    <w:rsid w:val="00863FFA"/>
    <w:rsid w:val="00864130"/>
    <w:rsid w:val="00864EB7"/>
    <w:rsid w:val="008652F1"/>
    <w:rsid w:val="00865DF8"/>
    <w:rsid w:val="00865FB8"/>
    <w:rsid w:val="008660ED"/>
    <w:rsid w:val="0086646B"/>
    <w:rsid w:val="008664EA"/>
    <w:rsid w:val="00870470"/>
    <w:rsid w:val="00870497"/>
    <w:rsid w:val="0087116F"/>
    <w:rsid w:val="008712D9"/>
    <w:rsid w:val="00871ED7"/>
    <w:rsid w:val="00871F5D"/>
    <w:rsid w:val="00871FAE"/>
    <w:rsid w:val="00872251"/>
    <w:rsid w:val="0087244E"/>
    <w:rsid w:val="00872702"/>
    <w:rsid w:val="0087433E"/>
    <w:rsid w:val="0087450D"/>
    <w:rsid w:val="008746CA"/>
    <w:rsid w:val="008747DB"/>
    <w:rsid w:val="00874B29"/>
    <w:rsid w:val="00875090"/>
    <w:rsid w:val="00875130"/>
    <w:rsid w:val="00875229"/>
    <w:rsid w:val="008754BD"/>
    <w:rsid w:val="00875C93"/>
    <w:rsid w:val="0087601B"/>
    <w:rsid w:val="008763DA"/>
    <w:rsid w:val="0087657D"/>
    <w:rsid w:val="008766BC"/>
    <w:rsid w:val="0087712F"/>
    <w:rsid w:val="00877F73"/>
    <w:rsid w:val="0088012D"/>
    <w:rsid w:val="0088160A"/>
    <w:rsid w:val="00881701"/>
    <w:rsid w:val="00881715"/>
    <w:rsid w:val="00881A59"/>
    <w:rsid w:val="00881A73"/>
    <w:rsid w:val="00881B77"/>
    <w:rsid w:val="008821C3"/>
    <w:rsid w:val="0088228D"/>
    <w:rsid w:val="008824D5"/>
    <w:rsid w:val="008825AF"/>
    <w:rsid w:val="00882A4B"/>
    <w:rsid w:val="00882B99"/>
    <w:rsid w:val="00882EE9"/>
    <w:rsid w:val="00882FE1"/>
    <w:rsid w:val="008830F2"/>
    <w:rsid w:val="008835F8"/>
    <w:rsid w:val="008836BD"/>
    <w:rsid w:val="00883703"/>
    <w:rsid w:val="00883720"/>
    <w:rsid w:val="0088495D"/>
    <w:rsid w:val="00884CCF"/>
    <w:rsid w:val="00885093"/>
    <w:rsid w:val="00885210"/>
    <w:rsid w:val="00885514"/>
    <w:rsid w:val="008859FF"/>
    <w:rsid w:val="00885AB9"/>
    <w:rsid w:val="00886673"/>
    <w:rsid w:val="008867FC"/>
    <w:rsid w:val="00886941"/>
    <w:rsid w:val="00886B7A"/>
    <w:rsid w:val="00886F68"/>
    <w:rsid w:val="008870E4"/>
    <w:rsid w:val="00887418"/>
    <w:rsid w:val="00887460"/>
    <w:rsid w:val="008875D0"/>
    <w:rsid w:val="0088762C"/>
    <w:rsid w:val="00887AFD"/>
    <w:rsid w:val="00887C46"/>
    <w:rsid w:val="0089013A"/>
    <w:rsid w:val="008907A4"/>
    <w:rsid w:val="00890D5B"/>
    <w:rsid w:val="008911EC"/>
    <w:rsid w:val="0089129A"/>
    <w:rsid w:val="008913AA"/>
    <w:rsid w:val="00891529"/>
    <w:rsid w:val="00891B4E"/>
    <w:rsid w:val="00891FE1"/>
    <w:rsid w:val="008922C0"/>
    <w:rsid w:val="0089233C"/>
    <w:rsid w:val="0089267D"/>
    <w:rsid w:val="00892A09"/>
    <w:rsid w:val="00892D08"/>
    <w:rsid w:val="00892D7E"/>
    <w:rsid w:val="00892F3E"/>
    <w:rsid w:val="00893134"/>
    <w:rsid w:val="00893227"/>
    <w:rsid w:val="0089389D"/>
    <w:rsid w:val="00893B56"/>
    <w:rsid w:val="00893CA1"/>
    <w:rsid w:val="00893FF4"/>
    <w:rsid w:val="00894731"/>
    <w:rsid w:val="0089549B"/>
    <w:rsid w:val="00895570"/>
    <w:rsid w:val="00895673"/>
    <w:rsid w:val="00895DBA"/>
    <w:rsid w:val="00895F72"/>
    <w:rsid w:val="008962AC"/>
    <w:rsid w:val="00896379"/>
    <w:rsid w:val="00896C42"/>
    <w:rsid w:val="00896DD1"/>
    <w:rsid w:val="008970B2"/>
    <w:rsid w:val="008979C6"/>
    <w:rsid w:val="00897C31"/>
    <w:rsid w:val="008A06C6"/>
    <w:rsid w:val="008A09D4"/>
    <w:rsid w:val="008A0EB6"/>
    <w:rsid w:val="008A154D"/>
    <w:rsid w:val="008A1C56"/>
    <w:rsid w:val="008A1F8B"/>
    <w:rsid w:val="008A21A1"/>
    <w:rsid w:val="008A2942"/>
    <w:rsid w:val="008A2ABD"/>
    <w:rsid w:val="008A2AF6"/>
    <w:rsid w:val="008A3086"/>
    <w:rsid w:val="008A3629"/>
    <w:rsid w:val="008A38B7"/>
    <w:rsid w:val="008A4252"/>
    <w:rsid w:val="008A466C"/>
    <w:rsid w:val="008A46AE"/>
    <w:rsid w:val="008A50C8"/>
    <w:rsid w:val="008A5465"/>
    <w:rsid w:val="008A5650"/>
    <w:rsid w:val="008A5A88"/>
    <w:rsid w:val="008A676A"/>
    <w:rsid w:val="008A6C10"/>
    <w:rsid w:val="008A6E65"/>
    <w:rsid w:val="008A7C80"/>
    <w:rsid w:val="008A7D34"/>
    <w:rsid w:val="008A7EC5"/>
    <w:rsid w:val="008B00C5"/>
    <w:rsid w:val="008B0560"/>
    <w:rsid w:val="008B0D5C"/>
    <w:rsid w:val="008B0DF7"/>
    <w:rsid w:val="008B1705"/>
    <w:rsid w:val="008B188F"/>
    <w:rsid w:val="008B1B0A"/>
    <w:rsid w:val="008B2549"/>
    <w:rsid w:val="008B3343"/>
    <w:rsid w:val="008B340C"/>
    <w:rsid w:val="008B37CF"/>
    <w:rsid w:val="008B43FE"/>
    <w:rsid w:val="008B4469"/>
    <w:rsid w:val="008B45A9"/>
    <w:rsid w:val="008B4719"/>
    <w:rsid w:val="008B4D88"/>
    <w:rsid w:val="008B5539"/>
    <w:rsid w:val="008B59AC"/>
    <w:rsid w:val="008B5DC0"/>
    <w:rsid w:val="008B5DE8"/>
    <w:rsid w:val="008B5F45"/>
    <w:rsid w:val="008B6121"/>
    <w:rsid w:val="008B6367"/>
    <w:rsid w:val="008B63C4"/>
    <w:rsid w:val="008B6E98"/>
    <w:rsid w:val="008B759A"/>
    <w:rsid w:val="008B7C98"/>
    <w:rsid w:val="008C0417"/>
    <w:rsid w:val="008C0478"/>
    <w:rsid w:val="008C1040"/>
    <w:rsid w:val="008C11F3"/>
    <w:rsid w:val="008C1F56"/>
    <w:rsid w:val="008C2E81"/>
    <w:rsid w:val="008C30F3"/>
    <w:rsid w:val="008C4354"/>
    <w:rsid w:val="008C46B4"/>
    <w:rsid w:val="008C4C9C"/>
    <w:rsid w:val="008C50C2"/>
    <w:rsid w:val="008C54C8"/>
    <w:rsid w:val="008C54C9"/>
    <w:rsid w:val="008C5FEF"/>
    <w:rsid w:val="008C6184"/>
    <w:rsid w:val="008C69C0"/>
    <w:rsid w:val="008C6B7A"/>
    <w:rsid w:val="008C700D"/>
    <w:rsid w:val="008C75A5"/>
    <w:rsid w:val="008C7898"/>
    <w:rsid w:val="008C7BA0"/>
    <w:rsid w:val="008D01DA"/>
    <w:rsid w:val="008D0F78"/>
    <w:rsid w:val="008D1257"/>
    <w:rsid w:val="008D15AD"/>
    <w:rsid w:val="008D1874"/>
    <w:rsid w:val="008D1A96"/>
    <w:rsid w:val="008D1E28"/>
    <w:rsid w:val="008D20F7"/>
    <w:rsid w:val="008D285F"/>
    <w:rsid w:val="008D28C2"/>
    <w:rsid w:val="008D29AE"/>
    <w:rsid w:val="008D32FF"/>
    <w:rsid w:val="008D3692"/>
    <w:rsid w:val="008D3C3F"/>
    <w:rsid w:val="008D40EE"/>
    <w:rsid w:val="008D41FE"/>
    <w:rsid w:val="008D4442"/>
    <w:rsid w:val="008D459A"/>
    <w:rsid w:val="008D47B6"/>
    <w:rsid w:val="008D4A83"/>
    <w:rsid w:val="008D56BB"/>
    <w:rsid w:val="008D603B"/>
    <w:rsid w:val="008D6C8D"/>
    <w:rsid w:val="008D7579"/>
    <w:rsid w:val="008D7BCB"/>
    <w:rsid w:val="008D7E68"/>
    <w:rsid w:val="008E0671"/>
    <w:rsid w:val="008E0816"/>
    <w:rsid w:val="008E0EDB"/>
    <w:rsid w:val="008E1660"/>
    <w:rsid w:val="008E1A1F"/>
    <w:rsid w:val="008E2951"/>
    <w:rsid w:val="008E3291"/>
    <w:rsid w:val="008E3422"/>
    <w:rsid w:val="008E3932"/>
    <w:rsid w:val="008E393B"/>
    <w:rsid w:val="008E3F6B"/>
    <w:rsid w:val="008E48BB"/>
    <w:rsid w:val="008E4BF3"/>
    <w:rsid w:val="008E4D85"/>
    <w:rsid w:val="008E5151"/>
    <w:rsid w:val="008E56D5"/>
    <w:rsid w:val="008E5D10"/>
    <w:rsid w:val="008E5F42"/>
    <w:rsid w:val="008E7659"/>
    <w:rsid w:val="008E7666"/>
    <w:rsid w:val="008E7BF7"/>
    <w:rsid w:val="008E7FBD"/>
    <w:rsid w:val="008F033C"/>
    <w:rsid w:val="008F0C5A"/>
    <w:rsid w:val="008F0C82"/>
    <w:rsid w:val="008F118F"/>
    <w:rsid w:val="008F1198"/>
    <w:rsid w:val="008F17AC"/>
    <w:rsid w:val="008F1EE0"/>
    <w:rsid w:val="008F1FF7"/>
    <w:rsid w:val="008F307C"/>
    <w:rsid w:val="008F30AE"/>
    <w:rsid w:val="008F3335"/>
    <w:rsid w:val="008F3A08"/>
    <w:rsid w:val="008F3E83"/>
    <w:rsid w:val="008F4E7E"/>
    <w:rsid w:val="008F5352"/>
    <w:rsid w:val="008F536E"/>
    <w:rsid w:val="008F53B2"/>
    <w:rsid w:val="008F5E4A"/>
    <w:rsid w:val="008F616A"/>
    <w:rsid w:val="008F65B5"/>
    <w:rsid w:val="008F67B2"/>
    <w:rsid w:val="008F6A6C"/>
    <w:rsid w:val="008F6F90"/>
    <w:rsid w:val="008F731A"/>
    <w:rsid w:val="008F749E"/>
    <w:rsid w:val="008F7A89"/>
    <w:rsid w:val="008F7EC9"/>
    <w:rsid w:val="00900693"/>
    <w:rsid w:val="009007E8"/>
    <w:rsid w:val="0090165A"/>
    <w:rsid w:val="0090185C"/>
    <w:rsid w:val="00901C07"/>
    <w:rsid w:val="00901FED"/>
    <w:rsid w:val="0090235C"/>
    <w:rsid w:val="009023E2"/>
    <w:rsid w:val="0090255B"/>
    <w:rsid w:val="0090269C"/>
    <w:rsid w:val="00902BA1"/>
    <w:rsid w:val="00902C17"/>
    <w:rsid w:val="00902FAF"/>
    <w:rsid w:val="009035DA"/>
    <w:rsid w:val="00903836"/>
    <w:rsid w:val="00903FD4"/>
    <w:rsid w:val="0090452D"/>
    <w:rsid w:val="00904AF5"/>
    <w:rsid w:val="00904C18"/>
    <w:rsid w:val="00904F66"/>
    <w:rsid w:val="00905126"/>
    <w:rsid w:val="00905357"/>
    <w:rsid w:val="00905705"/>
    <w:rsid w:val="00905BFD"/>
    <w:rsid w:val="00905CBF"/>
    <w:rsid w:val="00905EE3"/>
    <w:rsid w:val="00906944"/>
    <w:rsid w:val="00906FE2"/>
    <w:rsid w:val="00907CD2"/>
    <w:rsid w:val="00907DD6"/>
    <w:rsid w:val="00907F0F"/>
    <w:rsid w:val="00910496"/>
    <w:rsid w:val="00911950"/>
    <w:rsid w:val="00911CBA"/>
    <w:rsid w:val="0091232C"/>
    <w:rsid w:val="009124EC"/>
    <w:rsid w:val="0091323F"/>
    <w:rsid w:val="009138BE"/>
    <w:rsid w:val="00914097"/>
    <w:rsid w:val="00914E0C"/>
    <w:rsid w:val="009153BC"/>
    <w:rsid w:val="00915770"/>
    <w:rsid w:val="00916AD9"/>
    <w:rsid w:val="00916D7E"/>
    <w:rsid w:val="00916DAE"/>
    <w:rsid w:val="009170DD"/>
    <w:rsid w:val="00917160"/>
    <w:rsid w:val="0091741D"/>
    <w:rsid w:val="00917D2B"/>
    <w:rsid w:val="0092009D"/>
    <w:rsid w:val="00920411"/>
    <w:rsid w:val="00921252"/>
    <w:rsid w:val="00921903"/>
    <w:rsid w:val="00921E2F"/>
    <w:rsid w:val="00921ED7"/>
    <w:rsid w:val="00922044"/>
    <w:rsid w:val="00922DE7"/>
    <w:rsid w:val="00922F2C"/>
    <w:rsid w:val="00923452"/>
    <w:rsid w:val="00923466"/>
    <w:rsid w:val="009236F3"/>
    <w:rsid w:val="009247EC"/>
    <w:rsid w:val="0092491C"/>
    <w:rsid w:val="009249A5"/>
    <w:rsid w:val="0092546F"/>
    <w:rsid w:val="009256D1"/>
    <w:rsid w:val="00925707"/>
    <w:rsid w:val="00925E9A"/>
    <w:rsid w:val="009263DE"/>
    <w:rsid w:val="00926980"/>
    <w:rsid w:val="00926AB0"/>
    <w:rsid w:val="00926D24"/>
    <w:rsid w:val="00927D1B"/>
    <w:rsid w:val="00927EF2"/>
    <w:rsid w:val="009301CB"/>
    <w:rsid w:val="00930C47"/>
    <w:rsid w:val="00931106"/>
    <w:rsid w:val="009312EE"/>
    <w:rsid w:val="009314B5"/>
    <w:rsid w:val="0093157C"/>
    <w:rsid w:val="00931BD9"/>
    <w:rsid w:val="00932155"/>
    <w:rsid w:val="0093260E"/>
    <w:rsid w:val="009329C3"/>
    <w:rsid w:val="00932EFD"/>
    <w:rsid w:val="00932FEE"/>
    <w:rsid w:val="00933309"/>
    <w:rsid w:val="00933730"/>
    <w:rsid w:val="00933962"/>
    <w:rsid w:val="00933D6A"/>
    <w:rsid w:val="00934411"/>
    <w:rsid w:val="00934562"/>
    <w:rsid w:val="009346D1"/>
    <w:rsid w:val="00934BD8"/>
    <w:rsid w:val="00934C08"/>
    <w:rsid w:val="0093519D"/>
    <w:rsid w:val="00935A15"/>
    <w:rsid w:val="00935D54"/>
    <w:rsid w:val="00935FF3"/>
    <w:rsid w:val="00936366"/>
    <w:rsid w:val="00936435"/>
    <w:rsid w:val="00936749"/>
    <w:rsid w:val="009367BA"/>
    <w:rsid w:val="0093680D"/>
    <w:rsid w:val="00936825"/>
    <w:rsid w:val="009368B0"/>
    <w:rsid w:val="00936B0E"/>
    <w:rsid w:val="00937320"/>
    <w:rsid w:val="00937354"/>
    <w:rsid w:val="0093745A"/>
    <w:rsid w:val="00937AF1"/>
    <w:rsid w:val="00937F69"/>
    <w:rsid w:val="009401AB"/>
    <w:rsid w:val="00940A8F"/>
    <w:rsid w:val="00940B02"/>
    <w:rsid w:val="00941156"/>
    <w:rsid w:val="009413B0"/>
    <w:rsid w:val="00941948"/>
    <w:rsid w:val="00941A67"/>
    <w:rsid w:val="0094202B"/>
    <w:rsid w:val="00942B3B"/>
    <w:rsid w:val="00942BB5"/>
    <w:rsid w:val="00942D74"/>
    <w:rsid w:val="00942DC2"/>
    <w:rsid w:val="0094306B"/>
    <w:rsid w:val="0094406D"/>
    <w:rsid w:val="00944191"/>
    <w:rsid w:val="009446A4"/>
    <w:rsid w:val="00944FA3"/>
    <w:rsid w:val="00945056"/>
    <w:rsid w:val="00945118"/>
    <w:rsid w:val="00945725"/>
    <w:rsid w:val="00945E34"/>
    <w:rsid w:val="009462E7"/>
    <w:rsid w:val="00946307"/>
    <w:rsid w:val="009464A5"/>
    <w:rsid w:val="00946EE2"/>
    <w:rsid w:val="009473CA"/>
    <w:rsid w:val="00947501"/>
    <w:rsid w:val="009477D8"/>
    <w:rsid w:val="00947D7C"/>
    <w:rsid w:val="00947E57"/>
    <w:rsid w:val="00947FF7"/>
    <w:rsid w:val="0095053F"/>
    <w:rsid w:val="00950ADD"/>
    <w:rsid w:val="00950F25"/>
    <w:rsid w:val="00951161"/>
    <w:rsid w:val="00951638"/>
    <w:rsid w:val="00951DE1"/>
    <w:rsid w:val="00952360"/>
    <w:rsid w:val="009525E5"/>
    <w:rsid w:val="00952933"/>
    <w:rsid w:val="00952CA6"/>
    <w:rsid w:val="00952E9C"/>
    <w:rsid w:val="00952F78"/>
    <w:rsid w:val="00953652"/>
    <w:rsid w:val="0095380B"/>
    <w:rsid w:val="009538DB"/>
    <w:rsid w:val="0095424F"/>
    <w:rsid w:val="0095435C"/>
    <w:rsid w:val="009545ED"/>
    <w:rsid w:val="0095463B"/>
    <w:rsid w:val="00954AB5"/>
    <w:rsid w:val="00954D21"/>
    <w:rsid w:val="009558F6"/>
    <w:rsid w:val="009560B1"/>
    <w:rsid w:val="00956163"/>
    <w:rsid w:val="00956309"/>
    <w:rsid w:val="00956543"/>
    <w:rsid w:val="00956EF1"/>
    <w:rsid w:val="00956F5F"/>
    <w:rsid w:val="00957559"/>
    <w:rsid w:val="00957F36"/>
    <w:rsid w:val="00961364"/>
    <w:rsid w:val="009615F1"/>
    <w:rsid w:val="00961D52"/>
    <w:rsid w:val="00962046"/>
    <w:rsid w:val="00962114"/>
    <w:rsid w:val="00962363"/>
    <w:rsid w:val="00962391"/>
    <w:rsid w:val="00962DC7"/>
    <w:rsid w:val="00962EC2"/>
    <w:rsid w:val="0096304D"/>
    <w:rsid w:val="009630E5"/>
    <w:rsid w:val="00963286"/>
    <w:rsid w:val="0096393B"/>
    <w:rsid w:val="00963F6A"/>
    <w:rsid w:val="009644A5"/>
    <w:rsid w:val="0096499A"/>
    <w:rsid w:val="00964DED"/>
    <w:rsid w:val="00965103"/>
    <w:rsid w:val="00965761"/>
    <w:rsid w:val="00965B2E"/>
    <w:rsid w:val="00966070"/>
    <w:rsid w:val="0096664F"/>
    <w:rsid w:val="00966787"/>
    <w:rsid w:val="0096703D"/>
    <w:rsid w:val="00967B9E"/>
    <w:rsid w:val="00967DF3"/>
    <w:rsid w:val="009709E9"/>
    <w:rsid w:val="00970DB9"/>
    <w:rsid w:val="00971155"/>
    <w:rsid w:val="009711B6"/>
    <w:rsid w:val="0097144B"/>
    <w:rsid w:val="00971479"/>
    <w:rsid w:val="00971D5C"/>
    <w:rsid w:val="00971F72"/>
    <w:rsid w:val="00972052"/>
    <w:rsid w:val="0097316C"/>
    <w:rsid w:val="00973FC4"/>
    <w:rsid w:val="00974BE6"/>
    <w:rsid w:val="00974CAD"/>
    <w:rsid w:val="00974EF7"/>
    <w:rsid w:val="00974FC5"/>
    <w:rsid w:val="00975347"/>
    <w:rsid w:val="009755CA"/>
    <w:rsid w:val="00975AD8"/>
    <w:rsid w:val="00976203"/>
    <w:rsid w:val="009762DD"/>
    <w:rsid w:val="00976CAB"/>
    <w:rsid w:val="00977107"/>
    <w:rsid w:val="0097724C"/>
    <w:rsid w:val="009772A2"/>
    <w:rsid w:val="0097736B"/>
    <w:rsid w:val="0097774D"/>
    <w:rsid w:val="00977E53"/>
    <w:rsid w:val="00977F58"/>
    <w:rsid w:val="0098005B"/>
    <w:rsid w:val="009800F6"/>
    <w:rsid w:val="0098037B"/>
    <w:rsid w:val="00980958"/>
    <w:rsid w:val="00981380"/>
    <w:rsid w:val="00982193"/>
    <w:rsid w:val="0098260C"/>
    <w:rsid w:val="00982741"/>
    <w:rsid w:val="009827E5"/>
    <w:rsid w:val="00983137"/>
    <w:rsid w:val="0098339F"/>
    <w:rsid w:val="009838C7"/>
    <w:rsid w:val="009839E6"/>
    <w:rsid w:val="00983F16"/>
    <w:rsid w:val="00983FF0"/>
    <w:rsid w:val="0098419E"/>
    <w:rsid w:val="00984A83"/>
    <w:rsid w:val="009858D0"/>
    <w:rsid w:val="00985B11"/>
    <w:rsid w:val="00985E7A"/>
    <w:rsid w:val="00985EE0"/>
    <w:rsid w:val="00986667"/>
    <w:rsid w:val="009868FF"/>
    <w:rsid w:val="00987E2A"/>
    <w:rsid w:val="00990E8B"/>
    <w:rsid w:val="00991139"/>
    <w:rsid w:val="0099191E"/>
    <w:rsid w:val="00991C9A"/>
    <w:rsid w:val="009924DB"/>
    <w:rsid w:val="0099340E"/>
    <w:rsid w:val="0099397A"/>
    <w:rsid w:val="009952EF"/>
    <w:rsid w:val="00995477"/>
    <w:rsid w:val="009963F4"/>
    <w:rsid w:val="009969B2"/>
    <w:rsid w:val="00996B10"/>
    <w:rsid w:val="00996BCC"/>
    <w:rsid w:val="00996C67"/>
    <w:rsid w:val="00997A1A"/>
    <w:rsid w:val="009A03D1"/>
    <w:rsid w:val="009A161A"/>
    <w:rsid w:val="009A1ED0"/>
    <w:rsid w:val="009A278A"/>
    <w:rsid w:val="009A27CC"/>
    <w:rsid w:val="009A28D1"/>
    <w:rsid w:val="009A2D53"/>
    <w:rsid w:val="009A2D5C"/>
    <w:rsid w:val="009A31B5"/>
    <w:rsid w:val="009A34BC"/>
    <w:rsid w:val="009A37DA"/>
    <w:rsid w:val="009A3EB9"/>
    <w:rsid w:val="009A3F2A"/>
    <w:rsid w:val="009A4264"/>
    <w:rsid w:val="009A447C"/>
    <w:rsid w:val="009A4A7D"/>
    <w:rsid w:val="009A5059"/>
    <w:rsid w:val="009A5A06"/>
    <w:rsid w:val="009A5C0B"/>
    <w:rsid w:val="009A5CC1"/>
    <w:rsid w:val="009A5D24"/>
    <w:rsid w:val="009A6395"/>
    <w:rsid w:val="009A6916"/>
    <w:rsid w:val="009A6C20"/>
    <w:rsid w:val="009A7129"/>
    <w:rsid w:val="009A7564"/>
    <w:rsid w:val="009A7A13"/>
    <w:rsid w:val="009A7BDE"/>
    <w:rsid w:val="009A7C30"/>
    <w:rsid w:val="009A7EF9"/>
    <w:rsid w:val="009B068C"/>
    <w:rsid w:val="009B07F6"/>
    <w:rsid w:val="009B11CB"/>
    <w:rsid w:val="009B1640"/>
    <w:rsid w:val="009B1C63"/>
    <w:rsid w:val="009B1E02"/>
    <w:rsid w:val="009B1EBC"/>
    <w:rsid w:val="009B1F2B"/>
    <w:rsid w:val="009B2060"/>
    <w:rsid w:val="009B2E61"/>
    <w:rsid w:val="009B31F8"/>
    <w:rsid w:val="009B3725"/>
    <w:rsid w:val="009B4419"/>
    <w:rsid w:val="009B4641"/>
    <w:rsid w:val="009B464F"/>
    <w:rsid w:val="009B471B"/>
    <w:rsid w:val="009B4995"/>
    <w:rsid w:val="009B4B68"/>
    <w:rsid w:val="009B4E93"/>
    <w:rsid w:val="009B50A3"/>
    <w:rsid w:val="009B5216"/>
    <w:rsid w:val="009B57A3"/>
    <w:rsid w:val="009B5DE0"/>
    <w:rsid w:val="009B63A3"/>
    <w:rsid w:val="009B66D4"/>
    <w:rsid w:val="009B6BFE"/>
    <w:rsid w:val="009B6F3A"/>
    <w:rsid w:val="009B701F"/>
    <w:rsid w:val="009B7183"/>
    <w:rsid w:val="009B7326"/>
    <w:rsid w:val="009B76F6"/>
    <w:rsid w:val="009C06F2"/>
    <w:rsid w:val="009C077D"/>
    <w:rsid w:val="009C0BAB"/>
    <w:rsid w:val="009C0EFA"/>
    <w:rsid w:val="009C1A56"/>
    <w:rsid w:val="009C1B92"/>
    <w:rsid w:val="009C204E"/>
    <w:rsid w:val="009C226E"/>
    <w:rsid w:val="009C2428"/>
    <w:rsid w:val="009C2729"/>
    <w:rsid w:val="009C29EB"/>
    <w:rsid w:val="009C327E"/>
    <w:rsid w:val="009C34AB"/>
    <w:rsid w:val="009C3598"/>
    <w:rsid w:val="009C3E8F"/>
    <w:rsid w:val="009C4021"/>
    <w:rsid w:val="009C438E"/>
    <w:rsid w:val="009C43FD"/>
    <w:rsid w:val="009C445F"/>
    <w:rsid w:val="009C47C9"/>
    <w:rsid w:val="009C4918"/>
    <w:rsid w:val="009C59FC"/>
    <w:rsid w:val="009C5C97"/>
    <w:rsid w:val="009C606E"/>
    <w:rsid w:val="009C61D0"/>
    <w:rsid w:val="009C6740"/>
    <w:rsid w:val="009C6F9C"/>
    <w:rsid w:val="009C6FF5"/>
    <w:rsid w:val="009C707E"/>
    <w:rsid w:val="009C70A5"/>
    <w:rsid w:val="009C71D5"/>
    <w:rsid w:val="009C751E"/>
    <w:rsid w:val="009C7704"/>
    <w:rsid w:val="009C7A2F"/>
    <w:rsid w:val="009C7E31"/>
    <w:rsid w:val="009D0092"/>
    <w:rsid w:val="009D0225"/>
    <w:rsid w:val="009D06A8"/>
    <w:rsid w:val="009D0708"/>
    <w:rsid w:val="009D08AB"/>
    <w:rsid w:val="009D0BF9"/>
    <w:rsid w:val="009D1C47"/>
    <w:rsid w:val="009D1ECC"/>
    <w:rsid w:val="009D1F22"/>
    <w:rsid w:val="009D2151"/>
    <w:rsid w:val="009D2389"/>
    <w:rsid w:val="009D2D64"/>
    <w:rsid w:val="009D309C"/>
    <w:rsid w:val="009D35EC"/>
    <w:rsid w:val="009D3E46"/>
    <w:rsid w:val="009D3EF2"/>
    <w:rsid w:val="009D3F20"/>
    <w:rsid w:val="009D3FDB"/>
    <w:rsid w:val="009D4CAD"/>
    <w:rsid w:val="009D539A"/>
    <w:rsid w:val="009D5D58"/>
    <w:rsid w:val="009D5D61"/>
    <w:rsid w:val="009D6039"/>
    <w:rsid w:val="009D6B6D"/>
    <w:rsid w:val="009D71A9"/>
    <w:rsid w:val="009D795E"/>
    <w:rsid w:val="009E039B"/>
    <w:rsid w:val="009E0A9E"/>
    <w:rsid w:val="009E1374"/>
    <w:rsid w:val="009E15DC"/>
    <w:rsid w:val="009E1846"/>
    <w:rsid w:val="009E377A"/>
    <w:rsid w:val="009E3A97"/>
    <w:rsid w:val="009E45D5"/>
    <w:rsid w:val="009E4919"/>
    <w:rsid w:val="009E4C26"/>
    <w:rsid w:val="009E539C"/>
    <w:rsid w:val="009E53D3"/>
    <w:rsid w:val="009E542D"/>
    <w:rsid w:val="009E5C6F"/>
    <w:rsid w:val="009E5C89"/>
    <w:rsid w:val="009E644F"/>
    <w:rsid w:val="009E6CFC"/>
    <w:rsid w:val="009E7165"/>
    <w:rsid w:val="009F0149"/>
    <w:rsid w:val="009F0B7E"/>
    <w:rsid w:val="009F0DCF"/>
    <w:rsid w:val="009F1166"/>
    <w:rsid w:val="009F1879"/>
    <w:rsid w:val="009F1DC3"/>
    <w:rsid w:val="009F290E"/>
    <w:rsid w:val="009F2BB1"/>
    <w:rsid w:val="009F2F25"/>
    <w:rsid w:val="009F3D15"/>
    <w:rsid w:val="009F4435"/>
    <w:rsid w:val="009F497A"/>
    <w:rsid w:val="009F4A26"/>
    <w:rsid w:val="009F5020"/>
    <w:rsid w:val="009F58E3"/>
    <w:rsid w:val="009F5B93"/>
    <w:rsid w:val="009F6220"/>
    <w:rsid w:val="009F67F8"/>
    <w:rsid w:val="009F6AFB"/>
    <w:rsid w:val="009F6C6D"/>
    <w:rsid w:val="009F7CE8"/>
    <w:rsid w:val="00A003F2"/>
    <w:rsid w:val="00A00D9C"/>
    <w:rsid w:val="00A00FC7"/>
    <w:rsid w:val="00A015A1"/>
    <w:rsid w:val="00A01670"/>
    <w:rsid w:val="00A01CF8"/>
    <w:rsid w:val="00A01FDF"/>
    <w:rsid w:val="00A0228B"/>
    <w:rsid w:val="00A025F9"/>
    <w:rsid w:val="00A02620"/>
    <w:rsid w:val="00A0267B"/>
    <w:rsid w:val="00A02A92"/>
    <w:rsid w:val="00A02BEF"/>
    <w:rsid w:val="00A03123"/>
    <w:rsid w:val="00A03298"/>
    <w:rsid w:val="00A03BB3"/>
    <w:rsid w:val="00A0447D"/>
    <w:rsid w:val="00A04BC4"/>
    <w:rsid w:val="00A05221"/>
    <w:rsid w:val="00A05764"/>
    <w:rsid w:val="00A069F3"/>
    <w:rsid w:val="00A06DD9"/>
    <w:rsid w:val="00A06EE2"/>
    <w:rsid w:val="00A0725B"/>
    <w:rsid w:val="00A07307"/>
    <w:rsid w:val="00A100A3"/>
    <w:rsid w:val="00A1117C"/>
    <w:rsid w:val="00A11B5C"/>
    <w:rsid w:val="00A11C0D"/>
    <w:rsid w:val="00A11D25"/>
    <w:rsid w:val="00A12728"/>
    <w:rsid w:val="00A1298F"/>
    <w:rsid w:val="00A12AB4"/>
    <w:rsid w:val="00A12B08"/>
    <w:rsid w:val="00A131EB"/>
    <w:rsid w:val="00A133A3"/>
    <w:rsid w:val="00A13853"/>
    <w:rsid w:val="00A13BA5"/>
    <w:rsid w:val="00A14916"/>
    <w:rsid w:val="00A14A10"/>
    <w:rsid w:val="00A15011"/>
    <w:rsid w:val="00A156FF"/>
    <w:rsid w:val="00A16060"/>
    <w:rsid w:val="00A16507"/>
    <w:rsid w:val="00A1726A"/>
    <w:rsid w:val="00A17489"/>
    <w:rsid w:val="00A17506"/>
    <w:rsid w:val="00A17597"/>
    <w:rsid w:val="00A17C99"/>
    <w:rsid w:val="00A17FC5"/>
    <w:rsid w:val="00A20917"/>
    <w:rsid w:val="00A20EF3"/>
    <w:rsid w:val="00A211B8"/>
    <w:rsid w:val="00A21A87"/>
    <w:rsid w:val="00A21D80"/>
    <w:rsid w:val="00A2222F"/>
    <w:rsid w:val="00A2258B"/>
    <w:rsid w:val="00A225C9"/>
    <w:rsid w:val="00A2264C"/>
    <w:rsid w:val="00A22929"/>
    <w:rsid w:val="00A22ABB"/>
    <w:rsid w:val="00A22D61"/>
    <w:rsid w:val="00A22EA7"/>
    <w:rsid w:val="00A2341B"/>
    <w:rsid w:val="00A2380C"/>
    <w:rsid w:val="00A23957"/>
    <w:rsid w:val="00A23A40"/>
    <w:rsid w:val="00A23A43"/>
    <w:rsid w:val="00A23DEC"/>
    <w:rsid w:val="00A23ED4"/>
    <w:rsid w:val="00A23F67"/>
    <w:rsid w:val="00A24394"/>
    <w:rsid w:val="00A2445C"/>
    <w:rsid w:val="00A24F07"/>
    <w:rsid w:val="00A24FBA"/>
    <w:rsid w:val="00A25181"/>
    <w:rsid w:val="00A25360"/>
    <w:rsid w:val="00A2596D"/>
    <w:rsid w:val="00A262B9"/>
    <w:rsid w:val="00A263DC"/>
    <w:rsid w:val="00A2662A"/>
    <w:rsid w:val="00A26CD0"/>
    <w:rsid w:val="00A27218"/>
    <w:rsid w:val="00A274B3"/>
    <w:rsid w:val="00A27808"/>
    <w:rsid w:val="00A27E3B"/>
    <w:rsid w:val="00A27E6C"/>
    <w:rsid w:val="00A27E6E"/>
    <w:rsid w:val="00A27F0D"/>
    <w:rsid w:val="00A3007E"/>
    <w:rsid w:val="00A30CFB"/>
    <w:rsid w:val="00A30D9D"/>
    <w:rsid w:val="00A31355"/>
    <w:rsid w:val="00A313EB"/>
    <w:rsid w:val="00A3254F"/>
    <w:rsid w:val="00A32C15"/>
    <w:rsid w:val="00A32DC9"/>
    <w:rsid w:val="00A32F10"/>
    <w:rsid w:val="00A3301B"/>
    <w:rsid w:val="00A33119"/>
    <w:rsid w:val="00A33382"/>
    <w:rsid w:val="00A33675"/>
    <w:rsid w:val="00A33901"/>
    <w:rsid w:val="00A33B53"/>
    <w:rsid w:val="00A33D78"/>
    <w:rsid w:val="00A33D92"/>
    <w:rsid w:val="00A33F9A"/>
    <w:rsid w:val="00A341D6"/>
    <w:rsid w:val="00A353CF"/>
    <w:rsid w:val="00A358EA"/>
    <w:rsid w:val="00A35958"/>
    <w:rsid w:val="00A35CCE"/>
    <w:rsid w:val="00A3613D"/>
    <w:rsid w:val="00A362DA"/>
    <w:rsid w:val="00A36636"/>
    <w:rsid w:val="00A367BC"/>
    <w:rsid w:val="00A36E31"/>
    <w:rsid w:val="00A36FC8"/>
    <w:rsid w:val="00A37DC2"/>
    <w:rsid w:val="00A37EE0"/>
    <w:rsid w:val="00A40457"/>
    <w:rsid w:val="00A405BA"/>
    <w:rsid w:val="00A406E2"/>
    <w:rsid w:val="00A4071E"/>
    <w:rsid w:val="00A409A3"/>
    <w:rsid w:val="00A40A42"/>
    <w:rsid w:val="00A40B35"/>
    <w:rsid w:val="00A40E38"/>
    <w:rsid w:val="00A411FA"/>
    <w:rsid w:val="00A420DC"/>
    <w:rsid w:val="00A42B4F"/>
    <w:rsid w:val="00A42E83"/>
    <w:rsid w:val="00A430AF"/>
    <w:rsid w:val="00A43880"/>
    <w:rsid w:val="00A4397F"/>
    <w:rsid w:val="00A43B2D"/>
    <w:rsid w:val="00A43C6B"/>
    <w:rsid w:val="00A4400F"/>
    <w:rsid w:val="00A44C81"/>
    <w:rsid w:val="00A44FC7"/>
    <w:rsid w:val="00A45518"/>
    <w:rsid w:val="00A45900"/>
    <w:rsid w:val="00A45C08"/>
    <w:rsid w:val="00A461B6"/>
    <w:rsid w:val="00A464EE"/>
    <w:rsid w:val="00A46570"/>
    <w:rsid w:val="00A4725B"/>
    <w:rsid w:val="00A47454"/>
    <w:rsid w:val="00A479FD"/>
    <w:rsid w:val="00A47E75"/>
    <w:rsid w:val="00A5033E"/>
    <w:rsid w:val="00A5043F"/>
    <w:rsid w:val="00A5117C"/>
    <w:rsid w:val="00A51201"/>
    <w:rsid w:val="00A512D3"/>
    <w:rsid w:val="00A516F1"/>
    <w:rsid w:val="00A5227B"/>
    <w:rsid w:val="00A52379"/>
    <w:rsid w:val="00A527C2"/>
    <w:rsid w:val="00A52938"/>
    <w:rsid w:val="00A52A3F"/>
    <w:rsid w:val="00A5322A"/>
    <w:rsid w:val="00A53698"/>
    <w:rsid w:val="00A53728"/>
    <w:rsid w:val="00A5379A"/>
    <w:rsid w:val="00A53DF8"/>
    <w:rsid w:val="00A54003"/>
    <w:rsid w:val="00A5446E"/>
    <w:rsid w:val="00A545D4"/>
    <w:rsid w:val="00A54AB2"/>
    <w:rsid w:val="00A550F2"/>
    <w:rsid w:val="00A5551F"/>
    <w:rsid w:val="00A55800"/>
    <w:rsid w:val="00A55AD6"/>
    <w:rsid w:val="00A5606C"/>
    <w:rsid w:val="00A56284"/>
    <w:rsid w:val="00A562B9"/>
    <w:rsid w:val="00A56367"/>
    <w:rsid w:val="00A56914"/>
    <w:rsid w:val="00A56C91"/>
    <w:rsid w:val="00A570AA"/>
    <w:rsid w:val="00A5748A"/>
    <w:rsid w:val="00A57BB1"/>
    <w:rsid w:val="00A606DB"/>
    <w:rsid w:val="00A60D5E"/>
    <w:rsid w:val="00A611A2"/>
    <w:rsid w:val="00A614E7"/>
    <w:rsid w:val="00A61B95"/>
    <w:rsid w:val="00A61EE1"/>
    <w:rsid w:val="00A62250"/>
    <w:rsid w:val="00A62A20"/>
    <w:rsid w:val="00A62A33"/>
    <w:rsid w:val="00A62D75"/>
    <w:rsid w:val="00A62FFF"/>
    <w:rsid w:val="00A630D8"/>
    <w:rsid w:val="00A63223"/>
    <w:rsid w:val="00A6326F"/>
    <w:rsid w:val="00A649B0"/>
    <w:rsid w:val="00A64FC8"/>
    <w:rsid w:val="00A6520A"/>
    <w:rsid w:val="00A65259"/>
    <w:rsid w:val="00A6584F"/>
    <w:rsid w:val="00A658DF"/>
    <w:rsid w:val="00A65A05"/>
    <w:rsid w:val="00A65B88"/>
    <w:rsid w:val="00A65CEA"/>
    <w:rsid w:val="00A660C5"/>
    <w:rsid w:val="00A663B6"/>
    <w:rsid w:val="00A6688A"/>
    <w:rsid w:val="00A7081A"/>
    <w:rsid w:val="00A70BC4"/>
    <w:rsid w:val="00A71302"/>
    <w:rsid w:val="00A71428"/>
    <w:rsid w:val="00A715C0"/>
    <w:rsid w:val="00A71783"/>
    <w:rsid w:val="00A71C43"/>
    <w:rsid w:val="00A723E8"/>
    <w:rsid w:val="00A72753"/>
    <w:rsid w:val="00A72F02"/>
    <w:rsid w:val="00A72F54"/>
    <w:rsid w:val="00A731C6"/>
    <w:rsid w:val="00A7334D"/>
    <w:rsid w:val="00A734FA"/>
    <w:rsid w:val="00A735C3"/>
    <w:rsid w:val="00A73676"/>
    <w:rsid w:val="00A73E0F"/>
    <w:rsid w:val="00A73EB9"/>
    <w:rsid w:val="00A73EC6"/>
    <w:rsid w:val="00A74058"/>
    <w:rsid w:val="00A740F7"/>
    <w:rsid w:val="00A7461F"/>
    <w:rsid w:val="00A746EC"/>
    <w:rsid w:val="00A748EE"/>
    <w:rsid w:val="00A74B83"/>
    <w:rsid w:val="00A74BEA"/>
    <w:rsid w:val="00A75410"/>
    <w:rsid w:val="00A7573B"/>
    <w:rsid w:val="00A7613F"/>
    <w:rsid w:val="00A765C3"/>
    <w:rsid w:val="00A76E9C"/>
    <w:rsid w:val="00A770A6"/>
    <w:rsid w:val="00A776D2"/>
    <w:rsid w:val="00A777FB"/>
    <w:rsid w:val="00A77A1B"/>
    <w:rsid w:val="00A77DEA"/>
    <w:rsid w:val="00A8036E"/>
    <w:rsid w:val="00A8041F"/>
    <w:rsid w:val="00A80773"/>
    <w:rsid w:val="00A80F29"/>
    <w:rsid w:val="00A8155B"/>
    <w:rsid w:val="00A827EB"/>
    <w:rsid w:val="00A82A74"/>
    <w:rsid w:val="00A833C1"/>
    <w:rsid w:val="00A83816"/>
    <w:rsid w:val="00A83920"/>
    <w:rsid w:val="00A83D1B"/>
    <w:rsid w:val="00A84069"/>
    <w:rsid w:val="00A84411"/>
    <w:rsid w:val="00A84478"/>
    <w:rsid w:val="00A8456C"/>
    <w:rsid w:val="00A84681"/>
    <w:rsid w:val="00A84742"/>
    <w:rsid w:val="00A85483"/>
    <w:rsid w:val="00A857B0"/>
    <w:rsid w:val="00A85A23"/>
    <w:rsid w:val="00A860C1"/>
    <w:rsid w:val="00A86245"/>
    <w:rsid w:val="00A86526"/>
    <w:rsid w:val="00A86C13"/>
    <w:rsid w:val="00A86DE6"/>
    <w:rsid w:val="00A879BF"/>
    <w:rsid w:val="00A87FB2"/>
    <w:rsid w:val="00A900BE"/>
    <w:rsid w:val="00A90129"/>
    <w:rsid w:val="00A90145"/>
    <w:rsid w:val="00A90199"/>
    <w:rsid w:val="00A90B99"/>
    <w:rsid w:val="00A90DBD"/>
    <w:rsid w:val="00A91552"/>
    <w:rsid w:val="00A91664"/>
    <w:rsid w:val="00A916C6"/>
    <w:rsid w:val="00A9193E"/>
    <w:rsid w:val="00A919B5"/>
    <w:rsid w:val="00A9201F"/>
    <w:rsid w:val="00A926FE"/>
    <w:rsid w:val="00A930C6"/>
    <w:rsid w:val="00A933A5"/>
    <w:rsid w:val="00A934AC"/>
    <w:rsid w:val="00A94834"/>
    <w:rsid w:val="00A94A61"/>
    <w:rsid w:val="00A94EA4"/>
    <w:rsid w:val="00A9573E"/>
    <w:rsid w:val="00A95A3D"/>
    <w:rsid w:val="00A95AAA"/>
    <w:rsid w:val="00A95ACA"/>
    <w:rsid w:val="00A961D4"/>
    <w:rsid w:val="00A96B80"/>
    <w:rsid w:val="00A96DD7"/>
    <w:rsid w:val="00A970F6"/>
    <w:rsid w:val="00A971F1"/>
    <w:rsid w:val="00A97558"/>
    <w:rsid w:val="00A97BEF"/>
    <w:rsid w:val="00AA0334"/>
    <w:rsid w:val="00AA0686"/>
    <w:rsid w:val="00AA0897"/>
    <w:rsid w:val="00AA1E53"/>
    <w:rsid w:val="00AA211C"/>
    <w:rsid w:val="00AA3933"/>
    <w:rsid w:val="00AA3AB1"/>
    <w:rsid w:val="00AA3C5C"/>
    <w:rsid w:val="00AA3FFE"/>
    <w:rsid w:val="00AA43EA"/>
    <w:rsid w:val="00AA45E2"/>
    <w:rsid w:val="00AA476C"/>
    <w:rsid w:val="00AA57B2"/>
    <w:rsid w:val="00AA608A"/>
    <w:rsid w:val="00AA613D"/>
    <w:rsid w:val="00AA6AF3"/>
    <w:rsid w:val="00AA704C"/>
    <w:rsid w:val="00AA7118"/>
    <w:rsid w:val="00AB0BBE"/>
    <w:rsid w:val="00AB0CFE"/>
    <w:rsid w:val="00AB1B74"/>
    <w:rsid w:val="00AB1CC2"/>
    <w:rsid w:val="00AB2188"/>
    <w:rsid w:val="00AB26D8"/>
    <w:rsid w:val="00AB2903"/>
    <w:rsid w:val="00AB2D4A"/>
    <w:rsid w:val="00AB3142"/>
    <w:rsid w:val="00AB32BA"/>
    <w:rsid w:val="00AB3728"/>
    <w:rsid w:val="00AB3949"/>
    <w:rsid w:val="00AB3C8B"/>
    <w:rsid w:val="00AB4297"/>
    <w:rsid w:val="00AB473E"/>
    <w:rsid w:val="00AB4A01"/>
    <w:rsid w:val="00AB4DBB"/>
    <w:rsid w:val="00AB5A57"/>
    <w:rsid w:val="00AB5C4F"/>
    <w:rsid w:val="00AB5E69"/>
    <w:rsid w:val="00AB62DC"/>
    <w:rsid w:val="00AB6A73"/>
    <w:rsid w:val="00AB6CAE"/>
    <w:rsid w:val="00AB6FC0"/>
    <w:rsid w:val="00AB707C"/>
    <w:rsid w:val="00AB713D"/>
    <w:rsid w:val="00AB76EF"/>
    <w:rsid w:val="00AB774B"/>
    <w:rsid w:val="00AB78B2"/>
    <w:rsid w:val="00AB7D66"/>
    <w:rsid w:val="00AC0294"/>
    <w:rsid w:val="00AC0B92"/>
    <w:rsid w:val="00AC11CC"/>
    <w:rsid w:val="00AC15D8"/>
    <w:rsid w:val="00AC17B2"/>
    <w:rsid w:val="00AC245D"/>
    <w:rsid w:val="00AC253F"/>
    <w:rsid w:val="00AC29B2"/>
    <w:rsid w:val="00AC2F82"/>
    <w:rsid w:val="00AC3271"/>
    <w:rsid w:val="00AC33E1"/>
    <w:rsid w:val="00AC422D"/>
    <w:rsid w:val="00AC4ED8"/>
    <w:rsid w:val="00AC537F"/>
    <w:rsid w:val="00AC55CC"/>
    <w:rsid w:val="00AC55FD"/>
    <w:rsid w:val="00AC5A7F"/>
    <w:rsid w:val="00AC5FD1"/>
    <w:rsid w:val="00AC6430"/>
    <w:rsid w:val="00AC67D6"/>
    <w:rsid w:val="00AC6BF7"/>
    <w:rsid w:val="00AC6F1B"/>
    <w:rsid w:val="00AC7171"/>
    <w:rsid w:val="00AC7F8B"/>
    <w:rsid w:val="00AD091D"/>
    <w:rsid w:val="00AD1495"/>
    <w:rsid w:val="00AD188C"/>
    <w:rsid w:val="00AD1B75"/>
    <w:rsid w:val="00AD1CC8"/>
    <w:rsid w:val="00AD1D41"/>
    <w:rsid w:val="00AD22BC"/>
    <w:rsid w:val="00AD2645"/>
    <w:rsid w:val="00AD2EA4"/>
    <w:rsid w:val="00AD3B28"/>
    <w:rsid w:val="00AD3EA9"/>
    <w:rsid w:val="00AD410A"/>
    <w:rsid w:val="00AD4366"/>
    <w:rsid w:val="00AD44C8"/>
    <w:rsid w:val="00AD4B8C"/>
    <w:rsid w:val="00AD53B5"/>
    <w:rsid w:val="00AD54F4"/>
    <w:rsid w:val="00AD5652"/>
    <w:rsid w:val="00AD6438"/>
    <w:rsid w:val="00AD683B"/>
    <w:rsid w:val="00AD6EE8"/>
    <w:rsid w:val="00AD74CC"/>
    <w:rsid w:val="00AD7F7D"/>
    <w:rsid w:val="00AE0244"/>
    <w:rsid w:val="00AE07FD"/>
    <w:rsid w:val="00AE0D5E"/>
    <w:rsid w:val="00AE10A3"/>
    <w:rsid w:val="00AE199A"/>
    <w:rsid w:val="00AE29CF"/>
    <w:rsid w:val="00AE2F2C"/>
    <w:rsid w:val="00AE362D"/>
    <w:rsid w:val="00AE37EC"/>
    <w:rsid w:val="00AE3BB6"/>
    <w:rsid w:val="00AE3EF6"/>
    <w:rsid w:val="00AE3F8B"/>
    <w:rsid w:val="00AE4453"/>
    <w:rsid w:val="00AE46F1"/>
    <w:rsid w:val="00AE4C26"/>
    <w:rsid w:val="00AE4D1D"/>
    <w:rsid w:val="00AE502C"/>
    <w:rsid w:val="00AE51A0"/>
    <w:rsid w:val="00AE585C"/>
    <w:rsid w:val="00AE5D19"/>
    <w:rsid w:val="00AE5D45"/>
    <w:rsid w:val="00AE60FD"/>
    <w:rsid w:val="00AE6707"/>
    <w:rsid w:val="00AE70CD"/>
    <w:rsid w:val="00AE7A37"/>
    <w:rsid w:val="00AE7F54"/>
    <w:rsid w:val="00AE7F65"/>
    <w:rsid w:val="00AF022B"/>
    <w:rsid w:val="00AF067C"/>
    <w:rsid w:val="00AF0818"/>
    <w:rsid w:val="00AF1301"/>
    <w:rsid w:val="00AF153B"/>
    <w:rsid w:val="00AF1614"/>
    <w:rsid w:val="00AF2243"/>
    <w:rsid w:val="00AF234A"/>
    <w:rsid w:val="00AF32CA"/>
    <w:rsid w:val="00AF3505"/>
    <w:rsid w:val="00AF39A0"/>
    <w:rsid w:val="00AF3AFB"/>
    <w:rsid w:val="00AF3F4C"/>
    <w:rsid w:val="00AF4117"/>
    <w:rsid w:val="00AF41B8"/>
    <w:rsid w:val="00AF430E"/>
    <w:rsid w:val="00AF4E55"/>
    <w:rsid w:val="00AF4E96"/>
    <w:rsid w:val="00AF5105"/>
    <w:rsid w:val="00AF538C"/>
    <w:rsid w:val="00AF539E"/>
    <w:rsid w:val="00AF587D"/>
    <w:rsid w:val="00AF5CFD"/>
    <w:rsid w:val="00AF613D"/>
    <w:rsid w:val="00AF6661"/>
    <w:rsid w:val="00AF6768"/>
    <w:rsid w:val="00AF6C5B"/>
    <w:rsid w:val="00AF6DBB"/>
    <w:rsid w:val="00AF795C"/>
    <w:rsid w:val="00AF79B7"/>
    <w:rsid w:val="00AF7DCD"/>
    <w:rsid w:val="00AF7EA4"/>
    <w:rsid w:val="00AF7F51"/>
    <w:rsid w:val="00B001C6"/>
    <w:rsid w:val="00B008BF"/>
    <w:rsid w:val="00B02829"/>
    <w:rsid w:val="00B02895"/>
    <w:rsid w:val="00B02A44"/>
    <w:rsid w:val="00B03387"/>
    <w:rsid w:val="00B0392F"/>
    <w:rsid w:val="00B03AB3"/>
    <w:rsid w:val="00B03C82"/>
    <w:rsid w:val="00B040EC"/>
    <w:rsid w:val="00B0410D"/>
    <w:rsid w:val="00B041D3"/>
    <w:rsid w:val="00B04549"/>
    <w:rsid w:val="00B04765"/>
    <w:rsid w:val="00B04AEE"/>
    <w:rsid w:val="00B04CC2"/>
    <w:rsid w:val="00B04D4B"/>
    <w:rsid w:val="00B051FF"/>
    <w:rsid w:val="00B05708"/>
    <w:rsid w:val="00B0592B"/>
    <w:rsid w:val="00B05931"/>
    <w:rsid w:val="00B05FE8"/>
    <w:rsid w:val="00B060D5"/>
    <w:rsid w:val="00B062E6"/>
    <w:rsid w:val="00B0636E"/>
    <w:rsid w:val="00B06463"/>
    <w:rsid w:val="00B06C15"/>
    <w:rsid w:val="00B06DDE"/>
    <w:rsid w:val="00B06F85"/>
    <w:rsid w:val="00B0724F"/>
    <w:rsid w:val="00B07717"/>
    <w:rsid w:val="00B10405"/>
    <w:rsid w:val="00B1044F"/>
    <w:rsid w:val="00B10465"/>
    <w:rsid w:val="00B10B5F"/>
    <w:rsid w:val="00B1121C"/>
    <w:rsid w:val="00B114A1"/>
    <w:rsid w:val="00B1176A"/>
    <w:rsid w:val="00B11885"/>
    <w:rsid w:val="00B11B44"/>
    <w:rsid w:val="00B11E79"/>
    <w:rsid w:val="00B11E85"/>
    <w:rsid w:val="00B1232D"/>
    <w:rsid w:val="00B12916"/>
    <w:rsid w:val="00B12C60"/>
    <w:rsid w:val="00B12EC2"/>
    <w:rsid w:val="00B131CD"/>
    <w:rsid w:val="00B13895"/>
    <w:rsid w:val="00B13D6F"/>
    <w:rsid w:val="00B13FAC"/>
    <w:rsid w:val="00B13FCD"/>
    <w:rsid w:val="00B14630"/>
    <w:rsid w:val="00B1489E"/>
    <w:rsid w:val="00B14E31"/>
    <w:rsid w:val="00B14E8D"/>
    <w:rsid w:val="00B153C9"/>
    <w:rsid w:val="00B15730"/>
    <w:rsid w:val="00B158BF"/>
    <w:rsid w:val="00B15E55"/>
    <w:rsid w:val="00B160FA"/>
    <w:rsid w:val="00B1618F"/>
    <w:rsid w:val="00B16220"/>
    <w:rsid w:val="00B1708A"/>
    <w:rsid w:val="00B20144"/>
    <w:rsid w:val="00B205B2"/>
    <w:rsid w:val="00B20EBC"/>
    <w:rsid w:val="00B21E37"/>
    <w:rsid w:val="00B21F7D"/>
    <w:rsid w:val="00B2248B"/>
    <w:rsid w:val="00B22FF0"/>
    <w:rsid w:val="00B2363F"/>
    <w:rsid w:val="00B23677"/>
    <w:rsid w:val="00B23B15"/>
    <w:rsid w:val="00B24395"/>
    <w:rsid w:val="00B2460C"/>
    <w:rsid w:val="00B2567F"/>
    <w:rsid w:val="00B26010"/>
    <w:rsid w:val="00B261DD"/>
    <w:rsid w:val="00B26AC2"/>
    <w:rsid w:val="00B26E9E"/>
    <w:rsid w:val="00B26FE6"/>
    <w:rsid w:val="00B2713A"/>
    <w:rsid w:val="00B27142"/>
    <w:rsid w:val="00B275BA"/>
    <w:rsid w:val="00B27636"/>
    <w:rsid w:val="00B27693"/>
    <w:rsid w:val="00B278A7"/>
    <w:rsid w:val="00B30140"/>
    <w:rsid w:val="00B312A1"/>
    <w:rsid w:val="00B3158B"/>
    <w:rsid w:val="00B317AA"/>
    <w:rsid w:val="00B320A1"/>
    <w:rsid w:val="00B32121"/>
    <w:rsid w:val="00B3223E"/>
    <w:rsid w:val="00B32594"/>
    <w:rsid w:val="00B32617"/>
    <w:rsid w:val="00B33191"/>
    <w:rsid w:val="00B3348F"/>
    <w:rsid w:val="00B33BA2"/>
    <w:rsid w:val="00B33DD3"/>
    <w:rsid w:val="00B347EE"/>
    <w:rsid w:val="00B3493D"/>
    <w:rsid w:val="00B34B24"/>
    <w:rsid w:val="00B34B85"/>
    <w:rsid w:val="00B34E05"/>
    <w:rsid w:val="00B34E26"/>
    <w:rsid w:val="00B35A83"/>
    <w:rsid w:val="00B35CF3"/>
    <w:rsid w:val="00B35D44"/>
    <w:rsid w:val="00B35DBF"/>
    <w:rsid w:val="00B368F4"/>
    <w:rsid w:val="00B36D38"/>
    <w:rsid w:val="00B374E8"/>
    <w:rsid w:val="00B37616"/>
    <w:rsid w:val="00B37A94"/>
    <w:rsid w:val="00B400C4"/>
    <w:rsid w:val="00B400E9"/>
    <w:rsid w:val="00B4068C"/>
    <w:rsid w:val="00B40862"/>
    <w:rsid w:val="00B40ECF"/>
    <w:rsid w:val="00B41C27"/>
    <w:rsid w:val="00B41F58"/>
    <w:rsid w:val="00B44313"/>
    <w:rsid w:val="00B447FE"/>
    <w:rsid w:val="00B44BF1"/>
    <w:rsid w:val="00B44C7C"/>
    <w:rsid w:val="00B44EF7"/>
    <w:rsid w:val="00B44FB5"/>
    <w:rsid w:val="00B45383"/>
    <w:rsid w:val="00B45751"/>
    <w:rsid w:val="00B45A10"/>
    <w:rsid w:val="00B45A72"/>
    <w:rsid w:val="00B45AFF"/>
    <w:rsid w:val="00B4632A"/>
    <w:rsid w:val="00B50319"/>
    <w:rsid w:val="00B50C36"/>
    <w:rsid w:val="00B515B5"/>
    <w:rsid w:val="00B5161D"/>
    <w:rsid w:val="00B51B51"/>
    <w:rsid w:val="00B521E6"/>
    <w:rsid w:val="00B527E8"/>
    <w:rsid w:val="00B529E7"/>
    <w:rsid w:val="00B5348E"/>
    <w:rsid w:val="00B542DA"/>
    <w:rsid w:val="00B54407"/>
    <w:rsid w:val="00B54749"/>
    <w:rsid w:val="00B54AF4"/>
    <w:rsid w:val="00B54EFD"/>
    <w:rsid w:val="00B559DD"/>
    <w:rsid w:val="00B55D33"/>
    <w:rsid w:val="00B56299"/>
    <w:rsid w:val="00B56AC5"/>
    <w:rsid w:val="00B56F66"/>
    <w:rsid w:val="00B57F45"/>
    <w:rsid w:val="00B605C7"/>
    <w:rsid w:val="00B60715"/>
    <w:rsid w:val="00B60934"/>
    <w:rsid w:val="00B60BA5"/>
    <w:rsid w:val="00B6146C"/>
    <w:rsid w:val="00B62467"/>
    <w:rsid w:val="00B625B0"/>
    <w:rsid w:val="00B632C0"/>
    <w:rsid w:val="00B63860"/>
    <w:rsid w:val="00B63A3C"/>
    <w:rsid w:val="00B63B7B"/>
    <w:rsid w:val="00B63D90"/>
    <w:rsid w:val="00B64103"/>
    <w:rsid w:val="00B6425C"/>
    <w:rsid w:val="00B652B3"/>
    <w:rsid w:val="00B65426"/>
    <w:rsid w:val="00B657B8"/>
    <w:rsid w:val="00B65804"/>
    <w:rsid w:val="00B6635D"/>
    <w:rsid w:val="00B66558"/>
    <w:rsid w:val="00B67408"/>
    <w:rsid w:val="00B674B5"/>
    <w:rsid w:val="00B67B5D"/>
    <w:rsid w:val="00B701B2"/>
    <w:rsid w:val="00B7083F"/>
    <w:rsid w:val="00B71003"/>
    <w:rsid w:val="00B710B7"/>
    <w:rsid w:val="00B71995"/>
    <w:rsid w:val="00B71B0E"/>
    <w:rsid w:val="00B71F50"/>
    <w:rsid w:val="00B72A24"/>
    <w:rsid w:val="00B72F26"/>
    <w:rsid w:val="00B73291"/>
    <w:rsid w:val="00B73DE2"/>
    <w:rsid w:val="00B7402B"/>
    <w:rsid w:val="00B74046"/>
    <w:rsid w:val="00B7416A"/>
    <w:rsid w:val="00B74A67"/>
    <w:rsid w:val="00B74C46"/>
    <w:rsid w:val="00B75348"/>
    <w:rsid w:val="00B76B0E"/>
    <w:rsid w:val="00B7755D"/>
    <w:rsid w:val="00B77566"/>
    <w:rsid w:val="00B7756C"/>
    <w:rsid w:val="00B778CA"/>
    <w:rsid w:val="00B77AB4"/>
    <w:rsid w:val="00B77B95"/>
    <w:rsid w:val="00B77FD4"/>
    <w:rsid w:val="00B80672"/>
    <w:rsid w:val="00B81608"/>
    <w:rsid w:val="00B817A8"/>
    <w:rsid w:val="00B8183C"/>
    <w:rsid w:val="00B82E27"/>
    <w:rsid w:val="00B82FF6"/>
    <w:rsid w:val="00B83842"/>
    <w:rsid w:val="00B83F30"/>
    <w:rsid w:val="00B8410B"/>
    <w:rsid w:val="00B84390"/>
    <w:rsid w:val="00B84569"/>
    <w:rsid w:val="00B84BD5"/>
    <w:rsid w:val="00B84E31"/>
    <w:rsid w:val="00B84F0B"/>
    <w:rsid w:val="00B84FF1"/>
    <w:rsid w:val="00B85226"/>
    <w:rsid w:val="00B8547C"/>
    <w:rsid w:val="00B85D18"/>
    <w:rsid w:val="00B86231"/>
    <w:rsid w:val="00B8628F"/>
    <w:rsid w:val="00B86AB5"/>
    <w:rsid w:val="00B87ECB"/>
    <w:rsid w:val="00B87F56"/>
    <w:rsid w:val="00B900AA"/>
    <w:rsid w:val="00B90403"/>
    <w:rsid w:val="00B9045C"/>
    <w:rsid w:val="00B907E7"/>
    <w:rsid w:val="00B909A5"/>
    <w:rsid w:val="00B90A27"/>
    <w:rsid w:val="00B90C59"/>
    <w:rsid w:val="00B90E68"/>
    <w:rsid w:val="00B91562"/>
    <w:rsid w:val="00B91ACE"/>
    <w:rsid w:val="00B91C3A"/>
    <w:rsid w:val="00B91C46"/>
    <w:rsid w:val="00B92477"/>
    <w:rsid w:val="00B928C9"/>
    <w:rsid w:val="00B92A88"/>
    <w:rsid w:val="00B93342"/>
    <w:rsid w:val="00B93363"/>
    <w:rsid w:val="00B9424F"/>
    <w:rsid w:val="00B94590"/>
    <w:rsid w:val="00B94A08"/>
    <w:rsid w:val="00B94D5E"/>
    <w:rsid w:val="00B94F26"/>
    <w:rsid w:val="00B94F6D"/>
    <w:rsid w:val="00B94F91"/>
    <w:rsid w:val="00B95376"/>
    <w:rsid w:val="00B959BE"/>
    <w:rsid w:val="00B965F4"/>
    <w:rsid w:val="00B96915"/>
    <w:rsid w:val="00B96B6F"/>
    <w:rsid w:val="00B96D4A"/>
    <w:rsid w:val="00B976C4"/>
    <w:rsid w:val="00B97E04"/>
    <w:rsid w:val="00BA045B"/>
    <w:rsid w:val="00BA08F6"/>
    <w:rsid w:val="00BA0900"/>
    <w:rsid w:val="00BA0A73"/>
    <w:rsid w:val="00BA11A2"/>
    <w:rsid w:val="00BA1466"/>
    <w:rsid w:val="00BA1E23"/>
    <w:rsid w:val="00BA22A0"/>
    <w:rsid w:val="00BA28F1"/>
    <w:rsid w:val="00BA2BEC"/>
    <w:rsid w:val="00BA3514"/>
    <w:rsid w:val="00BA37F0"/>
    <w:rsid w:val="00BA3A33"/>
    <w:rsid w:val="00BA3B29"/>
    <w:rsid w:val="00BA3B36"/>
    <w:rsid w:val="00BA3E78"/>
    <w:rsid w:val="00BA46C8"/>
    <w:rsid w:val="00BA4864"/>
    <w:rsid w:val="00BA4AEC"/>
    <w:rsid w:val="00BA5581"/>
    <w:rsid w:val="00BA56C3"/>
    <w:rsid w:val="00BA5832"/>
    <w:rsid w:val="00BA5854"/>
    <w:rsid w:val="00BA5A82"/>
    <w:rsid w:val="00BA6254"/>
    <w:rsid w:val="00BA6471"/>
    <w:rsid w:val="00BA67D9"/>
    <w:rsid w:val="00BA7813"/>
    <w:rsid w:val="00BB037B"/>
    <w:rsid w:val="00BB07C3"/>
    <w:rsid w:val="00BB0941"/>
    <w:rsid w:val="00BB1625"/>
    <w:rsid w:val="00BB1A05"/>
    <w:rsid w:val="00BB1C2D"/>
    <w:rsid w:val="00BB20BE"/>
    <w:rsid w:val="00BB241E"/>
    <w:rsid w:val="00BB2515"/>
    <w:rsid w:val="00BB2764"/>
    <w:rsid w:val="00BB2CE7"/>
    <w:rsid w:val="00BB3FD0"/>
    <w:rsid w:val="00BB404B"/>
    <w:rsid w:val="00BB4100"/>
    <w:rsid w:val="00BB4278"/>
    <w:rsid w:val="00BB4550"/>
    <w:rsid w:val="00BB45EE"/>
    <w:rsid w:val="00BB46E7"/>
    <w:rsid w:val="00BB4992"/>
    <w:rsid w:val="00BB49BD"/>
    <w:rsid w:val="00BB4C4A"/>
    <w:rsid w:val="00BB4FA1"/>
    <w:rsid w:val="00BB5197"/>
    <w:rsid w:val="00BB5A82"/>
    <w:rsid w:val="00BB6436"/>
    <w:rsid w:val="00BB68A4"/>
    <w:rsid w:val="00BB6A42"/>
    <w:rsid w:val="00BB6FF8"/>
    <w:rsid w:val="00BB7436"/>
    <w:rsid w:val="00BB7564"/>
    <w:rsid w:val="00BB790E"/>
    <w:rsid w:val="00BB7B97"/>
    <w:rsid w:val="00BB7FE4"/>
    <w:rsid w:val="00BC02A7"/>
    <w:rsid w:val="00BC05C8"/>
    <w:rsid w:val="00BC08A8"/>
    <w:rsid w:val="00BC0ADE"/>
    <w:rsid w:val="00BC0D9B"/>
    <w:rsid w:val="00BC11CB"/>
    <w:rsid w:val="00BC16C3"/>
    <w:rsid w:val="00BC1BB3"/>
    <w:rsid w:val="00BC1CF8"/>
    <w:rsid w:val="00BC1DC1"/>
    <w:rsid w:val="00BC310D"/>
    <w:rsid w:val="00BC44CB"/>
    <w:rsid w:val="00BC5156"/>
    <w:rsid w:val="00BC52DA"/>
    <w:rsid w:val="00BC5A3E"/>
    <w:rsid w:val="00BC5B05"/>
    <w:rsid w:val="00BC66F7"/>
    <w:rsid w:val="00BC6966"/>
    <w:rsid w:val="00BC698C"/>
    <w:rsid w:val="00BD06E8"/>
    <w:rsid w:val="00BD075C"/>
    <w:rsid w:val="00BD0BBA"/>
    <w:rsid w:val="00BD1551"/>
    <w:rsid w:val="00BD1EF6"/>
    <w:rsid w:val="00BD20C1"/>
    <w:rsid w:val="00BD24A6"/>
    <w:rsid w:val="00BD24A7"/>
    <w:rsid w:val="00BD2E8E"/>
    <w:rsid w:val="00BD309F"/>
    <w:rsid w:val="00BD32FA"/>
    <w:rsid w:val="00BD3815"/>
    <w:rsid w:val="00BD3E44"/>
    <w:rsid w:val="00BD4078"/>
    <w:rsid w:val="00BD4A05"/>
    <w:rsid w:val="00BD4D54"/>
    <w:rsid w:val="00BD503E"/>
    <w:rsid w:val="00BD5224"/>
    <w:rsid w:val="00BD5985"/>
    <w:rsid w:val="00BD5BCE"/>
    <w:rsid w:val="00BD5D19"/>
    <w:rsid w:val="00BD6AB9"/>
    <w:rsid w:val="00BD6CA2"/>
    <w:rsid w:val="00BD6E66"/>
    <w:rsid w:val="00BD71C7"/>
    <w:rsid w:val="00BD7A5C"/>
    <w:rsid w:val="00BD7C4C"/>
    <w:rsid w:val="00BD7ECD"/>
    <w:rsid w:val="00BE000B"/>
    <w:rsid w:val="00BE0063"/>
    <w:rsid w:val="00BE01EC"/>
    <w:rsid w:val="00BE0C4B"/>
    <w:rsid w:val="00BE139C"/>
    <w:rsid w:val="00BE1573"/>
    <w:rsid w:val="00BE19D7"/>
    <w:rsid w:val="00BE1AC4"/>
    <w:rsid w:val="00BE1BFF"/>
    <w:rsid w:val="00BE1DE6"/>
    <w:rsid w:val="00BE1E1A"/>
    <w:rsid w:val="00BE1E6B"/>
    <w:rsid w:val="00BE269A"/>
    <w:rsid w:val="00BE26C5"/>
    <w:rsid w:val="00BE2907"/>
    <w:rsid w:val="00BE30EA"/>
    <w:rsid w:val="00BE3109"/>
    <w:rsid w:val="00BE3BD7"/>
    <w:rsid w:val="00BE3BFC"/>
    <w:rsid w:val="00BE3C02"/>
    <w:rsid w:val="00BE4034"/>
    <w:rsid w:val="00BE40C7"/>
    <w:rsid w:val="00BE442B"/>
    <w:rsid w:val="00BE484C"/>
    <w:rsid w:val="00BE4988"/>
    <w:rsid w:val="00BE561A"/>
    <w:rsid w:val="00BE581A"/>
    <w:rsid w:val="00BE5B2F"/>
    <w:rsid w:val="00BE5D36"/>
    <w:rsid w:val="00BE5D88"/>
    <w:rsid w:val="00BE61B6"/>
    <w:rsid w:val="00BE6828"/>
    <w:rsid w:val="00BE6A39"/>
    <w:rsid w:val="00BE6BDA"/>
    <w:rsid w:val="00BE6C40"/>
    <w:rsid w:val="00BE6DC7"/>
    <w:rsid w:val="00BE712D"/>
    <w:rsid w:val="00BE7E63"/>
    <w:rsid w:val="00BF024A"/>
    <w:rsid w:val="00BF050B"/>
    <w:rsid w:val="00BF0518"/>
    <w:rsid w:val="00BF098B"/>
    <w:rsid w:val="00BF0A58"/>
    <w:rsid w:val="00BF0A8F"/>
    <w:rsid w:val="00BF0BAA"/>
    <w:rsid w:val="00BF0F3F"/>
    <w:rsid w:val="00BF1157"/>
    <w:rsid w:val="00BF129B"/>
    <w:rsid w:val="00BF1BA8"/>
    <w:rsid w:val="00BF1E37"/>
    <w:rsid w:val="00BF208E"/>
    <w:rsid w:val="00BF21EC"/>
    <w:rsid w:val="00BF24AE"/>
    <w:rsid w:val="00BF2814"/>
    <w:rsid w:val="00BF2991"/>
    <w:rsid w:val="00BF2AF2"/>
    <w:rsid w:val="00BF2CE2"/>
    <w:rsid w:val="00BF2DA4"/>
    <w:rsid w:val="00BF2DC7"/>
    <w:rsid w:val="00BF2F24"/>
    <w:rsid w:val="00BF339A"/>
    <w:rsid w:val="00BF372B"/>
    <w:rsid w:val="00BF397C"/>
    <w:rsid w:val="00BF3B12"/>
    <w:rsid w:val="00BF44CC"/>
    <w:rsid w:val="00BF4750"/>
    <w:rsid w:val="00BF4C91"/>
    <w:rsid w:val="00BF4F5E"/>
    <w:rsid w:val="00BF51AB"/>
    <w:rsid w:val="00BF51C3"/>
    <w:rsid w:val="00BF5F69"/>
    <w:rsid w:val="00BF69CD"/>
    <w:rsid w:val="00BF6F9C"/>
    <w:rsid w:val="00BF72BE"/>
    <w:rsid w:val="00BF76FD"/>
    <w:rsid w:val="00BF7746"/>
    <w:rsid w:val="00BF7E35"/>
    <w:rsid w:val="00C00547"/>
    <w:rsid w:val="00C0078A"/>
    <w:rsid w:val="00C00F18"/>
    <w:rsid w:val="00C00F4F"/>
    <w:rsid w:val="00C01865"/>
    <w:rsid w:val="00C018DA"/>
    <w:rsid w:val="00C026DE"/>
    <w:rsid w:val="00C029E7"/>
    <w:rsid w:val="00C03215"/>
    <w:rsid w:val="00C036B7"/>
    <w:rsid w:val="00C0397F"/>
    <w:rsid w:val="00C03B61"/>
    <w:rsid w:val="00C03BE5"/>
    <w:rsid w:val="00C03CE6"/>
    <w:rsid w:val="00C03EA2"/>
    <w:rsid w:val="00C04187"/>
    <w:rsid w:val="00C043A9"/>
    <w:rsid w:val="00C04493"/>
    <w:rsid w:val="00C044BA"/>
    <w:rsid w:val="00C049E3"/>
    <w:rsid w:val="00C04C94"/>
    <w:rsid w:val="00C05235"/>
    <w:rsid w:val="00C0589C"/>
    <w:rsid w:val="00C05D58"/>
    <w:rsid w:val="00C05F8B"/>
    <w:rsid w:val="00C0653D"/>
    <w:rsid w:val="00C06865"/>
    <w:rsid w:val="00C07783"/>
    <w:rsid w:val="00C07AB5"/>
    <w:rsid w:val="00C07FEE"/>
    <w:rsid w:val="00C1040F"/>
    <w:rsid w:val="00C104B7"/>
    <w:rsid w:val="00C10700"/>
    <w:rsid w:val="00C10938"/>
    <w:rsid w:val="00C111A1"/>
    <w:rsid w:val="00C111EF"/>
    <w:rsid w:val="00C11300"/>
    <w:rsid w:val="00C12E8D"/>
    <w:rsid w:val="00C13488"/>
    <w:rsid w:val="00C1380F"/>
    <w:rsid w:val="00C13D7B"/>
    <w:rsid w:val="00C13F3E"/>
    <w:rsid w:val="00C14140"/>
    <w:rsid w:val="00C14B1A"/>
    <w:rsid w:val="00C14B29"/>
    <w:rsid w:val="00C14B86"/>
    <w:rsid w:val="00C14D41"/>
    <w:rsid w:val="00C15F0B"/>
    <w:rsid w:val="00C16CA2"/>
    <w:rsid w:val="00C16E53"/>
    <w:rsid w:val="00C1711A"/>
    <w:rsid w:val="00C172AF"/>
    <w:rsid w:val="00C175BF"/>
    <w:rsid w:val="00C1791B"/>
    <w:rsid w:val="00C1793A"/>
    <w:rsid w:val="00C20021"/>
    <w:rsid w:val="00C202C7"/>
    <w:rsid w:val="00C20448"/>
    <w:rsid w:val="00C20B00"/>
    <w:rsid w:val="00C20E71"/>
    <w:rsid w:val="00C210A7"/>
    <w:rsid w:val="00C2141B"/>
    <w:rsid w:val="00C215B5"/>
    <w:rsid w:val="00C21EE4"/>
    <w:rsid w:val="00C221E1"/>
    <w:rsid w:val="00C22AE7"/>
    <w:rsid w:val="00C22CFD"/>
    <w:rsid w:val="00C23540"/>
    <w:rsid w:val="00C23606"/>
    <w:rsid w:val="00C236D6"/>
    <w:rsid w:val="00C23B57"/>
    <w:rsid w:val="00C2460D"/>
    <w:rsid w:val="00C2477C"/>
    <w:rsid w:val="00C24A4F"/>
    <w:rsid w:val="00C24E7A"/>
    <w:rsid w:val="00C2536D"/>
    <w:rsid w:val="00C2543E"/>
    <w:rsid w:val="00C25601"/>
    <w:rsid w:val="00C258B4"/>
    <w:rsid w:val="00C25E9F"/>
    <w:rsid w:val="00C26144"/>
    <w:rsid w:val="00C262D6"/>
    <w:rsid w:val="00C26466"/>
    <w:rsid w:val="00C26542"/>
    <w:rsid w:val="00C2693F"/>
    <w:rsid w:val="00C269C2"/>
    <w:rsid w:val="00C269E5"/>
    <w:rsid w:val="00C26C1B"/>
    <w:rsid w:val="00C276A9"/>
    <w:rsid w:val="00C30A1E"/>
    <w:rsid w:val="00C30CF6"/>
    <w:rsid w:val="00C3185C"/>
    <w:rsid w:val="00C31B63"/>
    <w:rsid w:val="00C320C1"/>
    <w:rsid w:val="00C32BB3"/>
    <w:rsid w:val="00C33256"/>
    <w:rsid w:val="00C333D3"/>
    <w:rsid w:val="00C334E0"/>
    <w:rsid w:val="00C33C22"/>
    <w:rsid w:val="00C33F8A"/>
    <w:rsid w:val="00C34000"/>
    <w:rsid w:val="00C34008"/>
    <w:rsid w:val="00C341B4"/>
    <w:rsid w:val="00C34510"/>
    <w:rsid w:val="00C349E9"/>
    <w:rsid w:val="00C34B39"/>
    <w:rsid w:val="00C350E3"/>
    <w:rsid w:val="00C357E2"/>
    <w:rsid w:val="00C35842"/>
    <w:rsid w:val="00C36537"/>
    <w:rsid w:val="00C4071C"/>
    <w:rsid w:val="00C40B4F"/>
    <w:rsid w:val="00C40D95"/>
    <w:rsid w:val="00C41147"/>
    <w:rsid w:val="00C41369"/>
    <w:rsid w:val="00C417B0"/>
    <w:rsid w:val="00C419E9"/>
    <w:rsid w:val="00C42785"/>
    <w:rsid w:val="00C427A0"/>
    <w:rsid w:val="00C42B4F"/>
    <w:rsid w:val="00C42CC8"/>
    <w:rsid w:val="00C435D0"/>
    <w:rsid w:val="00C436E9"/>
    <w:rsid w:val="00C43B93"/>
    <w:rsid w:val="00C43CB8"/>
    <w:rsid w:val="00C441EC"/>
    <w:rsid w:val="00C444E4"/>
    <w:rsid w:val="00C44600"/>
    <w:rsid w:val="00C44929"/>
    <w:rsid w:val="00C457CD"/>
    <w:rsid w:val="00C46547"/>
    <w:rsid w:val="00C4654D"/>
    <w:rsid w:val="00C470C8"/>
    <w:rsid w:val="00C47298"/>
    <w:rsid w:val="00C472F2"/>
    <w:rsid w:val="00C478B1"/>
    <w:rsid w:val="00C47A7C"/>
    <w:rsid w:val="00C50354"/>
    <w:rsid w:val="00C505DC"/>
    <w:rsid w:val="00C50C8E"/>
    <w:rsid w:val="00C50CC6"/>
    <w:rsid w:val="00C514EA"/>
    <w:rsid w:val="00C52317"/>
    <w:rsid w:val="00C52C9B"/>
    <w:rsid w:val="00C5318D"/>
    <w:rsid w:val="00C53450"/>
    <w:rsid w:val="00C5419C"/>
    <w:rsid w:val="00C5435D"/>
    <w:rsid w:val="00C554B3"/>
    <w:rsid w:val="00C55863"/>
    <w:rsid w:val="00C558A5"/>
    <w:rsid w:val="00C55D51"/>
    <w:rsid w:val="00C563B3"/>
    <w:rsid w:val="00C56617"/>
    <w:rsid w:val="00C56865"/>
    <w:rsid w:val="00C57366"/>
    <w:rsid w:val="00C57AE7"/>
    <w:rsid w:val="00C57E1E"/>
    <w:rsid w:val="00C57ED3"/>
    <w:rsid w:val="00C57F9E"/>
    <w:rsid w:val="00C60293"/>
    <w:rsid w:val="00C60C51"/>
    <w:rsid w:val="00C61099"/>
    <w:rsid w:val="00C613A8"/>
    <w:rsid w:val="00C61500"/>
    <w:rsid w:val="00C619C9"/>
    <w:rsid w:val="00C61B84"/>
    <w:rsid w:val="00C61DA4"/>
    <w:rsid w:val="00C61F81"/>
    <w:rsid w:val="00C622BB"/>
    <w:rsid w:val="00C6237C"/>
    <w:rsid w:val="00C62670"/>
    <w:rsid w:val="00C62A3E"/>
    <w:rsid w:val="00C62C4B"/>
    <w:rsid w:val="00C62F41"/>
    <w:rsid w:val="00C63488"/>
    <w:rsid w:val="00C63674"/>
    <w:rsid w:val="00C63735"/>
    <w:rsid w:val="00C639EB"/>
    <w:rsid w:val="00C63A2C"/>
    <w:rsid w:val="00C63A67"/>
    <w:rsid w:val="00C63E08"/>
    <w:rsid w:val="00C64900"/>
    <w:rsid w:val="00C64A6A"/>
    <w:rsid w:val="00C64B92"/>
    <w:rsid w:val="00C64C3A"/>
    <w:rsid w:val="00C64C9C"/>
    <w:rsid w:val="00C64D8F"/>
    <w:rsid w:val="00C64EC1"/>
    <w:rsid w:val="00C65161"/>
    <w:rsid w:val="00C655E8"/>
    <w:rsid w:val="00C6614E"/>
    <w:rsid w:val="00C67161"/>
    <w:rsid w:val="00C671BE"/>
    <w:rsid w:val="00C67981"/>
    <w:rsid w:val="00C67999"/>
    <w:rsid w:val="00C67CBA"/>
    <w:rsid w:val="00C7002F"/>
    <w:rsid w:val="00C7048C"/>
    <w:rsid w:val="00C70BF3"/>
    <w:rsid w:val="00C70DA6"/>
    <w:rsid w:val="00C70DD3"/>
    <w:rsid w:val="00C70DEB"/>
    <w:rsid w:val="00C710FB"/>
    <w:rsid w:val="00C71282"/>
    <w:rsid w:val="00C7183E"/>
    <w:rsid w:val="00C71C98"/>
    <w:rsid w:val="00C71DD9"/>
    <w:rsid w:val="00C72267"/>
    <w:rsid w:val="00C7245A"/>
    <w:rsid w:val="00C72D3B"/>
    <w:rsid w:val="00C73756"/>
    <w:rsid w:val="00C73C68"/>
    <w:rsid w:val="00C73CF7"/>
    <w:rsid w:val="00C74531"/>
    <w:rsid w:val="00C7459D"/>
    <w:rsid w:val="00C74A3D"/>
    <w:rsid w:val="00C75BF9"/>
    <w:rsid w:val="00C761BE"/>
    <w:rsid w:val="00C76C8D"/>
    <w:rsid w:val="00C76CE2"/>
    <w:rsid w:val="00C76CEF"/>
    <w:rsid w:val="00C770B3"/>
    <w:rsid w:val="00C771AA"/>
    <w:rsid w:val="00C77F58"/>
    <w:rsid w:val="00C8058F"/>
    <w:rsid w:val="00C80AEC"/>
    <w:rsid w:val="00C81826"/>
    <w:rsid w:val="00C818DF"/>
    <w:rsid w:val="00C8197B"/>
    <w:rsid w:val="00C81A87"/>
    <w:rsid w:val="00C81E32"/>
    <w:rsid w:val="00C81FD9"/>
    <w:rsid w:val="00C82141"/>
    <w:rsid w:val="00C8260F"/>
    <w:rsid w:val="00C8272B"/>
    <w:rsid w:val="00C829B6"/>
    <w:rsid w:val="00C82A22"/>
    <w:rsid w:val="00C82B47"/>
    <w:rsid w:val="00C82B4D"/>
    <w:rsid w:val="00C82E04"/>
    <w:rsid w:val="00C82FA3"/>
    <w:rsid w:val="00C83009"/>
    <w:rsid w:val="00C8301D"/>
    <w:rsid w:val="00C83679"/>
    <w:rsid w:val="00C83B1C"/>
    <w:rsid w:val="00C83BA6"/>
    <w:rsid w:val="00C83CE8"/>
    <w:rsid w:val="00C83DDC"/>
    <w:rsid w:val="00C83FDD"/>
    <w:rsid w:val="00C844BC"/>
    <w:rsid w:val="00C84A81"/>
    <w:rsid w:val="00C85B18"/>
    <w:rsid w:val="00C85B44"/>
    <w:rsid w:val="00C85CFA"/>
    <w:rsid w:val="00C8606C"/>
    <w:rsid w:val="00C8644D"/>
    <w:rsid w:val="00C86549"/>
    <w:rsid w:val="00C86B89"/>
    <w:rsid w:val="00C87447"/>
    <w:rsid w:val="00C9007B"/>
    <w:rsid w:val="00C908A9"/>
    <w:rsid w:val="00C908E2"/>
    <w:rsid w:val="00C91D65"/>
    <w:rsid w:val="00C91E2A"/>
    <w:rsid w:val="00C91EFC"/>
    <w:rsid w:val="00C92087"/>
    <w:rsid w:val="00C9227A"/>
    <w:rsid w:val="00C9278A"/>
    <w:rsid w:val="00C928C3"/>
    <w:rsid w:val="00C92BAC"/>
    <w:rsid w:val="00C92FFD"/>
    <w:rsid w:val="00C93AF6"/>
    <w:rsid w:val="00C93C09"/>
    <w:rsid w:val="00C93F34"/>
    <w:rsid w:val="00C941D9"/>
    <w:rsid w:val="00C94551"/>
    <w:rsid w:val="00C94645"/>
    <w:rsid w:val="00C948CF"/>
    <w:rsid w:val="00C94C32"/>
    <w:rsid w:val="00C94F6C"/>
    <w:rsid w:val="00C95BBB"/>
    <w:rsid w:val="00C95D0E"/>
    <w:rsid w:val="00C95FBA"/>
    <w:rsid w:val="00C96045"/>
    <w:rsid w:val="00C96163"/>
    <w:rsid w:val="00C9690B"/>
    <w:rsid w:val="00C96B9D"/>
    <w:rsid w:val="00C96C09"/>
    <w:rsid w:val="00C9741B"/>
    <w:rsid w:val="00C9795D"/>
    <w:rsid w:val="00C97DFC"/>
    <w:rsid w:val="00C97EC6"/>
    <w:rsid w:val="00C97EFA"/>
    <w:rsid w:val="00CA020D"/>
    <w:rsid w:val="00CA05C7"/>
    <w:rsid w:val="00CA0662"/>
    <w:rsid w:val="00CA0745"/>
    <w:rsid w:val="00CA07E8"/>
    <w:rsid w:val="00CA0862"/>
    <w:rsid w:val="00CA0AAF"/>
    <w:rsid w:val="00CA0C35"/>
    <w:rsid w:val="00CA0CE9"/>
    <w:rsid w:val="00CA0F37"/>
    <w:rsid w:val="00CA1397"/>
    <w:rsid w:val="00CA1484"/>
    <w:rsid w:val="00CA1569"/>
    <w:rsid w:val="00CA18E6"/>
    <w:rsid w:val="00CA1A8C"/>
    <w:rsid w:val="00CA1D0E"/>
    <w:rsid w:val="00CA1F6F"/>
    <w:rsid w:val="00CA3578"/>
    <w:rsid w:val="00CA384E"/>
    <w:rsid w:val="00CA398A"/>
    <w:rsid w:val="00CA3B62"/>
    <w:rsid w:val="00CA417D"/>
    <w:rsid w:val="00CA42F6"/>
    <w:rsid w:val="00CA4ACA"/>
    <w:rsid w:val="00CA4BBC"/>
    <w:rsid w:val="00CA4ED3"/>
    <w:rsid w:val="00CA5070"/>
    <w:rsid w:val="00CA5125"/>
    <w:rsid w:val="00CA53CD"/>
    <w:rsid w:val="00CA5DAC"/>
    <w:rsid w:val="00CA6338"/>
    <w:rsid w:val="00CA6B12"/>
    <w:rsid w:val="00CA6BF5"/>
    <w:rsid w:val="00CA6C1E"/>
    <w:rsid w:val="00CA6F3B"/>
    <w:rsid w:val="00CA708F"/>
    <w:rsid w:val="00CA719C"/>
    <w:rsid w:val="00CA7550"/>
    <w:rsid w:val="00CA766A"/>
    <w:rsid w:val="00CA7F5B"/>
    <w:rsid w:val="00CB1283"/>
    <w:rsid w:val="00CB1F55"/>
    <w:rsid w:val="00CB1F74"/>
    <w:rsid w:val="00CB358F"/>
    <w:rsid w:val="00CB395B"/>
    <w:rsid w:val="00CB3C29"/>
    <w:rsid w:val="00CB3DF5"/>
    <w:rsid w:val="00CB3F3F"/>
    <w:rsid w:val="00CB4A87"/>
    <w:rsid w:val="00CB5040"/>
    <w:rsid w:val="00CB51A6"/>
    <w:rsid w:val="00CB5811"/>
    <w:rsid w:val="00CB5F11"/>
    <w:rsid w:val="00CB6BA5"/>
    <w:rsid w:val="00CB71B7"/>
    <w:rsid w:val="00CB7534"/>
    <w:rsid w:val="00CB7692"/>
    <w:rsid w:val="00CB76F4"/>
    <w:rsid w:val="00CB77F3"/>
    <w:rsid w:val="00CC03E6"/>
    <w:rsid w:val="00CC0431"/>
    <w:rsid w:val="00CC11AE"/>
    <w:rsid w:val="00CC1F9C"/>
    <w:rsid w:val="00CC28EF"/>
    <w:rsid w:val="00CC29F3"/>
    <w:rsid w:val="00CC2D37"/>
    <w:rsid w:val="00CC3165"/>
    <w:rsid w:val="00CC326B"/>
    <w:rsid w:val="00CC436F"/>
    <w:rsid w:val="00CC4581"/>
    <w:rsid w:val="00CC47BF"/>
    <w:rsid w:val="00CC47F8"/>
    <w:rsid w:val="00CC4CF3"/>
    <w:rsid w:val="00CC5404"/>
    <w:rsid w:val="00CC5535"/>
    <w:rsid w:val="00CC5E1E"/>
    <w:rsid w:val="00CC6065"/>
    <w:rsid w:val="00CC60EA"/>
    <w:rsid w:val="00CC62C8"/>
    <w:rsid w:val="00CC6F59"/>
    <w:rsid w:val="00CC76F1"/>
    <w:rsid w:val="00CC7970"/>
    <w:rsid w:val="00CC7C3C"/>
    <w:rsid w:val="00CC7DB5"/>
    <w:rsid w:val="00CD0108"/>
    <w:rsid w:val="00CD04A7"/>
    <w:rsid w:val="00CD05E5"/>
    <w:rsid w:val="00CD0B5C"/>
    <w:rsid w:val="00CD0F31"/>
    <w:rsid w:val="00CD101B"/>
    <w:rsid w:val="00CD11BF"/>
    <w:rsid w:val="00CD11E5"/>
    <w:rsid w:val="00CD18B0"/>
    <w:rsid w:val="00CD20AE"/>
    <w:rsid w:val="00CD2317"/>
    <w:rsid w:val="00CD272C"/>
    <w:rsid w:val="00CD2819"/>
    <w:rsid w:val="00CD29C7"/>
    <w:rsid w:val="00CD3495"/>
    <w:rsid w:val="00CD36A5"/>
    <w:rsid w:val="00CD3A0C"/>
    <w:rsid w:val="00CD3EAA"/>
    <w:rsid w:val="00CD3F4E"/>
    <w:rsid w:val="00CD3F5F"/>
    <w:rsid w:val="00CD4902"/>
    <w:rsid w:val="00CD49DB"/>
    <w:rsid w:val="00CD4C70"/>
    <w:rsid w:val="00CD5340"/>
    <w:rsid w:val="00CD5DDD"/>
    <w:rsid w:val="00CD7579"/>
    <w:rsid w:val="00CD75F7"/>
    <w:rsid w:val="00CE00BC"/>
    <w:rsid w:val="00CE0504"/>
    <w:rsid w:val="00CE0760"/>
    <w:rsid w:val="00CE106A"/>
    <w:rsid w:val="00CE1389"/>
    <w:rsid w:val="00CE1521"/>
    <w:rsid w:val="00CE165D"/>
    <w:rsid w:val="00CE182E"/>
    <w:rsid w:val="00CE1A14"/>
    <w:rsid w:val="00CE1C48"/>
    <w:rsid w:val="00CE2589"/>
    <w:rsid w:val="00CE2959"/>
    <w:rsid w:val="00CE297D"/>
    <w:rsid w:val="00CE4944"/>
    <w:rsid w:val="00CE4AF0"/>
    <w:rsid w:val="00CE4BD0"/>
    <w:rsid w:val="00CE4C42"/>
    <w:rsid w:val="00CE4C49"/>
    <w:rsid w:val="00CE4F6C"/>
    <w:rsid w:val="00CE4FDD"/>
    <w:rsid w:val="00CE5029"/>
    <w:rsid w:val="00CE54EA"/>
    <w:rsid w:val="00CE5A70"/>
    <w:rsid w:val="00CE5D07"/>
    <w:rsid w:val="00CE63B6"/>
    <w:rsid w:val="00CE6B90"/>
    <w:rsid w:val="00CE6B9F"/>
    <w:rsid w:val="00CE6FFB"/>
    <w:rsid w:val="00CE748D"/>
    <w:rsid w:val="00CE7555"/>
    <w:rsid w:val="00CE78B8"/>
    <w:rsid w:val="00CF00FD"/>
    <w:rsid w:val="00CF0532"/>
    <w:rsid w:val="00CF06D1"/>
    <w:rsid w:val="00CF0D33"/>
    <w:rsid w:val="00CF0EEB"/>
    <w:rsid w:val="00CF0FCE"/>
    <w:rsid w:val="00CF106B"/>
    <w:rsid w:val="00CF15CA"/>
    <w:rsid w:val="00CF1A96"/>
    <w:rsid w:val="00CF2521"/>
    <w:rsid w:val="00CF2863"/>
    <w:rsid w:val="00CF2C4B"/>
    <w:rsid w:val="00CF338B"/>
    <w:rsid w:val="00CF35AF"/>
    <w:rsid w:val="00CF3643"/>
    <w:rsid w:val="00CF39F2"/>
    <w:rsid w:val="00CF3DE3"/>
    <w:rsid w:val="00CF4168"/>
    <w:rsid w:val="00CF456A"/>
    <w:rsid w:val="00CF5472"/>
    <w:rsid w:val="00CF6A89"/>
    <w:rsid w:val="00CF6C55"/>
    <w:rsid w:val="00CF6FB4"/>
    <w:rsid w:val="00CF70EB"/>
    <w:rsid w:val="00CF7226"/>
    <w:rsid w:val="00CF75B9"/>
    <w:rsid w:val="00D00292"/>
    <w:rsid w:val="00D00398"/>
    <w:rsid w:val="00D00B76"/>
    <w:rsid w:val="00D01442"/>
    <w:rsid w:val="00D021AA"/>
    <w:rsid w:val="00D02691"/>
    <w:rsid w:val="00D027B6"/>
    <w:rsid w:val="00D02C00"/>
    <w:rsid w:val="00D0337E"/>
    <w:rsid w:val="00D03F59"/>
    <w:rsid w:val="00D0419F"/>
    <w:rsid w:val="00D04BA3"/>
    <w:rsid w:val="00D04CE4"/>
    <w:rsid w:val="00D04FC6"/>
    <w:rsid w:val="00D052DB"/>
    <w:rsid w:val="00D055A2"/>
    <w:rsid w:val="00D055AD"/>
    <w:rsid w:val="00D05A8D"/>
    <w:rsid w:val="00D061B0"/>
    <w:rsid w:val="00D0625C"/>
    <w:rsid w:val="00D06E07"/>
    <w:rsid w:val="00D0726A"/>
    <w:rsid w:val="00D07486"/>
    <w:rsid w:val="00D0774A"/>
    <w:rsid w:val="00D07A4D"/>
    <w:rsid w:val="00D07D68"/>
    <w:rsid w:val="00D107E5"/>
    <w:rsid w:val="00D10A64"/>
    <w:rsid w:val="00D10F12"/>
    <w:rsid w:val="00D11482"/>
    <w:rsid w:val="00D114F0"/>
    <w:rsid w:val="00D1225A"/>
    <w:rsid w:val="00D125E2"/>
    <w:rsid w:val="00D12AD6"/>
    <w:rsid w:val="00D1322C"/>
    <w:rsid w:val="00D13B72"/>
    <w:rsid w:val="00D13C8E"/>
    <w:rsid w:val="00D13D3C"/>
    <w:rsid w:val="00D142C4"/>
    <w:rsid w:val="00D1435C"/>
    <w:rsid w:val="00D14417"/>
    <w:rsid w:val="00D146DF"/>
    <w:rsid w:val="00D14C8E"/>
    <w:rsid w:val="00D14CBD"/>
    <w:rsid w:val="00D14EED"/>
    <w:rsid w:val="00D15052"/>
    <w:rsid w:val="00D15053"/>
    <w:rsid w:val="00D1531C"/>
    <w:rsid w:val="00D156A6"/>
    <w:rsid w:val="00D1572D"/>
    <w:rsid w:val="00D15CAE"/>
    <w:rsid w:val="00D15EBA"/>
    <w:rsid w:val="00D15ED1"/>
    <w:rsid w:val="00D17035"/>
    <w:rsid w:val="00D178E3"/>
    <w:rsid w:val="00D200A9"/>
    <w:rsid w:val="00D201B6"/>
    <w:rsid w:val="00D203D4"/>
    <w:rsid w:val="00D2046C"/>
    <w:rsid w:val="00D21040"/>
    <w:rsid w:val="00D217A3"/>
    <w:rsid w:val="00D21CE7"/>
    <w:rsid w:val="00D21DDE"/>
    <w:rsid w:val="00D2202A"/>
    <w:rsid w:val="00D227E2"/>
    <w:rsid w:val="00D22992"/>
    <w:rsid w:val="00D22F9B"/>
    <w:rsid w:val="00D230CC"/>
    <w:rsid w:val="00D23361"/>
    <w:rsid w:val="00D23DAE"/>
    <w:rsid w:val="00D23DF3"/>
    <w:rsid w:val="00D24221"/>
    <w:rsid w:val="00D2475C"/>
    <w:rsid w:val="00D24FF8"/>
    <w:rsid w:val="00D251EA"/>
    <w:rsid w:val="00D25966"/>
    <w:rsid w:val="00D25FD1"/>
    <w:rsid w:val="00D25FF8"/>
    <w:rsid w:val="00D26294"/>
    <w:rsid w:val="00D266BA"/>
    <w:rsid w:val="00D2684F"/>
    <w:rsid w:val="00D268C2"/>
    <w:rsid w:val="00D27269"/>
    <w:rsid w:val="00D274A8"/>
    <w:rsid w:val="00D27738"/>
    <w:rsid w:val="00D27761"/>
    <w:rsid w:val="00D27A81"/>
    <w:rsid w:val="00D3018A"/>
    <w:rsid w:val="00D30A80"/>
    <w:rsid w:val="00D31251"/>
    <w:rsid w:val="00D31572"/>
    <w:rsid w:val="00D3284D"/>
    <w:rsid w:val="00D32AAA"/>
    <w:rsid w:val="00D33078"/>
    <w:rsid w:val="00D33556"/>
    <w:rsid w:val="00D3389D"/>
    <w:rsid w:val="00D33BFA"/>
    <w:rsid w:val="00D3410E"/>
    <w:rsid w:val="00D34495"/>
    <w:rsid w:val="00D34CE8"/>
    <w:rsid w:val="00D34E8D"/>
    <w:rsid w:val="00D3572A"/>
    <w:rsid w:val="00D35914"/>
    <w:rsid w:val="00D360C9"/>
    <w:rsid w:val="00D36964"/>
    <w:rsid w:val="00D36D3F"/>
    <w:rsid w:val="00D370EE"/>
    <w:rsid w:val="00D371A4"/>
    <w:rsid w:val="00D373DE"/>
    <w:rsid w:val="00D400F3"/>
    <w:rsid w:val="00D402A5"/>
    <w:rsid w:val="00D4053E"/>
    <w:rsid w:val="00D40BEF"/>
    <w:rsid w:val="00D41197"/>
    <w:rsid w:val="00D414E1"/>
    <w:rsid w:val="00D41C03"/>
    <w:rsid w:val="00D41D04"/>
    <w:rsid w:val="00D422AD"/>
    <w:rsid w:val="00D43207"/>
    <w:rsid w:val="00D43787"/>
    <w:rsid w:val="00D4390C"/>
    <w:rsid w:val="00D43C65"/>
    <w:rsid w:val="00D44225"/>
    <w:rsid w:val="00D44E3C"/>
    <w:rsid w:val="00D4543B"/>
    <w:rsid w:val="00D462DB"/>
    <w:rsid w:val="00D46722"/>
    <w:rsid w:val="00D46735"/>
    <w:rsid w:val="00D4680B"/>
    <w:rsid w:val="00D475D9"/>
    <w:rsid w:val="00D4768D"/>
    <w:rsid w:val="00D47A13"/>
    <w:rsid w:val="00D50026"/>
    <w:rsid w:val="00D5042B"/>
    <w:rsid w:val="00D505EA"/>
    <w:rsid w:val="00D50CDB"/>
    <w:rsid w:val="00D51B44"/>
    <w:rsid w:val="00D5218B"/>
    <w:rsid w:val="00D52295"/>
    <w:rsid w:val="00D52606"/>
    <w:rsid w:val="00D52A53"/>
    <w:rsid w:val="00D52ADC"/>
    <w:rsid w:val="00D5365A"/>
    <w:rsid w:val="00D5411D"/>
    <w:rsid w:val="00D541F1"/>
    <w:rsid w:val="00D54C59"/>
    <w:rsid w:val="00D54D75"/>
    <w:rsid w:val="00D5616F"/>
    <w:rsid w:val="00D56475"/>
    <w:rsid w:val="00D56A17"/>
    <w:rsid w:val="00D57050"/>
    <w:rsid w:val="00D60E23"/>
    <w:rsid w:val="00D60E27"/>
    <w:rsid w:val="00D61677"/>
    <w:rsid w:val="00D61E5C"/>
    <w:rsid w:val="00D61F53"/>
    <w:rsid w:val="00D61F9B"/>
    <w:rsid w:val="00D6270E"/>
    <w:rsid w:val="00D62D73"/>
    <w:rsid w:val="00D62D93"/>
    <w:rsid w:val="00D63835"/>
    <w:rsid w:val="00D63BDB"/>
    <w:rsid w:val="00D63C65"/>
    <w:rsid w:val="00D63C7A"/>
    <w:rsid w:val="00D63F73"/>
    <w:rsid w:val="00D641AC"/>
    <w:rsid w:val="00D64B13"/>
    <w:rsid w:val="00D64C8B"/>
    <w:rsid w:val="00D64D9A"/>
    <w:rsid w:val="00D6507E"/>
    <w:rsid w:val="00D65156"/>
    <w:rsid w:val="00D656FE"/>
    <w:rsid w:val="00D659E0"/>
    <w:rsid w:val="00D6634B"/>
    <w:rsid w:val="00D669BE"/>
    <w:rsid w:val="00D66DEB"/>
    <w:rsid w:val="00D6724F"/>
    <w:rsid w:val="00D67414"/>
    <w:rsid w:val="00D676A4"/>
    <w:rsid w:val="00D67967"/>
    <w:rsid w:val="00D7051F"/>
    <w:rsid w:val="00D708C8"/>
    <w:rsid w:val="00D70D07"/>
    <w:rsid w:val="00D70D80"/>
    <w:rsid w:val="00D70DE5"/>
    <w:rsid w:val="00D71082"/>
    <w:rsid w:val="00D71088"/>
    <w:rsid w:val="00D71183"/>
    <w:rsid w:val="00D711FE"/>
    <w:rsid w:val="00D716AE"/>
    <w:rsid w:val="00D716F3"/>
    <w:rsid w:val="00D719EC"/>
    <w:rsid w:val="00D720BF"/>
    <w:rsid w:val="00D72E88"/>
    <w:rsid w:val="00D73186"/>
    <w:rsid w:val="00D73401"/>
    <w:rsid w:val="00D73FF7"/>
    <w:rsid w:val="00D74399"/>
    <w:rsid w:val="00D74785"/>
    <w:rsid w:val="00D74AD8"/>
    <w:rsid w:val="00D74E31"/>
    <w:rsid w:val="00D75030"/>
    <w:rsid w:val="00D7545B"/>
    <w:rsid w:val="00D7554C"/>
    <w:rsid w:val="00D755DC"/>
    <w:rsid w:val="00D75CE5"/>
    <w:rsid w:val="00D7609F"/>
    <w:rsid w:val="00D76567"/>
    <w:rsid w:val="00D76906"/>
    <w:rsid w:val="00D774E2"/>
    <w:rsid w:val="00D77C35"/>
    <w:rsid w:val="00D77D0C"/>
    <w:rsid w:val="00D80281"/>
    <w:rsid w:val="00D80BED"/>
    <w:rsid w:val="00D80F6F"/>
    <w:rsid w:val="00D813EC"/>
    <w:rsid w:val="00D81541"/>
    <w:rsid w:val="00D8193C"/>
    <w:rsid w:val="00D81AB5"/>
    <w:rsid w:val="00D81E23"/>
    <w:rsid w:val="00D82071"/>
    <w:rsid w:val="00D827BD"/>
    <w:rsid w:val="00D828C1"/>
    <w:rsid w:val="00D828FB"/>
    <w:rsid w:val="00D82BED"/>
    <w:rsid w:val="00D8343F"/>
    <w:rsid w:val="00D83691"/>
    <w:rsid w:val="00D83D4F"/>
    <w:rsid w:val="00D83FF5"/>
    <w:rsid w:val="00D84664"/>
    <w:rsid w:val="00D84666"/>
    <w:rsid w:val="00D846F5"/>
    <w:rsid w:val="00D84C8F"/>
    <w:rsid w:val="00D84E94"/>
    <w:rsid w:val="00D85486"/>
    <w:rsid w:val="00D859C7"/>
    <w:rsid w:val="00D85B1A"/>
    <w:rsid w:val="00D85B4C"/>
    <w:rsid w:val="00D86639"/>
    <w:rsid w:val="00D86A84"/>
    <w:rsid w:val="00D86E1B"/>
    <w:rsid w:val="00D873F1"/>
    <w:rsid w:val="00D8742E"/>
    <w:rsid w:val="00D8749A"/>
    <w:rsid w:val="00D87B5D"/>
    <w:rsid w:val="00D87CAB"/>
    <w:rsid w:val="00D87EBE"/>
    <w:rsid w:val="00D90055"/>
    <w:rsid w:val="00D9076C"/>
    <w:rsid w:val="00D90BEB"/>
    <w:rsid w:val="00D90E91"/>
    <w:rsid w:val="00D90E97"/>
    <w:rsid w:val="00D91455"/>
    <w:rsid w:val="00D91561"/>
    <w:rsid w:val="00D917EF"/>
    <w:rsid w:val="00D92111"/>
    <w:rsid w:val="00D924E4"/>
    <w:rsid w:val="00D92758"/>
    <w:rsid w:val="00D92848"/>
    <w:rsid w:val="00D928B4"/>
    <w:rsid w:val="00D92C61"/>
    <w:rsid w:val="00D92CA6"/>
    <w:rsid w:val="00D9415D"/>
    <w:rsid w:val="00D944B0"/>
    <w:rsid w:val="00D94745"/>
    <w:rsid w:val="00D94AC7"/>
    <w:rsid w:val="00D95522"/>
    <w:rsid w:val="00D95A81"/>
    <w:rsid w:val="00D96049"/>
    <w:rsid w:val="00D96834"/>
    <w:rsid w:val="00D96B06"/>
    <w:rsid w:val="00D96D7E"/>
    <w:rsid w:val="00D97156"/>
    <w:rsid w:val="00D974F6"/>
    <w:rsid w:val="00D97E1B"/>
    <w:rsid w:val="00DA0085"/>
    <w:rsid w:val="00DA0F4D"/>
    <w:rsid w:val="00DA1349"/>
    <w:rsid w:val="00DA14FB"/>
    <w:rsid w:val="00DA1FBD"/>
    <w:rsid w:val="00DA1FD5"/>
    <w:rsid w:val="00DA334D"/>
    <w:rsid w:val="00DA33AF"/>
    <w:rsid w:val="00DA36A7"/>
    <w:rsid w:val="00DA3A4C"/>
    <w:rsid w:val="00DA4687"/>
    <w:rsid w:val="00DA509B"/>
    <w:rsid w:val="00DA52B2"/>
    <w:rsid w:val="00DA5977"/>
    <w:rsid w:val="00DA5A2C"/>
    <w:rsid w:val="00DA7041"/>
    <w:rsid w:val="00DA718A"/>
    <w:rsid w:val="00DA7937"/>
    <w:rsid w:val="00DA7A3B"/>
    <w:rsid w:val="00DA7D5C"/>
    <w:rsid w:val="00DA7EEB"/>
    <w:rsid w:val="00DA7F99"/>
    <w:rsid w:val="00DB01B6"/>
    <w:rsid w:val="00DB053F"/>
    <w:rsid w:val="00DB0679"/>
    <w:rsid w:val="00DB09FB"/>
    <w:rsid w:val="00DB0C4A"/>
    <w:rsid w:val="00DB14E2"/>
    <w:rsid w:val="00DB1719"/>
    <w:rsid w:val="00DB22ED"/>
    <w:rsid w:val="00DB267C"/>
    <w:rsid w:val="00DB282E"/>
    <w:rsid w:val="00DB347A"/>
    <w:rsid w:val="00DB3E87"/>
    <w:rsid w:val="00DB461D"/>
    <w:rsid w:val="00DB4864"/>
    <w:rsid w:val="00DB49DA"/>
    <w:rsid w:val="00DB50B8"/>
    <w:rsid w:val="00DB53A8"/>
    <w:rsid w:val="00DB5608"/>
    <w:rsid w:val="00DB58AE"/>
    <w:rsid w:val="00DB5D97"/>
    <w:rsid w:val="00DB63CE"/>
    <w:rsid w:val="00DB6402"/>
    <w:rsid w:val="00DB66C2"/>
    <w:rsid w:val="00DB68F0"/>
    <w:rsid w:val="00DB6E5F"/>
    <w:rsid w:val="00DB7DF7"/>
    <w:rsid w:val="00DC0149"/>
    <w:rsid w:val="00DC042E"/>
    <w:rsid w:val="00DC0605"/>
    <w:rsid w:val="00DC0672"/>
    <w:rsid w:val="00DC06FC"/>
    <w:rsid w:val="00DC0C5E"/>
    <w:rsid w:val="00DC11FF"/>
    <w:rsid w:val="00DC1246"/>
    <w:rsid w:val="00DC16E0"/>
    <w:rsid w:val="00DC1DF8"/>
    <w:rsid w:val="00DC257D"/>
    <w:rsid w:val="00DC25B1"/>
    <w:rsid w:val="00DC26FF"/>
    <w:rsid w:val="00DC31D4"/>
    <w:rsid w:val="00DC3578"/>
    <w:rsid w:val="00DC3594"/>
    <w:rsid w:val="00DC3C81"/>
    <w:rsid w:val="00DC42C2"/>
    <w:rsid w:val="00DC4A02"/>
    <w:rsid w:val="00DC5680"/>
    <w:rsid w:val="00DC6617"/>
    <w:rsid w:val="00DC6E90"/>
    <w:rsid w:val="00DC7615"/>
    <w:rsid w:val="00DC783E"/>
    <w:rsid w:val="00DC7AF9"/>
    <w:rsid w:val="00DC7B01"/>
    <w:rsid w:val="00DC7B31"/>
    <w:rsid w:val="00DD002E"/>
    <w:rsid w:val="00DD005E"/>
    <w:rsid w:val="00DD01AE"/>
    <w:rsid w:val="00DD02BC"/>
    <w:rsid w:val="00DD047D"/>
    <w:rsid w:val="00DD062A"/>
    <w:rsid w:val="00DD06D0"/>
    <w:rsid w:val="00DD0D78"/>
    <w:rsid w:val="00DD1A66"/>
    <w:rsid w:val="00DD20CF"/>
    <w:rsid w:val="00DD2E50"/>
    <w:rsid w:val="00DD304C"/>
    <w:rsid w:val="00DD3138"/>
    <w:rsid w:val="00DD3207"/>
    <w:rsid w:val="00DD33C3"/>
    <w:rsid w:val="00DD363F"/>
    <w:rsid w:val="00DD3697"/>
    <w:rsid w:val="00DD3A1D"/>
    <w:rsid w:val="00DD3DF5"/>
    <w:rsid w:val="00DD4A68"/>
    <w:rsid w:val="00DD4B8F"/>
    <w:rsid w:val="00DD4E8C"/>
    <w:rsid w:val="00DD688B"/>
    <w:rsid w:val="00DE0237"/>
    <w:rsid w:val="00DE0AB4"/>
    <w:rsid w:val="00DE0B25"/>
    <w:rsid w:val="00DE1702"/>
    <w:rsid w:val="00DE1C41"/>
    <w:rsid w:val="00DE1D0E"/>
    <w:rsid w:val="00DE1FDE"/>
    <w:rsid w:val="00DE24B7"/>
    <w:rsid w:val="00DE2969"/>
    <w:rsid w:val="00DE2B17"/>
    <w:rsid w:val="00DE2C34"/>
    <w:rsid w:val="00DE2C8C"/>
    <w:rsid w:val="00DE3B32"/>
    <w:rsid w:val="00DE3CB2"/>
    <w:rsid w:val="00DE3E40"/>
    <w:rsid w:val="00DE435E"/>
    <w:rsid w:val="00DE47E0"/>
    <w:rsid w:val="00DE4CDA"/>
    <w:rsid w:val="00DE552C"/>
    <w:rsid w:val="00DE60B2"/>
    <w:rsid w:val="00DE656A"/>
    <w:rsid w:val="00DE6B6D"/>
    <w:rsid w:val="00DE6C63"/>
    <w:rsid w:val="00DE6D41"/>
    <w:rsid w:val="00DE707A"/>
    <w:rsid w:val="00DE70A5"/>
    <w:rsid w:val="00DE7445"/>
    <w:rsid w:val="00DE798F"/>
    <w:rsid w:val="00DE79D6"/>
    <w:rsid w:val="00DE7A9B"/>
    <w:rsid w:val="00DF03C2"/>
    <w:rsid w:val="00DF0464"/>
    <w:rsid w:val="00DF0B15"/>
    <w:rsid w:val="00DF0C1F"/>
    <w:rsid w:val="00DF0F0E"/>
    <w:rsid w:val="00DF103B"/>
    <w:rsid w:val="00DF10B2"/>
    <w:rsid w:val="00DF1E20"/>
    <w:rsid w:val="00DF2535"/>
    <w:rsid w:val="00DF2C19"/>
    <w:rsid w:val="00DF2C3D"/>
    <w:rsid w:val="00DF30C8"/>
    <w:rsid w:val="00DF3250"/>
    <w:rsid w:val="00DF3533"/>
    <w:rsid w:val="00DF365D"/>
    <w:rsid w:val="00DF3D48"/>
    <w:rsid w:val="00DF40F8"/>
    <w:rsid w:val="00DF4AC8"/>
    <w:rsid w:val="00DF4C29"/>
    <w:rsid w:val="00DF5527"/>
    <w:rsid w:val="00DF5C3F"/>
    <w:rsid w:val="00DF5F4C"/>
    <w:rsid w:val="00DF6712"/>
    <w:rsid w:val="00DF7069"/>
    <w:rsid w:val="00DF7546"/>
    <w:rsid w:val="00DF7B9D"/>
    <w:rsid w:val="00DF7D5B"/>
    <w:rsid w:val="00E00264"/>
    <w:rsid w:val="00E009B7"/>
    <w:rsid w:val="00E00C4C"/>
    <w:rsid w:val="00E00F25"/>
    <w:rsid w:val="00E018E1"/>
    <w:rsid w:val="00E01C20"/>
    <w:rsid w:val="00E01EE9"/>
    <w:rsid w:val="00E021C3"/>
    <w:rsid w:val="00E023E3"/>
    <w:rsid w:val="00E02A64"/>
    <w:rsid w:val="00E0371B"/>
    <w:rsid w:val="00E037A3"/>
    <w:rsid w:val="00E047DF"/>
    <w:rsid w:val="00E05130"/>
    <w:rsid w:val="00E052D7"/>
    <w:rsid w:val="00E05380"/>
    <w:rsid w:val="00E056CF"/>
    <w:rsid w:val="00E057CE"/>
    <w:rsid w:val="00E05D3F"/>
    <w:rsid w:val="00E0610C"/>
    <w:rsid w:val="00E06314"/>
    <w:rsid w:val="00E06C66"/>
    <w:rsid w:val="00E075A8"/>
    <w:rsid w:val="00E078A6"/>
    <w:rsid w:val="00E07A6E"/>
    <w:rsid w:val="00E07D86"/>
    <w:rsid w:val="00E07EA3"/>
    <w:rsid w:val="00E102D0"/>
    <w:rsid w:val="00E10643"/>
    <w:rsid w:val="00E10A81"/>
    <w:rsid w:val="00E10FD5"/>
    <w:rsid w:val="00E110C1"/>
    <w:rsid w:val="00E119BE"/>
    <w:rsid w:val="00E11AFD"/>
    <w:rsid w:val="00E11DD5"/>
    <w:rsid w:val="00E11FEB"/>
    <w:rsid w:val="00E129DD"/>
    <w:rsid w:val="00E12FD2"/>
    <w:rsid w:val="00E13069"/>
    <w:rsid w:val="00E13DAF"/>
    <w:rsid w:val="00E13EAA"/>
    <w:rsid w:val="00E14BD1"/>
    <w:rsid w:val="00E15863"/>
    <w:rsid w:val="00E1633A"/>
    <w:rsid w:val="00E1640C"/>
    <w:rsid w:val="00E16ABF"/>
    <w:rsid w:val="00E20064"/>
    <w:rsid w:val="00E20126"/>
    <w:rsid w:val="00E204BE"/>
    <w:rsid w:val="00E20610"/>
    <w:rsid w:val="00E20C4F"/>
    <w:rsid w:val="00E21320"/>
    <w:rsid w:val="00E217DC"/>
    <w:rsid w:val="00E21CEC"/>
    <w:rsid w:val="00E22049"/>
    <w:rsid w:val="00E22A26"/>
    <w:rsid w:val="00E22A77"/>
    <w:rsid w:val="00E2337A"/>
    <w:rsid w:val="00E233A7"/>
    <w:rsid w:val="00E23495"/>
    <w:rsid w:val="00E237BB"/>
    <w:rsid w:val="00E24285"/>
    <w:rsid w:val="00E24931"/>
    <w:rsid w:val="00E24FFF"/>
    <w:rsid w:val="00E2578F"/>
    <w:rsid w:val="00E25D0F"/>
    <w:rsid w:val="00E25F37"/>
    <w:rsid w:val="00E267C2"/>
    <w:rsid w:val="00E26EE6"/>
    <w:rsid w:val="00E26F20"/>
    <w:rsid w:val="00E270EC"/>
    <w:rsid w:val="00E27316"/>
    <w:rsid w:val="00E27960"/>
    <w:rsid w:val="00E27ACA"/>
    <w:rsid w:val="00E27E52"/>
    <w:rsid w:val="00E30BDA"/>
    <w:rsid w:val="00E30D08"/>
    <w:rsid w:val="00E31E1C"/>
    <w:rsid w:val="00E321B6"/>
    <w:rsid w:val="00E3228D"/>
    <w:rsid w:val="00E32FD4"/>
    <w:rsid w:val="00E330DC"/>
    <w:rsid w:val="00E332E4"/>
    <w:rsid w:val="00E33841"/>
    <w:rsid w:val="00E33CED"/>
    <w:rsid w:val="00E3405E"/>
    <w:rsid w:val="00E34139"/>
    <w:rsid w:val="00E3480A"/>
    <w:rsid w:val="00E34AF6"/>
    <w:rsid w:val="00E34C67"/>
    <w:rsid w:val="00E351AC"/>
    <w:rsid w:val="00E354F7"/>
    <w:rsid w:val="00E36728"/>
    <w:rsid w:val="00E36ABD"/>
    <w:rsid w:val="00E37095"/>
    <w:rsid w:val="00E37279"/>
    <w:rsid w:val="00E37282"/>
    <w:rsid w:val="00E37B01"/>
    <w:rsid w:val="00E37EAB"/>
    <w:rsid w:val="00E403AE"/>
    <w:rsid w:val="00E40E76"/>
    <w:rsid w:val="00E41039"/>
    <w:rsid w:val="00E41898"/>
    <w:rsid w:val="00E41BE0"/>
    <w:rsid w:val="00E41CD4"/>
    <w:rsid w:val="00E4208A"/>
    <w:rsid w:val="00E42791"/>
    <w:rsid w:val="00E4362D"/>
    <w:rsid w:val="00E43E22"/>
    <w:rsid w:val="00E43E92"/>
    <w:rsid w:val="00E44186"/>
    <w:rsid w:val="00E44248"/>
    <w:rsid w:val="00E44508"/>
    <w:rsid w:val="00E44758"/>
    <w:rsid w:val="00E44BD1"/>
    <w:rsid w:val="00E44D04"/>
    <w:rsid w:val="00E44DD0"/>
    <w:rsid w:val="00E45951"/>
    <w:rsid w:val="00E45FE5"/>
    <w:rsid w:val="00E4713E"/>
    <w:rsid w:val="00E473B9"/>
    <w:rsid w:val="00E473CE"/>
    <w:rsid w:val="00E4745B"/>
    <w:rsid w:val="00E4756C"/>
    <w:rsid w:val="00E47602"/>
    <w:rsid w:val="00E47673"/>
    <w:rsid w:val="00E47770"/>
    <w:rsid w:val="00E47940"/>
    <w:rsid w:val="00E47D8B"/>
    <w:rsid w:val="00E47D91"/>
    <w:rsid w:val="00E5045D"/>
    <w:rsid w:val="00E50EC4"/>
    <w:rsid w:val="00E51191"/>
    <w:rsid w:val="00E51761"/>
    <w:rsid w:val="00E517B9"/>
    <w:rsid w:val="00E51DA4"/>
    <w:rsid w:val="00E5265D"/>
    <w:rsid w:val="00E5285B"/>
    <w:rsid w:val="00E53303"/>
    <w:rsid w:val="00E53515"/>
    <w:rsid w:val="00E539E2"/>
    <w:rsid w:val="00E539ED"/>
    <w:rsid w:val="00E53C35"/>
    <w:rsid w:val="00E53EC5"/>
    <w:rsid w:val="00E54142"/>
    <w:rsid w:val="00E5423C"/>
    <w:rsid w:val="00E5476C"/>
    <w:rsid w:val="00E54D2E"/>
    <w:rsid w:val="00E54FF3"/>
    <w:rsid w:val="00E553DA"/>
    <w:rsid w:val="00E555C1"/>
    <w:rsid w:val="00E55CE9"/>
    <w:rsid w:val="00E56A9F"/>
    <w:rsid w:val="00E56DAD"/>
    <w:rsid w:val="00E574FD"/>
    <w:rsid w:val="00E578F2"/>
    <w:rsid w:val="00E57A24"/>
    <w:rsid w:val="00E57A34"/>
    <w:rsid w:val="00E60477"/>
    <w:rsid w:val="00E60EAD"/>
    <w:rsid w:val="00E60F78"/>
    <w:rsid w:val="00E61191"/>
    <w:rsid w:val="00E61480"/>
    <w:rsid w:val="00E614AC"/>
    <w:rsid w:val="00E615BD"/>
    <w:rsid w:val="00E61616"/>
    <w:rsid w:val="00E61959"/>
    <w:rsid w:val="00E619E8"/>
    <w:rsid w:val="00E61DB2"/>
    <w:rsid w:val="00E61F0B"/>
    <w:rsid w:val="00E6219D"/>
    <w:rsid w:val="00E621FE"/>
    <w:rsid w:val="00E62279"/>
    <w:rsid w:val="00E623A9"/>
    <w:rsid w:val="00E623C3"/>
    <w:rsid w:val="00E628FC"/>
    <w:rsid w:val="00E62D74"/>
    <w:rsid w:val="00E62DF1"/>
    <w:rsid w:val="00E630CB"/>
    <w:rsid w:val="00E63284"/>
    <w:rsid w:val="00E6345F"/>
    <w:rsid w:val="00E6383A"/>
    <w:rsid w:val="00E64A8F"/>
    <w:rsid w:val="00E64CBC"/>
    <w:rsid w:val="00E65585"/>
    <w:rsid w:val="00E65D26"/>
    <w:rsid w:val="00E66292"/>
    <w:rsid w:val="00E6653E"/>
    <w:rsid w:val="00E669D0"/>
    <w:rsid w:val="00E67AA3"/>
    <w:rsid w:val="00E67F44"/>
    <w:rsid w:val="00E711CD"/>
    <w:rsid w:val="00E71395"/>
    <w:rsid w:val="00E71439"/>
    <w:rsid w:val="00E71B72"/>
    <w:rsid w:val="00E7206E"/>
    <w:rsid w:val="00E72D72"/>
    <w:rsid w:val="00E73237"/>
    <w:rsid w:val="00E73779"/>
    <w:rsid w:val="00E73C36"/>
    <w:rsid w:val="00E742F9"/>
    <w:rsid w:val="00E754B8"/>
    <w:rsid w:val="00E75C0A"/>
    <w:rsid w:val="00E75C82"/>
    <w:rsid w:val="00E7611F"/>
    <w:rsid w:val="00E7618A"/>
    <w:rsid w:val="00E7632E"/>
    <w:rsid w:val="00E763F2"/>
    <w:rsid w:val="00E76A41"/>
    <w:rsid w:val="00E771EB"/>
    <w:rsid w:val="00E774D3"/>
    <w:rsid w:val="00E77B74"/>
    <w:rsid w:val="00E77DB6"/>
    <w:rsid w:val="00E800CC"/>
    <w:rsid w:val="00E801F2"/>
    <w:rsid w:val="00E80539"/>
    <w:rsid w:val="00E80796"/>
    <w:rsid w:val="00E809EF"/>
    <w:rsid w:val="00E814CC"/>
    <w:rsid w:val="00E8291A"/>
    <w:rsid w:val="00E83108"/>
    <w:rsid w:val="00E832BD"/>
    <w:rsid w:val="00E833B1"/>
    <w:rsid w:val="00E83564"/>
    <w:rsid w:val="00E83957"/>
    <w:rsid w:val="00E83CC2"/>
    <w:rsid w:val="00E841B7"/>
    <w:rsid w:val="00E846DF"/>
    <w:rsid w:val="00E84971"/>
    <w:rsid w:val="00E8531C"/>
    <w:rsid w:val="00E8575B"/>
    <w:rsid w:val="00E8581F"/>
    <w:rsid w:val="00E85DE1"/>
    <w:rsid w:val="00E87028"/>
    <w:rsid w:val="00E8724B"/>
    <w:rsid w:val="00E87395"/>
    <w:rsid w:val="00E873D0"/>
    <w:rsid w:val="00E87BD5"/>
    <w:rsid w:val="00E90086"/>
    <w:rsid w:val="00E902B4"/>
    <w:rsid w:val="00E9050E"/>
    <w:rsid w:val="00E909D8"/>
    <w:rsid w:val="00E90D76"/>
    <w:rsid w:val="00E919D3"/>
    <w:rsid w:val="00E9230C"/>
    <w:rsid w:val="00E92552"/>
    <w:rsid w:val="00E926AA"/>
    <w:rsid w:val="00E9296D"/>
    <w:rsid w:val="00E92B1E"/>
    <w:rsid w:val="00E92E10"/>
    <w:rsid w:val="00E93338"/>
    <w:rsid w:val="00E93795"/>
    <w:rsid w:val="00E93A8A"/>
    <w:rsid w:val="00E93ADC"/>
    <w:rsid w:val="00E93FD8"/>
    <w:rsid w:val="00E9413A"/>
    <w:rsid w:val="00E94A3D"/>
    <w:rsid w:val="00E94B88"/>
    <w:rsid w:val="00E94EC7"/>
    <w:rsid w:val="00E95160"/>
    <w:rsid w:val="00E956F3"/>
    <w:rsid w:val="00E95A64"/>
    <w:rsid w:val="00E9602C"/>
    <w:rsid w:val="00E963DA"/>
    <w:rsid w:val="00E96624"/>
    <w:rsid w:val="00E96F15"/>
    <w:rsid w:val="00E96F4E"/>
    <w:rsid w:val="00E96F57"/>
    <w:rsid w:val="00E97430"/>
    <w:rsid w:val="00E974ED"/>
    <w:rsid w:val="00E975CB"/>
    <w:rsid w:val="00EA0743"/>
    <w:rsid w:val="00EA0D24"/>
    <w:rsid w:val="00EA1129"/>
    <w:rsid w:val="00EA1831"/>
    <w:rsid w:val="00EA1862"/>
    <w:rsid w:val="00EA1DAA"/>
    <w:rsid w:val="00EA232D"/>
    <w:rsid w:val="00EA28F3"/>
    <w:rsid w:val="00EA2B48"/>
    <w:rsid w:val="00EA2CAB"/>
    <w:rsid w:val="00EA2E7A"/>
    <w:rsid w:val="00EA3B3E"/>
    <w:rsid w:val="00EA3B8C"/>
    <w:rsid w:val="00EA3B9F"/>
    <w:rsid w:val="00EA4380"/>
    <w:rsid w:val="00EA4600"/>
    <w:rsid w:val="00EA48FD"/>
    <w:rsid w:val="00EA49B6"/>
    <w:rsid w:val="00EA4B5C"/>
    <w:rsid w:val="00EA4D58"/>
    <w:rsid w:val="00EA4D9B"/>
    <w:rsid w:val="00EA5701"/>
    <w:rsid w:val="00EA5B65"/>
    <w:rsid w:val="00EA5BD6"/>
    <w:rsid w:val="00EA5E86"/>
    <w:rsid w:val="00EA5F6A"/>
    <w:rsid w:val="00EA61BA"/>
    <w:rsid w:val="00EA627C"/>
    <w:rsid w:val="00EA6FEE"/>
    <w:rsid w:val="00EA749A"/>
    <w:rsid w:val="00EA74E1"/>
    <w:rsid w:val="00EA78C4"/>
    <w:rsid w:val="00EB02C0"/>
    <w:rsid w:val="00EB02CB"/>
    <w:rsid w:val="00EB035A"/>
    <w:rsid w:val="00EB0B6C"/>
    <w:rsid w:val="00EB117D"/>
    <w:rsid w:val="00EB161B"/>
    <w:rsid w:val="00EB1691"/>
    <w:rsid w:val="00EB2138"/>
    <w:rsid w:val="00EB36F1"/>
    <w:rsid w:val="00EB37FB"/>
    <w:rsid w:val="00EB3D52"/>
    <w:rsid w:val="00EB43BB"/>
    <w:rsid w:val="00EB4695"/>
    <w:rsid w:val="00EB4ACF"/>
    <w:rsid w:val="00EB4DF7"/>
    <w:rsid w:val="00EB4E09"/>
    <w:rsid w:val="00EB55CB"/>
    <w:rsid w:val="00EB564C"/>
    <w:rsid w:val="00EB5B99"/>
    <w:rsid w:val="00EB66E3"/>
    <w:rsid w:val="00EB68E9"/>
    <w:rsid w:val="00EB6C71"/>
    <w:rsid w:val="00EB780D"/>
    <w:rsid w:val="00EB7A82"/>
    <w:rsid w:val="00EC0311"/>
    <w:rsid w:val="00EC0BD2"/>
    <w:rsid w:val="00EC1D39"/>
    <w:rsid w:val="00EC1F71"/>
    <w:rsid w:val="00EC2211"/>
    <w:rsid w:val="00EC2276"/>
    <w:rsid w:val="00EC22E5"/>
    <w:rsid w:val="00EC3039"/>
    <w:rsid w:val="00EC4393"/>
    <w:rsid w:val="00EC5F68"/>
    <w:rsid w:val="00EC6172"/>
    <w:rsid w:val="00EC618A"/>
    <w:rsid w:val="00EC6291"/>
    <w:rsid w:val="00EC65D3"/>
    <w:rsid w:val="00EC6C07"/>
    <w:rsid w:val="00EC6CA1"/>
    <w:rsid w:val="00EC6D80"/>
    <w:rsid w:val="00EC7DB1"/>
    <w:rsid w:val="00EC7E63"/>
    <w:rsid w:val="00ED0847"/>
    <w:rsid w:val="00ED085E"/>
    <w:rsid w:val="00ED161E"/>
    <w:rsid w:val="00ED2358"/>
    <w:rsid w:val="00ED25E4"/>
    <w:rsid w:val="00ED2DCF"/>
    <w:rsid w:val="00ED330B"/>
    <w:rsid w:val="00ED33E2"/>
    <w:rsid w:val="00ED34FE"/>
    <w:rsid w:val="00ED3939"/>
    <w:rsid w:val="00ED39BA"/>
    <w:rsid w:val="00ED3F9F"/>
    <w:rsid w:val="00ED407F"/>
    <w:rsid w:val="00ED455D"/>
    <w:rsid w:val="00ED4654"/>
    <w:rsid w:val="00ED4C7E"/>
    <w:rsid w:val="00ED50E0"/>
    <w:rsid w:val="00ED59A9"/>
    <w:rsid w:val="00ED602F"/>
    <w:rsid w:val="00ED6425"/>
    <w:rsid w:val="00ED6859"/>
    <w:rsid w:val="00ED704B"/>
    <w:rsid w:val="00ED7FE6"/>
    <w:rsid w:val="00EE0753"/>
    <w:rsid w:val="00EE08F0"/>
    <w:rsid w:val="00EE17B6"/>
    <w:rsid w:val="00EE1814"/>
    <w:rsid w:val="00EE1DAF"/>
    <w:rsid w:val="00EE2207"/>
    <w:rsid w:val="00EE2278"/>
    <w:rsid w:val="00EE247F"/>
    <w:rsid w:val="00EE2C3A"/>
    <w:rsid w:val="00EE32B4"/>
    <w:rsid w:val="00EE38EA"/>
    <w:rsid w:val="00EE40D0"/>
    <w:rsid w:val="00EE4244"/>
    <w:rsid w:val="00EE43BE"/>
    <w:rsid w:val="00EE4AC6"/>
    <w:rsid w:val="00EE4D53"/>
    <w:rsid w:val="00EE4E13"/>
    <w:rsid w:val="00EE5088"/>
    <w:rsid w:val="00EE570B"/>
    <w:rsid w:val="00EE5DD3"/>
    <w:rsid w:val="00EE5E78"/>
    <w:rsid w:val="00EE6435"/>
    <w:rsid w:val="00EE6868"/>
    <w:rsid w:val="00EE6A39"/>
    <w:rsid w:val="00EE7D04"/>
    <w:rsid w:val="00EE7E7D"/>
    <w:rsid w:val="00EE7ED9"/>
    <w:rsid w:val="00EF00D2"/>
    <w:rsid w:val="00EF027E"/>
    <w:rsid w:val="00EF06FB"/>
    <w:rsid w:val="00EF07A8"/>
    <w:rsid w:val="00EF0CDF"/>
    <w:rsid w:val="00EF18D7"/>
    <w:rsid w:val="00EF2609"/>
    <w:rsid w:val="00EF2916"/>
    <w:rsid w:val="00EF2B34"/>
    <w:rsid w:val="00EF379E"/>
    <w:rsid w:val="00EF3CAA"/>
    <w:rsid w:val="00EF420E"/>
    <w:rsid w:val="00EF4904"/>
    <w:rsid w:val="00EF4C2B"/>
    <w:rsid w:val="00EF5E44"/>
    <w:rsid w:val="00EF5ECE"/>
    <w:rsid w:val="00EF60C7"/>
    <w:rsid w:val="00EF67B6"/>
    <w:rsid w:val="00EF703B"/>
    <w:rsid w:val="00EF7135"/>
    <w:rsid w:val="00EF7D4B"/>
    <w:rsid w:val="00EF7F98"/>
    <w:rsid w:val="00F013C7"/>
    <w:rsid w:val="00F014B3"/>
    <w:rsid w:val="00F01512"/>
    <w:rsid w:val="00F0182A"/>
    <w:rsid w:val="00F01B95"/>
    <w:rsid w:val="00F0207A"/>
    <w:rsid w:val="00F02223"/>
    <w:rsid w:val="00F026C7"/>
    <w:rsid w:val="00F02768"/>
    <w:rsid w:val="00F02788"/>
    <w:rsid w:val="00F03922"/>
    <w:rsid w:val="00F047DB"/>
    <w:rsid w:val="00F04C89"/>
    <w:rsid w:val="00F05381"/>
    <w:rsid w:val="00F0541D"/>
    <w:rsid w:val="00F05AE0"/>
    <w:rsid w:val="00F05DEC"/>
    <w:rsid w:val="00F061D7"/>
    <w:rsid w:val="00F067E2"/>
    <w:rsid w:val="00F06825"/>
    <w:rsid w:val="00F0685C"/>
    <w:rsid w:val="00F0692C"/>
    <w:rsid w:val="00F06D2F"/>
    <w:rsid w:val="00F074D0"/>
    <w:rsid w:val="00F0778C"/>
    <w:rsid w:val="00F078E4"/>
    <w:rsid w:val="00F07B9F"/>
    <w:rsid w:val="00F07E61"/>
    <w:rsid w:val="00F07E7B"/>
    <w:rsid w:val="00F07FA9"/>
    <w:rsid w:val="00F101C5"/>
    <w:rsid w:val="00F10A89"/>
    <w:rsid w:val="00F112B0"/>
    <w:rsid w:val="00F113A4"/>
    <w:rsid w:val="00F1154F"/>
    <w:rsid w:val="00F11C21"/>
    <w:rsid w:val="00F11D2A"/>
    <w:rsid w:val="00F12612"/>
    <w:rsid w:val="00F12ECD"/>
    <w:rsid w:val="00F13830"/>
    <w:rsid w:val="00F13B4D"/>
    <w:rsid w:val="00F13EAF"/>
    <w:rsid w:val="00F13F87"/>
    <w:rsid w:val="00F14790"/>
    <w:rsid w:val="00F14C0C"/>
    <w:rsid w:val="00F14E0B"/>
    <w:rsid w:val="00F15706"/>
    <w:rsid w:val="00F15756"/>
    <w:rsid w:val="00F15C94"/>
    <w:rsid w:val="00F15D88"/>
    <w:rsid w:val="00F15E4B"/>
    <w:rsid w:val="00F15FC3"/>
    <w:rsid w:val="00F1631A"/>
    <w:rsid w:val="00F16710"/>
    <w:rsid w:val="00F17098"/>
    <w:rsid w:val="00F174C7"/>
    <w:rsid w:val="00F174FD"/>
    <w:rsid w:val="00F200C9"/>
    <w:rsid w:val="00F20171"/>
    <w:rsid w:val="00F2029F"/>
    <w:rsid w:val="00F2048E"/>
    <w:rsid w:val="00F20AF9"/>
    <w:rsid w:val="00F20D00"/>
    <w:rsid w:val="00F212A3"/>
    <w:rsid w:val="00F219F6"/>
    <w:rsid w:val="00F21D16"/>
    <w:rsid w:val="00F21D30"/>
    <w:rsid w:val="00F21F46"/>
    <w:rsid w:val="00F22072"/>
    <w:rsid w:val="00F2208E"/>
    <w:rsid w:val="00F22BC1"/>
    <w:rsid w:val="00F22F56"/>
    <w:rsid w:val="00F230B0"/>
    <w:rsid w:val="00F237CA"/>
    <w:rsid w:val="00F23A8E"/>
    <w:rsid w:val="00F23C81"/>
    <w:rsid w:val="00F23DA0"/>
    <w:rsid w:val="00F23E55"/>
    <w:rsid w:val="00F24602"/>
    <w:rsid w:val="00F24CF1"/>
    <w:rsid w:val="00F251F7"/>
    <w:rsid w:val="00F25285"/>
    <w:rsid w:val="00F25623"/>
    <w:rsid w:val="00F25B33"/>
    <w:rsid w:val="00F25EFF"/>
    <w:rsid w:val="00F25FCE"/>
    <w:rsid w:val="00F265E4"/>
    <w:rsid w:val="00F267DE"/>
    <w:rsid w:val="00F26D14"/>
    <w:rsid w:val="00F26D5B"/>
    <w:rsid w:val="00F26DF6"/>
    <w:rsid w:val="00F270C9"/>
    <w:rsid w:val="00F2750C"/>
    <w:rsid w:val="00F276D0"/>
    <w:rsid w:val="00F27712"/>
    <w:rsid w:val="00F27AE9"/>
    <w:rsid w:val="00F27BC7"/>
    <w:rsid w:val="00F27E57"/>
    <w:rsid w:val="00F30015"/>
    <w:rsid w:val="00F30518"/>
    <w:rsid w:val="00F3061B"/>
    <w:rsid w:val="00F31F62"/>
    <w:rsid w:val="00F320AC"/>
    <w:rsid w:val="00F325DB"/>
    <w:rsid w:val="00F32DA1"/>
    <w:rsid w:val="00F33760"/>
    <w:rsid w:val="00F33BC7"/>
    <w:rsid w:val="00F34BAD"/>
    <w:rsid w:val="00F35242"/>
    <w:rsid w:val="00F363CC"/>
    <w:rsid w:val="00F363FA"/>
    <w:rsid w:val="00F3765F"/>
    <w:rsid w:val="00F407B5"/>
    <w:rsid w:val="00F4085F"/>
    <w:rsid w:val="00F418B7"/>
    <w:rsid w:val="00F42404"/>
    <w:rsid w:val="00F42851"/>
    <w:rsid w:val="00F428AF"/>
    <w:rsid w:val="00F42F32"/>
    <w:rsid w:val="00F431A5"/>
    <w:rsid w:val="00F431B3"/>
    <w:rsid w:val="00F43242"/>
    <w:rsid w:val="00F43741"/>
    <w:rsid w:val="00F4445A"/>
    <w:rsid w:val="00F44708"/>
    <w:rsid w:val="00F44AA6"/>
    <w:rsid w:val="00F44D2E"/>
    <w:rsid w:val="00F44F41"/>
    <w:rsid w:val="00F44FBF"/>
    <w:rsid w:val="00F44FC1"/>
    <w:rsid w:val="00F45005"/>
    <w:rsid w:val="00F45474"/>
    <w:rsid w:val="00F455BA"/>
    <w:rsid w:val="00F461F2"/>
    <w:rsid w:val="00F46620"/>
    <w:rsid w:val="00F467B0"/>
    <w:rsid w:val="00F468F2"/>
    <w:rsid w:val="00F46A92"/>
    <w:rsid w:val="00F470FF"/>
    <w:rsid w:val="00F471D3"/>
    <w:rsid w:val="00F471E1"/>
    <w:rsid w:val="00F47507"/>
    <w:rsid w:val="00F47E78"/>
    <w:rsid w:val="00F47F70"/>
    <w:rsid w:val="00F5052D"/>
    <w:rsid w:val="00F50A8A"/>
    <w:rsid w:val="00F50B19"/>
    <w:rsid w:val="00F51255"/>
    <w:rsid w:val="00F5186D"/>
    <w:rsid w:val="00F53052"/>
    <w:rsid w:val="00F533DD"/>
    <w:rsid w:val="00F553CA"/>
    <w:rsid w:val="00F55E82"/>
    <w:rsid w:val="00F55E99"/>
    <w:rsid w:val="00F55EAE"/>
    <w:rsid w:val="00F55F57"/>
    <w:rsid w:val="00F5655B"/>
    <w:rsid w:val="00F5655D"/>
    <w:rsid w:val="00F56AE5"/>
    <w:rsid w:val="00F5702A"/>
    <w:rsid w:val="00F571C5"/>
    <w:rsid w:val="00F571C6"/>
    <w:rsid w:val="00F572CF"/>
    <w:rsid w:val="00F574B8"/>
    <w:rsid w:val="00F60336"/>
    <w:rsid w:val="00F605FF"/>
    <w:rsid w:val="00F60DA3"/>
    <w:rsid w:val="00F610DA"/>
    <w:rsid w:val="00F61983"/>
    <w:rsid w:val="00F619FD"/>
    <w:rsid w:val="00F61CDC"/>
    <w:rsid w:val="00F621D1"/>
    <w:rsid w:val="00F6227F"/>
    <w:rsid w:val="00F6242D"/>
    <w:rsid w:val="00F627A2"/>
    <w:rsid w:val="00F628E0"/>
    <w:rsid w:val="00F62F43"/>
    <w:rsid w:val="00F6354F"/>
    <w:rsid w:val="00F63D3D"/>
    <w:rsid w:val="00F63E91"/>
    <w:rsid w:val="00F63F0C"/>
    <w:rsid w:val="00F64BEC"/>
    <w:rsid w:val="00F64CBB"/>
    <w:rsid w:val="00F65308"/>
    <w:rsid w:val="00F65EE4"/>
    <w:rsid w:val="00F663E7"/>
    <w:rsid w:val="00F66CB2"/>
    <w:rsid w:val="00F672F7"/>
    <w:rsid w:val="00F67376"/>
    <w:rsid w:val="00F67A43"/>
    <w:rsid w:val="00F700B4"/>
    <w:rsid w:val="00F7085E"/>
    <w:rsid w:val="00F70C6C"/>
    <w:rsid w:val="00F70C99"/>
    <w:rsid w:val="00F71086"/>
    <w:rsid w:val="00F71B47"/>
    <w:rsid w:val="00F72385"/>
    <w:rsid w:val="00F7244E"/>
    <w:rsid w:val="00F72572"/>
    <w:rsid w:val="00F72685"/>
    <w:rsid w:val="00F729BC"/>
    <w:rsid w:val="00F72ECF"/>
    <w:rsid w:val="00F73950"/>
    <w:rsid w:val="00F742B7"/>
    <w:rsid w:val="00F74A82"/>
    <w:rsid w:val="00F74AED"/>
    <w:rsid w:val="00F74D20"/>
    <w:rsid w:val="00F75055"/>
    <w:rsid w:val="00F752B4"/>
    <w:rsid w:val="00F75A4A"/>
    <w:rsid w:val="00F75D8F"/>
    <w:rsid w:val="00F76302"/>
    <w:rsid w:val="00F763ED"/>
    <w:rsid w:val="00F768FF"/>
    <w:rsid w:val="00F7693D"/>
    <w:rsid w:val="00F77275"/>
    <w:rsid w:val="00F772AE"/>
    <w:rsid w:val="00F7749C"/>
    <w:rsid w:val="00F775E2"/>
    <w:rsid w:val="00F77D69"/>
    <w:rsid w:val="00F77D6A"/>
    <w:rsid w:val="00F803EB"/>
    <w:rsid w:val="00F80DED"/>
    <w:rsid w:val="00F814F6"/>
    <w:rsid w:val="00F818D1"/>
    <w:rsid w:val="00F81A1E"/>
    <w:rsid w:val="00F81CD0"/>
    <w:rsid w:val="00F82E0E"/>
    <w:rsid w:val="00F8351E"/>
    <w:rsid w:val="00F83773"/>
    <w:rsid w:val="00F83AA8"/>
    <w:rsid w:val="00F84875"/>
    <w:rsid w:val="00F8490C"/>
    <w:rsid w:val="00F84AF1"/>
    <w:rsid w:val="00F85019"/>
    <w:rsid w:val="00F851FE"/>
    <w:rsid w:val="00F85263"/>
    <w:rsid w:val="00F8548C"/>
    <w:rsid w:val="00F8563B"/>
    <w:rsid w:val="00F8694B"/>
    <w:rsid w:val="00F86B58"/>
    <w:rsid w:val="00F87123"/>
    <w:rsid w:val="00F87870"/>
    <w:rsid w:val="00F9020A"/>
    <w:rsid w:val="00F9090B"/>
    <w:rsid w:val="00F91004"/>
    <w:rsid w:val="00F9117D"/>
    <w:rsid w:val="00F92288"/>
    <w:rsid w:val="00F924AE"/>
    <w:rsid w:val="00F92641"/>
    <w:rsid w:val="00F929A0"/>
    <w:rsid w:val="00F93528"/>
    <w:rsid w:val="00F9366D"/>
    <w:rsid w:val="00F93937"/>
    <w:rsid w:val="00F94135"/>
    <w:rsid w:val="00F94156"/>
    <w:rsid w:val="00F941B7"/>
    <w:rsid w:val="00F9473C"/>
    <w:rsid w:val="00F949A9"/>
    <w:rsid w:val="00F94D41"/>
    <w:rsid w:val="00F94FA2"/>
    <w:rsid w:val="00F95A0C"/>
    <w:rsid w:val="00F95C7B"/>
    <w:rsid w:val="00F95C7F"/>
    <w:rsid w:val="00F95FBC"/>
    <w:rsid w:val="00F96136"/>
    <w:rsid w:val="00F962F6"/>
    <w:rsid w:val="00F964A1"/>
    <w:rsid w:val="00F965F1"/>
    <w:rsid w:val="00F966D6"/>
    <w:rsid w:val="00F973FF"/>
    <w:rsid w:val="00F97494"/>
    <w:rsid w:val="00F97782"/>
    <w:rsid w:val="00F978AE"/>
    <w:rsid w:val="00F97B6D"/>
    <w:rsid w:val="00F97F48"/>
    <w:rsid w:val="00FA03A0"/>
    <w:rsid w:val="00FA0523"/>
    <w:rsid w:val="00FA05BB"/>
    <w:rsid w:val="00FA0969"/>
    <w:rsid w:val="00FA0BC9"/>
    <w:rsid w:val="00FA104A"/>
    <w:rsid w:val="00FA1317"/>
    <w:rsid w:val="00FA17D2"/>
    <w:rsid w:val="00FA2279"/>
    <w:rsid w:val="00FA29C8"/>
    <w:rsid w:val="00FA2A58"/>
    <w:rsid w:val="00FA2F39"/>
    <w:rsid w:val="00FA356F"/>
    <w:rsid w:val="00FA3AD3"/>
    <w:rsid w:val="00FA4038"/>
    <w:rsid w:val="00FA4464"/>
    <w:rsid w:val="00FA470D"/>
    <w:rsid w:val="00FA473D"/>
    <w:rsid w:val="00FA49A1"/>
    <w:rsid w:val="00FA4B81"/>
    <w:rsid w:val="00FA4E7F"/>
    <w:rsid w:val="00FA5155"/>
    <w:rsid w:val="00FA58EF"/>
    <w:rsid w:val="00FA6474"/>
    <w:rsid w:val="00FA653D"/>
    <w:rsid w:val="00FA6CBE"/>
    <w:rsid w:val="00FA7399"/>
    <w:rsid w:val="00FA7680"/>
    <w:rsid w:val="00FA78D9"/>
    <w:rsid w:val="00FB02C4"/>
    <w:rsid w:val="00FB034D"/>
    <w:rsid w:val="00FB044B"/>
    <w:rsid w:val="00FB0526"/>
    <w:rsid w:val="00FB091B"/>
    <w:rsid w:val="00FB0B0E"/>
    <w:rsid w:val="00FB0E2B"/>
    <w:rsid w:val="00FB0EE2"/>
    <w:rsid w:val="00FB100F"/>
    <w:rsid w:val="00FB27FA"/>
    <w:rsid w:val="00FB2AE3"/>
    <w:rsid w:val="00FB3067"/>
    <w:rsid w:val="00FB3140"/>
    <w:rsid w:val="00FB346C"/>
    <w:rsid w:val="00FB3498"/>
    <w:rsid w:val="00FB361C"/>
    <w:rsid w:val="00FB5040"/>
    <w:rsid w:val="00FB5B09"/>
    <w:rsid w:val="00FB5F47"/>
    <w:rsid w:val="00FB60E8"/>
    <w:rsid w:val="00FB649D"/>
    <w:rsid w:val="00FB69A7"/>
    <w:rsid w:val="00FB6C2F"/>
    <w:rsid w:val="00FB7123"/>
    <w:rsid w:val="00FB78B8"/>
    <w:rsid w:val="00FC01BA"/>
    <w:rsid w:val="00FC01FA"/>
    <w:rsid w:val="00FC0598"/>
    <w:rsid w:val="00FC0872"/>
    <w:rsid w:val="00FC08F3"/>
    <w:rsid w:val="00FC09F4"/>
    <w:rsid w:val="00FC0E0C"/>
    <w:rsid w:val="00FC1D4D"/>
    <w:rsid w:val="00FC1E21"/>
    <w:rsid w:val="00FC1FAC"/>
    <w:rsid w:val="00FC20E1"/>
    <w:rsid w:val="00FC2A71"/>
    <w:rsid w:val="00FC301F"/>
    <w:rsid w:val="00FC3569"/>
    <w:rsid w:val="00FC4519"/>
    <w:rsid w:val="00FC4932"/>
    <w:rsid w:val="00FC4CC4"/>
    <w:rsid w:val="00FC561D"/>
    <w:rsid w:val="00FC5DB4"/>
    <w:rsid w:val="00FC6237"/>
    <w:rsid w:val="00FC6676"/>
    <w:rsid w:val="00FC6709"/>
    <w:rsid w:val="00FC687C"/>
    <w:rsid w:val="00FC70D4"/>
    <w:rsid w:val="00FC7640"/>
    <w:rsid w:val="00FC7831"/>
    <w:rsid w:val="00FC78CF"/>
    <w:rsid w:val="00FC7A47"/>
    <w:rsid w:val="00FD0226"/>
    <w:rsid w:val="00FD02E0"/>
    <w:rsid w:val="00FD0FF1"/>
    <w:rsid w:val="00FD14B7"/>
    <w:rsid w:val="00FD1A08"/>
    <w:rsid w:val="00FD1D49"/>
    <w:rsid w:val="00FD1E68"/>
    <w:rsid w:val="00FD2A8E"/>
    <w:rsid w:val="00FD2C2B"/>
    <w:rsid w:val="00FD3533"/>
    <w:rsid w:val="00FD36B5"/>
    <w:rsid w:val="00FD3862"/>
    <w:rsid w:val="00FD4103"/>
    <w:rsid w:val="00FD4274"/>
    <w:rsid w:val="00FD430E"/>
    <w:rsid w:val="00FD4D12"/>
    <w:rsid w:val="00FD520B"/>
    <w:rsid w:val="00FD5A1B"/>
    <w:rsid w:val="00FD5FED"/>
    <w:rsid w:val="00FD6119"/>
    <w:rsid w:val="00FD7396"/>
    <w:rsid w:val="00FD73A0"/>
    <w:rsid w:val="00FD7A2C"/>
    <w:rsid w:val="00FD7F06"/>
    <w:rsid w:val="00FE07DC"/>
    <w:rsid w:val="00FE0BD6"/>
    <w:rsid w:val="00FE1E05"/>
    <w:rsid w:val="00FE1E17"/>
    <w:rsid w:val="00FE2058"/>
    <w:rsid w:val="00FE27BC"/>
    <w:rsid w:val="00FE2FA0"/>
    <w:rsid w:val="00FE3698"/>
    <w:rsid w:val="00FE3EAB"/>
    <w:rsid w:val="00FE43D5"/>
    <w:rsid w:val="00FE4709"/>
    <w:rsid w:val="00FE4DFB"/>
    <w:rsid w:val="00FE4FDD"/>
    <w:rsid w:val="00FE5043"/>
    <w:rsid w:val="00FE567B"/>
    <w:rsid w:val="00FE56E8"/>
    <w:rsid w:val="00FE5B30"/>
    <w:rsid w:val="00FE5BF6"/>
    <w:rsid w:val="00FE6267"/>
    <w:rsid w:val="00FE641C"/>
    <w:rsid w:val="00FE64C8"/>
    <w:rsid w:val="00FE65D9"/>
    <w:rsid w:val="00FE6A58"/>
    <w:rsid w:val="00FE7670"/>
    <w:rsid w:val="00FE76DC"/>
    <w:rsid w:val="00FE7D35"/>
    <w:rsid w:val="00FF03D1"/>
    <w:rsid w:val="00FF0E86"/>
    <w:rsid w:val="00FF0E93"/>
    <w:rsid w:val="00FF1CFB"/>
    <w:rsid w:val="00FF1E83"/>
    <w:rsid w:val="00FF1EA9"/>
    <w:rsid w:val="00FF20AF"/>
    <w:rsid w:val="00FF249B"/>
    <w:rsid w:val="00FF2726"/>
    <w:rsid w:val="00FF28BF"/>
    <w:rsid w:val="00FF2D0D"/>
    <w:rsid w:val="00FF3831"/>
    <w:rsid w:val="00FF3E0F"/>
    <w:rsid w:val="00FF44D6"/>
    <w:rsid w:val="00FF4BB5"/>
    <w:rsid w:val="00FF5033"/>
    <w:rsid w:val="00FF5B53"/>
    <w:rsid w:val="00FF5CD4"/>
    <w:rsid w:val="00FF6134"/>
    <w:rsid w:val="00FF638E"/>
    <w:rsid w:val="00FF6A6A"/>
    <w:rsid w:val="00FF6A71"/>
    <w:rsid w:val="00FF703A"/>
    <w:rsid w:val="00FF7C1F"/>
    <w:rsid w:val="00FF7D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9857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296D3997"/>
  <w15:chartTrackingRefBased/>
  <w15:docId w15:val="{77A7F947-E043-49C4-B903-11CD576220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footer" w:uiPriority="99"/>
    <w:lsdException w:name="caption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E3A9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3057D6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t2 Char,body text1 Char"/>
    <w:link w:val="BodyText"/>
    <w:uiPriority w:val="99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t2,body text1"/>
    <w:basedOn w:val="Normal"/>
    <w:link w:val="BodyTextChar"/>
    <w:uiPriority w:val="99"/>
    <w:pPr>
      <w:spacing w:after="120"/>
    </w:pPr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left" w:pos="1134"/>
      </w:tabs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aliases w:val="i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</w:style>
  <w:style w:type="paragraph" w:customStyle="1" w:styleId="ASSETS">
    <w:name w:val="ASSETS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semiHidden/>
    <w:rsid w:val="00105CB6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AE7F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27" w:hanging="540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AE7F54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rsid w:val="003057D6"/>
    <w:pPr>
      <w:spacing w:line="240" w:lineRule="auto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,15 pt,Left:  -0.05&quot;,Right:  -0.05&quot;,Lin...,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057D6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E0">
    <w:name w:val="Å§ª×èÍ E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EnvelopeReturn">
    <w:name w:val="envelope return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paragraph" w:customStyle="1" w:styleId="E1">
    <w:name w:val="?????????? E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styleId="ListParagraph">
    <w:name w:val="List Paragraph"/>
    <w:basedOn w:val="Normal"/>
    <w:uiPriority w:val="34"/>
    <w:qFormat/>
    <w:rsid w:val="00A33382"/>
    <w:pPr>
      <w:ind w:left="720"/>
      <w:contextualSpacing/>
    </w:pPr>
    <w:rPr>
      <w:rFonts w:eastAsia="Times New Roman"/>
      <w:szCs w:val="22"/>
    </w:rPr>
  </w:style>
  <w:style w:type="character" w:customStyle="1" w:styleId="FooterChar">
    <w:name w:val="Footer Char"/>
    <w:link w:val="Footer"/>
    <w:uiPriority w:val="99"/>
    <w:rsid w:val="004A6D64"/>
    <w:rPr>
      <w:rFonts w:ascii="Arial" w:hAnsi="Arial"/>
      <w:sz w:val="18"/>
      <w:szCs w:val="18"/>
    </w:rPr>
  </w:style>
  <w:style w:type="character" w:customStyle="1" w:styleId="Heading6Char">
    <w:name w:val="Heading 6 Char"/>
    <w:link w:val="Heading6"/>
    <w:rsid w:val="00CA18E6"/>
    <w:rPr>
      <w:rFonts w:cs="EucrosiaUPC"/>
      <w:b/>
      <w:bCs/>
      <w:sz w:val="32"/>
      <w:szCs w:val="32"/>
      <w:u w:val="single"/>
    </w:rPr>
  </w:style>
  <w:style w:type="character" w:customStyle="1" w:styleId="HeaderChar">
    <w:name w:val="Header Char"/>
    <w:link w:val="Header"/>
    <w:rsid w:val="00CA18E6"/>
    <w:rPr>
      <w:rFonts w:ascii="Arial" w:hAnsi="Arial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rsid w:val="00AE46F1"/>
    <w:pPr>
      <w:spacing w:line="240" w:lineRule="auto"/>
    </w:pPr>
    <w:rPr>
      <w:rFonts w:eastAsia="Times New Roman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E46F1"/>
    <w:rPr>
      <w:rFonts w:ascii="Arial" w:eastAsia="Times New Roman" w:hAnsi="Arial"/>
      <w:szCs w:val="25"/>
    </w:rPr>
  </w:style>
  <w:style w:type="character" w:styleId="CommentReference">
    <w:name w:val="annotation reference"/>
    <w:unhideWhenUsed/>
    <w:rsid w:val="00535F76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251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36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0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0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26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7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0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0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2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992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515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114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3407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70761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42555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0949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411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1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2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0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64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622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5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7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205B0A7-7400-4117-979B-A5AF64469C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0</TotalTime>
  <Pages>3</Pages>
  <Words>462</Words>
  <Characters>1873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2331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Tanvarat, Phusiri</dc:creator>
  <cp:keywords/>
  <cp:lastModifiedBy>Somjai, Nigonyanont</cp:lastModifiedBy>
  <cp:revision>3</cp:revision>
  <cp:lastPrinted>2020-11-12T11:09:00Z</cp:lastPrinted>
  <dcterms:created xsi:type="dcterms:W3CDTF">2020-11-13T03:35:00Z</dcterms:created>
  <dcterms:modified xsi:type="dcterms:W3CDTF">2020-11-13T03:40:00Z</dcterms:modified>
</cp:coreProperties>
</file>