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:rsidR="00E5729A" w:rsidRPr="0025797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529D7" w:rsidRPr="007D4869" w:rsidRDefault="002529D7" w:rsidP="0025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D4869">
        <w:rPr>
          <w:rFonts w:ascii="Angsana New" w:hAnsi="Angsana New"/>
          <w:sz w:val="30"/>
          <w:szCs w:val="30"/>
        </w:rPr>
        <w:t xml:space="preserve">34 </w:t>
      </w:r>
      <w:r w:rsidRPr="007D4869">
        <w:rPr>
          <w:rFonts w:ascii="Angsana New" w:hAnsi="Angsana New"/>
          <w:sz w:val="30"/>
          <w:szCs w:val="30"/>
          <w:cs/>
        </w:rPr>
        <w:t xml:space="preserve">(ปรับปรุง </w:t>
      </w:r>
      <w:r>
        <w:rPr>
          <w:rFonts w:ascii="Angsana New" w:hAnsi="Angsana New"/>
          <w:sz w:val="30"/>
          <w:szCs w:val="30"/>
        </w:rPr>
        <w:t>2562</w:t>
      </w:r>
      <w:r w:rsidRPr="007D4869"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/>
          <w:sz w:val="30"/>
          <w:szCs w:val="30"/>
          <w:cs/>
        </w:rPr>
        <w:t>เรื่อง “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2529D7" w:rsidRPr="007D4869" w:rsidRDefault="002529D7" w:rsidP="0025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29D7" w:rsidRPr="004B6A18" w:rsidRDefault="002529D7" w:rsidP="0025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B6A18">
        <w:rPr>
          <w:rFonts w:ascii="Angsana New" w:hAnsi="Angsana New"/>
          <w:sz w:val="30"/>
          <w:szCs w:val="30"/>
        </w:rPr>
        <w:t>2562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B6A18">
        <w:rPr>
          <w:rFonts w:ascii="Angsana New" w:hAnsi="Angsana New"/>
          <w:sz w:val="30"/>
          <w:szCs w:val="30"/>
        </w:rPr>
        <w:t>2562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 w:rsidRPr="007D4869">
        <w:rPr>
          <w:rFonts w:ascii="Angsana New" w:hAnsi="Angsana New"/>
          <w:cs/>
        </w:rPr>
        <w:t>งบการเงินระหว่างกาลรวมของบริษัท ประกอบด้วยงบการเงินของบริษัทและบริษัทย่อย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B259D0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236EB9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2529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2529D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3106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5D0BB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3106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98492B">
              <w:rPr>
                <w:rFonts w:ascii="Angsana New" w:hAnsi="Angsana New" w:hint="cs"/>
                <w:b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2529D7" w:rsidRDefault="002529D7"/>
    <w:p w:rsidR="0025797F" w:rsidRDefault="0025797F"/>
    <w:p w:rsidR="002529D7" w:rsidRDefault="002529D7"/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25797F" w:rsidRPr="00E66787" w:rsidTr="008F6A38">
        <w:tc>
          <w:tcPr>
            <w:tcW w:w="2942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E66787" w:rsidTr="008F6A38">
        <w:tc>
          <w:tcPr>
            <w:tcW w:w="2942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5797F" w:rsidRPr="00E66787" w:rsidRDefault="0025797F" w:rsidP="00B259D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B259D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36EB9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B259D0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5797F" w:rsidRPr="00E66787" w:rsidTr="008F6A38">
        <w:tc>
          <w:tcPr>
            <w:tcW w:w="2942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529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2529D7" w:rsidRPr="00E66787" w:rsidRDefault="0025797F" w:rsidP="002529D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529D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529D7" w:rsidRPr="00E66787" w:rsidTr="00994831">
        <w:tc>
          <w:tcPr>
            <w:tcW w:w="2942" w:type="dxa"/>
            <w:vAlign w:val="center"/>
          </w:tcPr>
          <w:p w:rsidR="002529D7" w:rsidRDefault="002529D7" w:rsidP="00994831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529D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529D7" w:rsidRPr="00E6678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529D7" w:rsidRPr="006C3106" w:rsidRDefault="002529D7" w:rsidP="0099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3106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2529D7" w:rsidRPr="00E6678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529D7" w:rsidRPr="00EB666A" w:rsidRDefault="002529D7" w:rsidP="0099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529D7" w:rsidRPr="00E66787" w:rsidTr="00994831">
        <w:tc>
          <w:tcPr>
            <w:tcW w:w="2942" w:type="dxa"/>
            <w:vAlign w:val="center"/>
          </w:tcPr>
          <w:p w:rsidR="002529D7" w:rsidRDefault="002529D7" w:rsidP="00994831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529D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529D7" w:rsidRPr="00E6678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529D7" w:rsidRPr="00876B83" w:rsidRDefault="002529D7" w:rsidP="0099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2529D7" w:rsidRPr="00E6678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529D7" w:rsidRPr="00EB666A" w:rsidRDefault="002529D7" w:rsidP="0099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9D7" w:rsidRPr="00E66787" w:rsidTr="00994831">
        <w:tc>
          <w:tcPr>
            <w:tcW w:w="2942" w:type="dxa"/>
            <w:vAlign w:val="center"/>
          </w:tcPr>
          <w:p w:rsidR="002529D7" w:rsidRDefault="002529D7" w:rsidP="00994831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529D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529D7" w:rsidRPr="00E6678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529D7" w:rsidRPr="006C3106" w:rsidRDefault="002529D7" w:rsidP="0099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2529D7" w:rsidRPr="00E6678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529D7" w:rsidRPr="00EB666A" w:rsidRDefault="002529D7" w:rsidP="0099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9D7" w:rsidRPr="00E66787" w:rsidTr="007F05B0">
        <w:tc>
          <w:tcPr>
            <w:tcW w:w="2942" w:type="dxa"/>
            <w:vAlign w:val="center"/>
          </w:tcPr>
          <w:p w:rsidR="002529D7" w:rsidRPr="002529D7" w:rsidRDefault="002529D7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529D7" w:rsidRPr="002529D7" w:rsidRDefault="002529D7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2529D7" w:rsidRPr="002529D7" w:rsidRDefault="002529D7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529D7" w:rsidRPr="002529D7" w:rsidRDefault="002529D7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529D7" w:rsidRPr="002529D7" w:rsidRDefault="002529D7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529D7" w:rsidRPr="002529D7" w:rsidRDefault="002529D7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2529D7" w:rsidRPr="002529D7" w:rsidRDefault="002529D7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529D7" w:rsidRPr="002529D7" w:rsidRDefault="002529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2529D7" w:rsidRPr="002529D7" w:rsidRDefault="002529D7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55FF6" w:rsidRPr="00E66787" w:rsidTr="007F05B0">
        <w:tc>
          <w:tcPr>
            <w:tcW w:w="2942" w:type="dxa"/>
            <w:vAlign w:val="center"/>
          </w:tcPr>
          <w:p w:rsidR="00155FF6" w:rsidRDefault="00155FF6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155FF6" w:rsidRPr="00E66787" w:rsidRDefault="00155FF6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155FF6" w:rsidRDefault="00155FF6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155FF6" w:rsidRPr="00E66787" w:rsidRDefault="00155FF6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155FF6" w:rsidRPr="00E66787" w:rsidRDefault="00155FF6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155FF6" w:rsidRPr="00E66787" w:rsidRDefault="00155FF6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55FF6" w:rsidRPr="00155FF6" w:rsidRDefault="00155FF6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5FF6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  <w:tc>
          <w:tcPr>
            <w:tcW w:w="284" w:type="dxa"/>
          </w:tcPr>
          <w:p w:rsidR="00155FF6" w:rsidRPr="00E66787" w:rsidRDefault="00155FF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155FF6" w:rsidRPr="00EB666A" w:rsidRDefault="00155FF6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 จำกัด 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2B676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AC3902" w:rsidTr="007F05B0">
        <w:tc>
          <w:tcPr>
            <w:tcW w:w="2942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967F4" w:rsidRPr="006C3106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3106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:rsidR="00457F5D" w:rsidRPr="00457F5D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2529D7" w:rsidRPr="002111C3" w:rsidRDefault="002529D7" w:rsidP="002529D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Pr="004B6A18">
        <w:rPr>
          <w:rFonts w:ascii="Angsana New" w:hAnsi="Angsana New"/>
          <w:cs/>
        </w:rPr>
        <w:t>ง</w:t>
      </w:r>
      <w:r>
        <w:rPr>
          <w:rFonts w:ascii="Angsana New" w:hAnsi="Angsana New" w:hint="cs"/>
          <w:cs/>
        </w:rPr>
        <w:t>บ</w:t>
      </w:r>
      <w:r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>
        <w:rPr>
          <w:rFonts w:ascii="Angsana New" w:hAnsi="Angsana New" w:hint="cs"/>
          <w:cs/>
        </w:rPr>
        <w:t>แล้ว</w:t>
      </w:r>
    </w:p>
    <w:p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2529D7" w:rsidRPr="004B6A18" w:rsidRDefault="002529D7" w:rsidP="0025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:rsidR="002529D7" w:rsidRPr="00B62B95" w:rsidRDefault="002529D7" w:rsidP="0025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62B95">
        <w:rPr>
          <w:rFonts w:ascii="Angsana New" w:hAnsi="Angsana New" w:hint="cs"/>
          <w:sz w:val="30"/>
          <w:szCs w:val="30"/>
          <w:cs/>
        </w:rPr>
        <w:t>เ</w:t>
      </w:r>
      <w:r w:rsidRPr="00B62B95">
        <w:rPr>
          <w:rFonts w:ascii="Angsana New" w:hAnsi="Angsana New"/>
          <w:sz w:val="30"/>
          <w:szCs w:val="30"/>
          <w:cs/>
        </w:rPr>
        <w:t xml:space="preserve">ริ่มตั้งแต่วันที่ </w:t>
      </w:r>
      <w:r w:rsidRPr="00B62B95">
        <w:rPr>
          <w:rFonts w:ascii="Angsana New" w:hAnsi="Angsana New"/>
          <w:sz w:val="30"/>
          <w:szCs w:val="30"/>
        </w:rPr>
        <w:t>1</w:t>
      </w:r>
      <w:r w:rsidRPr="00B62B95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2563</w:t>
      </w:r>
      <w:r w:rsidRPr="00B62B9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บริษัทได้ถือปฏิบัติตามมาตรฐานการบัญชีและมาตรฐานการรายงานทางการเงินร</w:t>
      </w:r>
      <w:r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และแนว</w:t>
      </w:r>
      <w:r w:rsidRPr="00B62B95">
        <w:rPr>
          <w:rFonts w:ascii="Angsana New" w:hAnsi="Angsana New"/>
          <w:sz w:val="30"/>
          <w:szCs w:val="30"/>
          <w:cs/>
        </w:rPr>
        <w:t>ปฏิบัติ</w:t>
      </w:r>
      <w:r>
        <w:rPr>
          <w:rFonts w:ascii="Angsana New" w:hAnsi="Angsana New" w:hint="cs"/>
          <w:sz w:val="30"/>
          <w:szCs w:val="30"/>
          <w:cs/>
        </w:rPr>
        <w:t>ทางการบัญชี</w:t>
      </w:r>
      <w:r w:rsidRPr="00B62B95">
        <w:rPr>
          <w:rFonts w:ascii="Angsana New" w:hAnsi="Angsana New"/>
          <w:sz w:val="30"/>
          <w:szCs w:val="30"/>
          <w:cs/>
        </w:rPr>
        <w:t xml:space="preserve">ที่ออกและปรับปรุงใหม่โดยสภาวิชาชีพบัญชี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B62B95">
        <w:rPr>
          <w:rFonts w:ascii="Angsana New" w:hAnsi="Angsana New"/>
          <w:sz w:val="30"/>
          <w:szCs w:val="30"/>
        </w:rPr>
        <w:t>1</w:t>
      </w:r>
      <w:r w:rsidRPr="00B62B95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2563</w:t>
      </w:r>
      <w:r w:rsidRPr="00B62B95">
        <w:rPr>
          <w:rFonts w:ascii="Angsana New" w:hAnsi="Angsana New"/>
          <w:sz w:val="30"/>
          <w:szCs w:val="30"/>
          <w:cs/>
        </w:rPr>
        <w:t xml:space="preserve"> ทั้งนี้ การนำมาตรฐานการบัญชีและมาตรฐานการรายงานทางการเงินร</w:t>
      </w:r>
      <w:r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และแนว</w:t>
      </w:r>
      <w:r w:rsidRPr="00B62B95">
        <w:rPr>
          <w:rFonts w:ascii="Angsana New" w:hAnsi="Angsana New"/>
          <w:sz w:val="30"/>
          <w:szCs w:val="30"/>
          <w:cs/>
        </w:rPr>
        <w:t>ปฏิบัติ</w:t>
      </w:r>
      <w:r>
        <w:rPr>
          <w:rFonts w:ascii="Angsana New" w:hAnsi="Angsana New" w:hint="cs"/>
          <w:sz w:val="30"/>
          <w:szCs w:val="30"/>
          <w:cs/>
        </w:rPr>
        <w:t>ทางการบัญชี</w:t>
      </w:r>
      <w:r w:rsidRPr="00B62B95">
        <w:rPr>
          <w:rFonts w:ascii="Angsana New" w:hAnsi="Angsana New"/>
          <w:sz w:val="30"/>
          <w:szCs w:val="30"/>
          <w:cs/>
        </w:rPr>
        <w:t>ที่ออกและปรับปรุงใหม่ดังกล่าวข้างต้นมาเริ่มถือปฏิบัติไม่มีผลกระทบที่เป็นสาระสำคัญต่อ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ยกเว้น</w:t>
      </w:r>
      <w:r w:rsidRPr="00B62B95">
        <w:rPr>
          <w:rFonts w:ascii="Angsana New" w:hAnsi="Angsana New"/>
          <w:sz w:val="30"/>
          <w:szCs w:val="30"/>
          <w:cs/>
        </w:rPr>
        <w:t xml:space="preserve"> </w:t>
      </w:r>
    </w:p>
    <w:p w:rsidR="0025797F" w:rsidRDefault="0025797F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29D7" w:rsidRDefault="002529D7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29D7" w:rsidRDefault="002529D7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29D7" w:rsidRDefault="002529D7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29D7" w:rsidRDefault="002529D7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29D7" w:rsidRDefault="002529D7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29D7" w:rsidRDefault="002529D7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7E6FCA" w:rsidRDefault="007E6FCA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  <w:cs/>
        </w:rPr>
      </w:pPr>
      <w:r w:rsidRPr="004B6A18">
        <w:rPr>
          <w:rFonts w:ascii="Angsana New" w:hAnsi="Angsana New"/>
          <w:i/>
          <w:iCs/>
          <w:szCs w:val="30"/>
          <w:u w:val="single"/>
          <w:cs/>
        </w:rPr>
        <w:lastRenderedPageBreak/>
        <w:t>มาตรฐานการรายงานทางการเงินฉบับที่</w:t>
      </w:r>
      <w:r w:rsidRPr="004B6A18">
        <w:rPr>
          <w:rFonts w:ascii="Angsana New" w:hAnsi="Angsana New"/>
          <w:i/>
          <w:iCs/>
          <w:szCs w:val="30"/>
          <w:u w:val="single"/>
        </w:rPr>
        <w:t xml:space="preserve"> 9 </w:t>
      </w:r>
      <w:r w:rsidRPr="004B6A18">
        <w:rPr>
          <w:rFonts w:ascii="Angsana New" w:hAnsi="Angsana New" w:hint="cs"/>
          <w:i/>
          <w:iCs/>
          <w:szCs w:val="30"/>
          <w:u w:val="single"/>
          <w:cs/>
        </w:rPr>
        <w:t>และฉบับอื่นๆ ที่เกี่ยวข้อง</w:t>
      </w:r>
    </w:p>
    <w:p w:rsidR="007E6FCA" w:rsidRPr="00155105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9 </w:t>
      </w:r>
      <w:r w:rsidRPr="004B6A18">
        <w:rPr>
          <w:rFonts w:ascii="Angsana New" w:hAnsi="Angsana New"/>
          <w:szCs w:val="30"/>
          <w:cs/>
        </w:rPr>
        <w:t>ระบุวิธีที่กิจการต้องใช้ในการจัดประเภทและวัดมูลค่าสินทรัพย์ทางการเงิน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 xml:space="preserve">และสัญญาที่จะซื้อหรือจะขายรายการที่ไม่ใช่รายการทางการเงิน </w:t>
      </w:r>
      <w:r w:rsidRPr="004B6A18">
        <w:rPr>
          <w:rFonts w:ascii="Angsana New" w:hAnsi="Angsana New" w:hint="cs"/>
          <w:szCs w:val="30"/>
          <w:cs/>
        </w:rPr>
        <w:t xml:space="preserve">ทั้งนี้ </w:t>
      </w:r>
      <w:r w:rsidRPr="004B6A18">
        <w:rPr>
          <w:rFonts w:ascii="Angsana New" w:hAnsi="Angsana New"/>
          <w:szCs w:val="30"/>
          <w:cs/>
        </w:rPr>
        <w:t xml:space="preserve">มาตรฐานการรายงานทางการเงินฉบับที่ </w:t>
      </w:r>
      <w:r w:rsidRPr="004B6A18">
        <w:rPr>
          <w:rFonts w:ascii="Angsana New" w:hAnsi="Angsana New"/>
          <w:szCs w:val="30"/>
        </w:rPr>
        <w:t xml:space="preserve">9 </w:t>
      </w:r>
      <w:r w:rsidRPr="004B6A18">
        <w:rPr>
          <w:rFonts w:ascii="Angsana New" w:hAnsi="Angsana New"/>
          <w:szCs w:val="30"/>
          <w:cs/>
        </w:rPr>
        <w:t>แบ่ง</w:t>
      </w:r>
      <w:r w:rsidRPr="004B6A18">
        <w:rPr>
          <w:rFonts w:ascii="Angsana New" w:hAnsi="Angsana New" w:hint="cs"/>
          <w:szCs w:val="30"/>
          <w:cs/>
        </w:rPr>
        <w:t>ออก</w:t>
      </w:r>
      <w:r w:rsidRPr="004B6A18">
        <w:rPr>
          <w:rFonts w:ascii="Angsana New" w:hAnsi="Angsana New"/>
          <w:szCs w:val="30"/>
          <w:cs/>
        </w:rPr>
        <w:t xml:space="preserve">เป็น </w:t>
      </w:r>
      <w:r w:rsidRPr="004B6A18">
        <w:rPr>
          <w:rFonts w:ascii="Angsana New" w:hAnsi="Angsana New"/>
          <w:szCs w:val="30"/>
        </w:rPr>
        <w:t xml:space="preserve">3 </w:t>
      </w:r>
      <w:r w:rsidRPr="004B6A18">
        <w:rPr>
          <w:rFonts w:ascii="Angsana New" w:hAnsi="Angsana New"/>
          <w:szCs w:val="30"/>
          <w:cs/>
        </w:rPr>
        <w:t>ส่วน</w:t>
      </w:r>
      <w:r w:rsidRPr="004B6A18">
        <w:rPr>
          <w:rFonts w:ascii="Angsana New" w:hAnsi="Angsana New" w:hint="cs"/>
          <w:szCs w:val="30"/>
          <w:cs/>
        </w:rPr>
        <w:t>ดังนี้</w:t>
      </w:r>
    </w:p>
    <w:p w:rsidR="007E6FCA" w:rsidRPr="00155105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Pr="004B6A18" w:rsidRDefault="007E6FCA" w:rsidP="007E6FCA">
      <w:pPr>
        <w:pStyle w:val="NoSpacing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</w:t>
      </w:r>
      <w:r w:rsidRPr="004B6A18">
        <w:rPr>
          <w:rFonts w:ascii="Angsana New" w:hAnsi="Angsana New" w:hint="cs"/>
          <w:szCs w:val="30"/>
          <w:cs/>
        </w:rPr>
        <w:t>จัดประเภท</w:t>
      </w:r>
      <w:r w:rsidRPr="004B6A18">
        <w:rPr>
          <w:rFonts w:ascii="Angsana New" w:hAnsi="Angsana New"/>
          <w:szCs w:val="30"/>
          <w:cs/>
        </w:rPr>
        <w:t>รายการและการวัดมูลค่า</w:t>
      </w:r>
    </w:p>
    <w:p w:rsidR="007E6FCA" w:rsidRPr="004B6A18" w:rsidRDefault="007E6FCA" w:rsidP="007E6FCA">
      <w:pPr>
        <w:pStyle w:val="NoSpacing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การด้อยค่า</w:t>
      </w:r>
    </w:p>
    <w:p w:rsidR="007E6FCA" w:rsidRPr="004B6A18" w:rsidRDefault="007E6FCA" w:rsidP="007E6FCA">
      <w:pPr>
        <w:pStyle w:val="NoSpacing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การบัญชีป้องกันความเสี่ยง</w:t>
      </w:r>
    </w:p>
    <w:p w:rsidR="007E6FCA" w:rsidRPr="00155105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สินทรัพย์ทางการเงินให้</w:t>
      </w:r>
      <w:r w:rsidRPr="004B6A18">
        <w:rPr>
          <w:rFonts w:ascii="Angsana New" w:hAnsi="Angsana New"/>
          <w:szCs w:val="30"/>
          <w:cs/>
        </w:rPr>
        <w:t>จัดประเภท</w:t>
      </w:r>
      <w:r w:rsidRPr="004B6A18">
        <w:rPr>
          <w:rFonts w:ascii="Angsana New" w:hAnsi="Angsana New" w:hint="cs"/>
          <w:szCs w:val="30"/>
          <w:cs/>
        </w:rPr>
        <w:t>และวัดมูลค่า</w:t>
      </w:r>
      <w:r w:rsidRPr="004B6A18">
        <w:rPr>
          <w:rFonts w:ascii="Angsana New" w:hAnsi="Angsana New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4B6A18">
        <w:rPr>
          <w:rFonts w:ascii="Angsana New" w:hAnsi="Angsana New" w:hint="cs"/>
          <w:szCs w:val="30"/>
          <w:cs/>
        </w:rPr>
        <w:t xml:space="preserve">โดยแบ่งออกเป็นสามวิธีคือ 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มูลค่</w:t>
      </w:r>
      <w:r w:rsidRPr="004B6A18">
        <w:rPr>
          <w:rFonts w:ascii="Angsana New" w:hAnsi="Angsana New" w:hint="cs"/>
          <w:szCs w:val="30"/>
          <w:cs/>
        </w:rPr>
        <w:t>า</w:t>
      </w:r>
      <w:r w:rsidRPr="004B6A18">
        <w:rPr>
          <w:rFonts w:ascii="Angsana New" w:hAnsi="Angsana New"/>
          <w:szCs w:val="30"/>
          <w:cs/>
        </w:rPr>
        <w:t xml:space="preserve">ยุติธรรมผ่านกำไรขาดทุนเบ็ดเสร็จอื่น </w:t>
      </w:r>
      <w:r w:rsidRPr="004B6A18"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/>
          <w:szCs w:val="30"/>
          <w:cs/>
        </w:rPr>
        <w:t>มูลค่ายุติธรรมผ่านกำไรหรือขาดทุน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เมื่อ</w:t>
      </w:r>
      <w:r w:rsidRPr="004B6A18">
        <w:rPr>
          <w:rFonts w:ascii="Angsana New" w:hAnsi="Angsana New" w:hint="cs"/>
          <w:szCs w:val="30"/>
          <w:cs/>
        </w:rPr>
        <w:t>มีการ</w:t>
      </w:r>
      <w:r w:rsidRPr="004B6A18">
        <w:rPr>
          <w:rFonts w:ascii="Angsana New" w:hAnsi="Angsana New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 xml:space="preserve"> จะ</w:t>
      </w:r>
      <w:r w:rsidRPr="004B6A18">
        <w:rPr>
          <w:rFonts w:ascii="Angsana New" w:hAnsi="Angsana New"/>
          <w:szCs w:val="30"/>
          <w:cs/>
        </w:rPr>
        <w:t>ต้อง</w:t>
      </w:r>
      <w:r w:rsidRPr="004B6A18">
        <w:rPr>
          <w:rFonts w:ascii="Angsana New" w:hAnsi="Angsana New" w:hint="cs"/>
          <w:szCs w:val="30"/>
          <w:cs/>
        </w:rPr>
        <w:t>มีการ</w:t>
      </w:r>
      <w:r w:rsidRPr="004B6A18">
        <w:rPr>
          <w:rFonts w:ascii="Angsana New" w:hAnsi="Angsana New"/>
          <w:szCs w:val="30"/>
          <w:cs/>
        </w:rPr>
        <w:t>จัดประเภทรายการสินทรัพย์ทางการเงิน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ใหม่ในส่วน</w:t>
      </w:r>
      <w:r w:rsidRPr="004B6A18">
        <w:rPr>
          <w:rFonts w:ascii="Angsana New" w:hAnsi="Angsana New"/>
          <w:szCs w:val="30"/>
          <w:cs/>
        </w:rPr>
        <w:t>ที่ได้รับผลกระทบ</w:t>
      </w:r>
    </w:p>
    <w:p w:rsidR="007E6FCA" w:rsidRPr="00155105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หนี้สินทางการเงินให้</w:t>
      </w:r>
      <w:r w:rsidRPr="004B6A18">
        <w:rPr>
          <w:rFonts w:ascii="Angsana New" w:hAnsi="Angsana New" w:hint="cs"/>
          <w:szCs w:val="30"/>
          <w:cs/>
        </w:rPr>
        <w:t>จัดประเภทและ</w:t>
      </w:r>
      <w:r w:rsidRPr="004B6A18">
        <w:rPr>
          <w:rFonts w:ascii="Angsana New" w:hAnsi="Angsana New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(โดย</w:t>
      </w:r>
      <w:r w:rsidRPr="004B6A18">
        <w:rPr>
          <w:rFonts w:ascii="Angsana New" w:hAnsi="Angsana New"/>
          <w:szCs w:val="30"/>
          <w:cs/>
        </w:rPr>
        <w:t>หนี้สินดังกล่าว</w:t>
      </w:r>
      <w:r w:rsidRPr="004B6A18">
        <w:rPr>
          <w:rFonts w:ascii="Angsana New" w:hAnsi="Angsana New" w:hint="cs"/>
          <w:szCs w:val="30"/>
          <w:cs/>
        </w:rPr>
        <w:t>ให้</w:t>
      </w:r>
      <w:r w:rsidRPr="004B6A18">
        <w:rPr>
          <w:rFonts w:ascii="Angsana New" w:hAnsi="Angsana New"/>
          <w:szCs w:val="30"/>
          <w:cs/>
        </w:rPr>
        <w:t>รวมถึงหนี้สินอนุพันธ์</w:t>
      </w:r>
      <w:r w:rsidRPr="004B6A18">
        <w:rPr>
          <w:rFonts w:ascii="Angsana New" w:hAnsi="Angsana New" w:hint="cs"/>
          <w:szCs w:val="30"/>
          <w:cs/>
        </w:rPr>
        <w:t>)</w:t>
      </w:r>
      <w:r w:rsidRPr="004B6A18">
        <w:rPr>
          <w:rFonts w:ascii="Angsana New" w:hAnsi="Angsana New"/>
          <w:szCs w:val="30"/>
          <w:cs/>
        </w:rPr>
        <w:t xml:space="preserve"> กิจการไม่สามารถจัดประเภท</w:t>
      </w:r>
      <w:r w:rsidRPr="004B6A18">
        <w:rPr>
          <w:rFonts w:ascii="Angsana New" w:hAnsi="Angsana New" w:hint="cs"/>
          <w:szCs w:val="30"/>
          <w:cs/>
        </w:rPr>
        <w:t>รายการ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>ใหม่</w:t>
      </w:r>
      <w:r w:rsidRPr="004B6A18">
        <w:rPr>
          <w:rFonts w:ascii="Angsana New" w:hAnsi="Angsana New"/>
          <w:szCs w:val="30"/>
          <w:cs/>
        </w:rPr>
        <w:t>ได้</w:t>
      </w:r>
    </w:p>
    <w:p w:rsidR="007E6FCA" w:rsidRPr="00155105" w:rsidRDefault="007E6FCA" w:rsidP="007E6FCA">
      <w:pPr>
        <w:pStyle w:val="NoSpacing"/>
        <w:rPr>
          <w:rFonts w:ascii="Angsana New" w:hAnsi="Angsana New"/>
          <w:sz w:val="16"/>
          <w:szCs w:val="16"/>
        </w:rPr>
      </w:pPr>
    </w:p>
    <w:p w:rsidR="007E6FCA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ขาดทุนจา</w:t>
      </w:r>
      <w:r w:rsidRPr="004B6A18">
        <w:rPr>
          <w:rFonts w:ascii="Angsana New" w:hAnsi="Angsana New"/>
          <w:szCs w:val="30"/>
          <w:cs/>
        </w:rPr>
        <w:t>ก</w:t>
      </w:r>
      <w:r>
        <w:rPr>
          <w:rFonts w:ascii="Angsana New" w:hAnsi="Angsana New" w:hint="cs"/>
          <w:szCs w:val="30"/>
          <w:cs/>
        </w:rPr>
        <w:t>ก</w:t>
      </w:r>
      <w:r w:rsidRPr="004B6A18">
        <w:rPr>
          <w:rFonts w:ascii="Angsana New" w:hAnsi="Angsana New"/>
          <w:szCs w:val="30"/>
          <w:cs/>
        </w:rPr>
        <w:t>ารด้อยค่า</w:t>
      </w:r>
      <w:r w:rsidRPr="004B6A18">
        <w:rPr>
          <w:rFonts w:ascii="Angsana New" w:hAnsi="Angsana New"/>
          <w:szCs w:val="30"/>
        </w:rPr>
        <w:t xml:space="preserve"> (</w:t>
      </w:r>
      <w:r w:rsidRPr="004B6A18">
        <w:rPr>
          <w:rFonts w:ascii="Angsana New" w:hAnsi="Angsana New" w:hint="cs"/>
          <w:szCs w:val="30"/>
          <w:cs/>
        </w:rPr>
        <w:t>ซึ่งเดิมบางรายการในงบการเงินหมายถึง หนี้สงสัยจะสูญ</w:t>
      </w:r>
      <w:r w:rsidRPr="004B6A18">
        <w:rPr>
          <w:rFonts w:ascii="Angsana New" w:hAnsi="Angsana New"/>
          <w:szCs w:val="30"/>
        </w:rPr>
        <w:t xml:space="preserve">) </w:t>
      </w:r>
      <w:r w:rsidRPr="004B6A18">
        <w:rPr>
          <w:rFonts w:ascii="Angsana New" w:hAnsi="Angsana New" w:hint="cs"/>
          <w:szCs w:val="30"/>
          <w:cs/>
        </w:rPr>
        <w:t xml:space="preserve">สำหรับผลขาดทุนด้านเครดิตที่คาดว่าจะเกิดขึ้น </w:t>
      </w:r>
      <w:r w:rsidRPr="004B6A18">
        <w:rPr>
          <w:rFonts w:ascii="Angsana New" w:hAnsi="Angsana New"/>
          <w:szCs w:val="30"/>
        </w:rPr>
        <w:t xml:space="preserve">(Expected credit loss) </w:t>
      </w:r>
      <w:r w:rsidRPr="004B6A18">
        <w:rPr>
          <w:rFonts w:ascii="Angsana New" w:hAnsi="Angsana New"/>
          <w:szCs w:val="30"/>
          <w:cs/>
        </w:rPr>
        <w:t>ของสินทรัพย์ทางการเงินให้รับรู้เป็นขั้น</w:t>
      </w:r>
      <w:r w:rsidRPr="004B6A18">
        <w:rPr>
          <w:rFonts w:ascii="Angsana New" w:hAnsi="Angsana New" w:hint="cs"/>
          <w:szCs w:val="30"/>
          <w:cs/>
        </w:rPr>
        <w:t xml:space="preserve">ตามวิธีการทั่วไป </w:t>
      </w:r>
      <w:r w:rsidRPr="004B6A18">
        <w:rPr>
          <w:rFonts w:ascii="Angsana New" w:hAnsi="Angsana New"/>
          <w:szCs w:val="30"/>
        </w:rPr>
        <w:t xml:space="preserve">(General approach) </w:t>
      </w:r>
      <w:r w:rsidRPr="004B6A18">
        <w:rPr>
          <w:rFonts w:ascii="Angsana New" w:hAnsi="Angsana New" w:hint="cs"/>
          <w:szCs w:val="30"/>
          <w:cs/>
        </w:rPr>
        <w:t>ดังนี้</w:t>
      </w:r>
    </w:p>
    <w:p w:rsidR="007E6FCA" w:rsidRPr="001709B7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Default="007E6FCA" w:rsidP="007E6FCA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1 </w:t>
      </w:r>
      <w:r w:rsidRPr="004B6A18">
        <w:rPr>
          <w:rFonts w:ascii="Angsana New" w:hAnsi="Angsana New" w:hint="cs"/>
          <w:szCs w:val="30"/>
          <w:cs/>
        </w:rPr>
        <w:t>(</w:t>
      </w:r>
      <w:r w:rsidRPr="004B6A18">
        <w:rPr>
          <w:rFonts w:ascii="Angsana New" w:hAnsi="Angsana New"/>
          <w:szCs w:val="30"/>
        </w:rPr>
        <w:t xml:space="preserve">performing) </w:t>
      </w:r>
      <w:r w:rsidRPr="004B6A18">
        <w:rPr>
          <w:rFonts w:ascii="Angsana New" w:hAnsi="Angsana New"/>
          <w:szCs w:val="30"/>
          <w:cs/>
        </w:rPr>
        <w:t xml:space="preserve">กิจการต้องรับรู้ผลขาดทุนด้านเครดิตที่คาดว่าจะเกิดขึ้นใน </w:t>
      </w:r>
      <w:r w:rsidRPr="004B6A18">
        <w:rPr>
          <w:rFonts w:ascii="Angsana New" w:hAnsi="Angsana New"/>
          <w:szCs w:val="30"/>
        </w:rPr>
        <w:t xml:space="preserve">12 </w:t>
      </w:r>
      <w:r w:rsidRPr="004B6A18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7E6FCA" w:rsidRPr="001709B7" w:rsidRDefault="007E6FCA" w:rsidP="007E6FC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7E6FCA" w:rsidRDefault="007E6FCA" w:rsidP="007E6FCA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2 (under-performing) </w:t>
      </w:r>
      <w:r w:rsidRPr="004B6A18">
        <w:rPr>
          <w:rFonts w:ascii="Angsana New" w:hAnsi="Angsana New"/>
          <w:szCs w:val="30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กิจการต้องรับรู้ผลขาดทุนด้านเครดิตที่คาดว่าจะเกิดขึ้นตลอดอายุในกำไรหรือขาดทุน 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4B6A18">
        <w:rPr>
          <w:rFonts w:ascii="Angsana New" w:hAnsi="Angsana New"/>
          <w:szCs w:val="30"/>
        </w:rPr>
        <w:t>1</w:t>
      </w:r>
    </w:p>
    <w:p w:rsidR="008409F9" w:rsidRPr="009214A9" w:rsidRDefault="008409F9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7E6FCA" w:rsidRDefault="007E6FCA" w:rsidP="007E6FCA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3 (credit-impaired) </w:t>
      </w:r>
      <w:r w:rsidRPr="004B6A18">
        <w:rPr>
          <w:rFonts w:ascii="Angsana New" w:hAnsi="Angsana New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กิจการต้องรับรู้ผลขาดทุนด้านเครดิตที่คาดว่าจะเกิดขึ้นตลอดอายุในกำไรหรือขาดทุน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4B6A18">
        <w:rPr>
          <w:rFonts w:ascii="Angsana New" w:hAnsi="Angsana New" w:hint="cs"/>
          <w:szCs w:val="30"/>
          <w:cs/>
        </w:rPr>
        <w:t>จากการด้อยค่า</w:t>
      </w: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lastRenderedPageBreak/>
        <w:t>สำหรับลูกหนี้การค้า</w:t>
      </w:r>
      <w:r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 w:hint="cs"/>
          <w:szCs w:val="30"/>
          <w:cs/>
        </w:rPr>
        <w:t>สินทรัพย์ที่เกิดจากสัญญา กิจการสามารถใช้วิธีการอย่างง่าย</w:t>
      </w:r>
      <w:r w:rsidRPr="004B6A18">
        <w:rPr>
          <w:rFonts w:ascii="Angsana New" w:hAnsi="Angsana New"/>
          <w:szCs w:val="30"/>
        </w:rPr>
        <w:t xml:space="preserve"> (Simplified approach) </w:t>
      </w:r>
      <w:r w:rsidRPr="004B6A18">
        <w:rPr>
          <w:rFonts w:ascii="Angsana New" w:hAnsi="Angsana New" w:hint="cs"/>
          <w:szCs w:val="30"/>
          <w:cs/>
        </w:rPr>
        <w:t>โดย</w:t>
      </w:r>
      <w:r w:rsidRPr="004B6A18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4B6A18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สำหรับสินทรัพย์ทางการเงินที่ถูกพิจารณาในขั้นที่ 1 ขั้นที่ 2 และขั้นที่ 3 ตามที่กล่าวถึงข้างต้น ทั้งนี้ ในการพิจารณาและวัดมูลค่า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4B6A18">
        <w:rPr>
          <w:rFonts w:ascii="Angsana New" w:hAnsi="Angsana New" w:hint="cs"/>
          <w:szCs w:val="30"/>
          <w:cs/>
        </w:rPr>
        <w:t>สำหรับทั้งวิธีการทั่วไปและวิธีการอย่างง่าย กิจการต้องนำข้อมูล</w:t>
      </w:r>
      <w:r w:rsidRPr="004B6A18">
        <w:rPr>
          <w:rFonts w:ascii="Angsana New" w:hAnsi="Angsana New"/>
          <w:szCs w:val="30"/>
          <w:cs/>
        </w:rPr>
        <w:t>ผลขาดทุนด้านเครดิต</w:t>
      </w:r>
      <w:r w:rsidRPr="004B6A18">
        <w:rPr>
          <w:rFonts w:ascii="Angsana New" w:hAnsi="Angsana New" w:hint="cs"/>
          <w:szCs w:val="30"/>
          <w:cs/>
        </w:rPr>
        <w:t>ในอดีต (</w:t>
      </w:r>
      <w:r w:rsidRPr="004B6A18">
        <w:rPr>
          <w:rFonts w:ascii="Angsana New" w:hAnsi="Angsana New"/>
          <w:szCs w:val="30"/>
        </w:rPr>
        <w:t>Historical credit loss</w:t>
      </w:r>
      <w:r w:rsidRPr="004B6A18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</w:t>
      </w:r>
      <w:r>
        <w:rPr>
          <w:rFonts w:ascii="Angsana New" w:hAnsi="Angsana New" w:hint="cs"/>
          <w:szCs w:val="30"/>
          <w:cs/>
        </w:rPr>
        <w:t>ใน</w:t>
      </w:r>
      <w:r w:rsidRPr="004B6A18">
        <w:rPr>
          <w:rFonts w:ascii="Angsana New" w:hAnsi="Angsana New" w:hint="cs"/>
          <w:szCs w:val="30"/>
          <w:cs/>
        </w:rPr>
        <w:t>อนาคต</w:t>
      </w:r>
      <w:r w:rsidRPr="004B6A18">
        <w:rPr>
          <w:rFonts w:ascii="Angsana New" w:hAnsi="Angsana New"/>
          <w:szCs w:val="30"/>
        </w:rPr>
        <w:t xml:space="preserve"> (Forward-looking information)</w:t>
      </w:r>
      <w:r w:rsidRPr="004B6A18">
        <w:rPr>
          <w:rFonts w:ascii="Angsana New" w:hAnsi="Angsana New" w:hint="cs"/>
          <w:szCs w:val="30"/>
          <w:cs/>
        </w:rPr>
        <w:t xml:space="preserve"> </w:t>
      </w:r>
    </w:p>
    <w:p w:rsidR="007E6FCA" w:rsidRPr="00155105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8A7B8E">
        <w:rPr>
          <w:rFonts w:ascii="Angsana New" w:hAnsi="Angsana New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8A7B8E">
        <w:rPr>
          <w:rFonts w:ascii="Angsana New" w:hAnsi="Angsana New" w:hint="cs"/>
          <w:szCs w:val="30"/>
          <w:cs/>
        </w:rPr>
        <w:t xml:space="preserve"> ทั้งนี้ </w:t>
      </w:r>
      <w:r w:rsidRPr="008A7B8E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8A7B8E">
        <w:rPr>
          <w:rFonts w:ascii="Angsana New" w:hAnsi="Angsana New" w:hint="cs"/>
          <w:szCs w:val="30"/>
          <w:cs/>
        </w:rPr>
        <w:t xml:space="preserve"> </w:t>
      </w:r>
      <w:r w:rsidRPr="008A7B8E">
        <w:rPr>
          <w:rFonts w:ascii="Angsana New" w:hAnsi="Angsana New"/>
          <w:szCs w:val="30"/>
        </w:rPr>
        <w:t xml:space="preserve">9 </w:t>
      </w:r>
      <w:r w:rsidRPr="008A7B8E">
        <w:rPr>
          <w:rFonts w:ascii="Angsana New" w:hAnsi="Angsana New"/>
          <w:szCs w:val="30"/>
          <w:cs/>
        </w:rPr>
        <w:t>ได้ระบุความสัมพันธ์ของการป้องกันความเสี่ยง</w:t>
      </w:r>
      <w:r w:rsidRPr="008A7B8E">
        <w:rPr>
          <w:rFonts w:ascii="Angsana New" w:hAnsi="Angsana New" w:hint="cs"/>
          <w:szCs w:val="30"/>
          <w:cs/>
        </w:rPr>
        <w:t>และวิธีการทางบัญชีที่เกี่ยวข้องออก</w:t>
      </w:r>
      <w:r w:rsidRPr="008A7B8E">
        <w:rPr>
          <w:rFonts w:ascii="Angsana New" w:hAnsi="Angsana New"/>
          <w:szCs w:val="30"/>
          <w:cs/>
        </w:rPr>
        <w:t xml:space="preserve">เป็น </w:t>
      </w:r>
      <w:r w:rsidRPr="008A7B8E">
        <w:rPr>
          <w:rFonts w:ascii="Angsana New" w:hAnsi="Angsana New"/>
          <w:szCs w:val="30"/>
        </w:rPr>
        <w:t xml:space="preserve">3 </w:t>
      </w:r>
      <w:r w:rsidRPr="008A7B8E">
        <w:rPr>
          <w:rFonts w:ascii="Angsana New" w:hAnsi="Angsana New"/>
          <w:szCs w:val="30"/>
          <w:cs/>
        </w:rPr>
        <w:t>ประเภท</w:t>
      </w:r>
      <w:r w:rsidRPr="008A7B8E">
        <w:rPr>
          <w:rFonts w:ascii="Angsana New" w:hAnsi="Angsana New" w:hint="cs"/>
          <w:szCs w:val="30"/>
          <w:cs/>
        </w:rPr>
        <w:t xml:space="preserve">ได้แก่ </w:t>
      </w:r>
      <w:r w:rsidRPr="008A7B8E">
        <w:rPr>
          <w:rFonts w:ascii="Angsana New" w:hAnsi="Angsana New"/>
          <w:szCs w:val="30"/>
          <w:cs/>
        </w:rPr>
        <w:t>การป้องกันความเสี่ยงในมูลค่ายุติธรรม</w:t>
      </w:r>
      <w:r w:rsidRPr="008A7B8E">
        <w:rPr>
          <w:rFonts w:ascii="Angsana New" w:hAnsi="Angsana New"/>
          <w:szCs w:val="30"/>
        </w:rPr>
        <w:t> </w:t>
      </w:r>
      <w:r w:rsidRPr="008A7B8E">
        <w:rPr>
          <w:rFonts w:ascii="Angsana New" w:hAnsi="Angsana New"/>
          <w:szCs w:val="30"/>
          <w:cs/>
        </w:rPr>
        <w:t xml:space="preserve">การป้องกันความเสี่ยงในกระแสเงินสด </w:t>
      </w:r>
      <w:r w:rsidRPr="008A7B8E">
        <w:rPr>
          <w:rFonts w:ascii="Angsana New" w:hAnsi="Angsana New" w:hint="cs"/>
          <w:szCs w:val="30"/>
          <w:cs/>
        </w:rPr>
        <w:t>และ</w:t>
      </w:r>
      <w:r w:rsidRPr="008A7B8E">
        <w:rPr>
          <w:rFonts w:ascii="Angsana New" w:hAnsi="Angsana New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  <w:r w:rsidRPr="008A7B8E">
        <w:rPr>
          <w:rFonts w:ascii="Angsana New" w:hAnsi="Angsana New" w:hint="cs"/>
          <w:szCs w:val="30"/>
          <w:cs/>
        </w:rPr>
        <w:t xml:space="preserve"> ซึ่งในส่วนของ</w:t>
      </w:r>
      <w:r w:rsidRPr="008A7B8E">
        <w:rPr>
          <w:rFonts w:ascii="Angsana New" w:hAnsi="Angsana New"/>
          <w:szCs w:val="30"/>
          <w:cs/>
        </w:rPr>
        <w:t>การบัญชีป้องกันความเสี่ยง</w:t>
      </w:r>
      <w:r w:rsidRPr="008A7B8E">
        <w:rPr>
          <w:rFonts w:ascii="Angsana New" w:hAnsi="Angsana New" w:hint="cs"/>
          <w:szCs w:val="30"/>
          <w:cs/>
        </w:rPr>
        <w:t>นี้ไม่มีผลกระทบต่อบริษัท</w:t>
      </w:r>
    </w:p>
    <w:p w:rsidR="007E6FCA" w:rsidRPr="00155105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 xml:space="preserve">ทั้งนี้ </w:t>
      </w: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9</w:t>
      </w:r>
      <w:r w:rsidRPr="004B6A18">
        <w:rPr>
          <w:rFonts w:ascii="Angsana New" w:hAnsi="Angsana New" w:hint="cs"/>
          <w:szCs w:val="30"/>
          <w:cs/>
        </w:rPr>
        <w:t xml:space="preserve"> ส่งผลกระทบให้</w:t>
      </w:r>
      <w:r>
        <w:rPr>
          <w:rFonts w:ascii="Angsana New" w:hAnsi="Angsana New" w:hint="cs"/>
          <w:szCs w:val="30"/>
          <w:cs/>
        </w:rPr>
        <w:t>กลุ่ม</w:t>
      </w:r>
      <w:r w:rsidRPr="004B6A18">
        <w:rPr>
          <w:rFonts w:ascii="Angsana New" w:hAnsi="Angsana New" w:hint="cs"/>
          <w:szCs w:val="30"/>
          <w:cs/>
        </w:rPr>
        <w:t>บริษัทต้อง</w:t>
      </w:r>
      <w:r w:rsidRPr="004B6A18">
        <w:rPr>
          <w:rFonts w:ascii="Angsana New" w:hAnsi="Angsana New"/>
          <w:szCs w:val="30"/>
          <w:cs/>
        </w:rPr>
        <w:t>จัดประเภท</w:t>
      </w:r>
      <w:r w:rsidRPr="004B6A18">
        <w:rPr>
          <w:rFonts w:ascii="Angsana New" w:hAnsi="Angsana New" w:hint="cs"/>
          <w:szCs w:val="30"/>
          <w:cs/>
        </w:rPr>
        <w:t>รายการ</w:t>
      </w:r>
      <w:r w:rsidRPr="004B6A18">
        <w:rPr>
          <w:rFonts w:ascii="Angsana New" w:hAnsi="Angsana New"/>
          <w:szCs w:val="30"/>
          <w:cs/>
        </w:rPr>
        <w:t>และวัดมูลค่าสินทรัพย์ทางการเงิน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>ในงบแสดงฐานะการเงินสำหรับแต่ละสิ้นงวดในปี 2563 ใหม่ รวมถึงต้องรับรู้การด้อยค่าสำหรับผลขาดทุนด้านเครดิตที่คาดว่าจะเกิดขึ้น</w:t>
      </w:r>
      <w:r w:rsidRPr="004B6A18">
        <w:rPr>
          <w:rFonts w:ascii="Angsana New" w:hAnsi="Angsana New"/>
          <w:szCs w:val="30"/>
          <w:cs/>
        </w:rPr>
        <w:t>ของสินทรัพย์ทางการเงิน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ตามแนวทางที่กล่าวข้างต้น ซึ่งสรุปโดยสังเขปได้ดังนี้</w:t>
      </w:r>
    </w:p>
    <w:p w:rsidR="007E6FCA" w:rsidRPr="00994831" w:rsidRDefault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4B6A18">
        <w:rPr>
          <w:rFonts w:ascii="Angsana New" w:hAnsi="Angsana New"/>
          <w:i/>
          <w:iCs/>
          <w:szCs w:val="30"/>
          <w:cs/>
        </w:rPr>
        <w:t>การ</w:t>
      </w:r>
      <w:r w:rsidRPr="004B6A18">
        <w:rPr>
          <w:rFonts w:ascii="Angsana New" w:hAnsi="Angsana New" w:hint="cs"/>
          <w:i/>
          <w:iCs/>
          <w:szCs w:val="30"/>
          <w:cs/>
        </w:rPr>
        <w:t>จัดประเภท</w:t>
      </w:r>
      <w:r w:rsidRPr="004B6A18">
        <w:rPr>
          <w:rFonts w:ascii="Angsana New" w:hAnsi="Angsana New"/>
          <w:i/>
          <w:iCs/>
          <w:szCs w:val="30"/>
          <w:cs/>
        </w:rPr>
        <w:t>รายการและการวัดมูลค่า</w:t>
      </w:r>
    </w:p>
    <w:p w:rsidR="007E6FCA" w:rsidRPr="00155105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สินทรัพย์ที่จัดประเภทรายการและวัดมูลค่าด้วย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</w:p>
    <w:p w:rsidR="007E6FCA" w:rsidRPr="004B6A18" w:rsidRDefault="007E6FCA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:rsidR="007E6FCA" w:rsidRDefault="007E6FCA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ลูกหนี้</w:t>
      </w:r>
      <w:r>
        <w:rPr>
          <w:rFonts w:ascii="Angsana New" w:hAnsi="Angsana New" w:hint="cs"/>
          <w:szCs w:val="30"/>
          <w:cs/>
        </w:rPr>
        <w:t>การค้า</w:t>
      </w:r>
    </w:p>
    <w:p w:rsidR="007E6FCA" w:rsidRDefault="007E6FCA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</w:t>
      </w:r>
      <w:r w:rsidR="0022367B">
        <w:rPr>
          <w:rFonts w:ascii="Angsana New" w:hAnsi="Angsana New" w:hint="cs"/>
          <w:szCs w:val="30"/>
          <w:cs/>
        </w:rPr>
        <w:t>หมุนเวียน</w:t>
      </w:r>
      <w:r w:rsidRPr="004B6A18">
        <w:rPr>
          <w:rFonts w:ascii="Angsana New" w:hAnsi="Angsana New" w:hint="cs"/>
          <w:szCs w:val="30"/>
          <w:cs/>
        </w:rPr>
        <w:t>อื่น</w:t>
      </w:r>
      <w:r>
        <w:rPr>
          <w:rFonts w:ascii="Angsana New" w:hAnsi="Angsana New" w:hint="cs"/>
          <w:szCs w:val="30"/>
          <w:cs/>
        </w:rPr>
        <w:t xml:space="preserve"> (รวม</w:t>
      </w:r>
      <w:r w:rsidRPr="000202B4">
        <w:rPr>
          <w:rFonts w:ascii="Angsana New" w:hAnsi="Angsana New" w:hint="cs"/>
          <w:szCs w:val="30"/>
          <w:cs/>
        </w:rPr>
        <w:t>เงินทดรองจ่ายและเงินมัดจำหรือเงินประกันที่ขอคืนได้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แต่ไม่รวมค่าใช้จ่ายจ่ายล่วงหน้า</w:t>
      </w:r>
      <w:r w:rsidRPr="000202B4">
        <w:rPr>
          <w:rFonts w:ascii="Angsana New" w:hAnsi="Angsana New" w:hint="cs"/>
          <w:szCs w:val="30"/>
          <w:cs/>
        </w:rPr>
        <w:t>)</w:t>
      </w:r>
    </w:p>
    <w:p w:rsidR="007743E7" w:rsidRDefault="007743E7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เงินให้กู้ยืม</w:t>
      </w:r>
      <w:r w:rsidR="00901079">
        <w:rPr>
          <w:rFonts w:ascii="Angsana New" w:hAnsi="Angsana New" w:hint="cs"/>
          <w:szCs w:val="30"/>
          <w:cs/>
        </w:rPr>
        <w:t>ระยะสั้น</w:t>
      </w:r>
    </w:p>
    <w:p w:rsidR="007E6FCA" w:rsidRDefault="007E6FCA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เงินฝาก</w:t>
      </w:r>
      <w:r>
        <w:rPr>
          <w:rFonts w:ascii="Angsana New" w:hAnsi="Angsana New" w:hint="cs"/>
          <w:szCs w:val="30"/>
          <w:cs/>
        </w:rPr>
        <w:t>สถาบันการเงิน</w:t>
      </w:r>
      <w:r>
        <w:rPr>
          <w:rFonts w:ascii="Angsana New" w:hAnsi="Angsana New"/>
          <w:szCs w:val="30"/>
          <w:cs/>
        </w:rPr>
        <w:t>ที่</w:t>
      </w:r>
      <w:r>
        <w:rPr>
          <w:rFonts w:ascii="Angsana New" w:hAnsi="Angsana New" w:hint="cs"/>
          <w:szCs w:val="30"/>
          <w:cs/>
        </w:rPr>
        <w:t>มี</w:t>
      </w:r>
      <w:r w:rsidRPr="004B6A18">
        <w:rPr>
          <w:rFonts w:ascii="Angsana New" w:hAnsi="Angsana New"/>
          <w:szCs w:val="30"/>
          <w:cs/>
        </w:rPr>
        <w:t>ภาระค้ำประกัน</w:t>
      </w:r>
    </w:p>
    <w:p w:rsidR="0022367B" w:rsidRPr="00AA118E" w:rsidRDefault="0022367B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ลูกหนี้ตามสัญญาเช่า</w:t>
      </w:r>
    </w:p>
    <w:p w:rsidR="0022367B" w:rsidRPr="00AA118E" w:rsidRDefault="0022367B" w:rsidP="007E6FC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7E6FCA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5305D0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–</w:t>
      </w:r>
      <w:r>
        <w:rPr>
          <w:rFonts w:ascii="Angsana New" w:hAnsi="Angsana New" w:hint="cs"/>
          <w:szCs w:val="30"/>
          <w:cs/>
        </w:rPr>
        <w:t xml:space="preserve"> ไม่มี</w:t>
      </w:r>
    </w:p>
    <w:p w:rsidR="007E6FCA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22367B" w:rsidRDefault="0022367B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22367B" w:rsidRDefault="0022367B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22367B" w:rsidRPr="00AA118E" w:rsidRDefault="0022367B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Pr="007743E7" w:rsidRDefault="007E6FCA" w:rsidP="007E6FCA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4B6A18">
        <w:rPr>
          <w:rFonts w:ascii="Angsana New" w:hAnsi="Angsana New" w:hint="cs"/>
          <w:szCs w:val="30"/>
          <w:cs/>
        </w:rPr>
        <w:lastRenderedPageBreak/>
        <w:t>สินทรัพย์ที่จัดประเภทรายการและวัดมูลค่า</w:t>
      </w:r>
      <w:r w:rsidRPr="004B6A18">
        <w:rPr>
          <w:rFonts w:ascii="Angsana New" w:hAnsi="Angsana New"/>
          <w:szCs w:val="30"/>
          <w:cs/>
        </w:rPr>
        <w:t>ยุติธรรมผ่านกำไรหรือขาดทุน</w:t>
      </w:r>
      <w:r w:rsidR="007743E7">
        <w:rPr>
          <w:rFonts w:ascii="Angsana New" w:hAnsi="Angsana New"/>
          <w:szCs w:val="30"/>
        </w:rPr>
        <w:t xml:space="preserve"> </w:t>
      </w:r>
    </w:p>
    <w:p w:rsidR="007E6FCA" w:rsidRDefault="007E6FCA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เงินลงทุนชั่วคราว</w:t>
      </w:r>
      <w:r w:rsidR="007743E7">
        <w:rPr>
          <w:rFonts w:ascii="Angsana New" w:hAnsi="Angsana New" w:hint="cs"/>
          <w:szCs w:val="30"/>
          <w:cs/>
        </w:rPr>
        <w:t xml:space="preserve"> (ก่อนวันที่ 1 มกราคม 2563 วัดมูลค่ายุติธรรมผ่านกำไรขาดทุนเบ็ดเสร็จอื่น)</w:t>
      </w:r>
      <w:r w:rsidR="00544180">
        <w:rPr>
          <w:rFonts w:ascii="Angsana New" w:hAnsi="Angsana New"/>
          <w:szCs w:val="30"/>
        </w:rPr>
        <w:t xml:space="preserve"> </w:t>
      </w:r>
      <w:r w:rsidR="00544180">
        <w:rPr>
          <w:rFonts w:ascii="Angsana New" w:hAnsi="Angsana New" w:hint="cs"/>
          <w:szCs w:val="30"/>
          <w:cs/>
        </w:rPr>
        <w:t>และเงินลงทุนระยะยาวในกิจการอื่น</w:t>
      </w:r>
    </w:p>
    <w:p w:rsidR="00994831" w:rsidRDefault="00994831" w:rsidP="007E6FC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หนี้สินที่จัดประเภทรายการและวัดมูลค่าด้วย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</w:p>
    <w:p w:rsidR="007E6FCA" w:rsidRDefault="007E6FCA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เงินกู้ยืม</w:t>
      </w:r>
    </w:p>
    <w:p w:rsidR="007E6FCA" w:rsidRDefault="007E6FCA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เจ้าหนี้การค้า</w:t>
      </w:r>
    </w:p>
    <w:p w:rsidR="007E6FCA" w:rsidRDefault="0022367B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เจ้าหนี้หมุนเวียนอื่น</w:t>
      </w:r>
      <w:r w:rsidR="007E6FCA">
        <w:rPr>
          <w:rFonts w:ascii="Angsana New" w:hAnsi="Angsana New" w:hint="cs"/>
          <w:szCs w:val="30"/>
          <w:cs/>
        </w:rPr>
        <w:t xml:space="preserve">  (รวม</w:t>
      </w:r>
      <w:r w:rsidR="007E6FCA" w:rsidRPr="000202B4">
        <w:rPr>
          <w:rFonts w:ascii="Angsana New" w:hAnsi="Angsana New" w:hint="cs"/>
          <w:szCs w:val="30"/>
          <w:cs/>
        </w:rPr>
        <w:t>รายการค้างจ่ายต่างๆ</w:t>
      </w:r>
      <w:r w:rsidR="007E6FCA">
        <w:rPr>
          <w:rFonts w:ascii="Angsana New" w:hAnsi="Angsana New" w:hint="cs"/>
          <w:szCs w:val="30"/>
          <w:cs/>
        </w:rPr>
        <w:t xml:space="preserve"> แต่ไม่รวมเงินรับล่วงหน้าจากการขาย</w:t>
      </w:r>
      <w:r w:rsidR="007E6FCA" w:rsidRPr="000202B4">
        <w:rPr>
          <w:rFonts w:ascii="Angsana New" w:hAnsi="Angsana New" w:hint="cs"/>
          <w:szCs w:val="30"/>
          <w:cs/>
        </w:rPr>
        <w:t>)</w:t>
      </w:r>
    </w:p>
    <w:p w:rsidR="007E6FCA" w:rsidRDefault="007E6FCA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หนี้สิน</w:t>
      </w:r>
      <w:r>
        <w:rPr>
          <w:rFonts w:ascii="Angsana New" w:hAnsi="Angsana New" w:hint="cs"/>
          <w:szCs w:val="30"/>
          <w:cs/>
        </w:rPr>
        <w:t>ตาม</w:t>
      </w:r>
      <w:r>
        <w:rPr>
          <w:rFonts w:ascii="Angsana New" w:hAnsi="Angsana New"/>
          <w:szCs w:val="30"/>
          <w:cs/>
        </w:rPr>
        <w:t>สัญญาเช่า</w:t>
      </w:r>
    </w:p>
    <w:p w:rsidR="007E6FCA" w:rsidRPr="00AA118E" w:rsidRDefault="007E6FCA" w:rsidP="007E6FC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</w:t>
      </w:r>
      <w:r w:rsidRPr="004B6A18">
        <w:rPr>
          <w:rFonts w:ascii="Angsana New" w:hAnsi="Angsana New"/>
          <w:szCs w:val="30"/>
          <w:cs/>
        </w:rPr>
        <w:t>ยุติธรรมผ่านกำไรหรือขาดทุน</w:t>
      </w:r>
      <w:r>
        <w:rPr>
          <w:rFonts w:ascii="Angsana New" w:hAnsi="Angsana New" w:hint="cs"/>
          <w:szCs w:val="30"/>
          <w:cs/>
        </w:rPr>
        <w:t xml:space="preserve"> - ไม่มี</w:t>
      </w:r>
    </w:p>
    <w:p w:rsidR="007E6FCA" w:rsidRPr="00AA118E" w:rsidRDefault="007E6FCA" w:rsidP="007E6FC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9134BB" w:rsidRPr="004B6A18" w:rsidRDefault="009134BB" w:rsidP="009134BB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 xml:space="preserve">ณ วันที่ 31 ธันวาคม 2562 ไม่มีผลกระทบที่เป็นสาระสำคัญจากการวัดมูลค่าสินทรัพย์ทางการเงินและหนี้สินทางการเงินตามแนวทางข้างต้น นอกจากนี้ </w:t>
      </w:r>
      <w:r w:rsidRPr="004B6A18">
        <w:rPr>
          <w:rFonts w:ascii="Angsana New" w:hAnsi="Angsana New"/>
          <w:szCs w:val="30"/>
          <w:cs/>
        </w:rPr>
        <w:t>ไม่มีการปรับตัวเลขของข้อมูลเปรียบเทียบงวดก่อนๆ ใหม่</w:t>
      </w:r>
      <w:r w:rsidRPr="004B6A18">
        <w:rPr>
          <w:rFonts w:ascii="Angsana New" w:hAnsi="Angsana New" w:hint="cs"/>
          <w:szCs w:val="30"/>
          <w:cs/>
        </w:rPr>
        <w:t>ในส่วนของ</w:t>
      </w:r>
      <w:r w:rsidRPr="004B6A18">
        <w:rPr>
          <w:rFonts w:ascii="Angsana New" w:hAnsi="Angsana New"/>
          <w:szCs w:val="30"/>
          <w:cs/>
        </w:rPr>
        <w:t>การจัดประเภทรายการและการวัดมูลค่าเนื่องจาก</w:t>
      </w:r>
      <w:r>
        <w:rPr>
          <w:rFonts w:ascii="Angsana New" w:hAnsi="Angsana New" w:hint="cs"/>
          <w:szCs w:val="30"/>
          <w:cs/>
        </w:rPr>
        <w:t>กลุ่ม</w:t>
      </w:r>
      <w:r w:rsidRPr="004B6A18">
        <w:rPr>
          <w:rFonts w:ascii="Angsana New" w:hAnsi="Angsana New"/>
          <w:szCs w:val="30"/>
          <w:cs/>
        </w:rPr>
        <w:t>บริษัทใช้ทางเลือกการปรับปรุงย้อนหลังโดยรับรู้ผลกระทบสะสมจากการนำ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9</w:t>
      </w:r>
      <w:r w:rsidRPr="004B6A18">
        <w:rPr>
          <w:rFonts w:ascii="Angsana New" w:hAnsi="Angsana New"/>
          <w:szCs w:val="30"/>
          <w:cs/>
        </w:rPr>
        <w:t xml:space="preserve"> มาใช้ครั้งแรก ณ วันที่นำมาถือปฏิบัติใช้ครั้งแรก (วันที่ 1 มกราคม 2563)</w:t>
      </w:r>
    </w:p>
    <w:p w:rsidR="007E6FCA" w:rsidRDefault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4B6A18">
        <w:rPr>
          <w:rFonts w:ascii="Angsana New" w:hAnsi="Angsana New" w:hint="cs"/>
          <w:i/>
          <w:iCs/>
          <w:szCs w:val="30"/>
          <w:cs/>
        </w:rPr>
        <w:t>การด้อยค่า</w:t>
      </w:r>
    </w:p>
    <w:p w:rsidR="007E6FCA" w:rsidRPr="00AA118E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ในส่วนของลูกหนี้ต่างๆ</w:t>
      </w:r>
      <w:r>
        <w:rPr>
          <w:rFonts w:ascii="Angsana New" w:hAnsi="Angsana New" w:hint="cs"/>
          <w:szCs w:val="30"/>
          <w:cs/>
        </w:rPr>
        <w:t xml:space="preserve"> กลุ่ม</w:t>
      </w:r>
      <w:r w:rsidRPr="004B6A18">
        <w:rPr>
          <w:rFonts w:ascii="Angsana New" w:hAnsi="Angsana New" w:hint="cs"/>
          <w:szCs w:val="30"/>
          <w:cs/>
        </w:rPr>
        <w:t xml:space="preserve">บริษัทมีการจัดกลุ่มประชากรโดยให้ความสำคัญไปที่ข้อมูลยอดคงค้างตามอายุหนี้ </w:t>
      </w:r>
      <w:r w:rsidRPr="004B6A18">
        <w:rPr>
          <w:rFonts w:ascii="Angsana New" w:hAnsi="Angsana New"/>
          <w:szCs w:val="30"/>
        </w:rPr>
        <w:t>(Aging balance information)</w:t>
      </w:r>
      <w:r w:rsidRPr="004B6A18">
        <w:rPr>
          <w:rFonts w:ascii="Angsana New" w:hAnsi="Angsana New" w:hint="cs"/>
          <w:szCs w:val="30"/>
          <w:cs/>
        </w:rPr>
        <w:t xml:space="preserve"> โดยมีการจัดเก็บข้อมูลย้อนหลังสำหรับ </w:t>
      </w:r>
      <w:r w:rsidRPr="004B6A18">
        <w:rPr>
          <w:rFonts w:ascii="Angsana New" w:hAnsi="Angsana New"/>
          <w:szCs w:val="30"/>
        </w:rPr>
        <w:t xml:space="preserve">Historical credit loss </w:t>
      </w:r>
      <w:r w:rsidRPr="004B6A18">
        <w:rPr>
          <w:rFonts w:ascii="Angsana New" w:hAnsi="Angsana New" w:hint="cs"/>
          <w:szCs w:val="30"/>
          <w:cs/>
        </w:rPr>
        <w:t xml:space="preserve">อย่างไรก็ดี </w:t>
      </w:r>
      <w:r>
        <w:rPr>
          <w:rFonts w:ascii="Angsana New" w:hAnsi="Angsana New" w:hint="cs"/>
          <w:szCs w:val="30"/>
          <w:cs/>
        </w:rPr>
        <w:t>กลุ่ม</w:t>
      </w:r>
      <w:r w:rsidRPr="004B6A18">
        <w:rPr>
          <w:rFonts w:ascii="Angsana New" w:hAnsi="Angsana New" w:hint="cs"/>
          <w:szCs w:val="30"/>
          <w:cs/>
        </w:rPr>
        <w:t>บริษัทใช้ข้อผ่อนปรนบางประการของ</w:t>
      </w:r>
      <w:r w:rsidRPr="004B6A18">
        <w:rPr>
          <w:rFonts w:ascii="Angsana New" w:hAnsi="Angsana New"/>
          <w:szCs w:val="30"/>
          <w:cs/>
        </w:rPr>
        <w:t xml:space="preserve">แนวปฏิบัติทางการบัญชีเรื่อง </w:t>
      </w:r>
      <w:r w:rsidRPr="004B6A18">
        <w:rPr>
          <w:rFonts w:ascii="Angsana New" w:hAnsi="Angsana New"/>
          <w:szCs w:val="30"/>
        </w:rPr>
        <w:t>“</w:t>
      </w:r>
      <w:r w:rsidRPr="004B6A18">
        <w:rPr>
          <w:rFonts w:ascii="Angsana New" w:hAnsi="Angsana New"/>
          <w:szCs w:val="30"/>
          <w:cs/>
        </w:rPr>
        <w:t>มาตรการผ่อนปรนชั่วคราวส</w:t>
      </w:r>
      <w:r w:rsidRPr="004B6A18">
        <w:rPr>
          <w:rFonts w:ascii="Angsana New" w:hAnsi="Angsana New" w:hint="cs"/>
          <w:szCs w:val="30"/>
          <w:cs/>
        </w:rPr>
        <w:t>ำ</w:t>
      </w:r>
      <w:r w:rsidRPr="004B6A18">
        <w:rPr>
          <w:rFonts w:ascii="Angsana New" w:hAnsi="Angsana New"/>
          <w:szCs w:val="30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</w:t>
      </w:r>
      <w:r w:rsidRPr="004B6A18">
        <w:rPr>
          <w:rFonts w:ascii="Angsana New" w:hAnsi="Angsana New" w:hint="cs"/>
          <w:szCs w:val="30"/>
          <w:cs/>
        </w:rPr>
        <w:t>ค</w:t>
      </w:r>
      <w:r w:rsidRPr="004B6A18">
        <w:rPr>
          <w:rFonts w:ascii="Angsana New" w:hAnsi="Angsana New"/>
          <w:szCs w:val="30"/>
          <w:cs/>
        </w:rPr>
        <w:t xml:space="preserve">โรนา </w:t>
      </w:r>
      <w:r w:rsidRPr="004B6A18">
        <w:rPr>
          <w:rFonts w:ascii="Angsana New" w:hAnsi="Angsana New"/>
          <w:szCs w:val="30"/>
        </w:rPr>
        <w:t>2019 (COVID-19)”</w:t>
      </w:r>
      <w:r w:rsidRPr="004B6A18">
        <w:rPr>
          <w:rFonts w:ascii="Angsana New" w:hAnsi="Angsana New" w:hint="cs"/>
          <w:szCs w:val="30"/>
          <w:cs/>
        </w:rPr>
        <w:t xml:space="preserve"> ซึ่งออกโดย</w:t>
      </w:r>
      <w:r>
        <w:rPr>
          <w:rFonts w:ascii="Angsana New" w:hAnsi="Angsana New" w:hint="cs"/>
          <w:szCs w:val="30"/>
          <w:cs/>
        </w:rPr>
        <w:t>สภาวิชาชีพบัญชี</w:t>
      </w:r>
      <w:r w:rsidRPr="004B6A18">
        <w:rPr>
          <w:rFonts w:ascii="Angsana New" w:hAnsi="Angsana New"/>
          <w:szCs w:val="30"/>
          <w:cs/>
        </w:rPr>
        <w:t xml:space="preserve">ในเดือนเมษายน </w:t>
      </w:r>
      <w:r w:rsidRPr="004B6A18">
        <w:rPr>
          <w:rFonts w:ascii="Angsana New" w:hAnsi="Angsana New"/>
          <w:szCs w:val="30"/>
        </w:rPr>
        <w:t xml:space="preserve">2563 </w:t>
      </w:r>
      <w:r w:rsidRPr="004B6A18">
        <w:rPr>
          <w:rFonts w:ascii="Angsana New" w:hAnsi="Angsana New" w:hint="cs"/>
          <w:szCs w:val="30"/>
          <w:cs/>
        </w:rPr>
        <w:t>ในส่วนของการไม่ต้องนำ</w:t>
      </w:r>
      <w:r w:rsidRPr="004B6A18">
        <w:rPr>
          <w:rFonts w:ascii="Angsana New" w:hAnsi="Angsana New"/>
          <w:szCs w:val="30"/>
        </w:rPr>
        <w:t xml:space="preserve"> Forward-looking information </w:t>
      </w:r>
      <w:r w:rsidRPr="004B6A18">
        <w:rPr>
          <w:rFonts w:ascii="Angsana New" w:hAnsi="Angsana New"/>
          <w:szCs w:val="30"/>
          <w:cs/>
        </w:rPr>
        <w:t>มาประกอบ</w:t>
      </w:r>
      <w:r w:rsidR="00803E73">
        <w:rPr>
          <w:rFonts w:ascii="Angsana New" w:hAnsi="Angsana New" w:hint="cs"/>
          <w:szCs w:val="30"/>
          <w:cs/>
        </w:rPr>
        <w:t>สำหรับสินทรัพย์ที่ใช้วิธีการอย่างง่าย</w:t>
      </w:r>
      <w:r w:rsidRPr="004B6A18">
        <w:rPr>
          <w:rFonts w:ascii="Angsana New" w:hAnsi="Angsana New" w:hint="cs"/>
          <w:szCs w:val="30"/>
          <w:cs/>
        </w:rPr>
        <w:t>ใน</w:t>
      </w:r>
      <w:r w:rsidRPr="004B6A18">
        <w:rPr>
          <w:rFonts w:ascii="Angsana New" w:hAnsi="Angsana New"/>
          <w:szCs w:val="30"/>
          <w:cs/>
        </w:rPr>
        <w:t>การพิจารณาและ</w:t>
      </w:r>
      <w:r w:rsidRPr="004B6A18">
        <w:rPr>
          <w:rFonts w:ascii="Angsana New" w:hAnsi="Angsana New" w:hint="cs"/>
          <w:szCs w:val="30"/>
          <w:cs/>
        </w:rPr>
        <w:t>วัดมูลค่า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</w:p>
    <w:p w:rsidR="007E6FCA" w:rsidRDefault="007E6FCA" w:rsidP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134BB" w:rsidRDefault="009134BB" w:rsidP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134BB" w:rsidRDefault="009134BB" w:rsidP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134BB" w:rsidRDefault="009134BB" w:rsidP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134BB" w:rsidRDefault="009134BB" w:rsidP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134BB" w:rsidRDefault="009134BB" w:rsidP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134BB" w:rsidRDefault="009134BB" w:rsidP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134BB" w:rsidRDefault="009134BB" w:rsidP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134BB" w:rsidRPr="00E55B20" w:rsidRDefault="009134BB" w:rsidP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544180" w:rsidRDefault="00544180" w:rsidP="00544180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lastRenderedPageBreak/>
        <w:t>ในส่วน</w:t>
      </w:r>
      <w:r w:rsidRPr="006B2A3B">
        <w:rPr>
          <w:rFonts w:ascii="Angsana New" w:hAnsi="Angsana New"/>
          <w:szCs w:val="30"/>
          <w:cs/>
        </w:rPr>
        <w:t>ของเงินลงทุน</w:t>
      </w:r>
      <w:r w:rsidRPr="006B2A3B">
        <w:rPr>
          <w:rFonts w:ascii="Angsana New" w:hAnsi="Angsana New" w:hint="cs"/>
          <w:szCs w:val="30"/>
          <w:cs/>
        </w:rPr>
        <w:t>ชั่วคราว</w:t>
      </w:r>
      <w:r w:rsidR="00067A2E">
        <w:rPr>
          <w:rFonts w:ascii="Angsana New" w:hAnsi="Angsana New" w:hint="cs"/>
          <w:szCs w:val="30"/>
          <w:cs/>
        </w:rPr>
        <w:t>รวม</w:t>
      </w:r>
      <w:r>
        <w:rPr>
          <w:rFonts w:ascii="Angsana New" w:hAnsi="Angsana New" w:hint="cs"/>
          <w:szCs w:val="30"/>
          <w:cs/>
        </w:rPr>
        <w:t>เงินลงทุนในหลักทรัพย์ที่อยู่ในความต้องการของตลาดที่ถูกห้ามซื้อขายเป็นการชั่วคราว หลักทรัพย์ดังกล่าวถูกเพิกถ</w:t>
      </w:r>
      <w:r w:rsidR="00067A2E">
        <w:rPr>
          <w:rFonts w:ascii="Angsana New" w:hAnsi="Angsana New" w:hint="cs"/>
          <w:szCs w:val="30"/>
          <w:cs/>
        </w:rPr>
        <w:t xml:space="preserve">อนจากการเป็นหลักทรัพย์จดทะเบียนเมื่อวันที่ 19 สิงหาคม 2563 </w:t>
      </w:r>
      <w:r>
        <w:rPr>
          <w:rFonts w:ascii="Angsana New" w:hAnsi="Angsana New"/>
          <w:szCs w:val="30"/>
          <w:cs/>
        </w:rPr>
        <w:t>ณ วันที่ 3</w:t>
      </w:r>
      <w:r>
        <w:rPr>
          <w:rFonts w:ascii="Angsana New" w:hAnsi="Angsana New"/>
          <w:szCs w:val="30"/>
        </w:rPr>
        <w:t xml:space="preserve">0 </w:t>
      </w:r>
      <w:r>
        <w:rPr>
          <w:rFonts w:ascii="Angsana New" w:hAnsi="Angsana New" w:hint="cs"/>
          <w:szCs w:val="30"/>
          <w:cs/>
        </w:rPr>
        <w:t>กันยายน</w:t>
      </w:r>
      <w:r>
        <w:rPr>
          <w:rFonts w:ascii="Angsana New" w:hAnsi="Angsana New"/>
          <w:szCs w:val="30"/>
          <w:cs/>
        </w:rPr>
        <w:t xml:space="preserve"> 2563 </w:t>
      </w:r>
      <w:r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 xml:space="preserve">บริษัทใช้ข้อผ่อนปรนบางประการของแนวปฏิบัติทางการบัญชีเรื่อง </w:t>
      </w:r>
      <w:r>
        <w:rPr>
          <w:rFonts w:ascii="Angsana New" w:hAnsi="Angsana New"/>
          <w:szCs w:val="30"/>
        </w:rPr>
        <w:t>“</w:t>
      </w:r>
      <w:r>
        <w:rPr>
          <w:rFonts w:ascii="Angsana New" w:hAnsi="Angsana New" w:hint="cs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="Angsana New" w:hAnsi="Angsana New"/>
          <w:szCs w:val="30"/>
        </w:rPr>
        <w:t>2019 (COVID-19)”</w:t>
      </w:r>
      <w:r>
        <w:rPr>
          <w:rFonts w:ascii="Angsana New" w:hAnsi="Angsana New" w:hint="cs"/>
          <w:szCs w:val="30"/>
          <w:cs/>
        </w:rPr>
        <w:t xml:space="preserve"> ซึ่งออกโดยสภาวิชาชีพบัญชีในเดือนเมษายน </w:t>
      </w:r>
      <w:r>
        <w:rPr>
          <w:rFonts w:ascii="Angsana New" w:hAnsi="Angsana New"/>
          <w:szCs w:val="30"/>
        </w:rPr>
        <w:t xml:space="preserve">2563 </w:t>
      </w:r>
      <w:r>
        <w:rPr>
          <w:rFonts w:ascii="Angsana New" w:hAnsi="Angsana New" w:hint="cs"/>
          <w:szCs w:val="30"/>
          <w:cs/>
        </w:rPr>
        <w:t xml:space="preserve">ในส่วนของการที่กลุ่มบริษัทสามารถวัดมูลค่าเงินลงทุนดังกล่าวด้วยมูลค่ายุติธรรม ณ วันที่ 1 มกราคม 2563 และ </w:t>
      </w:r>
      <w:r>
        <w:rPr>
          <w:rFonts w:ascii="Angsana New" w:hAnsi="Angsana New"/>
          <w:szCs w:val="30"/>
          <w:cs/>
        </w:rPr>
        <w:t>ณ วันที่ 3</w:t>
      </w:r>
      <w:r>
        <w:rPr>
          <w:rFonts w:ascii="Angsana New" w:hAnsi="Angsana New"/>
          <w:szCs w:val="30"/>
        </w:rPr>
        <w:t xml:space="preserve">0 </w:t>
      </w:r>
      <w:r>
        <w:rPr>
          <w:rFonts w:ascii="Angsana New" w:hAnsi="Angsana New" w:hint="cs"/>
          <w:szCs w:val="30"/>
          <w:cs/>
        </w:rPr>
        <w:t>กันยายน</w:t>
      </w:r>
      <w:r>
        <w:rPr>
          <w:rFonts w:ascii="Angsana New" w:hAnsi="Angsana New"/>
          <w:szCs w:val="30"/>
          <w:cs/>
        </w:rPr>
        <w:t xml:space="preserve"> 2563 </w:t>
      </w:r>
      <w:r>
        <w:rPr>
          <w:rFonts w:ascii="Angsana New" w:hAnsi="Angsana New" w:hint="cs"/>
          <w:szCs w:val="30"/>
          <w:cs/>
        </w:rPr>
        <w:t>กลุ่มบริษัทแสดงเงินลงทุนดังกล่าวเป็นเงินลงทุนระยะยาวในกิจการอื่น (</w:t>
      </w:r>
      <w:r w:rsidR="0022367B">
        <w:rPr>
          <w:rFonts w:ascii="Angsana New" w:hAnsi="Angsana New" w:hint="cs"/>
          <w:szCs w:val="30"/>
          <w:cs/>
        </w:rPr>
        <w:t>เป็นส่วนหนึ่งของ</w:t>
      </w:r>
      <w:r>
        <w:rPr>
          <w:rFonts w:ascii="Angsana New" w:hAnsi="Angsana New" w:hint="cs"/>
          <w:szCs w:val="30"/>
          <w:cs/>
        </w:rPr>
        <w:t>สินทรัพย์ไม่หมุนเวียนอื่น</w:t>
      </w:r>
      <w:r w:rsidR="0022367B">
        <w:rPr>
          <w:rFonts w:ascii="Angsana New" w:hAnsi="Angsana New" w:hint="cs"/>
          <w:szCs w:val="30"/>
          <w:cs/>
        </w:rPr>
        <w:t>)</w:t>
      </w:r>
    </w:p>
    <w:p w:rsidR="006354EF" w:rsidRPr="006752FE" w:rsidRDefault="006354EF" w:rsidP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7E6FCA" w:rsidRDefault="007E6FCA" w:rsidP="007E6FCA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  <w:r w:rsidRPr="004B6A18">
        <w:rPr>
          <w:rFonts w:ascii="Angsana New" w:hAnsi="Angsana New" w:hint="cs"/>
          <w:szCs w:val="30"/>
          <w:cs/>
        </w:rPr>
        <w:t>ณ วันที่ 31 ธันวาคม 2562 ผลกระทบจากการด้อยค่าสำหรับ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4B6A18">
        <w:rPr>
          <w:rFonts w:ascii="Angsana New" w:hAnsi="Angsana New" w:hint="cs"/>
          <w:szCs w:val="30"/>
          <w:cs/>
        </w:rPr>
        <w:t xml:space="preserve">ของบัญชี </w:t>
      </w:r>
      <w:r w:rsidRPr="00B31D4F">
        <w:rPr>
          <w:rFonts w:ascii="Angsana New" w:hAnsi="Angsana New"/>
          <w:szCs w:val="30"/>
        </w:rPr>
        <w:t>“</w:t>
      </w:r>
      <w:r>
        <w:rPr>
          <w:rFonts w:ascii="Angsana New" w:hAnsi="Angsana New" w:hint="cs"/>
          <w:szCs w:val="30"/>
          <w:cs/>
        </w:rPr>
        <w:t>ลูกหนี้การค้า</w:t>
      </w:r>
      <w:r w:rsidRPr="00B31D4F">
        <w:rPr>
          <w:rFonts w:ascii="Angsana New" w:hAnsi="Angsana New"/>
          <w:szCs w:val="30"/>
        </w:rPr>
        <w:t>”</w:t>
      </w:r>
      <w:r w:rsidRPr="004B6A18">
        <w:rPr>
          <w:rFonts w:ascii="Angsana New" w:hAnsi="Angsana New"/>
          <w:szCs w:val="30"/>
        </w:rPr>
        <w:t xml:space="preserve"> </w:t>
      </w:r>
      <w:r w:rsidR="005C04C2">
        <w:rPr>
          <w:rFonts w:ascii="Angsana New" w:hAnsi="Angsana New" w:hint="cs"/>
          <w:szCs w:val="30"/>
          <w:cs/>
        </w:rPr>
        <w:t>เพิ่มขึ้น</w:t>
      </w:r>
      <w:r>
        <w:rPr>
          <w:rFonts w:ascii="Angsana New" w:hAnsi="Angsana New" w:hint="cs"/>
          <w:szCs w:val="30"/>
          <w:cs/>
        </w:rPr>
        <w:t xml:space="preserve">เป็นจำนวนเงินประมาณ </w:t>
      </w:r>
      <w:r w:rsidR="00544180">
        <w:rPr>
          <w:rFonts w:ascii="Angsana New" w:hAnsi="Angsana New" w:hint="cs"/>
          <w:szCs w:val="30"/>
          <w:cs/>
        </w:rPr>
        <w:t>5</w:t>
      </w:r>
      <w:r w:rsidR="00F40A35">
        <w:rPr>
          <w:rFonts w:ascii="Angsana New" w:hAnsi="Angsana New" w:hint="cs"/>
          <w:szCs w:val="30"/>
          <w:cs/>
        </w:rPr>
        <w:t>.4</w:t>
      </w:r>
      <w:r>
        <w:rPr>
          <w:rFonts w:ascii="Angsana New" w:hAnsi="Angsana New" w:hint="cs"/>
          <w:szCs w:val="30"/>
          <w:cs/>
        </w:rPr>
        <w:t xml:space="preserve"> ล้านบาท และ </w:t>
      </w:r>
      <w:r w:rsidR="00544180">
        <w:rPr>
          <w:rFonts w:ascii="Angsana New" w:hAnsi="Angsana New" w:hint="cs"/>
          <w:szCs w:val="30"/>
          <w:cs/>
        </w:rPr>
        <w:t>1.3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ล้านบาท ในงบการเงินรวมและงบการเงินเฉพาะกิจการ ตามลำดับ จากยอดเดิมที่เคย</w:t>
      </w:r>
      <w:r w:rsidRPr="004B6A18">
        <w:rPr>
          <w:rFonts w:ascii="Angsana New" w:hAnsi="Angsana New" w:hint="cs"/>
          <w:szCs w:val="30"/>
          <w:cs/>
        </w:rPr>
        <w:t>รายงานไว้</w:t>
      </w:r>
      <w:r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ซึ่งไม่มีผลกระทบที่เป็นสาระสำคัญต่อ</w:t>
      </w:r>
      <w:r>
        <w:rPr>
          <w:rFonts w:ascii="Angsana New" w:hAnsi="Angsana New" w:hint="cs"/>
          <w:szCs w:val="30"/>
          <w:cs/>
        </w:rPr>
        <w:t>งบการเงินรวมและงบการเงินเฉพาะกิจการ</w:t>
      </w:r>
    </w:p>
    <w:p w:rsidR="007E6FCA" w:rsidRDefault="007E6FCA" w:rsidP="007E6FCA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  <w:r w:rsidRPr="004B6A18">
        <w:rPr>
          <w:rFonts w:ascii="Angsana New" w:hAnsi="Angsana New"/>
          <w:i/>
          <w:iCs/>
          <w:szCs w:val="30"/>
          <w:u w:val="single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i/>
          <w:iCs/>
          <w:szCs w:val="30"/>
          <w:u w:val="single"/>
        </w:rPr>
        <w:t xml:space="preserve"> 16</w:t>
      </w:r>
    </w:p>
    <w:p w:rsidR="007E6FCA" w:rsidRPr="00AA118E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16 </w:t>
      </w:r>
      <w:r w:rsidRPr="004B6A18">
        <w:rPr>
          <w:rFonts w:ascii="Angsana New" w:hAnsi="Angsana New" w:hint="cs"/>
          <w:szCs w:val="30"/>
          <w:cs/>
        </w:rPr>
        <w:t>กำหนดให้ผู้เช่ารับรู้สินทรัพย์สิทธิการใช้และหนี้สินตามสัญญาเช่าสำหรับสัญญาเช่าทุกสัญญาด้วยมูลค่าปัจจุบันหรือกระแสเงินสดคิดลดของจำนวนเงินที่จ่ายตลอดอายุของสัญญาเช่าโดยใช้อัตราคิดลดที่เหมาะสมกับสถานการณ์และกิจการ อย่างไรก็ดี มีข้อยกเว้นให้สำหรับสัญญาเช่าระยะสั้นที่มีระยะเวลาไม่เกิน 12 เดือน</w:t>
      </w:r>
      <w:r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หรือสัญญาเช่าซึ่งสินทรัพย์อ้างอิงมีมูลค่าต่ำซึ่งสามารถบันทึกรายจ่ายตามสัญญาเช่าเป็นค่าใช้จ่ายได้ สินทรัพย์สิทธิการใช้ต้องมีการคิดค่าเสื่อมราคาตามวิธีเส้นตรงไปตลอดอายุของสัญญาเช่า 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7E6FCA" w:rsidRPr="006354EF" w:rsidRDefault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6354EF" w:rsidRPr="007E0FE8" w:rsidRDefault="006354EF" w:rsidP="006354EF">
      <w:pPr>
        <w:pStyle w:val="NoSpacing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ในฝั่งผู้ให้เช่ายังคงต้องจัดประเภทและบันทึกบัญชีเกี่ยวกับสัญญาเช่าโดยจำแนกออกเป็นสัญญาเช่าดำเนินงานและสัญญาเช่าเงินทุน (สัญญาเช่าการเงิน) เช่นเดิม จึงไม่มีการเปลี่ยนแปลงหรือผลกระทบที่เป็นสาระสำคัญในฝั่งผู้ให้เช่า</w:t>
      </w:r>
    </w:p>
    <w:p w:rsidR="006354EF" w:rsidRPr="0019425B" w:rsidRDefault="006354EF" w:rsidP="006354EF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6354EF" w:rsidRDefault="006354EF" w:rsidP="006354EF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นอกจากนี้ ไม่มีการปรับตัวเลขของข้อมูลเปรียบเทียบงวดก่อนๆ ใหม่เนื่องจากบริษัทใช้ทางเลือกการปรับปรุงย้อนหลังโดยรับรู้ผลกระทบสะสมจากการนำ</w:t>
      </w:r>
      <w:r w:rsidRPr="00C44966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D87525">
        <w:rPr>
          <w:rFonts w:ascii="Angsana New" w:hAnsi="Angsana New"/>
          <w:szCs w:val="30"/>
        </w:rPr>
        <w:t xml:space="preserve"> 16</w:t>
      </w:r>
      <w:r>
        <w:rPr>
          <w:rFonts w:ascii="Angsana New" w:hAnsi="Angsana New" w:hint="cs"/>
          <w:szCs w:val="30"/>
          <w:cs/>
        </w:rPr>
        <w:t xml:space="preserve"> มาใช้ครั้งแรก ณ วันที่นำมาถือปฏิบัติใช้ครั้งแรก (วันที่ 1 มกราคม 2563) </w:t>
      </w:r>
    </w:p>
    <w:p w:rsidR="006354EF" w:rsidRDefault="006354EF" w:rsidP="006354EF">
      <w:pPr>
        <w:pStyle w:val="NoSpacing"/>
        <w:jc w:val="thaiDistribute"/>
        <w:rPr>
          <w:rFonts w:ascii="Angsana New" w:hAnsi="Angsana New"/>
          <w:szCs w:val="30"/>
        </w:rPr>
      </w:pPr>
    </w:p>
    <w:p w:rsidR="006354EF" w:rsidRDefault="006354EF" w:rsidP="006354EF">
      <w:pPr>
        <w:pStyle w:val="NoSpacing"/>
        <w:jc w:val="thaiDistribute"/>
        <w:rPr>
          <w:rFonts w:ascii="Angsana New" w:hAnsi="Angsana New"/>
          <w:szCs w:val="30"/>
        </w:rPr>
      </w:pPr>
    </w:p>
    <w:p w:rsidR="006354EF" w:rsidRDefault="006354EF" w:rsidP="006354EF">
      <w:pPr>
        <w:rPr>
          <w:rFonts w:asciiTheme="majorBidi" w:hAnsiTheme="majorBidi" w:cstheme="majorBidi"/>
          <w:sz w:val="30"/>
          <w:szCs w:val="30"/>
        </w:rPr>
      </w:pPr>
      <w:r w:rsidRPr="00E2696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รายการปรับปรุงจากการนำมาตรฐานการรายงานทางการเงิน ฉบับที่ </w:t>
      </w:r>
      <w:r w:rsidRPr="00E26960">
        <w:rPr>
          <w:rFonts w:asciiTheme="majorBidi" w:hAnsiTheme="majorBidi" w:cstheme="majorBidi"/>
          <w:sz w:val="30"/>
          <w:szCs w:val="30"/>
        </w:rPr>
        <w:t>16</w:t>
      </w:r>
      <w:r w:rsidRPr="00E26960">
        <w:rPr>
          <w:rFonts w:asciiTheme="majorBidi" w:hAnsiTheme="majorBidi" w:cstheme="majorBidi"/>
          <w:sz w:val="30"/>
          <w:szCs w:val="30"/>
          <w:cs/>
        </w:rPr>
        <w:t xml:space="preserve"> มาถือปฏิบัติ</w:t>
      </w:r>
      <w:r w:rsidRPr="00E26960">
        <w:rPr>
          <w:rFonts w:asciiTheme="majorBidi" w:hAnsiTheme="majorBidi" w:cstheme="majorBidi" w:hint="cs"/>
          <w:sz w:val="30"/>
          <w:szCs w:val="30"/>
          <w:cs/>
        </w:rPr>
        <w:t xml:space="preserve">ครั้งแรก ณ </w:t>
      </w:r>
      <w:r w:rsidRPr="00E2696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E26960">
        <w:rPr>
          <w:rFonts w:asciiTheme="majorBidi" w:hAnsiTheme="majorBidi" w:cstheme="majorBidi"/>
          <w:sz w:val="30"/>
          <w:szCs w:val="30"/>
        </w:rPr>
        <w:t>1</w:t>
      </w:r>
      <w:r w:rsidRPr="00E269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26960">
        <w:rPr>
          <w:rFonts w:asciiTheme="majorBidi" w:hAnsiTheme="majorBidi" w:cstheme="majorBidi" w:hint="cs"/>
          <w:sz w:val="30"/>
          <w:szCs w:val="30"/>
          <w:cs/>
        </w:rPr>
        <w:t>มกร</w:t>
      </w:r>
      <w:r w:rsidRPr="00E26960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E26960">
        <w:rPr>
          <w:rFonts w:asciiTheme="majorBidi" w:hAnsiTheme="majorBidi" w:cstheme="majorBidi"/>
          <w:sz w:val="30"/>
          <w:szCs w:val="30"/>
        </w:rPr>
        <w:t>2563</w:t>
      </w:r>
      <w:r w:rsidRPr="00E26960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:rsidR="006354EF" w:rsidRPr="0023553A" w:rsidRDefault="006354EF" w:rsidP="006354EF">
      <w:pPr>
        <w:rPr>
          <w:rFonts w:asciiTheme="majorBidi" w:hAnsiTheme="majorBidi" w:cstheme="majorBidi"/>
          <w:sz w:val="16"/>
          <w:szCs w:val="16"/>
        </w:rPr>
      </w:pPr>
    </w:p>
    <w:p w:rsidR="006354EF" w:rsidRPr="0023553A" w:rsidRDefault="006354EF" w:rsidP="00AA3D43">
      <w:pPr>
        <w:tabs>
          <w:tab w:val="clear" w:pos="454"/>
          <w:tab w:val="left" w:pos="426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ก)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Pr="0023553A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:rsidR="006354EF" w:rsidRPr="0023553A" w:rsidRDefault="006354EF" w:rsidP="006354EF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747" w:type="dxa"/>
        <w:tblLayout w:type="fixed"/>
        <w:tblLook w:val="0000"/>
      </w:tblPr>
      <w:tblGrid>
        <w:gridCol w:w="6345"/>
        <w:gridCol w:w="1559"/>
        <w:gridCol w:w="284"/>
        <w:gridCol w:w="1559"/>
      </w:tblGrid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6354EF" w:rsidRPr="00E26960" w:rsidRDefault="006354EF" w:rsidP="009B27E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rPr>
                <w:sz w:val="30"/>
                <w:szCs w:val="30"/>
              </w:rPr>
            </w:pPr>
            <w:r w:rsidRPr="00E26960">
              <w:rPr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559" w:type="dxa"/>
          </w:tcPr>
          <w:p w:rsidR="006354EF" w:rsidRPr="006535AA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5A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6535AA">
              <w:rPr>
                <w:rFonts w:ascii="Angsana New" w:hAnsi="Angsana New"/>
                <w:sz w:val="30"/>
                <w:szCs w:val="30"/>
              </w:rPr>
              <w:t>6</w:t>
            </w:r>
            <w:r w:rsidRPr="006535AA">
              <w:rPr>
                <w:rFonts w:ascii="Angsana New" w:hAnsi="Angsana New"/>
                <w:sz w:val="30"/>
                <w:szCs w:val="30"/>
              </w:rPr>
              <w:t>,</w:t>
            </w:r>
            <w:r w:rsidR="006535AA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284" w:type="dxa"/>
          </w:tcPr>
          <w:p w:rsidR="006354EF" w:rsidRPr="00236EB9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6354EF" w:rsidRPr="00A65004" w:rsidRDefault="006A68E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="003434FB" w:rsidRPr="00A6500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rPr>
                <w:sz w:val="30"/>
                <w:szCs w:val="30"/>
              </w:rPr>
            </w:pPr>
            <w:r w:rsidRPr="00E26960">
              <w:rPr>
                <w:sz w:val="30"/>
                <w:szCs w:val="30"/>
                <w:cs/>
              </w:rPr>
              <w:t>อาคารและ</w:t>
            </w:r>
            <w:r w:rsidRPr="00E26960">
              <w:rPr>
                <w:rFonts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559" w:type="dxa"/>
          </w:tcPr>
          <w:p w:rsidR="006354EF" w:rsidRPr="006535AA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35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54EF" w:rsidRPr="00236EB9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6354EF" w:rsidRPr="006A68ED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68ED">
              <w:rPr>
                <w:rFonts w:ascii="Angsana New" w:hAnsi="Angsana New"/>
                <w:sz w:val="30"/>
                <w:szCs w:val="30"/>
              </w:rPr>
              <w:t>17,57</w:t>
            </w:r>
            <w:r w:rsidR="006A68E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6354EF" w:rsidRPr="00E26960" w:rsidTr="003E4353">
        <w:tc>
          <w:tcPr>
            <w:tcW w:w="6345" w:type="dxa"/>
          </w:tcPr>
          <w:p w:rsidR="006354EF" w:rsidRPr="00E26960" w:rsidRDefault="006354EF" w:rsidP="009B27E3">
            <w:pPr>
              <w:tabs>
                <w:tab w:val="clear" w:pos="907"/>
                <w:tab w:val="left" w:pos="900"/>
              </w:tabs>
              <w:rPr>
                <w:sz w:val="30"/>
                <w:szCs w:val="30"/>
                <w:cs/>
              </w:rPr>
            </w:pPr>
            <w:r w:rsidRPr="00E26960">
              <w:rPr>
                <w:rFonts w:hint="cs"/>
                <w:sz w:val="30"/>
                <w:szCs w:val="30"/>
                <w:cs/>
              </w:rPr>
              <w:t>ยานพาหนะ</w:t>
            </w:r>
            <w:r>
              <w:rPr>
                <w:rFonts w:hint="cs"/>
                <w:sz w:val="30"/>
                <w:szCs w:val="30"/>
                <w:cs/>
              </w:rPr>
              <w:t xml:space="preserve"> (สัญญาเช่าซื้อ</w:t>
            </w:r>
            <w:r w:rsidR="003E4353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E4353">
              <w:rPr>
                <w:sz w:val="30"/>
                <w:szCs w:val="30"/>
                <w:cs/>
              </w:rPr>
              <w:t>–</w:t>
            </w:r>
            <w:r w:rsidR="003E4353">
              <w:rPr>
                <w:rFonts w:hint="cs"/>
                <w:sz w:val="30"/>
                <w:szCs w:val="30"/>
                <w:cs/>
              </w:rPr>
              <w:t xml:space="preserve"> รับโอนจากที่ดิน อาคาร และอุปกรณ์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6535AA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5AA">
              <w:rPr>
                <w:rFonts w:ascii="Angsana New" w:hAnsi="Angsana New"/>
                <w:sz w:val="30"/>
                <w:szCs w:val="30"/>
              </w:rPr>
              <w:t>27,563</w:t>
            </w:r>
          </w:p>
        </w:tc>
        <w:tc>
          <w:tcPr>
            <w:tcW w:w="284" w:type="dxa"/>
          </w:tcPr>
          <w:p w:rsidR="006354EF" w:rsidRPr="00236EB9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6A68ED" w:rsidRDefault="006A68E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3434FB" w:rsidRPr="006A68ED">
              <w:rPr>
                <w:rFonts w:ascii="Angsana New" w:hAnsi="Angsana New"/>
                <w:sz w:val="30"/>
                <w:szCs w:val="30"/>
              </w:rPr>
              <w:t>,563</w:t>
            </w:r>
          </w:p>
        </w:tc>
      </w:tr>
      <w:tr w:rsidR="006354EF" w:rsidRPr="00E26960" w:rsidTr="003E4353">
        <w:tc>
          <w:tcPr>
            <w:tcW w:w="6345" w:type="dxa"/>
          </w:tcPr>
          <w:p w:rsidR="006354EF" w:rsidRPr="00217AE3" w:rsidRDefault="003E4353" w:rsidP="005C04C2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17A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 ณ วันที่ 1 มกราคม 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6535AA" w:rsidRDefault="006535AA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3434FB"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84" w:type="dxa"/>
          </w:tcPr>
          <w:p w:rsidR="006354EF" w:rsidRPr="00236EB9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6A68ED" w:rsidRDefault="006A68E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="003434FB" w:rsidRPr="006A68E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344</w:t>
            </w:r>
          </w:p>
        </w:tc>
      </w:tr>
      <w:tr w:rsidR="003E4353" w:rsidRPr="00E26960" w:rsidTr="003E4353">
        <w:tc>
          <w:tcPr>
            <w:tcW w:w="6345" w:type="dxa"/>
          </w:tcPr>
          <w:p w:rsidR="003E4353" w:rsidRPr="00217AE3" w:rsidRDefault="003E4353" w:rsidP="00067A2E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 เพิ่มในงวด - ที่ดินและสิ่งปลูกสร้าง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4353" w:rsidRPr="003434FB" w:rsidRDefault="003E4353" w:rsidP="0006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4F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E4353" w:rsidRPr="003434FB" w:rsidRDefault="003E4353" w:rsidP="00067A2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4353" w:rsidRPr="003434FB" w:rsidRDefault="003E4353" w:rsidP="0006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Pr="003434FB">
              <w:rPr>
                <w:rFonts w:ascii="Angsana New" w:hAnsi="Angsana New"/>
                <w:sz w:val="30"/>
                <w:szCs w:val="30"/>
              </w:rPr>
              <w:t>,</w:t>
            </w:r>
            <w:r w:rsidRPr="003434FB">
              <w:rPr>
                <w:rFonts w:ascii="Angsana New" w:hAnsi="Angsana New"/>
                <w:sz w:val="30"/>
                <w:szCs w:val="30"/>
                <w:cs/>
              </w:rPr>
              <w:t>046</w:t>
            </w:r>
          </w:p>
        </w:tc>
      </w:tr>
      <w:tr w:rsidR="003E4353" w:rsidRPr="00E26960" w:rsidTr="003E4353">
        <w:tc>
          <w:tcPr>
            <w:tcW w:w="6345" w:type="dxa"/>
          </w:tcPr>
          <w:p w:rsidR="003E4353" w:rsidRPr="00217AE3" w:rsidRDefault="003E4353" w:rsidP="00067A2E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17A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</w:t>
            </w:r>
            <w:r w:rsidR="000B7540">
              <w:rPr>
                <w:rFonts w:ascii="Angsana New" w:hAnsi="Angsana New" w:hint="cs"/>
                <w:sz w:val="30"/>
                <w:szCs w:val="30"/>
                <w:cs/>
              </w:rPr>
              <w:t>ย์สิทธิการใช้ ณ วันที่ 30 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 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E4353" w:rsidRPr="006535AA" w:rsidRDefault="003E4353" w:rsidP="0006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84" w:type="dxa"/>
          </w:tcPr>
          <w:p w:rsidR="003E4353" w:rsidRPr="003434FB" w:rsidRDefault="003E4353" w:rsidP="00067A2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E4353" w:rsidRPr="003434FB" w:rsidRDefault="003E4353" w:rsidP="0006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390</w:t>
            </w:r>
          </w:p>
        </w:tc>
      </w:tr>
      <w:tr w:rsidR="003E4353" w:rsidRPr="00E26960" w:rsidTr="003E4353">
        <w:tc>
          <w:tcPr>
            <w:tcW w:w="6345" w:type="dxa"/>
          </w:tcPr>
          <w:p w:rsidR="003E4353" w:rsidRDefault="003E4353" w:rsidP="00067A2E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ค่าเสื่อมราคาสำหรับงวด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4353" w:rsidRPr="003434FB" w:rsidRDefault="003E4353" w:rsidP="0006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="000B754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579</w:t>
            </w:r>
            <w:r w:rsidRPr="003434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3E4353" w:rsidRPr="003434FB" w:rsidRDefault="003E4353" w:rsidP="00067A2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4353" w:rsidRPr="003434FB" w:rsidRDefault="003E4353" w:rsidP="0006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065</w:t>
            </w:r>
            <w:r w:rsidRPr="003434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4353" w:rsidRPr="00E26960" w:rsidTr="005C04C2">
        <w:tc>
          <w:tcPr>
            <w:tcW w:w="6345" w:type="dxa"/>
          </w:tcPr>
          <w:p w:rsidR="003E4353" w:rsidRPr="009C5C98" w:rsidRDefault="003E4353" w:rsidP="00067A2E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7540">
              <w:rPr>
                <w:rFonts w:ascii="Angsana New" w:hAnsi="Angsana New" w:hint="cs"/>
                <w:sz w:val="30"/>
                <w:szCs w:val="30"/>
                <w:cs/>
              </w:rPr>
              <w:t>ณ วันที่ 30 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 2563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3E4353" w:rsidRPr="003434FB" w:rsidRDefault="003E4353" w:rsidP="0006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34FB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3434F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805</w:t>
            </w:r>
          </w:p>
        </w:tc>
        <w:tc>
          <w:tcPr>
            <w:tcW w:w="284" w:type="dxa"/>
          </w:tcPr>
          <w:p w:rsidR="003E4353" w:rsidRPr="003434FB" w:rsidRDefault="003E4353" w:rsidP="00067A2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3E4353" w:rsidRPr="003434FB" w:rsidRDefault="003E4353" w:rsidP="0006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34FB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434F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325</w:t>
            </w:r>
          </w:p>
        </w:tc>
      </w:tr>
    </w:tbl>
    <w:p w:rsidR="006354EF" w:rsidRDefault="00635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C06D2" w:rsidRDefault="00AC06D2" w:rsidP="00AC06D2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ข)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ab/>
        <w:t>ลูกหนี้</w:t>
      </w:r>
      <w:r w:rsidRPr="0023553A">
        <w:rPr>
          <w:rFonts w:asciiTheme="majorBidi" w:hAnsiTheme="majorBidi" w:cstheme="majorBidi" w:hint="cs"/>
          <w:b/>
          <w:bCs/>
          <w:sz w:val="30"/>
          <w:szCs w:val="30"/>
          <w:cs/>
        </w:rPr>
        <w:t>ตามสัญญาเช่า</w:t>
      </w:r>
    </w:p>
    <w:p w:rsidR="00AC06D2" w:rsidRPr="00AC06D2" w:rsidRDefault="00AC06D2" w:rsidP="00AC06D2">
      <w:pPr>
        <w:rPr>
          <w:rFonts w:asciiTheme="majorBidi" w:hAnsiTheme="majorBidi" w:cstheme="majorBidi"/>
          <w:b/>
          <w:bCs/>
          <w:sz w:val="16"/>
          <w:szCs w:val="16"/>
          <w:cs/>
        </w:rPr>
      </w:pPr>
    </w:p>
    <w:tbl>
      <w:tblPr>
        <w:tblW w:w="9747" w:type="dxa"/>
        <w:tblLayout w:type="fixed"/>
        <w:tblLook w:val="0000"/>
      </w:tblPr>
      <w:tblGrid>
        <w:gridCol w:w="6345"/>
        <w:gridCol w:w="1559"/>
        <w:gridCol w:w="284"/>
        <w:gridCol w:w="1559"/>
      </w:tblGrid>
      <w:tr w:rsidR="00AC06D2" w:rsidRPr="00E26960" w:rsidTr="00AC06D2">
        <w:tc>
          <w:tcPr>
            <w:tcW w:w="6345" w:type="dxa"/>
          </w:tcPr>
          <w:p w:rsidR="00AC06D2" w:rsidRPr="00E26960" w:rsidRDefault="00AC06D2" w:rsidP="00AC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AC06D2" w:rsidRPr="00E26960" w:rsidRDefault="00AC06D2" w:rsidP="00AC06D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AC06D2" w:rsidRPr="00E26960" w:rsidTr="00AC06D2">
        <w:tc>
          <w:tcPr>
            <w:tcW w:w="6345" w:type="dxa"/>
          </w:tcPr>
          <w:p w:rsidR="00AC06D2" w:rsidRPr="00E26960" w:rsidRDefault="00AC06D2" w:rsidP="00AC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C06D2" w:rsidRPr="00E26960" w:rsidRDefault="00AC06D2" w:rsidP="00AC06D2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C06D2" w:rsidRPr="00E26960" w:rsidRDefault="00AC06D2" w:rsidP="00AC06D2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C06D2" w:rsidRPr="00E26960" w:rsidRDefault="00AC06D2" w:rsidP="00AC06D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</w:tr>
      <w:tr w:rsidR="00AC06D2" w:rsidRPr="00E26960" w:rsidTr="00AC06D2">
        <w:tc>
          <w:tcPr>
            <w:tcW w:w="6345" w:type="dxa"/>
          </w:tcPr>
          <w:p w:rsidR="00AC06D2" w:rsidRPr="00E26960" w:rsidRDefault="00AC06D2" w:rsidP="00AC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06D2" w:rsidRPr="00E26960" w:rsidRDefault="00AC06D2" w:rsidP="00AC06D2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</w:tcPr>
          <w:p w:rsidR="00AC06D2" w:rsidRPr="00E26960" w:rsidRDefault="00AC06D2" w:rsidP="00AC06D2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06D2" w:rsidRPr="00E26960" w:rsidRDefault="00AC06D2" w:rsidP="00AC06D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0D2255" w:rsidRPr="00E26960" w:rsidTr="00AC06D2">
        <w:tc>
          <w:tcPr>
            <w:tcW w:w="6345" w:type="dxa"/>
          </w:tcPr>
          <w:p w:rsidR="000D2255" w:rsidRPr="00E26960" w:rsidRDefault="000D2255" w:rsidP="00AC06D2">
            <w:pPr>
              <w:rPr>
                <w:sz w:val="30"/>
                <w:szCs w:val="30"/>
              </w:rPr>
            </w:pPr>
            <w:r w:rsidRPr="00E26960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1559" w:type="dxa"/>
          </w:tcPr>
          <w:p w:rsidR="000D2255" w:rsidRPr="006535AA" w:rsidRDefault="000D2255" w:rsidP="00AC06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302</w:t>
            </w:r>
          </w:p>
        </w:tc>
        <w:tc>
          <w:tcPr>
            <w:tcW w:w="284" w:type="dxa"/>
          </w:tcPr>
          <w:p w:rsidR="000D2255" w:rsidRPr="00236EB9" w:rsidRDefault="000D2255" w:rsidP="00AC06D2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0D2255" w:rsidRPr="006535AA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302</w:t>
            </w:r>
          </w:p>
        </w:tc>
      </w:tr>
      <w:tr w:rsidR="000D2255" w:rsidRPr="00E26960" w:rsidTr="003E0F08">
        <w:tc>
          <w:tcPr>
            <w:tcW w:w="6345" w:type="dxa"/>
          </w:tcPr>
          <w:p w:rsidR="000D2255" w:rsidRPr="00E26960" w:rsidRDefault="000D2255" w:rsidP="00AC06D2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559" w:type="dxa"/>
            <w:vAlign w:val="center"/>
          </w:tcPr>
          <w:p w:rsidR="000D2255" w:rsidRPr="006535AA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250</w:t>
            </w:r>
            <w:r w:rsidRPr="006535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0D2255" w:rsidRPr="00236EB9" w:rsidRDefault="000D2255" w:rsidP="00AC06D2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0D2255" w:rsidRPr="006535AA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250</w:t>
            </w:r>
            <w:r w:rsidRPr="006535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2255" w:rsidRPr="00E26960" w:rsidTr="00AC06D2">
        <w:tc>
          <w:tcPr>
            <w:tcW w:w="6345" w:type="dxa"/>
          </w:tcPr>
          <w:p w:rsidR="000D2255" w:rsidRPr="00217AE3" w:rsidRDefault="001E248C" w:rsidP="00AC06D2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 ณ วันที่ 1 มกราคม 2563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0D2255" w:rsidRPr="006535AA" w:rsidRDefault="000D2255" w:rsidP="00AC06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052</w:t>
            </w:r>
          </w:p>
        </w:tc>
        <w:tc>
          <w:tcPr>
            <w:tcW w:w="284" w:type="dxa"/>
          </w:tcPr>
          <w:p w:rsidR="000D2255" w:rsidRPr="00236EB9" w:rsidRDefault="000D2255" w:rsidP="00AC06D2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0D2255" w:rsidRPr="006535AA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052</w:t>
            </w:r>
          </w:p>
        </w:tc>
      </w:tr>
    </w:tbl>
    <w:p w:rsidR="00AC06D2" w:rsidRDefault="00AC0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34BB" w:rsidRDefault="0091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34BB" w:rsidRDefault="0091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34BB" w:rsidRDefault="0091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34BB" w:rsidRDefault="0091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34BB" w:rsidRDefault="0091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34BB" w:rsidRPr="005E72F1" w:rsidRDefault="00067A2E" w:rsidP="009134BB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ยอดคงเหลือของ</w:t>
      </w:r>
      <w:r w:rsidR="001E248C">
        <w:rPr>
          <w:rFonts w:ascii="Angsana New" w:hAnsi="Angsana New" w:hint="cs"/>
          <w:sz w:val="30"/>
          <w:szCs w:val="30"/>
          <w:cs/>
        </w:rPr>
        <w:t>ลูกหนี้ตามสัญญาเช่า (</w:t>
      </w:r>
      <w:r w:rsidR="009134BB">
        <w:rPr>
          <w:rFonts w:ascii="Angsana New" w:hAnsi="Angsana New" w:hint="cs"/>
          <w:sz w:val="30"/>
          <w:szCs w:val="30"/>
          <w:cs/>
        </w:rPr>
        <w:t>เช่าช่วง</w:t>
      </w:r>
      <w:r w:rsidR="001E248C">
        <w:rPr>
          <w:rFonts w:ascii="Angsana New" w:hAnsi="Angsana New" w:hint="cs"/>
          <w:sz w:val="30"/>
          <w:szCs w:val="30"/>
          <w:cs/>
        </w:rPr>
        <w:t>)</w:t>
      </w:r>
      <w:r w:rsidR="009134BB">
        <w:rPr>
          <w:rFonts w:ascii="Angsana New" w:hAnsi="Angsana New" w:hint="cs"/>
          <w:sz w:val="30"/>
          <w:szCs w:val="30"/>
          <w:cs/>
        </w:rPr>
        <w:t xml:space="preserve"> </w:t>
      </w:r>
      <w:r w:rsidRPr="005E72F1">
        <w:rPr>
          <w:rFonts w:ascii="Angsana New" w:hAnsi="Angsana New" w:hint="cs"/>
          <w:sz w:val="30"/>
          <w:szCs w:val="30"/>
          <w:cs/>
        </w:rPr>
        <w:t>ณ</w:t>
      </w:r>
      <w:r>
        <w:rPr>
          <w:rFonts w:ascii="Angsana New" w:hAnsi="Angsana New" w:hint="cs"/>
          <w:sz w:val="30"/>
          <w:szCs w:val="30"/>
          <w:cs/>
        </w:rPr>
        <w:t xml:space="preserve"> 30 กันยายน 2563 มี</w:t>
      </w:r>
      <w:r w:rsidR="009134BB">
        <w:rPr>
          <w:rFonts w:ascii="Angsana New" w:hAnsi="Angsana New" w:hint="cs"/>
          <w:sz w:val="30"/>
          <w:szCs w:val="30"/>
          <w:cs/>
        </w:rPr>
        <w:t>ดังนี้</w:t>
      </w:r>
    </w:p>
    <w:p w:rsidR="009134BB" w:rsidRDefault="009134BB" w:rsidP="009134BB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747" w:type="dxa"/>
        <w:tblLayout w:type="fixed"/>
        <w:tblLook w:val="0000"/>
      </w:tblPr>
      <w:tblGrid>
        <w:gridCol w:w="6345"/>
        <w:gridCol w:w="1559"/>
        <w:gridCol w:w="284"/>
        <w:gridCol w:w="1559"/>
      </w:tblGrid>
      <w:tr w:rsidR="009134BB" w:rsidRPr="00E26960" w:rsidTr="009134BB">
        <w:tc>
          <w:tcPr>
            <w:tcW w:w="6345" w:type="dxa"/>
          </w:tcPr>
          <w:p w:rsidR="009134BB" w:rsidRPr="00E26960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9134BB" w:rsidRPr="00E26960" w:rsidRDefault="009134BB" w:rsidP="009134B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E26960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E26960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</w:tcPr>
          <w:p w:rsidR="009134BB" w:rsidRPr="00E26960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2C3C78" w:rsidRDefault="009134BB" w:rsidP="009134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2C3C78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559" w:type="dxa"/>
          </w:tcPr>
          <w:p w:rsidR="009134BB" w:rsidRPr="00AC06D2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C06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15258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9134BB" w:rsidRPr="00AC06D2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9134BB" w:rsidRPr="00AC06D2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C06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15258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E26960" w:rsidRDefault="009134BB" w:rsidP="009134BB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134BB" w:rsidRPr="00AC06D2" w:rsidRDefault="00152584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(175</w:t>
            </w:r>
            <w:r w:rsidR="009134BB" w:rsidRPr="00AC06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134BB" w:rsidRPr="00F812D5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134BB" w:rsidRPr="00AC06D2" w:rsidRDefault="00152584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(175</w:t>
            </w:r>
            <w:r w:rsidR="009134BB" w:rsidRPr="00AC06D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2C3C78" w:rsidRDefault="009134BB" w:rsidP="009134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134BB" w:rsidRPr="00AC06D2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C06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284" w:type="dxa"/>
          </w:tcPr>
          <w:p w:rsidR="009134BB" w:rsidRPr="00F812D5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134BB" w:rsidRPr="00AC06D2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C06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2C3C78" w:rsidRDefault="009134BB" w:rsidP="009134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C3C78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,098</w:t>
            </w:r>
            <w:r w:rsidRPr="006535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134BB" w:rsidRPr="00236EB9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,098</w:t>
            </w:r>
            <w:r w:rsidRPr="006535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2C3C78" w:rsidRDefault="009134BB" w:rsidP="009134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2C3C78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C3C78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C3C7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9134BB" w:rsidRPr="00AC06D2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C06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84" w:type="dxa"/>
          </w:tcPr>
          <w:p w:rsidR="009134BB" w:rsidRPr="00F812D5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9134BB" w:rsidRPr="00AC06D2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C06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</w:tbl>
    <w:p w:rsidR="00AC06D2" w:rsidRDefault="00AC0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34BB" w:rsidRDefault="009134BB" w:rsidP="009134BB">
      <w:pPr>
        <w:rPr>
          <w:rFonts w:ascii="Angsana New" w:hAnsi="Angsana New"/>
          <w:sz w:val="30"/>
          <w:szCs w:val="30"/>
        </w:rPr>
      </w:pPr>
      <w:r w:rsidRPr="009029E9">
        <w:rPr>
          <w:rFonts w:ascii="Angsana New" w:hAnsi="Angsana New" w:hint="cs"/>
          <w:sz w:val="30"/>
          <w:szCs w:val="30"/>
          <w:cs/>
        </w:rPr>
        <w:t>ณ</w:t>
      </w:r>
      <w:r>
        <w:rPr>
          <w:rFonts w:ascii="Angsana New" w:hAnsi="Angsana New" w:hint="cs"/>
          <w:sz w:val="30"/>
          <w:szCs w:val="30"/>
          <w:cs/>
        </w:rPr>
        <w:t xml:space="preserve"> 30 กันยายน 2563 </w:t>
      </w:r>
      <w:r w:rsidR="00A21F08">
        <w:rPr>
          <w:rFonts w:ascii="Angsana New" w:hAnsi="Angsana New" w:hint="cs"/>
          <w:sz w:val="30"/>
          <w:szCs w:val="30"/>
          <w:cs/>
        </w:rPr>
        <w:t xml:space="preserve">ผู้เช่าผูกพันที่จะต้องจ่ายค่าเช่าภายใต้สัญญาเช่าดังกล่าว ดังนี้ </w:t>
      </w:r>
    </w:p>
    <w:p w:rsidR="009134BB" w:rsidRPr="00735475" w:rsidRDefault="009134BB" w:rsidP="009134BB">
      <w:pPr>
        <w:rPr>
          <w:b/>
          <w:bCs/>
        </w:rPr>
      </w:pPr>
    </w:p>
    <w:tbl>
      <w:tblPr>
        <w:tblW w:w="9747" w:type="dxa"/>
        <w:tblLayout w:type="fixed"/>
        <w:tblLook w:val="0000"/>
      </w:tblPr>
      <w:tblGrid>
        <w:gridCol w:w="6345"/>
        <w:gridCol w:w="1559"/>
        <w:gridCol w:w="284"/>
        <w:gridCol w:w="1559"/>
      </w:tblGrid>
      <w:tr w:rsidR="009134BB" w:rsidRPr="00E26960" w:rsidTr="009134BB">
        <w:tc>
          <w:tcPr>
            <w:tcW w:w="6345" w:type="dxa"/>
          </w:tcPr>
          <w:p w:rsidR="009134BB" w:rsidRPr="00E26960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9134BB" w:rsidRPr="00E26960" w:rsidRDefault="009134BB" w:rsidP="009134B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E26960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E26960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</w:tcPr>
          <w:p w:rsidR="009134BB" w:rsidRPr="00E26960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730935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559" w:type="dxa"/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167</w:t>
            </w:r>
          </w:p>
        </w:tc>
        <w:tc>
          <w:tcPr>
            <w:tcW w:w="284" w:type="dxa"/>
          </w:tcPr>
          <w:p w:rsidR="009134BB" w:rsidRPr="00236EB9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167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เกินกว่าหนึ่งปีไม่เกินห้าปี</w:t>
            </w:r>
          </w:p>
        </w:tc>
        <w:tc>
          <w:tcPr>
            <w:tcW w:w="1559" w:type="dxa"/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,406</w:t>
            </w:r>
          </w:p>
        </w:tc>
        <w:tc>
          <w:tcPr>
            <w:tcW w:w="284" w:type="dxa"/>
          </w:tcPr>
          <w:p w:rsidR="009134BB" w:rsidRPr="00236EB9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,406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573</w:t>
            </w:r>
          </w:p>
        </w:tc>
        <w:tc>
          <w:tcPr>
            <w:tcW w:w="284" w:type="dxa"/>
          </w:tcPr>
          <w:p w:rsidR="009134BB" w:rsidRPr="00236EB9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573</w:t>
            </w:r>
          </w:p>
        </w:tc>
      </w:tr>
    </w:tbl>
    <w:p w:rsidR="00AC06D2" w:rsidRDefault="00AC0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34BB" w:rsidRDefault="0091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34BB" w:rsidRDefault="0091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34BB" w:rsidRDefault="0091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34BB" w:rsidRDefault="0091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34BB" w:rsidRDefault="0091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34BB" w:rsidRDefault="0091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34BB" w:rsidRDefault="0091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34BB" w:rsidRDefault="0091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34BB" w:rsidRDefault="0091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E4353" w:rsidRDefault="003E4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354EF" w:rsidRPr="0023553A" w:rsidRDefault="00AC06D2" w:rsidP="006354EF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ค</w:t>
      </w:r>
      <w:r w:rsidR="006354EF">
        <w:rPr>
          <w:rFonts w:asciiTheme="majorBidi" w:hAnsiTheme="majorBidi" w:cstheme="majorBidi" w:hint="cs"/>
          <w:b/>
          <w:bCs/>
          <w:sz w:val="30"/>
          <w:szCs w:val="30"/>
          <w:cs/>
        </w:rPr>
        <w:t>)</w:t>
      </w:r>
      <w:r w:rsidR="006354EF"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="006354EF"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="006354EF" w:rsidRPr="0023553A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หนี้สินตามสัญญาเช่า</w:t>
      </w:r>
    </w:p>
    <w:p w:rsidR="006354EF" w:rsidRPr="00C302CF" w:rsidRDefault="006354EF" w:rsidP="006354EF">
      <w:pPr>
        <w:pStyle w:val="NoSpacing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Cs w:val="30"/>
          <w:cs/>
        </w:rPr>
        <w:t xml:space="preserve"> </w:t>
      </w:r>
    </w:p>
    <w:tbl>
      <w:tblPr>
        <w:tblW w:w="9747" w:type="dxa"/>
        <w:tblLayout w:type="fixed"/>
        <w:tblLook w:val="0000"/>
      </w:tblPr>
      <w:tblGrid>
        <w:gridCol w:w="6345"/>
        <w:gridCol w:w="1559"/>
        <w:gridCol w:w="284"/>
        <w:gridCol w:w="1559"/>
      </w:tblGrid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6354EF" w:rsidRPr="00E26960" w:rsidRDefault="006354EF" w:rsidP="009B27E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ภาระผูกพันตามสัญญาเช่าที่เปิดเผย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2696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</w:tcPr>
          <w:p w:rsidR="006354EF" w:rsidRPr="006535AA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5AA">
              <w:rPr>
                <w:rFonts w:ascii="Angsana New" w:hAnsi="Angsana New"/>
                <w:sz w:val="30"/>
                <w:szCs w:val="30"/>
              </w:rPr>
              <w:t>14,070</w:t>
            </w:r>
          </w:p>
        </w:tc>
        <w:tc>
          <w:tcPr>
            <w:tcW w:w="284" w:type="dxa"/>
          </w:tcPr>
          <w:p w:rsidR="006354EF" w:rsidRPr="00236EB9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6354EF" w:rsidRPr="006535AA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5AA">
              <w:rPr>
                <w:rFonts w:ascii="Angsana New" w:hAnsi="Angsana New"/>
                <w:sz w:val="30"/>
                <w:szCs w:val="30"/>
              </w:rPr>
              <w:t>19</w:t>
            </w:r>
            <w:r w:rsidR="006354EF" w:rsidRPr="006535AA">
              <w:rPr>
                <w:rFonts w:ascii="Angsana New" w:hAnsi="Angsana New"/>
                <w:sz w:val="30"/>
                <w:szCs w:val="30"/>
              </w:rPr>
              <w:t>,798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269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559" w:type="dxa"/>
            <w:vAlign w:val="center"/>
          </w:tcPr>
          <w:p w:rsidR="006354EF" w:rsidRPr="006535AA" w:rsidRDefault="006535AA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5AA">
              <w:rPr>
                <w:rFonts w:ascii="Angsana New" w:hAnsi="Angsana New"/>
                <w:sz w:val="30"/>
                <w:szCs w:val="30"/>
              </w:rPr>
              <w:t>(5,536</w:t>
            </w:r>
            <w:r w:rsidR="006354EF" w:rsidRPr="006535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6354EF" w:rsidRPr="00236EB9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354EF" w:rsidRPr="006535AA" w:rsidRDefault="006535AA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5AA">
              <w:rPr>
                <w:rFonts w:ascii="Angsana New" w:hAnsi="Angsana New"/>
                <w:sz w:val="30"/>
                <w:szCs w:val="30"/>
              </w:rPr>
              <w:t>(5,401</w:t>
            </w:r>
            <w:r w:rsidR="006354EF" w:rsidRPr="006535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E269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ประมาณการต่ออายุสัญญาเช่า</w:t>
            </w:r>
          </w:p>
        </w:tc>
        <w:tc>
          <w:tcPr>
            <w:tcW w:w="1559" w:type="dxa"/>
          </w:tcPr>
          <w:p w:rsidR="006354EF" w:rsidRPr="006535AA" w:rsidRDefault="00602A3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3434FB"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84" w:type="dxa"/>
          </w:tcPr>
          <w:p w:rsidR="006354EF" w:rsidRPr="00236EB9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6354EF" w:rsidRPr="006535AA" w:rsidRDefault="00602A3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="003434FB"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995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354EF" w:rsidRPr="006535AA" w:rsidRDefault="00602A3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(4,826</w:t>
            </w:r>
            <w:r w:rsidR="006354EF" w:rsidRPr="006535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6354EF" w:rsidRPr="00236EB9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354EF" w:rsidRPr="006535AA" w:rsidRDefault="00602A3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(22,387</w:t>
            </w:r>
            <w:r w:rsidR="006354EF" w:rsidRPr="006535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หนี้สินตามสัญญาเช่าเพิ่มขึ้นจากการนำมาตรฐานการรายงาน</w:t>
            </w:r>
            <w:r w:rsidRPr="00E26960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6535AA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354EF" w:rsidRPr="00236EB9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354EF" w:rsidRPr="006535AA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</w:rPr>
              <w:t>16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มา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ถือ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ปฏิบัติ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ครั้งแรก</w:t>
            </w:r>
          </w:p>
        </w:tc>
        <w:tc>
          <w:tcPr>
            <w:tcW w:w="1559" w:type="dxa"/>
          </w:tcPr>
          <w:p w:rsidR="006354EF" w:rsidRPr="006535AA" w:rsidRDefault="007C4E3C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5AA">
              <w:rPr>
                <w:rFonts w:ascii="Angsana New" w:hAnsi="Angsana New"/>
                <w:sz w:val="30"/>
                <w:szCs w:val="30"/>
              </w:rPr>
              <w:t>1</w:t>
            </w:r>
            <w:r w:rsidR="00602A3F">
              <w:rPr>
                <w:rFonts w:ascii="Angsana New" w:hAnsi="Angsana New"/>
                <w:sz w:val="30"/>
                <w:szCs w:val="30"/>
              </w:rPr>
              <w:t>9</w:t>
            </w:r>
            <w:r w:rsidR="003434FB" w:rsidRPr="006535AA">
              <w:rPr>
                <w:rFonts w:ascii="Angsana New" w:hAnsi="Angsana New"/>
                <w:sz w:val="30"/>
                <w:szCs w:val="30"/>
              </w:rPr>
              <w:t>,</w:t>
            </w:r>
            <w:r w:rsidR="00602A3F">
              <w:rPr>
                <w:rFonts w:ascii="Angsana New" w:hAnsi="Angsana New"/>
                <w:sz w:val="30"/>
                <w:szCs w:val="30"/>
              </w:rPr>
              <w:t>044</w:t>
            </w:r>
          </w:p>
        </w:tc>
        <w:tc>
          <w:tcPr>
            <w:tcW w:w="284" w:type="dxa"/>
          </w:tcPr>
          <w:p w:rsidR="006354EF" w:rsidRPr="00236EB9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6354EF" w:rsidRPr="006535AA" w:rsidRDefault="00602A3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="006354EF"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005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ภายใต้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 xml:space="preserve"> ณ วันที่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</w:rPr>
              <w:t>31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6535AA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5AA">
              <w:rPr>
                <w:rFonts w:ascii="Angsana New" w:hAnsi="Angsana New"/>
                <w:sz w:val="30"/>
                <w:szCs w:val="30"/>
              </w:rPr>
              <w:t>12,928</w:t>
            </w:r>
          </w:p>
        </w:tc>
        <w:tc>
          <w:tcPr>
            <w:tcW w:w="284" w:type="dxa"/>
          </w:tcPr>
          <w:p w:rsidR="006354EF" w:rsidRPr="00236EB9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6535AA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5AA">
              <w:rPr>
                <w:rFonts w:ascii="Angsana New" w:hAnsi="Angsana New"/>
                <w:sz w:val="30"/>
                <w:szCs w:val="30"/>
              </w:rPr>
              <w:t>12,928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ณ วันที่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</w:rPr>
              <w:t>1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2696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6354EF" w:rsidRPr="006535AA" w:rsidRDefault="00602A3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434FB"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84" w:type="dxa"/>
          </w:tcPr>
          <w:p w:rsidR="006354EF" w:rsidRPr="00236EB9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6354EF" w:rsidRPr="006535AA" w:rsidRDefault="00602A3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  <w:r w:rsidR="006354EF"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933</w:t>
            </w:r>
          </w:p>
        </w:tc>
      </w:tr>
    </w:tbl>
    <w:p w:rsidR="00AC06D2" w:rsidRDefault="00AC06D2" w:rsidP="006354EF">
      <w:pPr>
        <w:pStyle w:val="NoSpacing"/>
        <w:rPr>
          <w:rFonts w:ascii="Angsana New" w:hAnsi="Angsana New"/>
          <w:i/>
          <w:iCs/>
          <w:szCs w:val="30"/>
        </w:rPr>
      </w:pPr>
    </w:p>
    <w:p w:rsidR="009134BB" w:rsidRPr="0023553A" w:rsidRDefault="009134BB" w:rsidP="0091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3553A">
        <w:rPr>
          <w:rFonts w:ascii="Angsana New" w:hAnsi="Angsana New" w:hint="cs"/>
          <w:sz w:val="30"/>
          <w:szCs w:val="30"/>
          <w:cs/>
        </w:rPr>
        <w:t>ยอดคงเหลือของหนี้สิ</w:t>
      </w:r>
      <w:r>
        <w:rPr>
          <w:rFonts w:ascii="Angsana New" w:hAnsi="Angsana New" w:hint="cs"/>
          <w:sz w:val="30"/>
          <w:szCs w:val="30"/>
          <w:cs/>
        </w:rPr>
        <w:t>นตามสัญญาเช่า ณ วันที่ 30 กันยายน</w:t>
      </w:r>
      <w:r w:rsidRPr="0023553A">
        <w:rPr>
          <w:rFonts w:ascii="Angsana New" w:hAnsi="Angsana New" w:hint="cs"/>
          <w:sz w:val="30"/>
          <w:szCs w:val="30"/>
          <w:cs/>
        </w:rPr>
        <w:t xml:space="preserve"> 2563 มีดังนี้ </w:t>
      </w:r>
    </w:p>
    <w:p w:rsidR="009134BB" w:rsidRPr="00C302CF" w:rsidRDefault="009134BB" w:rsidP="0091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47" w:type="dxa"/>
        <w:tblLayout w:type="fixed"/>
        <w:tblLook w:val="0000"/>
      </w:tblPr>
      <w:tblGrid>
        <w:gridCol w:w="6345"/>
        <w:gridCol w:w="1559"/>
        <w:gridCol w:w="284"/>
        <w:gridCol w:w="1559"/>
      </w:tblGrid>
      <w:tr w:rsidR="009134BB" w:rsidRPr="00E26960" w:rsidTr="009134BB">
        <w:tc>
          <w:tcPr>
            <w:tcW w:w="6345" w:type="dxa"/>
          </w:tcPr>
          <w:p w:rsidR="009134BB" w:rsidRPr="00E26960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9134BB" w:rsidRPr="00E26960" w:rsidRDefault="009134BB" w:rsidP="009134B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E26960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E26960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</w:tcPr>
          <w:p w:rsidR="009134BB" w:rsidRPr="00E26960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2C3C78" w:rsidRDefault="009134BB" w:rsidP="009134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3C7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84" w:type="dxa"/>
          </w:tcPr>
          <w:p w:rsidR="009134BB" w:rsidRPr="00236EB9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  <w:r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E26960" w:rsidRDefault="009134BB" w:rsidP="009134BB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(4,335</w:t>
            </w:r>
            <w:r w:rsidRPr="006535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134BB" w:rsidRPr="00236EB9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(26,110</w:t>
            </w:r>
            <w:r w:rsidRPr="006535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2C3C78" w:rsidRDefault="009134BB" w:rsidP="009134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284" w:type="dxa"/>
          </w:tcPr>
          <w:p w:rsidR="009134BB" w:rsidRPr="00236EB9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065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2C3C78" w:rsidRDefault="009134BB" w:rsidP="009134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C3C78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(8,013</w:t>
            </w:r>
            <w:r w:rsidRPr="006535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134BB" w:rsidRPr="00236EB9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(12,635</w:t>
            </w:r>
            <w:r w:rsidRPr="006535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2C3C78" w:rsidRDefault="009134BB" w:rsidP="009134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3C7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C3C78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C3C7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84" w:type="dxa"/>
          </w:tcPr>
          <w:p w:rsidR="009134BB" w:rsidRPr="00236EB9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9134BB" w:rsidRPr="006535AA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  <w:r w:rsidRPr="006535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430</w:t>
            </w:r>
          </w:p>
        </w:tc>
      </w:tr>
    </w:tbl>
    <w:p w:rsidR="009134BB" w:rsidRDefault="009134BB" w:rsidP="006354EF">
      <w:pPr>
        <w:pStyle w:val="NoSpacing"/>
        <w:rPr>
          <w:rFonts w:ascii="Angsana New" w:hAnsi="Angsana New"/>
          <w:i/>
          <w:iCs/>
          <w:szCs w:val="30"/>
        </w:rPr>
      </w:pPr>
    </w:p>
    <w:p w:rsidR="009134BB" w:rsidRDefault="009134BB" w:rsidP="006354EF">
      <w:pPr>
        <w:pStyle w:val="NoSpacing"/>
        <w:rPr>
          <w:rFonts w:ascii="Angsana New" w:hAnsi="Angsana New"/>
          <w:i/>
          <w:iCs/>
          <w:szCs w:val="30"/>
        </w:rPr>
      </w:pPr>
    </w:p>
    <w:p w:rsidR="009134BB" w:rsidRDefault="009134BB" w:rsidP="006354EF">
      <w:pPr>
        <w:pStyle w:val="NoSpacing"/>
        <w:rPr>
          <w:rFonts w:ascii="Angsana New" w:hAnsi="Angsana New"/>
          <w:i/>
          <w:iCs/>
          <w:szCs w:val="30"/>
        </w:rPr>
      </w:pPr>
    </w:p>
    <w:p w:rsidR="009134BB" w:rsidRDefault="009134BB" w:rsidP="006354EF">
      <w:pPr>
        <w:pStyle w:val="NoSpacing"/>
        <w:rPr>
          <w:rFonts w:ascii="Angsana New" w:hAnsi="Angsana New"/>
          <w:i/>
          <w:iCs/>
          <w:szCs w:val="30"/>
        </w:rPr>
      </w:pPr>
    </w:p>
    <w:p w:rsidR="003E4353" w:rsidRDefault="003E4353" w:rsidP="006354EF">
      <w:pPr>
        <w:pStyle w:val="NoSpacing"/>
        <w:rPr>
          <w:rFonts w:ascii="Angsana New" w:hAnsi="Angsana New"/>
          <w:i/>
          <w:iCs/>
          <w:szCs w:val="30"/>
        </w:rPr>
      </w:pPr>
    </w:p>
    <w:p w:rsidR="003E4353" w:rsidRDefault="003E4353" w:rsidP="006354EF">
      <w:pPr>
        <w:pStyle w:val="NoSpacing"/>
        <w:rPr>
          <w:rFonts w:ascii="Angsana New" w:hAnsi="Angsana New"/>
          <w:i/>
          <w:iCs/>
          <w:szCs w:val="30"/>
        </w:rPr>
      </w:pPr>
    </w:p>
    <w:p w:rsidR="009134BB" w:rsidRDefault="009134BB" w:rsidP="006354EF">
      <w:pPr>
        <w:pStyle w:val="NoSpacing"/>
        <w:rPr>
          <w:rFonts w:ascii="Angsana New" w:hAnsi="Angsana New"/>
          <w:i/>
          <w:iCs/>
          <w:szCs w:val="30"/>
        </w:rPr>
      </w:pPr>
    </w:p>
    <w:p w:rsidR="009134BB" w:rsidRDefault="009134BB" w:rsidP="009134BB">
      <w:pPr>
        <w:rPr>
          <w:rFonts w:ascii="Angsana New" w:hAnsi="Angsana New"/>
          <w:sz w:val="30"/>
          <w:szCs w:val="30"/>
        </w:rPr>
      </w:pPr>
      <w:r w:rsidRPr="009029E9">
        <w:rPr>
          <w:rFonts w:ascii="Angsana New" w:hAnsi="Angsana New" w:hint="cs"/>
          <w:sz w:val="30"/>
          <w:szCs w:val="30"/>
          <w:cs/>
        </w:rPr>
        <w:lastRenderedPageBreak/>
        <w:t>ณ</w:t>
      </w:r>
      <w:r>
        <w:rPr>
          <w:rFonts w:ascii="Angsana New" w:hAnsi="Angsana New" w:hint="cs"/>
          <w:sz w:val="30"/>
          <w:szCs w:val="30"/>
          <w:cs/>
        </w:rPr>
        <w:t xml:space="preserve"> 30 กันยายน 2563 </w:t>
      </w:r>
      <w:r w:rsidR="00A21F08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ผูกพันที่จะต้องจ่าย</w:t>
      </w:r>
      <w:r w:rsidR="00A21F08">
        <w:rPr>
          <w:rFonts w:ascii="Angsana New" w:hAnsi="Angsana New" w:hint="cs"/>
          <w:sz w:val="30"/>
          <w:szCs w:val="30"/>
          <w:cs/>
        </w:rPr>
        <w:t>ค่าเช่าภายใต้</w:t>
      </w:r>
      <w:r>
        <w:rPr>
          <w:rFonts w:ascii="Angsana New" w:hAnsi="Angsana New" w:hint="cs"/>
          <w:sz w:val="30"/>
          <w:szCs w:val="30"/>
          <w:cs/>
        </w:rPr>
        <w:t>สัญญาเช่า ดังนี้</w:t>
      </w:r>
    </w:p>
    <w:p w:rsidR="009134BB" w:rsidRPr="009029E9" w:rsidRDefault="009134BB" w:rsidP="009134BB">
      <w:pPr>
        <w:rPr>
          <w:rFonts w:ascii="Angsana New" w:hAnsi="Angsana New"/>
          <w:sz w:val="30"/>
          <w:szCs w:val="30"/>
        </w:rPr>
      </w:pPr>
    </w:p>
    <w:tbl>
      <w:tblPr>
        <w:tblW w:w="9747" w:type="dxa"/>
        <w:tblLayout w:type="fixed"/>
        <w:tblLook w:val="0000"/>
      </w:tblPr>
      <w:tblGrid>
        <w:gridCol w:w="6345"/>
        <w:gridCol w:w="1559"/>
        <w:gridCol w:w="284"/>
        <w:gridCol w:w="1559"/>
      </w:tblGrid>
      <w:tr w:rsidR="009134BB" w:rsidRPr="00E26960" w:rsidTr="009134BB">
        <w:tc>
          <w:tcPr>
            <w:tcW w:w="6345" w:type="dxa"/>
          </w:tcPr>
          <w:p w:rsidR="009134BB" w:rsidRPr="00E26960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9134BB" w:rsidRPr="00E26960" w:rsidRDefault="009134BB" w:rsidP="009134B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E26960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</w:tr>
      <w:tr w:rsidR="009134BB" w:rsidRPr="00E26960" w:rsidTr="009134BB">
        <w:tc>
          <w:tcPr>
            <w:tcW w:w="6345" w:type="dxa"/>
          </w:tcPr>
          <w:p w:rsidR="009134BB" w:rsidRPr="00E26960" w:rsidRDefault="009134BB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</w:tcPr>
          <w:p w:rsidR="009134BB" w:rsidRPr="00E26960" w:rsidRDefault="009134BB" w:rsidP="009134B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134BB" w:rsidRPr="00E26960" w:rsidRDefault="009134BB" w:rsidP="009134B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344C99" w:rsidRPr="00E26960" w:rsidTr="009134BB">
        <w:tc>
          <w:tcPr>
            <w:tcW w:w="6345" w:type="dxa"/>
          </w:tcPr>
          <w:p w:rsidR="00344C99" w:rsidRPr="00730935" w:rsidRDefault="00344C99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559" w:type="dxa"/>
          </w:tcPr>
          <w:p w:rsidR="00344C99" w:rsidRPr="00344C99" w:rsidRDefault="00344C99" w:rsidP="0006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4C99">
              <w:rPr>
                <w:rFonts w:asciiTheme="majorBidi" w:hAnsiTheme="majorBidi" w:cstheme="majorBidi"/>
                <w:sz w:val="30"/>
                <w:szCs w:val="30"/>
              </w:rPr>
              <w:t>8,874</w:t>
            </w:r>
          </w:p>
        </w:tc>
        <w:tc>
          <w:tcPr>
            <w:tcW w:w="284" w:type="dxa"/>
          </w:tcPr>
          <w:p w:rsidR="00344C99" w:rsidRPr="00344C99" w:rsidRDefault="00344C99" w:rsidP="00067A2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344C99" w:rsidRPr="00344C99" w:rsidRDefault="00344C99" w:rsidP="0006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4C99">
              <w:rPr>
                <w:rFonts w:asciiTheme="majorBidi" w:hAnsiTheme="majorBidi" w:cstheme="majorBidi"/>
                <w:sz w:val="30"/>
                <w:szCs w:val="30"/>
              </w:rPr>
              <w:t>16,694</w:t>
            </w:r>
          </w:p>
        </w:tc>
      </w:tr>
      <w:tr w:rsidR="00344C99" w:rsidRPr="00E26960" w:rsidTr="009134BB">
        <w:tc>
          <w:tcPr>
            <w:tcW w:w="6345" w:type="dxa"/>
          </w:tcPr>
          <w:p w:rsidR="00344C99" w:rsidRDefault="00344C99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เกินกว่าหนึ่งปีไม่เกินห้าปี</w:t>
            </w:r>
          </w:p>
        </w:tc>
        <w:tc>
          <w:tcPr>
            <w:tcW w:w="1559" w:type="dxa"/>
          </w:tcPr>
          <w:p w:rsidR="00344C99" w:rsidRPr="00344C99" w:rsidRDefault="00344C99" w:rsidP="0006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4C99">
              <w:rPr>
                <w:rFonts w:asciiTheme="majorBidi" w:hAnsiTheme="majorBidi" w:cstheme="majorBidi"/>
                <w:sz w:val="30"/>
                <w:szCs w:val="30"/>
              </w:rPr>
              <w:t>10,058</w:t>
            </w:r>
          </w:p>
        </w:tc>
        <w:tc>
          <w:tcPr>
            <w:tcW w:w="284" w:type="dxa"/>
          </w:tcPr>
          <w:p w:rsidR="00344C99" w:rsidRPr="00344C99" w:rsidRDefault="00344C99" w:rsidP="00067A2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344C99" w:rsidRPr="00344C99" w:rsidRDefault="00344C99" w:rsidP="0006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4C99">
              <w:rPr>
                <w:rFonts w:asciiTheme="majorBidi" w:hAnsiTheme="majorBidi" w:cstheme="majorBidi"/>
                <w:sz w:val="30"/>
                <w:szCs w:val="30"/>
              </w:rPr>
              <w:t>41,553</w:t>
            </w:r>
          </w:p>
        </w:tc>
      </w:tr>
      <w:tr w:rsidR="00344C99" w:rsidRPr="00E26960" w:rsidTr="009134BB">
        <w:tc>
          <w:tcPr>
            <w:tcW w:w="6345" w:type="dxa"/>
          </w:tcPr>
          <w:p w:rsidR="00344C99" w:rsidRDefault="00344C99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44C99" w:rsidRPr="00344C99" w:rsidRDefault="00344C99" w:rsidP="0006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4C99">
              <w:rPr>
                <w:rFonts w:asciiTheme="majorBidi" w:hAnsiTheme="majorBidi" w:cstheme="majorBidi"/>
                <w:sz w:val="30"/>
                <w:szCs w:val="30"/>
              </w:rPr>
              <w:t>8,868</w:t>
            </w:r>
          </w:p>
        </w:tc>
        <w:tc>
          <w:tcPr>
            <w:tcW w:w="284" w:type="dxa"/>
          </w:tcPr>
          <w:p w:rsidR="00344C99" w:rsidRPr="00344C99" w:rsidRDefault="00344C99" w:rsidP="00067A2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44C99" w:rsidRPr="00344C99" w:rsidRDefault="00344C99" w:rsidP="0006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4C99">
              <w:rPr>
                <w:rFonts w:asciiTheme="majorBidi" w:hAnsiTheme="majorBidi" w:cstheme="majorBidi"/>
                <w:sz w:val="30"/>
                <w:szCs w:val="30"/>
              </w:rPr>
              <w:t>62,928</w:t>
            </w:r>
          </w:p>
        </w:tc>
      </w:tr>
      <w:tr w:rsidR="00344C99" w:rsidRPr="00E26960" w:rsidTr="009134BB">
        <w:tc>
          <w:tcPr>
            <w:tcW w:w="6345" w:type="dxa"/>
          </w:tcPr>
          <w:p w:rsidR="00344C99" w:rsidRDefault="00344C99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344C99" w:rsidRPr="00344C99" w:rsidRDefault="00344C99" w:rsidP="0006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4C99">
              <w:rPr>
                <w:rFonts w:asciiTheme="majorBidi" w:hAnsiTheme="majorBidi" w:cstheme="majorBidi"/>
                <w:sz w:val="30"/>
                <w:szCs w:val="30"/>
              </w:rPr>
              <w:t>27,800</w:t>
            </w:r>
          </w:p>
        </w:tc>
        <w:tc>
          <w:tcPr>
            <w:tcW w:w="284" w:type="dxa"/>
          </w:tcPr>
          <w:p w:rsidR="00344C99" w:rsidRPr="00344C99" w:rsidRDefault="00344C99" w:rsidP="00067A2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344C99" w:rsidRPr="00344C99" w:rsidRDefault="00344C99" w:rsidP="00067A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4C99">
              <w:rPr>
                <w:rFonts w:asciiTheme="majorBidi" w:hAnsiTheme="majorBidi" w:cstheme="majorBidi"/>
                <w:sz w:val="30"/>
                <w:szCs w:val="30"/>
              </w:rPr>
              <w:t>121,175</w:t>
            </w:r>
          </w:p>
        </w:tc>
      </w:tr>
    </w:tbl>
    <w:p w:rsidR="009134BB" w:rsidRDefault="009134BB" w:rsidP="006354EF">
      <w:pPr>
        <w:pStyle w:val="NoSpacing"/>
        <w:rPr>
          <w:rFonts w:ascii="Angsana New" w:hAnsi="Angsana New"/>
          <w:i/>
          <w:iCs/>
          <w:szCs w:val="30"/>
        </w:rPr>
      </w:pPr>
    </w:p>
    <w:p w:rsidR="006354EF" w:rsidRPr="00C16FAD" w:rsidRDefault="006354EF" w:rsidP="006354EF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t>สรุปนโยบายการบัญชีที่สำคัญ</w:t>
      </w:r>
    </w:p>
    <w:p w:rsidR="006354EF" w:rsidRPr="007C7676" w:rsidRDefault="006354EF" w:rsidP="006354EF">
      <w:pPr>
        <w:pStyle w:val="NoSpacing"/>
        <w:rPr>
          <w:rFonts w:ascii="Angsana New" w:hAnsi="Angsana New"/>
          <w:sz w:val="16"/>
          <w:szCs w:val="16"/>
        </w:rPr>
      </w:pPr>
    </w:p>
    <w:p w:rsidR="006354EF" w:rsidRPr="00FA287A" w:rsidRDefault="006354EF" w:rsidP="00635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กลุ่มบริษัทได้ใช้นโยบายการบัญชีที่สำคัญและวิธีการคำนวณต่างๆ ในการจัดทำข้อมูลทางการเงิน</w:t>
      </w:r>
      <w:r w:rsidR="00236EB9">
        <w:rPr>
          <w:rFonts w:ascii="Angsana New" w:hAnsi="Angsana New" w:hint="cs"/>
          <w:sz w:val="30"/>
          <w:szCs w:val="30"/>
          <w:cs/>
        </w:rPr>
        <w:t>ระหว่างกาลสำหรับงวดสามเดือนและเก้าเดือนสิ้นสุดวันที่ 30 กันยา</w:t>
      </w:r>
      <w:r>
        <w:rPr>
          <w:rFonts w:ascii="Angsana New" w:hAnsi="Angsana New" w:hint="cs"/>
          <w:sz w:val="30"/>
          <w:szCs w:val="30"/>
          <w:cs/>
        </w:rPr>
        <w:t>ยน 256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>และ 256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เช่นเดียวกับที่ใช้ในการจัดทำงบการเงินสำหรับปีสิ้นสุดวันที่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ยกเว้น</w:t>
      </w:r>
      <w:r>
        <w:rPr>
          <w:rFonts w:ascii="Angsana New" w:hAnsi="Angsana New" w:hint="cs"/>
          <w:sz w:val="30"/>
          <w:szCs w:val="30"/>
          <w:cs/>
        </w:rPr>
        <w:t>เรื่องที่เกี่ยวข้องกับ</w:t>
      </w:r>
      <w:r w:rsidRPr="00B62B95">
        <w:rPr>
          <w:rFonts w:ascii="Angsana New" w:hAnsi="Angsana New"/>
          <w:sz w:val="30"/>
          <w:szCs w:val="30"/>
          <w:cs/>
        </w:rPr>
        <w:t>การนำมาตรฐานการบัญชีและมาตรฐานการรายงานทางการเงินรวมถึง</w:t>
      </w:r>
      <w:r>
        <w:rPr>
          <w:rFonts w:ascii="Angsana New" w:hAnsi="Angsana New"/>
          <w:sz w:val="30"/>
          <w:szCs w:val="30"/>
          <w:cs/>
        </w:rPr>
        <w:t>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และแนว</w:t>
      </w:r>
      <w:r>
        <w:rPr>
          <w:rFonts w:ascii="Angsana New" w:hAnsi="Angsana New"/>
          <w:sz w:val="30"/>
          <w:szCs w:val="30"/>
          <w:cs/>
        </w:rPr>
        <w:t>ป</w:t>
      </w:r>
      <w:r>
        <w:rPr>
          <w:rFonts w:ascii="Angsana New" w:hAnsi="Angsana New" w:hint="cs"/>
          <w:sz w:val="30"/>
          <w:szCs w:val="30"/>
          <w:cs/>
        </w:rPr>
        <w:t>ฏิ</w:t>
      </w:r>
      <w:r w:rsidRPr="00B62B95">
        <w:rPr>
          <w:rFonts w:ascii="Angsana New" w:hAnsi="Angsana New"/>
          <w:sz w:val="30"/>
          <w:szCs w:val="30"/>
          <w:cs/>
        </w:rPr>
        <w:t>บัติ</w:t>
      </w:r>
      <w:r>
        <w:rPr>
          <w:rFonts w:ascii="Angsana New" w:hAnsi="Angsana New" w:hint="cs"/>
          <w:sz w:val="30"/>
          <w:szCs w:val="30"/>
          <w:cs/>
        </w:rPr>
        <w:t>ทางการบัญชี</w:t>
      </w:r>
      <w:r w:rsidRPr="00B62B95">
        <w:rPr>
          <w:rFonts w:ascii="Angsana New" w:hAnsi="Angsana New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B62B95">
        <w:rPr>
          <w:rFonts w:ascii="Angsana New" w:hAnsi="Angsana New"/>
          <w:sz w:val="30"/>
          <w:szCs w:val="30"/>
          <w:cs/>
        </w:rPr>
        <w:t>ปรับปรุงใหม่ตามที่กล่าว</w:t>
      </w:r>
      <w:r>
        <w:rPr>
          <w:rFonts w:ascii="Angsana New" w:hAnsi="Angsana New" w:hint="cs"/>
          <w:sz w:val="30"/>
          <w:szCs w:val="30"/>
          <w:cs/>
        </w:rPr>
        <w:t>ในวรรคข้างต้น</w:t>
      </w:r>
      <w:r>
        <w:rPr>
          <w:rFonts w:ascii="Angsana New" w:hAnsi="Angsana New"/>
          <w:sz w:val="30"/>
          <w:szCs w:val="30"/>
          <w:cs/>
        </w:rPr>
        <w:t>มาเริ่มถือป</w:t>
      </w:r>
      <w:r>
        <w:rPr>
          <w:rFonts w:ascii="Angsana New" w:hAnsi="Angsana New" w:hint="cs"/>
          <w:sz w:val="30"/>
          <w:szCs w:val="30"/>
          <w:cs/>
        </w:rPr>
        <w:t>ฏิ</w:t>
      </w:r>
      <w:r w:rsidRPr="00B62B95">
        <w:rPr>
          <w:rFonts w:ascii="Angsana New" w:hAnsi="Angsana New"/>
          <w:sz w:val="30"/>
          <w:szCs w:val="30"/>
          <w:cs/>
        </w:rPr>
        <w:t>บัติซึ่ง</w:t>
      </w:r>
      <w:r>
        <w:rPr>
          <w:rFonts w:ascii="Angsana New" w:hAnsi="Angsana New" w:hint="cs"/>
          <w:sz w:val="30"/>
          <w:szCs w:val="30"/>
          <w:cs/>
        </w:rPr>
        <w:t>ผลกระทบดังได้กล่าวไว้แล้วในวรรคข้างต้น</w:t>
      </w:r>
    </w:p>
    <w:p w:rsidR="009D19FD" w:rsidRDefault="009D19FD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382DCA" w:rsidRDefault="00382DCA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382DCA" w:rsidRDefault="00382DCA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382DCA" w:rsidRDefault="00382DCA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382DCA" w:rsidRDefault="00382DCA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382DCA" w:rsidRDefault="00382DCA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382DCA" w:rsidRDefault="00382DCA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382DCA" w:rsidRDefault="00382DCA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382DCA" w:rsidRDefault="00382DCA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9134BB" w:rsidRDefault="009134BB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9134BB" w:rsidRDefault="009134BB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9134BB" w:rsidRDefault="009134BB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382DCA" w:rsidRDefault="00382DCA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D12E93" w:rsidRDefault="002E5B19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2684" w:rsidRPr="00950FDD">
        <w:rPr>
          <w:rFonts w:ascii="Angsana New" w:hAnsi="Angsana New"/>
          <w:sz w:val="30"/>
          <w:szCs w:val="30"/>
          <w:cs/>
        </w:rPr>
        <w:t>3</w:t>
      </w:r>
      <w:r w:rsidR="00B259D0">
        <w:rPr>
          <w:rFonts w:ascii="Angsana New" w:hAnsi="Angsana New" w:hint="cs"/>
          <w:sz w:val="30"/>
          <w:szCs w:val="30"/>
          <w:cs/>
        </w:rPr>
        <w:t>0</w:t>
      </w:r>
      <w:r w:rsidR="00F62684" w:rsidRPr="00950FDD">
        <w:rPr>
          <w:rFonts w:ascii="Angsana New" w:hAnsi="Angsana New"/>
          <w:sz w:val="30"/>
          <w:szCs w:val="30"/>
          <w:cs/>
        </w:rPr>
        <w:t xml:space="preserve"> </w:t>
      </w:r>
      <w:r w:rsidR="00236EB9">
        <w:rPr>
          <w:rFonts w:ascii="Angsana New" w:hAnsi="Angsana New" w:hint="cs"/>
          <w:sz w:val="30"/>
          <w:szCs w:val="30"/>
          <w:cs/>
        </w:rPr>
        <w:t>กันยา</w:t>
      </w:r>
      <w:r w:rsidR="00B259D0">
        <w:rPr>
          <w:rFonts w:ascii="Angsana New" w:hAnsi="Angsana New" w:hint="cs"/>
          <w:sz w:val="30"/>
          <w:szCs w:val="30"/>
          <w:cs/>
        </w:rPr>
        <w:t>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C19FE">
        <w:rPr>
          <w:rFonts w:ascii="Angsana New" w:hAnsi="Angsana New"/>
          <w:sz w:val="30"/>
          <w:szCs w:val="30"/>
          <w:cs/>
        </w:rPr>
        <w:t>25</w:t>
      </w:r>
      <w:r w:rsidR="009D19FD">
        <w:rPr>
          <w:rFonts w:ascii="Angsana New" w:hAnsi="Angsana New" w:hint="cs"/>
          <w:sz w:val="30"/>
          <w:szCs w:val="30"/>
          <w:cs/>
        </w:rPr>
        <w:t>63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</w:t>
      </w:r>
      <w:r w:rsidR="009D19FD">
        <w:rPr>
          <w:rFonts w:ascii="Angsana New" w:hAnsi="Angsana New" w:hint="cs"/>
          <w:sz w:val="30"/>
          <w:szCs w:val="30"/>
          <w:cs/>
        </w:rPr>
        <w:t>62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CC4826" w:rsidRPr="00030317" w:rsidRDefault="00CC4826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75"/>
        <w:gridCol w:w="1276"/>
        <w:gridCol w:w="284"/>
        <w:gridCol w:w="1275"/>
        <w:gridCol w:w="283"/>
        <w:gridCol w:w="1277"/>
        <w:gridCol w:w="284"/>
        <w:gridCol w:w="1277"/>
      </w:tblGrid>
      <w:tr w:rsidR="00A82EA3" w:rsidRPr="00F51F88" w:rsidTr="009D19FD">
        <w:trPr>
          <w:cantSplit/>
        </w:trPr>
        <w:tc>
          <w:tcPr>
            <w:tcW w:w="3775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7"/>
            <w:tcBorders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2EA3" w:rsidRPr="00F51F88" w:rsidTr="009D19FD">
        <w:trPr>
          <w:cantSplit/>
        </w:trPr>
        <w:tc>
          <w:tcPr>
            <w:tcW w:w="3775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755D6" w:rsidRPr="00F51F88" w:rsidTr="009D19FD">
        <w:trPr>
          <w:cantSplit/>
        </w:trPr>
        <w:tc>
          <w:tcPr>
            <w:tcW w:w="3775" w:type="dxa"/>
          </w:tcPr>
          <w:p w:rsidR="008755D6" w:rsidRPr="00E9777E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5D6" w:rsidRPr="00F51F88" w:rsidRDefault="008755D6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D19F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8755D6" w:rsidRPr="00F51F88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55D6" w:rsidRPr="00F51F88" w:rsidRDefault="008755D6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D19F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8755D6" w:rsidRPr="00F51F88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D19F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D19F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126CF3" w:rsidRPr="00F51F88" w:rsidTr="009D19FD">
        <w:trPr>
          <w:cantSplit/>
        </w:trPr>
        <w:tc>
          <w:tcPr>
            <w:tcW w:w="3775" w:type="dxa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19FD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9D19FD" w:rsidRPr="005373A3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9D19FD" w:rsidRPr="00046A17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9D19FD" w:rsidRPr="004A2990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9D19FD" w:rsidRPr="004A2990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D19FD" w:rsidRPr="00F51F88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9D19FD" w:rsidRPr="0024223D" w:rsidRDefault="0024223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 w:rsidR="009B7AB0"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436</w:t>
            </w:r>
          </w:p>
        </w:tc>
        <w:tc>
          <w:tcPr>
            <w:tcW w:w="284" w:type="dxa"/>
          </w:tcPr>
          <w:p w:rsidR="009D19FD" w:rsidRPr="00F51F88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9D19FD" w:rsidRPr="003732B9" w:rsidRDefault="0031515E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 w:rsidR="009D19FD" w:rsidRPr="003732B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222</w:t>
            </w:r>
          </w:p>
        </w:tc>
      </w:tr>
      <w:tr w:rsidR="009D19FD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9D19FD" w:rsidRPr="005373A3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046A17" w:rsidRDefault="009D19F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9D19FD" w:rsidRPr="004A2990" w:rsidRDefault="009D19FD" w:rsidP="009B27E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4A2990" w:rsidRDefault="009D19F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D19FD" w:rsidRPr="00F51F88" w:rsidRDefault="009D19FD" w:rsidP="009B27E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24223D" w:rsidRDefault="0024223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9B7AB0"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848</w:t>
            </w:r>
          </w:p>
        </w:tc>
        <w:tc>
          <w:tcPr>
            <w:tcW w:w="284" w:type="dxa"/>
          </w:tcPr>
          <w:p w:rsidR="009D19FD" w:rsidRPr="00F51F88" w:rsidRDefault="009D19F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9D19FD" w:rsidRPr="009B7AB0" w:rsidRDefault="0031515E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9B7A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778</w:t>
            </w:r>
          </w:p>
        </w:tc>
      </w:tr>
      <w:tr w:rsidR="009B7AB0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9B7AB0" w:rsidRPr="005373A3" w:rsidRDefault="009B7AB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B7AB0" w:rsidRPr="00046A17" w:rsidRDefault="009B7AB0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9B7AB0" w:rsidRPr="004A2990" w:rsidRDefault="009B7AB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B7AB0" w:rsidRPr="00046A17" w:rsidRDefault="009B7AB0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B7AB0" w:rsidRPr="00F5193E" w:rsidRDefault="009B7AB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B7AB0" w:rsidRPr="0024223D" w:rsidRDefault="0024223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025</w:t>
            </w:r>
          </w:p>
        </w:tc>
        <w:tc>
          <w:tcPr>
            <w:tcW w:w="284" w:type="dxa"/>
          </w:tcPr>
          <w:p w:rsidR="009B7AB0" w:rsidRPr="00F5193E" w:rsidRDefault="009B7AB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9B7AB0" w:rsidRPr="00046A17" w:rsidRDefault="009B7AB0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D19FD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9D19FD" w:rsidRPr="005373A3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046A17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9D19FD" w:rsidRPr="004A2990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4A2990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D19FD" w:rsidRPr="00F5193E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24223D" w:rsidRDefault="0024223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953</w:t>
            </w:r>
          </w:p>
        </w:tc>
        <w:tc>
          <w:tcPr>
            <w:tcW w:w="284" w:type="dxa"/>
          </w:tcPr>
          <w:p w:rsidR="009D19FD" w:rsidRPr="00F5193E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9D19FD" w:rsidRPr="003732B9" w:rsidRDefault="009D19F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1,2</w:t>
            </w:r>
            <w:r w:rsidR="0031515E">
              <w:rPr>
                <w:rFonts w:ascii="Angsana New" w:hAnsi="Angsana New" w:hint="cs"/>
                <w:sz w:val="30"/>
                <w:szCs w:val="30"/>
                <w:cs/>
              </w:rPr>
              <w:t>93</w:t>
            </w:r>
          </w:p>
        </w:tc>
      </w:tr>
      <w:tr w:rsidR="0024223D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24223D" w:rsidRPr="005373A3" w:rsidRDefault="0024223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4223D" w:rsidRPr="00046A17" w:rsidRDefault="0024223D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24223D" w:rsidRPr="004A2990" w:rsidRDefault="0024223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4223D" w:rsidRPr="00046A17" w:rsidRDefault="0024223D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4223D" w:rsidRPr="00F51F88" w:rsidRDefault="0024223D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4223D" w:rsidRPr="0024223D" w:rsidRDefault="0024223D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4223D" w:rsidRPr="00F51F88" w:rsidRDefault="0024223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24223D" w:rsidRPr="003732B9" w:rsidRDefault="0024223D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412</w:t>
            </w:r>
          </w:p>
        </w:tc>
      </w:tr>
      <w:tr w:rsidR="009D19FD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9D19FD" w:rsidRPr="005373A3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046A17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9D19FD" w:rsidRPr="004A2990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4A2990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D19FD" w:rsidRPr="00F51F88" w:rsidRDefault="009D19FD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24223D" w:rsidRDefault="009B7AB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2,</w:t>
            </w:r>
            <w:r w:rsidR="0024223D">
              <w:rPr>
                <w:rFonts w:ascii="Angsana New" w:hAnsi="Angsana New" w:hint="cs"/>
                <w:sz w:val="30"/>
                <w:szCs w:val="30"/>
                <w:cs/>
              </w:rPr>
              <w:t>610</w:t>
            </w:r>
          </w:p>
        </w:tc>
        <w:tc>
          <w:tcPr>
            <w:tcW w:w="284" w:type="dxa"/>
          </w:tcPr>
          <w:p w:rsidR="009D19FD" w:rsidRPr="00F51F88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9D19FD" w:rsidRPr="003732B9" w:rsidRDefault="0031515E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9D19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074</w:t>
            </w:r>
          </w:p>
        </w:tc>
      </w:tr>
      <w:tr w:rsidR="009D19FD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9D19FD" w:rsidRPr="005373A3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9D19FD" w:rsidRPr="00046A17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9D19FD" w:rsidRPr="004A2990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9D19FD" w:rsidRPr="004A2990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D19FD" w:rsidRPr="00F5193E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9D19FD" w:rsidRPr="0024223D" w:rsidRDefault="0024223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9B7AB0"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552</w:t>
            </w:r>
          </w:p>
        </w:tc>
        <w:tc>
          <w:tcPr>
            <w:tcW w:w="284" w:type="dxa"/>
          </w:tcPr>
          <w:p w:rsidR="009D19FD" w:rsidRPr="00F5193E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9D19FD" w:rsidRPr="003732B9" w:rsidRDefault="0031515E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9D19FD" w:rsidRPr="003732B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443</w:t>
            </w:r>
          </w:p>
        </w:tc>
      </w:tr>
      <w:tr w:rsidR="00CC4826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CC4826" w:rsidRPr="00F37565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C4826" w:rsidRPr="00046A17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CC4826" w:rsidRPr="004A2990" w:rsidRDefault="00CC4826" w:rsidP="0089360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C4826" w:rsidRPr="00046A17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C4826" w:rsidRPr="00F5193E" w:rsidRDefault="00CC4826" w:rsidP="0089360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C4826" w:rsidRPr="0024223D" w:rsidRDefault="0024223D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8</w:t>
            </w: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</w:p>
        </w:tc>
        <w:tc>
          <w:tcPr>
            <w:tcW w:w="284" w:type="dxa"/>
          </w:tcPr>
          <w:p w:rsidR="00CC4826" w:rsidRPr="00F5193E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CC4826" w:rsidRPr="00046A17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D19FD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9D19FD" w:rsidRPr="005373A3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046A17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9D19FD" w:rsidRPr="004A2990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4A2990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D19FD" w:rsidRPr="00F5193E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24223D" w:rsidRDefault="0024223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9B7AB0"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667</w:t>
            </w:r>
          </w:p>
        </w:tc>
        <w:tc>
          <w:tcPr>
            <w:tcW w:w="284" w:type="dxa"/>
          </w:tcPr>
          <w:p w:rsidR="009D19FD" w:rsidRPr="00F5193E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9D19FD" w:rsidRPr="003732B9" w:rsidRDefault="0031515E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515</w:t>
            </w:r>
          </w:p>
        </w:tc>
      </w:tr>
      <w:tr w:rsidR="00B259D0" w:rsidRPr="00B14380" w:rsidTr="009D19FD">
        <w:trPr>
          <w:cantSplit/>
        </w:trPr>
        <w:tc>
          <w:tcPr>
            <w:tcW w:w="3775" w:type="dxa"/>
          </w:tcPr>
          <w:p w:rsidR="00B259D0" w:rsidRPr="00EC03C9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B259D0" w:rsidRPr="00EC03C9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B259D0" w:rsidRPr="00EC03C9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B259D0" w:rsidRPr="00EC03C9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B259D0" w:rsidRPr="00EC03C9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B259D0" w:rsidRPr="0031515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B259D0" w:rsidRPr="00EC03C9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B259D0" w:rsidRPr="00EC03C9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2255" w:rsidRPr="00B14380" w:rsidTr="003E0F08">
        <w:trPr>
          <w:cantSplit/>
        </w:trPr>
        <w:tc>
          <w:tcPr>
            <w:tcW w:w="3775" w:type="dxa"/>
          </w:tcPr>
          <w:p w:rsidR="000D2255" w:rsidRPr="004A2990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276" w:type="dxa"/>
          </w:tcPr>
          <w:p w:rsidR="000D2255" w:rsidRPr="00F5193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D2255" w:rsidRPr="00F5193E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0D2255" w:rsidRPr="00F5193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D2255" w:rsidRPr="00F5193E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D2255" w:rsidRPr="0031515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D2255" w:rsidRPr="00F5193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0D2255" w:rsidRPr="00F5193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255" w:rsidRPr="00B14380" w:rsidTr="003E0F08">
        <w:trPr>
          <w:cantSplit/>
        </w:trPr>
        <w:tc>
          <w:tcPr>
            <w:tcW w:w="3775" w:type="dxa"/>
          </w:tcPr>
          <w:p w:rsidR="000D2255" w:rsidRPr="004A2990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</w:tcPr>
          <w:p w:rsidR="000D2255" w:rsidRPr="00F5193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D2255" w:rsidRPr="00F5193E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0D2255" w:rsidRPr="00F5193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D2255" w:rsidRPr="00F5193E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D2255" w:rsidRPr="0031515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D2255" w:rsidRPr="00F5193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0D2255" w:rsidRPr="00F5193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255" w:rsidRPr="00B14380" w:rsidTr="003E0F08">
        <w:trPr>
          <w:cantSplit/>
        </w:trPr>
        <w:tc>
          <w:tcPr>
            <w:tcW w:w="3775" w:type="dxa"/>
          </w:tcPr>
          <w:p w:rsidR="000D2255" w:rsidRPr="005373A3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0D2255" w:rsidRPr="0009200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005">
              <w:rPr>
                <w:rFonts w:ascii="Angsana New" w:hAnsi="Angsana New"/>
                <w:sz w:val="30"/>
                <w:szCs w:val="30"/>
              </w:rPr>
              <w:t>1,8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</w:p>
        </w:tc>
        <w:tc>
          <w:tcPr>
            <w:tcW w:w="284" w:type="dxa"/>
          </w:tcPr>
          <w:p w:rsidR="000D2255" w:rsidRPr="00B14380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D2255" w:rsidRPr="003732B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</w:p>
        </w:tc>
        <w:tc>
          <w:tcPr>
            <w:tcW w:w="283" w:type="dxa"/>
          </w:tcPr>
          <w:p w:rsidR="000D2255" w:rsidRPr="00B14380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D2255" w:rsidRPr="0024223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1,313</w:t>
            </w:r>
          </w:p>
        </w:tc>
        <w:tc>
          <w:tcPr>
            <w:tcW w:w="284" w:type="dxa"/>
          </w:tcPr>
          <w:p w:rsidR="000D2255" w:rsidRPr="00B14380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D2255" w:rsidRPr="003732B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</w:p>
        </w:tc>
      </w:tr>
      <w:tr w:rsidR="000D2255" w:rsidRPr="00B14380" w:rsidTr="003E0F08">
        <w:trPr>
          <w:cantSplit/>
        </w:trPr>
        <w:tc>
          <w:tcPr>
            <w:tcW w:w="3775" w:type="dxa"/>
          </w:tcPr>
          <w:p w:rsidR="000D2255" w:rsidRPr="005373A3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0D2255" w:rsidRPr="0009200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2005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:rsidR="000D2255" w:rsidRPr="00EA5359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D2255" w:rsidRPr="00BF2B9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D2255" w:rsidRPr="00EA5359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D2255" w:rsidRPr="0024223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D2255" w:rsidRPr="00EA535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D2255" w:rsidRPr="00BF2B9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54AB8" w:rsidRPr="00B14380" w:rsidTr="003E0F08">
        <w:trPr>
          <w:cantSplit/>
        </w:trPr>
        <w:tc>
          <w:tcPr>
            <w:tcW w:w="3775" w:type="dxa"/>
          </w:tcPr>
          <w:p w:rsidR="00E54AB8" w:rsidRPr="005373A3" w:rsidRDefault="00E54AB8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E54AB8" w:rsidRPr="00092005" w:rsidRDefault="00E54AB8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005">
              <w:rPr>
                <w:rFonts w:ascii="Angsana New" w:hAnsi="Angsana New"/>
                <w:sz w:val="30"/>
                <w:szCs w:val="30"/>
              </w:rPr>
              <w:t>1,</w:t>
            </w:r>
            <w:r w:rsidRPr="00092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440DE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</w:p>
        </w:tc>
        <w:tc>
          <w:tcPr>
            <w:tcW w:w="284" w:type="dxa"/>
          </w:tcPr>
          <w:p w:rsidR="00E54AB8" w:rsidRPr="00EA5359" w:rsidRDefault="00E54AB8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E54AB8" w:rsidRPr="003732B9" w:rsidRDefault="00E54AB8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751</w:t>
            </w:r>
          </w:p>
        </w:tc>
        <w:tc>
          <w:tcPr>
            <w:tcW w:w="283" w:type="dxa"/>
          </w:tcPr>
          <w:p w:rsidR="00E54AB8" w:rsidRPr="00EA5359" w:rsidRDefault="00E54AB8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E54AB8" w:rsidRPr="0024223D" w:rsidRDefault="00E54AB8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54AB8" w:rsidRPr="00EA5359" w:rsidRDefault="00E54AB8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E54AB8" w:rsidRPr="00DC3D77" w:rsidRDefault="00E54AB8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D2255" w:rsidRPr="00B14380" w:rsidTr="003E0F08">
        <w:trPr>
          <w:cantSplit/>
        </w:trPr>
        <w:tc>
          <w:tcPr>
            <w:tcW w:w="3775" w:type="dxa"/>
          </w:tcPr>
          <w:p w:rsidR="000D2255" w:rsidRPr="00F3756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D2255" w:rsidRPr="0009200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00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0D2255" w:rsidRPr="00EA5359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0D2255" w:rsidRPr="003732B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</w:p>
        </w:tc>
        <w:tc>
          <w:tcPr>
            <w:tcW w:w="283" w:type="dxa"/>
          </w:tcPr>
          <w:p w:rsidR="000D2255" w:rsidRPr="00EA5359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D2255" w:rsidRPr="0024223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D2255" w:rsidRPr="00EA535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D2255" w:rsidRPr="003732B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</w:p>
        </w:tc>
      </w:tr>
      <w:tr w:rsidR="000D2255" w:rsidRPr="00B14380" w:rsidTr="003E0F08">
        <w:trPr>
          <w:cantSplit/>
        </w:trPr>
        <w:tc>
          <w:tcPr>
            <w:tcW w:w="3775" w:type="dxa"/>
          </w:tcPr>
          <w:p w:rsidR="000D2255" w:rsidRPr="00F3756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D2255" w:rsidRPr="0009200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005">
              <w:rPr>
                <w:rFonts w:ascii="Angsana New" w:hAnsi="Angsana New"/>
                <w:sz w:val="30"/>
                <w:szCs w:val="30"/>
              </w:rPr>
              <w:t>1</w:t>
            </w:r>
            <w:r w:rsidRPr="00092005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284" w:type="dxa"/>
          </w:tcPr>
          <w:p w:rsidR="000D2255" w:rsidRPr="00B14380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0D2255" w:rsidRPr="00E312F4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D2255" w:rsidRPr="00B14380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D2255" w:rsidRPr="0024223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1</w:t>
            </w: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</w:p>
        </w:tc>
        <w:tc>
          <w:tcPr>
            <w:tcW w:w="284" w:type="dxa"/>
          </w:tcPr>
          <w:p w:rsidR="000D2255" w:rsidRPr="00B14380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D2255" w:rsidRPr="003732B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2B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D2255" w:rsidRPr="00BF2B9D" w:rsidTr="003E0F08">
        <w:trPr>
          <w:cantSplit/>
        </w:trPr>
        <w:tc>
          <w:tcPr>
            <w:tcW w:w="3775" w:type="dxa"/>
          </w:tcPr>
          <w:p w:rsidR="000D225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0D2255" w:rsidRPr="0009200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005">
              <w:rPr>
                <w:rFonts w:ascii="Angsana New" w:hAnsi="Angsana New"/>
                <w:sz w:val="30"/>
                <w:szCs w:val="30"/>
              </w:rPr>
              <w:t>1</w:t>
            </w:r>
            <w:r w:rsidRPr="0009200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092005">
              <w:rPr>
                <w:rFonts w:ascii="Angsana New" w:hAnsi="Angsana New"/>
                <w:sz w:val="30"/>
                <w:szCs w:val="30"/>
              </w:rPr>
              <w:t>,</w:t>
            </w:r>
            <w:r w:rsidRPr="00092005">
              <w:rPr>
                <w:rFonts w:ascii="Angsana New" w:hAnsi="Angsana New" w:hint="cs"/>
                <w:sz w:val="30"/>
                <w:szCs w:val="30"/>
                <w:cs/>
              </w:rPr>
              <w:t>983</w:t>
            </w:r>
          </w:p>
        </w:tc>
        <w:tc>
          <w:tcPr>
            <w:tcW w:w="284" w:type="dxa"/>
          </w:tcPr>
          <w:p w:rsidR="000D2255" w:rsidRPr="0066040A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0D2255" w:rsidRPr="001D5F6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833</w:t>
            </w:r>
          </w:p>
        </w:tc>
        <w:tc>
          <w:tcPr>
            <w:tcW w:w="283" w:type="dxa"/>
          </w:tcPr>
          <w:p w:rsidR="000D2255" w:rsidRPr="0066040A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D2255" w:rsidRPr="0024223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13,</w:t>
            </w: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>629</w:t>
            </w:r>
          </w:p>
        </w:tc>
        <w:tc>
          <w:tcPr>
            <w:tcW w:w="284" w:type="dxa"/>
          </w:tcPr>
          <w:p w:rsidR="000D2255" w:rsidRPr="00B14380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D2255" w:rsidRPr="00E312F4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E312F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198</w:t>
            </w:r>
          </w:p>
        </w:tc>
      </w:tr>
      <w:tr w:rsidR="000D2255" w:rsidRPr="00BF2B9D" w:rsidTr="003E0F08">
        <w:trPr>
          <w:cantSplit/>
        </w:trPr>
        <w:tc>
          <w:tcPr>
            <w:tcW w:w="3775" w:type="dxa"/>
          </w:tcPr>
          <w:p w:rsidR="000D225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0D2255" w:rsidRPr="00092005" w:rsidRDefault="003D0F42" w:rsidP="003D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225</w:t>
            </w:r>
          </w:p>
        </w:tc>
        <w:tc>
          <w:tcPr>
            <w:tcW w:w="284" w:type="dxa"/>
          </w:tcPr>
          <w:p w:rsidR="000D2255" w:rsidRPr="0066040A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0D2255" w:rsidRPr="00DC3D77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D2255" w:rsidRPr="0066040A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D2255" w:rsidRPr="00DC3D77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D2255" w:rsidRPr="00B14380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D2255" w:rsidRPr="00DC3D77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D2255" w:rsidRPr="00BF2B9D" w:rsidTr="003E0F08">
        <w:trPr>
          <w:cantSplit/>
        </w:trPr>
        <w:tc>
          <w:tcPr>
            <w:tcW w:w="3775" w:type="dxa"/>
          </w:tcPr>
          <w:p w:rsidR="000D225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0D2255" w:rsidRPr="00092005" w:rsidRDefault="003D0F42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005">
              <w:rPr>
                <w:rFonts w:ascii="Angsana New" w:hAnsi="Angsana New" w:hint="cs"/>
                <w:sz w:val="30"/>
                <w:szCs w:val="30"/>
                <w:cs/>
              </w:rPr>
              <w:t>270</w:t>
            </w:r>
          </w:p>
        </w:tc>
        <w:tc>
          <w:tcPr>
            <w:tcW w:w="284" w:type="dxa"/>
          </w:tcPr>
          <w:p w:rsidR="000D2255" w:rsidRPr="0066040A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0D2255" w:rsidRPr="001D5F6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444</w:t>
            </w:r>
          </w:p>
        </w:tc>
        <w:tc>
          <w:tcPr>
            <w:tcW w:w="283" w:type="dxa"/>
          </w:tcPr>
          <w:p w:rsidR="000D2255" w:rsidRPr="005105A8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D2255" w:rsidRPr="0024223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>361</w:t>
            </w:r>
          </w:p>
        </w:tc>
        <w:tc>
          <w:tcPr>
            <w:tcW w:w="284" w:type="dxa"/>
          </w:tcPr>
          <w:p w:rsidR="000D2255" w:rsidRPr="005105A8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D2255" w:rsidRPr="00E312F4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290</w:t>
            </w:r>
          </w:p>
        </w:tc>
      </w:tr>
      <w:tr w:rsidR="000D2255" w:rsidRPr="00030317" w:rsidTr="003E0F08">
        <w:trPr>
          <w:cantSplit/>
        </w:trPr>
        <w:tc>
          <w:tcPr>
            <w:tcW w:w="3775" w:type="dxa"/>
          </w:tcPr>
          <w:p w:rsidR="000D2255" w:rsidRPr="00030317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0D2255" w:rsidRPr="00030317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0D2255" w:rsidRPr="00030317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0D2255" w:rsidRPr="00030317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3" w:type="dxa"/>
          </w:tcPr>
          <w:p w:rsidR="000D2255" w:rsidRPr="00030317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</w:tcPr>
          <w:p w:rsidR="000D2255" w:rsidRPr="00030317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0D2255" w:rsidRPr="00030317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7" w:type="dxa"/>
          </w:tcPr>
          <w:p w:rsidR="000D2255" w:rsidRPr="00030317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</w:tbl>
    <w:p w:rsidR="00030317" w:rsidRDefault="00030317"/>
    <w:tbl>
      <w:tblPr>
        <w:tblW w:w="9731" w:type="dxa"/>
        <w:tblInd w:w="18" w:type="dxa"/>
        <w:tblLayout w:type="fixed"/>
        <w:tblLook w:val="0000"/>
      </w:tblPr>
      <w:tblGrid>
        <w:gridCol w:w="3775"/>
        <w:gridCol w:w="1276"/>
        <w:gridCol w:w="284"/>
        <w:gridCol w:w="1275"/>
        <w:gridCol w:w="283"/>
        <w:gridCol w:w="1277"/>
        <w:gridCol w:w="284"/>
        <w:gridCol w:w="1277"/>
      </w:tblGrid>
      <w:tr w:rsidR="00030317" w:rsidRPr="00E24209" w:rsidTr="00D0548E">
        <w:trPr>
          <w:cantSplit/>
        </w:trPr>
        <w:tc>
          <w:tcPr>
            <w:tcW w:w="3775" w:type="dxa"/>
          </w:tcPr>
          <w:p w:rsidR="00030317" w:rsidRPr="00F51F88" w:rsidRDefault="00030317" w:rsidP="00D0548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cs="Times New Roman"/>
                <w:cs/>
              </w:rPr>
              <w:lastRenderedPageBreak/>
              <w:br w:type="page"/>
            </w:r>
          </w:p>
        </w:tc>
        <w:tc>
          <w:tcPr>
            <w:tcW w:w="5956" w:type="dxa"/>
            <w:gridSpan w:val="7"/>
            <w:tcBorders>
              <w:bottom w:val="single" w:sz="4" w:space="0" w:color="auto"/>
            </w:tcBorders>
          </w:tcPr>
          <w:p w:rsidR="00030317" w:rsidRPr="00E24209" w:rsidRDefault="00030317" w:rsidP="00D0548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30317" w:rsidRPr="00E24209" w:rsidTr="00D0548E">
        <w:trPr>
          <w:cantSplit/>
        </w:trPr>
        <w:tc>
          <w:tcPr>
            <w:tcW w:w="3775" w:type="dxa"/>
          </w:tcPr>
          <w:p w:rsidR="00030317" w:rsidRPr="00F51F88" w:rsidRDefault="00030317" w:rsidP="00D0548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30317" w:rsidRPr="00E24209" w:rsidRDefault="00030317" w:rsidP="00D0548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30317" w:rsidRPr="00E24209" w:rsidRDefault="00030317" w:rsidP="00D0548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30317" w:rsidRPr="00E24209" w:rsidRDefault="00030317" w:rsidP="00D0548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30317" w:rsidRPr="00F51F88" w:rsidTr="00D0548E">
        <w:trPr>
          <w:cantSplit/>
        </w:trPr>
        <w:tc>
          <w:tcPr>
            <w:tcW w:w="3775" w:type="dxa"/>
          </w:tcPr>
          <w:p w:rsidR="00030317" w:rsidRPr="00E9777E" w:rsidRDefault="00030317" w:rsidP="00D0548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0317" w:rsidRPr="00F51F88" w:rsidRDefault="00030317" w:rsidP="00D0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030317" w:rsidRPr="00F51F88" w:rsidRDefault="00030317" w:rsidP="00D0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30317" w:rsidRPr="00F51F88" w:rsidRDefault="00030317" w:rsidP="00D0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3" w:type="dxa"/>
          </w:tcPr>
          <w:p w:rsidR="00030317" w:rsidRPr="00F51F88" w:rsidRDefault="00030317" w:rsidP="00D0548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30317" w:rsidRPr="00F51F88" w:rsidRDefault="00030317" w:rsidP="00D0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030317" w:rsidRPr="00F51F88" w:rsidRDefault="00030317" w:rsidP="00D0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30317" w:rsidRPr="00F51F88" w:rsidRDefault="00030317" w:rsidP="00D0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B259D0" w:rsidRPr="00B14380" w:rsidTr="00E312F4">
        <w:trPr>
          <w:cantSplit/>
        </w:trPr>
        <w:tc>
          <w:tcPr>
            <w:tcW w:w="3775" w:type="dxa"/>
          </w:tcPr>
          <w:p w:rsidR="00B259D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B259D0" w:rsidRPr="00F96A6A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259D0" w:rsidRPr="00B14380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B259D0" w:rsidRPr="004C2E64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B259D0" w:rsidRPr="00B14380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B259D0" w:rsidRPr="00F96A6A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259D0" w:rsidRPr="00B1438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B259D0" w:rsidRPr="004C2E64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BE507C" w:rsidRPr="00B14380" w:rsidTr="00E312F4">
        <w:trPr>
          <w:cantSplit/>
        </w:trPr>
        <w:tc>
          <w:tcPr>
            <w:tcW w:w="3775" w:type="dxa"/>
          </w:tcPr>
          <w:p w:rsidR="00BE507C" w:rsidRDefault="00BE507C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</w:tcPr>
          <w:p w:rsidR="00BE507C" w:rsidRPr="00CC388D" w:rsidRDefault="00D60A2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88D">
              <w:rPr>
                <w:rFonts w:ascii="Angsana New" w:hAnsi="Angsana New"/>
                <w:sz w:val="30"/>
                <w:szCs w:val="30"/>
              </w:rPr>
              <w:t>10,</w:t>
            </w:r>
            <w:r w:rsidR="00CC388D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84" w:type="dxa"/>
          </w:tcPr>
          <w:p w:rsidR="00BE507C" w:rsidRPr="006E327A" w:rsidRDefault="00BE50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BE507C" w:rsidRPr="00AF1D97" w:rsidRDefault="00BE507C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1D97">
              <w:rPr>
                <w:rFonts w:ascii="Angsana New" w:hAnsi="Angsana New"/>
                <w:sz w:val="30"/>
                <w:szCs w:val="30"/>
              </w:rPr>
              <w:t>9,8</w:t>
            </w:r>
            <w:r w:rsidR="00300BEB"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</w:p>
        </w:tc>
        <w:tc>
          <w:tcPr>
            <w:tcW w:w="283" w:type="dxa"/>
          </w:tcPr>
          <w:p w:rsidR="00BE507C" w:rsidRPr="00B14380" w:rsidRDefault="00BE50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BE507C" w:rsidRPr="00492235" w:rsidRDefault="00D60A2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235">
              <w:rPr>
                <w:rFonts w:ascii="Angsana New" w:hAnsi="Angsana New"/>
                <w:sz w:val="30"/>
                <w:szCs w:val="30"/>
              </w:rPr>
              <w:t>4,2</w:t>
            </w:r>
            <w:r w:rsidR="00CC388D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4" w:type="dxa"/>
          </w:tcPr>
          <w:p w:rsidR="00BE507C" w:rsidRPr="00B14380" w:rsidRDefault="00BE50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BE507C" w:rsidRPr="00526DBA" w:rsidRDefault="00BE507C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DBA">
              <w:rPr>
                <w:rFonts w:ascii="Angsana New" w:hAnsi="Angsana New"/>
                <w:sz w:val="30"/>
                <w:szCs w:val="30"/>
              </w:rPr>
              <w:t>4,03</w:t>
            </w:r>
            <w:r w:rsidR="00300B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BE507C" w:rsidRPr="00B14380" w:rsidTr="00E312F4">
        <w:trPr>
          <w:cantSplit/>
        </w:trPr>
        <w:tc>
          <w:tcPr>
            <w:tcW w:w="3775" w:type="dxa"/>
          </w:tcPr>
          <w:p w:rsidR="00BE507C" w:rsidRDefault="00BE507C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E507C" w:rsidRPr="00CC388D" w:rsidRDefault="00D60A2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88D">
              <w:rPr>
                <w:rFonts w:ascii="Angsana New" w:hAnsi="Angsana New"/>
                <w:sz w:val="30"/>
                <w:szCs w:val="30"/>
              </w:rPr>
              <w:t>21</w:t>
            </w:r>
            <w:r w:rsidR="00CC388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BE507C" w:rsidRPr="00B43FA4" w:rsidRDefault="00BE50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E507C" w:rsidRPr="00AF1D97" w:rsidRDefault="00300BEB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412</w:t>
            </w:r>
          </w:p>
        </w:tc>
        <w:tc>
          <w:tcPr>
            <w:tcW w:w="283" w:type="dxa"/>
          </w:tcPr>
          <w:p w:rsidR="00BE507C" w:rsidRPr="00B14380" w:rsidRDefault="00BE50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BE507C" w:rsidRPr="00492235" w:rsidRDefault="00D60A2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235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84" w:type="dxa"/>
          </w:tcPr>
          <w:p w:rsidR="00BE507C" w:rsidRPr="00B14380" w:rsidRDefault="00BE50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BE507C" w:rsidRPr="00526DBA" w:rsidRDefault="00300BEB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</w:p>
        </w:tc>
      </w:tr>
      <w:tr w:rsidR="00BE507C" w:rsidRPr="00B14380" w:rsidTr="00E312F4">
        <w:trPr>
          <w:cantSplit/>
        </w:trPr>
        <w:tc>
          <w:tcPr>
            <w:tcW w:w="3775" w:type="dxa"/>
          </w:tcPr>
          <w:p w:rsidR="00BE507C" w:rsidRPr="004C7AA6" w:rsidRDefault="00BE50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507C" w:rsidRPr="00CC388D" w:rsidRDefault="00CC388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D60A23" w:rsidRPr="00CC38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284" w:type="dxa"/>
          </w:tcPr>
          <w:p w:rsidR="00BE507C" w:rsidRPr="006E327A" w:rsidRDefault="00BE50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BE507C" w:rsidRPr="00AF1D97" w:rsidRDefault="00BE507C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="00300BEB">
              <w:rPr>
                <w:rFonts w:ascii="Angsana New" w:hAnsi="Angsana New" w:hint="cs"/>
                <w:sz w:val="30"/>
                <w:szCs w:val="30"/>
                <w:cs/>
              </w:rPr>
              <w:t>295</w:t>
            </w:r>
          </w:p>
        </w:tc>
        <w:tc>
          <w:tcPr>
            <w:tcW w:w="283" w:type="dxa"/>
          </w:tcPr>
          <w:p w:rsidR="00BE507C" w:rsidRPr="00B14380" w:rsidRDefault="00BE50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507C" w:rsidRPr="00492235" w:rsidRDefault="00D60A2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235">
              <w:rPr>
                <w:rFonts w:ascii="Angsana New" w:hAnsi="Angsana New"/>
                <w:sz w:val="30"/>
                <w:szCs w:val="30"/>
              </w:rPr>
              <w:t>4,3</w:t>
            </w:r>
            <w:r w:rsidR="00CC388D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84" w:type="dxa"/>
          </w:tcPr>
          <w:p w:rsidR="00BE507C" w:rsidRPr="00B14380" w:rsidRDefault="00BE50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BE507C" w:rsidRPr="00526DBA" w:rsidRDefault="00BE507C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DBA">
              <w:rPr>
                <w:rFonts w:ascii="Angsana New" w:hAnsi="Angsana New"/>
                <w:sz w:val="30"/>
                <w:szCs w:val="30"/>
              </w:rPr>
              <w:t>4,</w:t>
            </w:r>
            <w:r w:rsidR="00300BEB">
              <w:rPr>
                <w:rFonts w:ascii="Angsana New" w:hAnsi="Angsana New" w:hint="cs"/>
                <w:sz w:val="30"/>
                <w:szCs w:val="30"/>
                <w:cs/>
              </w:rPr>
              <w:t>236</w:t>
            </w:r>
          </w:p>
        </w:tc>
      </w:tr>
    </w:tbl>
    <w:p w:rsidR="00030317" w:rsidRDefault="0003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B259D0" w:rsidRDefault="00B259D0" w:rsidP="00B2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236EB9">
        <w:rPr>
          <w:rFonts w:ascii="Angsana New" w:hAnsi="Angsana New" w:hint="cs"/>
          <w:sz w:val="30"/>
          <w:szCs w:val="30"/>
          <w:cs/>
        </w:rPr>
        <w:t>งวดเก้า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236EB9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 w:rsidR="00502EC5">
        <w:rPr>
          <w:rFonts w:ascii="Angsana New" w:hAnsi="Angsana New" w:hint="cs"/>
          <w:sz w:val="30"/>
          <w:szCs w:val="30"/>
          <w:cs/>
        </w:rPr>
        <w:t>63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25</w:t>
      </w:r>
      <w:r w:rsidR="00502EC5">
        <w:rPr>
          <w:rFonts w:ascii="Angsana New" w:hAnsi="Angsana New" w:hint="cs"/>
          <w:sz w:val="30"/>
          <w:szCs w:val="30"/>
          <w:cs/>
        </w:rPr>
        <w:t>62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B259D0" w:rsidRPr="00806A72" w:rsidRDefault="00B259D0" w:rsidP="00B2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2"/>
        <w:gridCol w:w="1275"/>
        <w:gridCol w:w="284"/>
        <w:gridCol w:w="1275"/>
        <w:gridCol w:w="286"/>
        <w:gridCol w:w="1277"/>
        <w:gridCol w:w="284"/>
        <w:gridCol w:w="1276"/>
      </w:tblGrid>
      <w:tr w:rsidR="00B259D0" w:rsidRPr="00F51F88" w:rsidTr="007F0A96">
        <w:trPr>
          <w:cantSplit/>
        </w:trPr>
        <w:tc>
          <w:tcPr>
            <w:tcW w:w="3772" w:type="dxa"/>
          </w:tcPr>
          <w:p w:rsidR="00B259D0" w:rsidRPr="00F51F88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:rsidR="00B259D0" w:rsidRPr="00E24209" w:rsidRDefault="00B259D0" w:rsidP="00B259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259D0" w:rsidRPr="00F51F88" w:rsidTr="007F0A96">
        <w:trPr>
          <w:cantSplit/>
        </w:trPr>
        <w:tc>
          <w:tcPr>
            <w:tcW w:w="3772" w:type="dxa"/>
          </w:tcPr>
          <w:p w:rsidR="00B259D0" w:rsidRPr="00F51F88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59D0" w:rsidRPr="00E24209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</w:tcPr>
          <w:p w:rsidR="00B259D0" w:rsidRPr="00E24209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59D0" w:rsidRPr="00E24209" w:rsidRDefault="00B259D0" w:rsidP="00B259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259D0" w:rsidRPr="00F51F88" w:rsidTr="007F0A96">
        <w:trPr>
          <w:cantSplit/>
        </w:trPr>
        <w:tc>
          <w:tcPr>
            <w:tcW w:w="3772" w:type="dxa"/>
          </w:tcPr>
          <w:p w:rsidR="00B259D0" w:rsidRPr="00E9777E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02EC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502EC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6" w:type="dxa"/>
          </w:tcPr>
          <w:p w:rsidR="00B259D0" w:rsidRPr="00F51F88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02EC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502EC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B259D0" w:rsidRPr="00F51F88" w:rsidTr="007F0A96">
        <w:trPr>
          <w:cantSplit/>
        </w:trPr>
        <w:tc>
          <w:tcPr>
            <w:tcW w:w="3772" w:type="dxa"/>
          </w:tcPr>
          <w:p w:rsidR="00B259D0" w:rsidRPr="004A299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B259D0" w:rsidRPr="00F51F88" w:rsidRDefault="00B259D0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259D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:rsidR="00B259D0" w:rsidRPr="00F51F88" w:rsidRDefault="00B259D0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B259D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259D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2EC5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502EC5" w:rsidRPr="005373A3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02EC5" w:rsidRPr="009D43D7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02EC5" w:rsidRPr="004A299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02EC5" w:rsidRPr="00F51F88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502EC5" w:rsidRPr="0024223D" w:rsidRDefault="0015601E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92</w:t>
            </w:r>
            <w:r w:rsidR="009B7AB0"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452</w:t>
            </w:r>
          </w:p>
        </w:tc>
        <w:tc>
          <w:tcPr>
            <w:tcW w:w="284" w:type="dxa"/>
          </w:tcPr>
          <w:p w:rsidR="00502EC5" w:rsidRPr="00F51F88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02EC5" w:rsidRPr="003732B9" w:rsidRDefault="00300BEB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87</w:t>
            </w:r>
            <w:r w:rsidR="00502EC5" w:rsidRPr="003732B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310</w:t>
            </w:r>
          </w:p>
        </w:tc>
      </w:tr>
      <w:tr w:rsidR="00502EC5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502EC5" w:rsidRPr="005373A3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4A2990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02EC5" w:rsidRPr="004A299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4A2990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02EC5" w:rsidRPr="00F51F88" w:rsidRDefault="00502EC5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24223D" w:rsidRDefault="0024223D" w:rsidP="0024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13,063</w:t>
            </w:r>
          </w:p>
        </w:tc>
        <w:tc>
          <w:tcPr>
            <w:tcW w:w="284" w:type="dxa"/>
          </w:tcPr>
          <w:p w:rsidR="00502EC5" w:rsidRPr="00F51F88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02EC5" w:rsidRPr="009B7AB0" w:rsidRDefault="00300BEB" w:rsidP="009B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502EC5" w:rsidRPr="009B7A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</w:p>
        </w:tc>
      </w:tr>
      <w:tr w:rsidR="00502EC5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502EC5" w:rsidRPr="005373A3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D43D7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02EC5" w:rsidRPr="004A299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02EC5" w:rsidRPr="00F51F88" w:rsidRDefault="00502EC5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24223D" w:rsidRDefault="00D8401D" w:rsidP="0024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4</w:t>
            </w:r>
            <w:r w:rsidR="0024223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B7AB0" w:rsidRPr="0024223D">
              <w:rPr>
                <w:rFonts w:ascii="Angsana New" w:hAnsi="Angsana New"/>
                <w:sz w:val="30"/>
                <w:szCs w:val="30"/>
              </w:rPr>
              <w:t>,</w:t>
            </w:r>
            <w:r w:rsidR="0024223D">
              <w:rPr>
                <w:rFonts w:ascii="Angsana New" w:hAnsi="Angsana New" w:hint="cs"/>
                <w:sz w:val="30"/>
                <w:szCs w:val="30"/>
                <w:cs/>
              </w:rPr>
              <w:t>139</w:t>
            </w:r>
          </w:p>
        </w:tc>
        <w:tc>
          <w:tcPr>
            <w:tcW w:w="284" w:type="dxa"/>
          </w:tcPr>
          <w:p w:rsidR="00502EC5" w:rsidRPr="00F51F88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02EC5" w:rsidRPr="003732B9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</w:tr>
      <w:tr w:rsidR="00502EC5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502EC5" w:rsidRPr="005373A3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D43D7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02EC5" w:rsidRPr="004A299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02EC5" w:rsidRPr="00F5193E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24223D" w:rsidRDefault="0024223D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9B7AB0"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275</w:t>
            </w:r>
          </w:p>
        </w:tc>
        <w:tc>
          <w:tcPr>
            <w:tcW w:w="284" w:type="dxa"/>
          </w:tcPr>
          <w:p w:rsidR="00502EC5" w:rsidRPr="00F5193E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02EC5" w:rsidRPr="003732B9" w:rsidRDefault="00300BEB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587</w:t>
            </w:r>
          </w:p>
        </w:tc>
      </w:tr>
      <w:tr w:rsidR="0024223D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24223D" w:rsidRPr="005373A3" w:rsidRDefault="0024223D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4223D" w:rsidRPr="00046A17" w:rsidRDefault="0024223D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24223D" w:rsidRPr="004A2990" w:rsidRDefault="0024223D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4223D" w:rsidRPr="00046A17" w:rsidRDefault="0024223D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24223D" w:rsidRPr="00F51F88" w:rsidRDefault="0024223D" w:rsidP="008409F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4223D" w:rsidRPr="0024223D" w:rsidRDefault="0024223D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4223D" w:rsidRPr="00F51F88" w:rsidRDefault="0024223D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4223D" w:rsidRPr="003732B9" w:rsidRDefault="0024223D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098</w:t>
            </w:r>
          </w:p>
        </w:tc>
      </w:tr>
      <w:tr w:rsidR="00502EC5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502EC5" w:rsidRPr="005373A3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D43D7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02EC5" w:rsidRPr="00F51F88" w:rsidRDefault="00502EC5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24223D" w:rsidRDefault="0024223D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502EC5"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934</w:t>
            </w:r>
          </w:p>
        </w:tc>
        <w:tc>
          <w:tcPr>
            <w:tcW w:w="284" w:type="dxa"/>
          </w:tcPr>
          <w:p w:rsidR="00502EC5" w:rsidRPr="00F51F88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02EC5" w:rsidRPr="003732B9" w:rsidRDefault="00300BEB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502EC5" w:rsidRPr="003732B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453</w:t>
            </w:r>
          </w:p>
        </w:tc>
      </w:tr>
      <w:tr w:rsidR="00502EC5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502EC5" w:rsidRPr="005373A3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02EC5" w:rsidRPr="009D43D7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02EC5" w:rsidRPr="004A299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02EC5" w:rsidRPr="00F5193E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502EC5" w:rsidRPr="0024223D" w:rsidRDefault="0024223D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  <w:r w:rsidR="009B7AB0"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063</w:t>
            </w:r>
          </w:p>
        </w:tc>
        <w:tc>
          <w:tcPr>
            <w:tcW w:w="284" w:type="dxa"/>
          </w:tcPr>
          <w:p w:rsidR="00502EC5" w:rsidRPr="00F5193E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02EC5" w:rsidRPr="003732B9" w:rsidRDefault="00300BEB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606</w:t>
            </w:r>
          </w:p>
        </w:tc>
      </w:tr>
      <w:tr w:rsidR="00502EC5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502EC5" w:rsidRPr="005373A3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D43D7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02EC5" w:rsidRPr="004A299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D43D7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02EC5" w:rsidRPr="00F5193E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24223D" w:rsidRDefault="0024223D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9B7AB0"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931</w:t>
            </w:r>
          </w:p>
        </w:tc>
        <w:tc>
          <w:tcPr>
            <w:tcW w:w="284" w:type="dxa"/>
          </w:tcPr>
          <w:p w:rsidR="00502EC5" w:rsidRPr="00F5193E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02EC5" w:rsidRPr="009D43D7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C4826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CC4826" w:rsidRPr="00F37565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C4826" w:rsidRPr="009D43D7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CC4826" w:rsidRPr="00CC4826" w:rsidRDefault="00CC4826" w:rsidP="0089360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C4826" w:rsidRPr="009D43D7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CC4826" w:rsidRPr="00CC4826" w:rsidRDefault="00CC4826" w:rsidP="0089360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C4826" w:rsidRPr="0024223D" w:rsidRDefault="0024223D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646</w:t>
            </w:r>
          </w:p>
        </w:tc>
        <w:tc>
          <w:tcPr>
            <w:tcW w:w="284" w:type="dxa"/>
          </w:tcPr>
          <w:p w:rsidR="00CC4826" w:rsidRPr="00CC4826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C4826" w:rsidRPr="009D43D7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02EC5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502EC5" w:rsidRPr="005373A3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D43D7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02EC5" w:rsidRPr="004A299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02EC5" w:rsidRPr="00F5193E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24223D" w:rsidRDefault="0024223D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="009B7AB0"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300</w:t>
            </w:r>
          </w:p>
        </w:tc>
        <w:tc>
          <w:tcPr>
            <w:tcW w:w="284" w:type="dxa"/>
          </w:tcPr>
          <w:p w:rsidR="00502EC5" w:rsidRPr="00F5193E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02EC5" w:rsidRPr="003732B9" w:rsidRDefault="00300BEB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199</w:t>
            </w:r>
          </w:p>
        </w:tc>
      </w:tr>
      <w:tr w:rsidR="00CC4826" w:rsidRPr="00B14380" w:rsidTr="007F0A96">
        <w:trPr>
          <w:cantSplit/>
          <w:trHeight w:val="189"/>
        </w:trPr>
        <w:tc>
          <w:tcPr>
            <w:tcW w:w="3772" w:type="dxa"/>
          </w:tcPr>
          <w:p w:rsidR="00CC4826" w:rsidRPr="00303EF5" w:rsidRDefault="00CC482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CC4826" w:rsidRPr="00303EF5" w:rsidRDefault="00CC482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4" w:type="dxa"/>
          </w:tcPr>
          <w:p w:rsidR="00CC4826" w:rsidRPr="00303EF5" w:rsidRDefault="00CC4826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CC4826" w:rsidRPr="00303EF5" w:rsidRDefault="00CC482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6" w:type="dxa"/>
          </w:tcPr>
          <w:p w:rsidR="00CC4826" w:rsidRPr="00303EF5" w:rsidRDefault="00CC4826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CC4826" w:rsidRPr="00303EF5" w:rsidRDefault="00CC482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CC4826" w:rsidRPr="00303EF5" w:rsidRDefault="00CC482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CC4826" w:rsidRPr="00303EF5" w:rsidRDefault="00CC482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:rsidR="000D2255" w:rsidRDefault="000D2255"/>
    <w:p w:rsidR="000D2255" w:rsidRDefault="000D2255"/>
    <w:p w:rsidR="000D2255" w:rsidRDefault="000D2255"/>
    <w:p w:rsidR="000D2255" w:rsidRDefault="000D2255"/>
    <w:p w:rsidR="000D2255" w:rsidRDefault="000D2255"/>
    <w:p w:rsidR="003E4353" w:rsidRDefault="003E4353"/>
    <w:p w:rsidR="000D2255" w:rsidRDefault="000D2255"/>
    <w:tbl>
      <w:tblPr>
        <w:tblW w:w="9731" w:type="dxa"/>
        <w:tblInd w:w="18" w:type="dxa"/>
        <w:tblLayout w:type="fixed"/>
        <w:tblLook w:val="0000"/>
      </w:tblPr>
      <w:tblGrid>
        <w:gridCol w:w="3773"/>
        <w:gridCol w:w="1275"/>
        <w:gridCol w:w="284"/>
        <w:gridCol w:w="1275"/>
        <w:gridCol w:w="286"/>
        <w:gridCol w:w="1277"/>
        <w:gridCol w:w="284"/>
        <w:gridCol w:w="1277"/>
      </w:tblGrid>
      <w:tr w:rsidR="000D2255" w:rsidRPr="00F51F88" w:rsidTr="000D2255">
        <w:trPr>
          <w:cantSplit/>
        </w:trPr>
        <w:tc>
          <w:tcPr>
            <w:tcW w:w="3773" w:type="dxa"/>
          </w:tcPr>
          <w:p w:rsidR="000D2255" w:rsidRPr="00F51F88" w:rsidRDefault="000D2255" w:rsidP="003E0F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8" w:type="dxa"/>
            <w:gridSpan w:val="7"/>
            <w:tcBorders>
              <w:bottom w:val="single" w:sz="4" w:space="0" w:color="auto"/>
            </w:tcBorders>
          </w:tcPr>
          <w:p w:rsidR="000D2255" w:rsidRPr="00E24209" w:rsidRDefault="000D2255" w:rsidP="003E0F0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D2255" w:rsidRPr="00F51F88" w:rsidTr="000D2255">
        <w:trPr>
          <w:cantSplit/>
        </w:trPr>
        <w:tc>
          <w:tcPr>
            <w:tcW w:w="3773" w:type="dxa"/>
          </w:tcPr>
          <w:p w:rsidR="000D2255" w:rsidRPr="00F51F88" w:rsidRDefault="000D2255" w:rsidP="003E0F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2255" w:rsidRPr="00E24209" w:rsidRDefault="000D2255" w:rsidP="003E0F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</w:tcPr>
          <w:p w:rsidR="000D2255" w:rsidRPr="00E24209" w:rsidRDefault="000D2255" w:rsidP="003E0F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2255" w:rsidRPr="00E24209" w:rsidRDefault="000D2255" w:rsidP="003E0F0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D2255" w:rsidRPr="00F51F88" w:rsidTr="000D2255">
        <w:trPr>
          <w:cantSplit/>
        </w:trPr>
        <w:tc>
          <w:tcPr>
            <w:tcW w:w="3773" w:type="dxa"/>
          </w:tcPr>
          <w:p w:rsidR="000D2255" w:rsidRPr="00E9777E" w:rsidRDefault="000D2255" w:rsidP="003E0F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D2255" w:rsidRPr="00F51F88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0D2255" w:rsidRPr="00F51F88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D2255" w:rsidRPr="00F51F88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6" w:type="dxa"/>
          </w:tcPr>
          <w:p w:rsidR="000D2255" w:rsidRPr="00F51F88" w:rsidRDefault="000D2255" w:rsidP="003E0F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D2255" w:rsidRPr="00F51F88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0D2255" w:rsidRPr="00F51F88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D2255" w:rsidRPr="00F51F88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0D2255" w:rsidRPr="00B14380" w:rsidTr="000D2255">
        <w:trPr>
          <w:cantSplit/>
        </w:trPr>
        <w:tc>
          <w:tcPr>
            <w:tcW w:w="3773" w:type="dxa"/>
          </w:tcPr>
          <w:p w:rsidR="000D2255" w:rsidRPr="004A2990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275" w:type="dxa"/>
          </w:tcPr>
          <w:p w:rsidR="000D2255" w:rsidRPr="00F5193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D2255" w:rsidRPr="00F5193E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0D2255" w:rsidRPr="00F5193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:rsidR="000D2255" w:rsidRPr="00F5193E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D2255" w:rsidRPr="004C2E64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0D2255" w:rsidRPr="00F5193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0D2255" w:rsidRPr="00F5193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255" w:rsidRPr="00B14380" w:rsidTr="000D2255">
        <w:trPr>
          <w:cantSplit/>
        </w:trPr>
        <w:tc>
          <w:tcPr>
            <w:tcW w:w="3773" w:type="dxa"/>
          </w:tcPr>
          <w:p w:rsidR="000D2255" w:rsidRPr="005373A3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0D2255" w:rsidRPr="0009200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09200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317</w:t>
            </w:r>
          </w:p>
        </w:tc>
        <w:tc>
          <w:tcPr>
            <w:tcW w:w="284" w:type="dxa"/>
          </w:tcPr>
          <w:p w:rsidR="000D2255" w:rsidRPr="00B14380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D2255" w:rsidRPr="003732B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419</w:t>
            </w:r>
          </w:p>
        </w:tc>
        <w:tc>
          <w:tcPr>
            <w:tcW w:w="286" w:type="dxa"/>
          </w:tcPr>
          <w:p w:rsidR="000D2255" w:rsidRPr="00B14380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D2255" w:rsidRPr="0024223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361</w:t>
            </w:r>
          </w:p>
        </w:tc>
        <w:tc>
          <w:tcPr>
            <w:tcW w:w="284" w:type="dxa"/>
          </w:tcPr>
          <w:p w:rsidR="000D2255" w:rsidRPr="00B14380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D2255" w:rsidRPr="00BF2B9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8,842</w:t>
            </w:r>
          </w:p>
        </w:tc>
      </w:tr>
      <w:tr w:rsidR="000D2255" w:rsidRPr="00B14380" w:rsidTr="000D2255">
        <w:trPr>
          <w:cantSplit/>
        </w:trPr>
        <w:tc>
          <w:tcPr>
            <w:tcW w:w="3773" w:type="dxa"/>
          </w:tcPr>
          <w:p w:rsidR="000D2255" w:rsidRPr="005373A3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0D2255" w:rsidRPr="0009200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90</w:t>
            </w:r>
          </w:p>
        </w:tc>
        <w:tc>
          <w:tcPr>
            <w:tcW w:w="284" w:type="dxa"/>
          </w:tcPr>
          <w:p w:rsidR="000D2255" w:rsidRPr="00EA5359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D2255" w:rsidRPr="00BF2B9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0D2255" w:rsidRPr="00EA5359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D2255" w:rsidRPr="0024223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D2255" w:rsidRPr="00EA535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D2255" w:rsidRPr="00BF2B9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54AB8" w:rsidRPr="00B14380" w:rsidTr="000D2255">
        <w:trPr>
          <w:cantSplit/>
        </w:trPr>
        <w:tc>
          <w:tcPr>
            <w:tcW w:w="3773" w:type="dxa"/>
          </w:tcPr>
          <w:p w:rsidR="00E54AB8" w:rsidRPr="005373A3" w:rsidRDefault="00E54AB8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E54AB8" w:rsidRPr="00092005" w:rsidRDefault="00E54AB8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092005">
              <w:rPr>
                <w:rFonts w:ascii="Angsana New" w:hAnsi="Angsana New"/>
                <w:sz w:val="30"/>
                <w:szCs w:val="30"/>
              </w:rPr>
              <w:t>,</w:t>
            </w:r>
            <w:r w:rsidR="000440DE">
              <w:rPr>
                <w:rFonts w:ascii="Angsana New" w:hAnsi="Angsana New" w:hint="cs"/>
                <w:sz w:val="30"/>
                <w:szCs w:val="30"/>
                <w:cs/>
              </w:rPr>
              <w:t>728</w:t>
            </w:r>
          </w:p>
        </w:tc>
        <w:tc>
          <w:tcPr>
            <w:tcW w:w="284" w:type="dxa"/>
          </w:tcPr>
          <w:p w:rsidR="00E54AB8" w:rsidRPr="00EA5359" w:rsidRDefault="00E54AB8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E54AB8" w:rsidRPr="003732B9" w:rsidRDefault="00E54AB8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432</w:t>
            </w:r>
          </w:p>
        </w:tc>
        <w:tc>
          <w:tcPr>
            <w:tcW w:w="286" w:type="dxa"/>
          </w:tcPr>
          <w:p w:rsidR="00E54AB8" w:rsidRPr="00EA5359" w:rsidRDefault="00E54AB8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E54AB8" w:rsidRPr="0024223D" w:rsidRDefault="00E54AB8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54AB8" w:rsidRPr="00EA5359" w:rsidRDefault="00E54AB8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E54AB8" w:rsidRPr="00BF2B9D" w:rsidRDefault="00E54AB8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D2255" w:rsidRPr="00B14380" w:rsidTr="000D2255">
        <w:trPr>
          <w:cantSplit/>
        </w:trPr>
        <w:tc>
          <w:tcPr>
            <w:tcW w:w="3773" w:type="dxa"/>
          </w:tcPr>
          <w:p w:rsidR="000D2255" w:rsidRPr="00F3756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D2255" w:rsidRPr="0009200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</w:t>
            </w:r>
          </w:p>
        </w:tc>
        <w:tc>
          <w:tcPr>
            <w:tcW w:w="284" w:type="dxa"/>
          </w:tcPr>
          <w:p w:rsidR="000D2255" w:rsidRPr="00EA5359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0D2255" w:rsidRPr="003732B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158</w:t>
            </w:r>
          </w:p>
        </w:tc>
        <w:tc>
          <w:tcPr>
            <w:tcW w:w="286" w:type="dxa"/>
          </w:tcPr>
          <w:p w:rsidR="000D2255" w:rsidRPr="00EA5359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D2255" w:rsidRPr="0024223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84" w:type="dxa"/>
          </w:tcPr>
          <w:p w:rsidR="000D2255" w:rsidRPr="00EA535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D2255" w:rsidRPr="00BF2B9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</w:p>
        </w:tc>
      </w:tr>
      <w:tr w:rsidR="000D2255" w:rsidRPr="009776BE" w:rsidTr="000D2255">
        <w:trPr>
          <w:cantSplit/>
        </w:trPr>
        <w:tc>
          <w:tcPr>
            <w:tcW w:w="3773" w:type="dxa"/>
          </w:tcPr>
          <w:p w:rsidR="000D2255" w:rsidRPr="005373A3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255" w:rsidRPr="00E312F4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D2255" w:rsidRPr="00B14380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D2255" w:rsidRPr="00E312F4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0D2255" w:rsidRPr="00B14380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255" w:rsidRPr="0024223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  <w:tc>
          <w:tcPr>
            <w:tcW w:w="284" w:type="dxa"/>
          </w:tcPr>
          <w:p w:rsidR="000D2255" w:rsidRPr="00B14380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D2255" w:rsidRPr="00E312F4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D2255" w:rsidRPr="009776BE" w:rsidTr="000D2255">
        <w:trPr>
          <w:cantSplit/>
        </w:trPr>
        <w:tc>
          <w:tcPr>
            <w:tcW w:w="3773" w:type="dxa"/>
          </w:tcPr>
          <w:p w:rsidR="000D2255" w:rsidRPr="00F3756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255" w:rsidRPr="0009200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358</w:t>
            </w:r>
          </w:p>
        </w:tc>
        <w:tc>
          <w:tcPr>
            <w:tcW w:w="284" w:type="dxa"/>
          </w:tcPr>
          <w:p w:rsidR="000D2255" w:rsidRPr="00B14380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D2255" w:rsidRPr="003732B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86" w:type="dxa"/>
          </w:tcPr>
          <w:p w:rsidR="000D2255" w:rsidRPr="00B14380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255" w:rsidRPr="0024223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>358</w:t>
            </w:r>
          </w:p>
        </w:tc>
        <w:tc>
          <w:tcPr>
            <w:tcW w:w="284" w:type="dxa"/>
          </w:tcPr>
          <w:p w:rsidR="000D2255" w:rsidRPr="00B14380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D2255" w:rsidRPr="003732B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2B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D2255" w:rsidRPr="009776BE" w:rsidTr="000D2255">
        <w:trPr>
          <w:cantSplit/>
        </w:trPr>
        <w:tc>
          <w:tcPr>
            <w:tcW w:w="3773" w:type="dxa"/>
          </w:tcPr>
          <w:p w:rsidR="000D225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255" w:rsidRPr="0009200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</w:p>
        </w:tc>
        <w:tc>
          <w:tcPr>
            <w:tcW w:w="284" w:type="dxa"/>
          </w:tcPr>
          <w:p w:rsidR="000D2255" w:rsidRPr="0066040A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D2255" w:rsidRPr="00E312F4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171</w:t>
            </w:r>
          </w:p>
        </w:tc>
        <w:tc>
          <w:tcPr>
            <w:tcW w:w="286" w:type="dxa"/>
          </w:tcPr>
          <w:p w:rsidR="000D2255" w:rsidRPr="0066040A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255" w:rsidRPr="0024223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>44</w:t>
            </w:r>
            <w:r w:rsidRPr="0024223D">
              <w:rPr>
                <w:rFonts w:ascii="Angsana New" w:hAnsi="Angsana New"/>
                <w:sz w:val="30"/>
                <w:szCs w:val="30"/>
              </w:rPr>
              <w:t>,</w:t>
            </w: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>218</w:t>
            </w:r>
          </w:p>
        </w:tc>
        <w:tc>
          <w:tcPr>
            <w:tcW w:w="284" w:type="dxa"/>
          </w:tcPr>
          <w:p w:rsidR="000D2255" w:rsidRPr="00B14380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D2255" w:rsidRPr="00E312F4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733</w:t>
            </w:r>
          </w:p>
        </w:tc>
      </w:tr>
      <w:tr w:rsidR="000D2255" w:rsidRPr="009776BE" w:rsidTr="000D2255">
        <w:trPr>
          <w:cantSplit/>
        </w:trPr>
        <w:tc>
          <w:tcPr>
            <w:tcW w:w="3773" w:type="dxa"/>
          </w:tcPr>
          <w:p w:rsidR="000D225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255" w:rsidRPr="0009200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017</w:t>
            </w:r>
          </w:p>
        </w:tc>
        <w:tc>
          <w:tcPr>
            <w:tcW w:w="284" w:type="dxa"/>
          </w:tcPr>
          <w:p w:rsidR="000D2255" w:rsidRPr="0066040A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D2255" w:rsidRPr="003732B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6" w:type="dxa"/>
          </w:tcPr>
          <w:p w:rsidR="000D2255" w:rsidRPr="0066040A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255" w:rsidRPr="0024223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13,967</w:t>
            </w:r>
          </w:p>
        </w:tc>
        <w:tc>
          <w:tcPr>
            <w:tcW w:w="284" w:type="dxa"/>
          </w:tcPr>
          <w:p w:rsidR="000D2255" w:rsidRPr="00B14380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D2255" w:rsidRPr="003732B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2B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D2255" w:rsidRPr="009776BE" w:rsidTr="000D2255">
        <w:trPr>
          <w:cantSplit/>
        </w:trPr>
        <w:tc>
          <w:tcPr>
            <w:tcW w:w="3773" w:type="dxa"/>
          </w:tcPr>
          <w:p w:rsidR="000D225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255" w:rsidRPr="0009200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005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326</w:t>
            </w:r>
          </w:p>
        </w:tc>
        <w:tc>
          <w:tcPr>
            <w:tcW w:w="284" w:type="dxa"/>
          </w:tcPr>
          <w:p w:rsidR="000D2255" w:rsidRPr="0066040A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D2255" w:rsidRPr="002863D2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863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287</w:t>
            </w:r>
          </w:p>
        </w:tc>
        <w:tc>
          <w:tcPr>
            <w:tcW w:w="286" w:type="dxa"/>
          </w:tcPr>
          <w:p w:rsidR="000D2255" w:rsidRPr="005105A8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255" w:rsidRPr="0024223D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>1,039</w:t>
            </w:r>
          </w:p>
        </w:tc>
        <w:tc>
          <w:tcPr>
            <w:tcW w:w="284" w:type="dxa"/>
          </w:tcPr>
          <w:p w:rsidR="000D2255" w:rsidRPr="005105A8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D2255" w:rsidRPr="00E312F4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933</w:t>
            </w:r>
          </w:p>
        </w:tc>
      </w:tr>
      <w:tr w:rsidR="000D2255" w:rsidRPr="00B14380" w:rsidTr="000D2255">
        <w:trPr>
          <w:cantSplit/>
        </w:trPr>
        <w:tc>
          <w:tcPr>
            <w:tcW w:w="3773" w:type="dxa"/>
          </w:tcPr>
          <w:p w:rsidR="000D2255" w:rsidRPr="00502EC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0D2255" w:rsidRPr="00300BEB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0D2255" w:rsidRPr="00502EC5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0D2255" w:rsidRPr="00502EC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6" w:type="dxa"/>
          </w:tcPr>
          <w:p w:rsidR="000D2255" w:rsidRPr="00502EC5" w:rsidRDefault="000D2255" w:rsidP="003E0F0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</w:tcPr>
          <w:p w:rsidR="000D2255" w:rsidRPr="00300BEB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0D2255" w:rsidRPr="00502EC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7" w:type="dxa"/>
          </w:tcPr>
          <w:p w:rsidR="000D2255" w:rsidRPr="00502EC5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502EC5" w:rsidRPr="00B14380" w:rsidTr="000D2255">
        <w:trPr>
          <w:cantSplit/>
        </w:trPr>
        <w:tc>
          <w:tcPr>
            <w:tcW w:w="3773" w:type="dxa"/>
          </w:tcPr>
          <w:p w:rsidR="00502EC5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</w:tcPr>
          <w:p w:rsidR="00502EC5" w:rsidRPr="00300BEB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02EC5" w:rsidRPr="00B1438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02EC5" w:rsidRPr="004C2E64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6" w:type="dxa"/>
          </w:tcPr>
          <w:p w:rsidR="00502EC5" w:rsidRPr="00B1438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02EC5" w:rsidRPr="00300BEB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02EC5" w:rsidRPr="00B1438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502EC5" w:rsidRPr="004C2E64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502EC5" w:rsidRPr="00B14380" w:rsidTr="000D2255">
        <w:trPr>
          <w:cantSplit/>
        </w:trPr>
        <w:tc>
          <w:tcPr>
            <w:tcW w:w="3773" w:type="dxa"/>
          </w:tcPr>
          <w:p w:rsidR="00502EC5" w:rsidRDefault="00502EC5" w:rsidP="00B259D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</w:tcPr>
          <w:p w:rsidR="00502EC5" w:rsidRPr="00CC388D" w:rsidRDefault="00CC388D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D60A23" w:rsidRPr="00CC38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84" w:type="dxa"/>
          </w:tcPr>
          <w:p w:rsidR="00502EC5" w:rsidRPr="006E327A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02EC5" w:rsidRPr="00AF1D97" w:rsidRDefault="00300BEB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493</w:t>
            </w:r>
          </w:p>
        </w:tc>
        <w:tc>
          <w:tcPr>
            <w:tcW w:w="286" w:type="dxa"/>
          </w:tcPr>
          <w:p w:rsidR="00502EC5" w:rsidRPr="00B1438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502EC5" w:rsidRPr="00CC388D" w:rsidRDefault="00CC388D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D60A23" w:rsidRPr="00CC38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284" w:type="dxa"/>
          </w:tcPr>
          <w:p w:rsidR="00502EC5" w:rsidRPr="00B1438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502EC5" w:rsidRPr="00526DBA" w:rsidRDefault="00300BEB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</w:p>
        </w:tc>
      </w:tr>
      <w:tr w:rsidR="00502EC5" w:rsidRPr="00B14380" w:rsidTr="000D2255">
        <w:trPr>
          <w:cantSplit/>
        </w:trPr>
        <w:tc>
          <w:tcPr>
            <w:tcW w:w="3773" w:type="dxa"/>
          </w:tcPr>
          <w:p w:rsidR="00502EC5" w:rsidRDefault="00502EC5" w:rsidP="00B259D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02EC5" w:rsidRPr="00CC388D" w:rsidRDefault="00CC388D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84" w:type="dxa"/>
          </w:tcPr>
          <w:p w:rsidR="00502EC5" w:rsidRPr="00B43FA4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02EC5" w:rsidRPr="00AF1D97" w:rsidRDefault="00300BEB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1,397</w:t>
            </w:r>
          </w:p>
        </w:tc>
        <w:tc>
          <w:tcPr>
            <w:tcW w:w="286" w:type="dxa"/>
          </w:tcPr>
          <w:p w:rsidR="00502EC5" w:rsidRPr="00B1438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502EC5" w:rsidRPr="00CC388D" w:rsidRDefault="00CC388D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84" w:type="dxa"/>
          </w:tcPr>
          <w:p w:rsidR="00502EC5" w:rsidRPr="00B1438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02EC5" w:rsidRPr="00526DBA" w:rsidRDefault="00300BEB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599</w:t>
            </w:r>
          </w:p>
        </w:tc>
      </w:tr>
      <w:tr w:rsidR="00502EC5" w:rsidRPr="00B14380" w:rsidTr="000D2255">
        <w:trPr>
          <w:cantSplit/>
        </w:trPr>
        <w:tc>
          <w:tcPr>
            <w:tcW w:w="3773" w:type="dxa"/>
          </w:tcPr>
          <w:p w:rsidR="00502EC5" w:rsidRPr="004C7AA6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2EC5" w:rsidRPr="00CC388D" w:rsidRDefault="00CC388D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502EC5" w:rsidRPr="00CC388D">
              <w:rPr>
                <w:rFonts w:ascii="Angsana New" w:hAnsi="Angsana New"/>
                <w:sz w:val="30"/>
                <w:szCs w:val="30"/>
              </w:rPr>
              <w:t>,</w:t>
            </w:r>
            <w:r w:rsidR="00D60A23" w:rsidRPr="00CC388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84" w:type="dxa"/>
          </w:tcPr>
          <w:p w:rsidR="00502EC5" w:rsidRPr="006E327A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02EC5" w:rsidRPr="00AF1D97" w:rsidRDefault="00300BEB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502E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890</w:t>
            </w:r>
          </w:p>
        </w:tc>
        <w:tc>
          <w:tcPr>
            <w:tcW w:w="286" w:type="dxa"/>
          </w:tcPr>
          <w:p w:rsidR="00502EC5" w:rsidRPr="00B1438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2EC5" w:rsidRPr="00CC388D" w:rsidRDefault="00CC388D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D60A23" w:rsidRPr="00CC38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084</w:t>
            </w:r>
          </w:p>
        </w:tc>
        <w:tc>
          <w:tcPr>
            <w:tcW w:w="284" w:type="dxa"/>
          </w:tcPr>
          <w:p w:rsidR="00502EC5" w:rsidRPr="00B1438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502EC5" w:rsidRPr="00526DBA" w:rsidRDefault="00300BEB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778</w:t>
            </w:r>
          </w:p>
        </w:tc>
      </w:tr>
    </w:tbl>
    <w:p w:rsidR="000D2255" w:rsidRDefault="000D2255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82DCA" w:rsidRDefault="00382DCA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82DCA" w:rsidRDefault="00382DCA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82DCA" w:rsidRDefault="00382DCA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82DCA" w:rsidRDefault="00382DCA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82DCA" w:rsidRDefault="00382DCA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82DCA" w:rsidRDefault="00382DCA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82DCA" w:rsidRDefault="00382DCA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82DCA" w:rsidRDefault="00382DCA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82DCA" w:rsidRDefault="00382DCA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82DCA" w:rsidRDefault="00382DCA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1468CC" w:rsidRPr="00F96A6A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3</w:t>
      </w:r>
      <w:r w:rsidR="00575FDA">
        <w:rPr>
          <w:rFonts w:ascii="Angsana New" w:hAnsi="Angsana New" w:hint="cs"/>
          <w:sz w:val="30"/>
          <w:szCs w:val="30"/>
          <w:cs/>
        </w:rPr>
        <w:t>0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300BEB">
        <w:rPr>
          <w:rFonts w:ascii="Angsana New" w:hAnsi="Angsana New" w:hint="cs"/>
          <w:sz w:val="30"/>
          <w:szCs w:val="30"/>
          <w:cs/>
        </w:rPr>
        <w:t>กันยา</w:t>
      </w:r>
      <w:r w:rsidR="00575FDA">
        <w:rPr>
          <w:rFonts w:ascii="Angsana New" w:hAnsi="Angsana New" w:hint="cs"/>
          <w:sz w:val="30"/>
          <w:szCs w:val="30"/>
          <w:cs/>
        </w:rPr>
        <w:t>ยน</w:t>
      </w:r>
      <w:r w:rsidR="00126CF3">
        <w:rPr>
          <w:rFonts w:ascii="Angsana New" w:hAnsi="Angsana New" w:hint="cs"/>
          <w:sz w:val="30"/>
          <w:szCs w:val="30"/>
          <w:cs/>
        </w:rPr>
        <w:t xml:space="preserve"> 256</w:t>
      </w:r>
      <w:r w:rsidR="0031291B">
        <w:rPr>
          <w:rFonts w:ascii="Angsana New" w:hAnsi="Angsana New" w:hint="cs"/>
          <w:sz w:val="30"/>
          <w:szCs w:val="30"/>
          <w:cs/>
        </w:rPr>
        <w:t>3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31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0A0D2A">
        <w:rPr>
          <w:rFonts w:ascii="Angsana New" w:hAnsi="Angsana New" w:hint="cs"/>
          <w:sz w:val="30"/>
          <w:szCs w:val="30"/>
          <w:cs/>
        </w:rPr>
        <w:t>25</w:t>
      </w:r>
      <w:r w:rsidR="0031291B">
        <w:rPr>
          <w:rFonts w:ascii="Angsana New" w:hAnsi="Angsana New" w:hint="cs"/>
          <w:sz w:val="30"/>
          <w:szCs w:val="30"/>
          <w:cs/>
        </w:rPr>
        <w:t>62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4" w:type="dxa"/>
        <w:tblInd w:w="18" w:type="dxa"/>
        <w:tblLayout w:type="fixed"/>
        <w:tblLook w:val="0000"/>
      </w:tblPr>
      <w:tblGrid>
        <w:gridCol w:w="3738"/>
        <w:gridCol w:w="16"/>
        <w:gridCol w:w="1255"/>
        <w:gridCol w:w="19"/>
        <w:gridCol w:w="266"/>
        <w:gridCol w:w="19"/>
        <w:gridCol w:w="1270"/>
        <w:gridCol w:w="7"/>
        <w:gridCol w:w="292"/>
        <w:gridCol w:w="1271"/>
        <w:gridCol w:w="292"/>
        <w:gridCol w:w="1280"/>
        <w:gridCol w:w="9"/>
      </w:tblGrid>
      <w:tr w:rsidR="001468CC" w:rsidRPr="00F51F88" w:rsidTr="00382DCA">
        <w:trPr>
          <w:gridAfter w:val="1"/>
          <w:wAfter w:w="9" w:type="dxa"/>
          <w:cantSplit/>
        </w:trPr>
        <w:tc>
          <w:tcPr>
            <w:tcW w:w="3754" w:type="dxa"/>
            <w:gridSpan w:val="2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1" w:type="dxa"/>
            <w:gridSpan w:val="10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382DCA">
        <w:trPr>
          <w:gridAfter w:val="1"/>
          <w:wAfter w:w="9" w:type="dxa"/>
          <w:cantSplit/>
        </w:trPr>
        <w:tc>
          <w:tcPr>
            <w:tcW w:w="3754" w:type="dxa"/>
            <w:gridSpan w:val="2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FDA" w:rsidRPr="00F51F88" w:rsidTr="00382DCA">
        <w:trPr>
          <w:gridAfter w:val="1"/>
          <w:wAfter w:w="9" w:type="dxa"/>
          <w:cantSplit/>
        </w:trPr>
        <w:tc>
          <w:tcPr>
            <w:tcW w:w="3754" w:type="dxa"/>
            <w:gridSpan w:val="2"/>
          </w:tcPr>
          <w:p w:rsidR="00575FDA" w:rsidRPr="00F51F88" w:rsidRDefault="00575FDA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575FDA" w:rsidRPr="008F38E6" w:rsidRDefault="00300BEB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</w:t>
            </w:r>
            <w:r w:rsidR="00575FDA">
              <w:rPr>
                <w:rFonts w:ascii="Angsana New" w:hAnsi="Angsana New" w:hint="cs"/>
                <w:sz w:val="30"/>
                <w:szCs w:val="30"/>
                <w:cs/>
              </w:rPr>
              <w:t>ยน256</w:t>
            </w:r>
            <w:r w:rsidR="0031291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5" w:type="dxa"/>
            <w:gridSpan w:val="2"/>
          </w:tcPr>
          <w:p w:rsidR="00575FDA" w:rsidRPr="008F38E6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575FDA" w:rsidRPr="008F38E6" w:rsidRDefault="00575FDA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1291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92" w:type="dxa"/>
          </w:tcPr>
          <w:p w:rsidR="00575FDA" w:rsidRPr="008F38E6" w:rsidRDefault="00575FDA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FDA" w:rsidRPr="008F38E6" w:rsidRDefault="00300BEB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</w:t>
            </w:r>
            <w:r w:rsidR="00575FDA">
              <w:rPr>
                <w:rFonts w:ascii="Angsana New" w:hAnsi="Angsana New" w:hint="cs"/>
                <w:sz w:val="30"/>
                <w:szCs w:val="30"/>
                <w:cs/>
              </w:rPr>
              <w:t>ยน256</w:t>
            </w:r>
            <w:r w:rsidR="0031291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92" w:type="dxa"/>
          </w:tcPr>
          <w:p w:rsidR="00575FDA" w:rsidRPr="008F38E6" w:rsidRDefault="00575FDA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575FDA" w:rsidRPr="008F38E6" w:rsidRDefault="00575FDA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1291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575FDA" w:rsidRPr="00E24209" w:rsidTr="00382DCA">
        <w:trPr>
          <w:gridAfter w:val="1"/>
          <w:wAfter w:w="9" w:type="dxa"/>
          <w:cantSplit/>
        </w:trPr>
        <w:tc>
          <w:tcPr>
            <w:tcW w:w="3754" w:type="dxa"/>
            <w:gridSpan w:val="2"/>
          </w:tcPr>
          <w:p w:rsidR="00575FDA" w:rsidRPr="00D9141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4" w:type="dxa"/>
            <w:gridSpan w:val="2"/>
          </w:tcPr>
          <w:p w:rsidR="00575FDA" w:rsidRPr="004E4492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575FDA" w:rsidRPr="004E4492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</w:tcPr>
          <w:p w:rsidR="00575FDA" w:rsidRPr="004E4492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2" w:type="dxa"/>
          </w:tcPr>
          <w:p w:rsidR="00575FDA" w:rsidRPr="004E4492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575FDA" w:rsidRPr="004E4492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2" w:type="dxa"/>
          </w:tcPr>
          <w:p w:rsidR="00575FDA" w:rsidRPr="00E24209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:rsidR="00575FDA" w:rsidRPr="00E24209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75FDA" w:rsidRPr="00E24209" w:rsidTr="00382DCA">
        <w:trPr>
          <w:gridAfter w:val="1"/>
          <w:wAfter w:w="9" w:type="dxa"/>
          <w:cantSplit/>
        </w:trPr>
        <w:tc>
          <w:tcPr>
            <w:tcW w:w="3754" w:type="dxa"/>
            <w:gridSpan w:val="2"/>
          </w:tcPr>
          <w:p w:rsidR="00575FDA" w:rsidRPr="00802B2B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  <w:gridSpan w:val="2"/>
            <w:shd w:val="clear" w:color="auto" w:fill="auto"/>
          </w:tcPr>
          <w:p w:rsidR="00575FDA" w:rsidRPr="00F918C2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8C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575FDA" w:rsidRPr="004E4492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</w:tcPr>
          <w:p w:rsidR="00575FDA" w:rsidRPr="00962516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</w:tcPr>
          <w:p w:rsidR="00575FDA" w:rsidRPr="004E4492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575FDA" w:rsidRPr="00F918C2" w:rsidRDefault="00F918C2" w:rsidP="0052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</w:t>
            </w:r>
            <w:r w:rsidR="005C793C" w:rsidRPr="00F918C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208</w:t>
            </w:r>
          </w:p>
        </w:tc>
        <w:tc>
          <w:tcPr>
            <w:tcW w:w="292" w:type="dxa"/>
          </w:tcPr>
          <w:p w:rsidR="00575FDA" w:rsidRPr="00E24209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:rsidR="00575FDA" w:rsidRPr="000348CE" w:rsidRDefault="0031291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="00575FDA"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656</w:t>
            </w:r>
          </w:p>
        </w:tc>
      </w:tr>
      <w:tr w:rsidR="002F17E9" w:rsidRPr="00E24209" w:rsidTr="00382DCA">
        <w:trPr>
          <w:gridAfter w:val="1"/>
          <w:wAfter w:w="9" w:type="dxa"/>
          <w:cantSplit/>
        </w:trPr>
        <w:tc>
          <w:tcPr>
            <w:tcW w:w="3754" w:type="dxa"/>
            <w:gridSpan w:val="2"/>
          </w:tcPr>
          <w:p w:rsidR="002F17E9" w:rsidRPr="0076366C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4" w:type="dxa"/>
            <w:gridSpan w:val="2"/>
            <w:shd w:val="clear" w:color="auto" w:fill="auto"/>
          </w:tcPr>
          <w:p w:rsidR="002F17E9" w:rsidRPr="00F918C2" w:rsidRDefault="002F17E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8C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2F17E9" w:rsidRPr="004E4492" w:rsidRDefault="002F17E9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</w:tcPr>
          <w:p w:rsidR="002F17E9" w:rsidRPr="000348CE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  <w:tc>
          <w:tcPr>
            <w:tcW w:w="292" w:type="dxa"/>
          </w:tcPr>
          <w:p w:rsidR="002F17E9" w:rsidRPr="004E4492" w:rsidRDefault="002F17E9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2F17E9" w:rsidRPr="00F918C2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8C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</w:tcPr>
          <w:p w:rsidR="002F17E9" w:rsidRPr="00E24209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:rsidR="002F17E9" w:rsidRPr="000348CE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48C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F17E9" w:rsidRPr="00E24209" w:rsidTr="00382DCA">
        <w:trPr>
          <w:gridAfter w:val="1"/>
          <w:wAfter w:w="9" w:type="dxa"/>
          <w:cantSplit/>
        </w:trPr>
        <w:tc>
          <w:tcPr>
            <w:tcW w:w="3754" w:type="dxa"/>
            <w:gridSpan w:val="2"/>
          </w:tcPr>
          <w:p w:rsidR="002F17E9" w:rsidRPr="00802B2B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17E9" w:rsidRPr="00F918C2" w:rsidRDefault="00F918C2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2,198</w:t>
            </w:r>
          </w:p>
        </w:tc>
        <w:tc>
          <w:tcPr>
            <w:tcW w:w="285" w:type="dxa"/>
            <w:gridSpan w:val="2"/>
          </w:tcPr>
          <w:p w:rsidR="002F17E9" w:rsidRPr="004E4492" w:rsidRDefault="002F17E9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2F17E9" w:rsidRPr="0031291B" w:rsidRDefault="002F17E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451</w:t>
            </w:r>
          </w:p>
        </w:tc>
        <w:tc>
          <w:tcPr>
            <w:tcW w:w="292" w:type="dxa"/>
          </w:tcPr>
          <w:p w:rsidR="002F17E9" w:rsidRPr="004E4492" w:rsidRDefault="002F17E9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:rsidR="002F17E9" w:rsidRPr="00F918C2" w:rsidRDefault="002F17E9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8C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F918C2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292" w:type="dxa"/>
          </w:tcPr>
          <w:p w:rsidR="002F17E9" w:rsidRPr="00E24209" w:rsidRDefault="002F17E9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2F17E9" w:rsidRPr="0031291B" w:rsidRDefault="002F17E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91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2F17E9" w:rsidRPr="00E24209" w:rsidTr="00382DCA">
        <w:trPr>
          <w:gridAfter w:val="1"/>
          <w:wAfter w:w="9" w:type="dxa"/>
          <w:cantSplit/>
        </w:trPr>
        <w:tc>
          <w:tcPr>
            <w:tcW w:w="3754" w:type="dxa"/>
            <w:gridSpan w:val="2"/>
          </w:tcPr>
          <w:p w:rsidR="002F17E9" w:rsidRDefault="002F17E9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17E9" w:rsidRPr="00F918C2" w:rsidRDefault="002F17E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8C2">
              <w:rPr>
                <w:rFonts w:ascii="Angsana New" w:hAnsi="Angsana New"/>
                <w:sz w:val="30"/>
                <w:szCs w:val="30"/>
              </w:rPr>
              <w:t>2,</w:t>
            </w:r>
            <w:r w:rsidR="00F918C2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85" w:type="dxa"/>
            <w:gridSpan w:val="2"/>
          </w:tcPr>
          <w:p w:rsidR="002F17E9" w:rsidRPr="004E4492" w:rsidRDefault="002F17E9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F17E9" w:rsidRPr="0031291B" w:rsidRDefault="002F17E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480</w:t>
            </w:r>
          </w:p>
        </w:tc>
        <w:tc>
          <w:tcPr>
            <w:tcW w:w="292" w:type="dxa"/>
          </w:tcPr>
          <w:p w:rsidR="002F17E9" w:rsidRPr="004E4492" w:rsidRDefault="002F17E9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17E9" w:rsidRPr="00F918C2" w:rsidRDefault="00F918C2" w:rsidP="0052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22,860</w:t>
            </w:r>
          </w:p>
        </w:tc>
        <w:tc>
          <w:tcPr>
            <w:tcW w:w="292" w:type="dxa"/>
          </w:tcPr>
          <w:p w:rsidR="002F17E9" w:rsidRPr="00E24209" w:rsidRDefault="002F17E9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2F17E9" w:rsidRPr="000348CE" w:rsidRDefault="002F17E9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854</w:t>
            </w:r>
          </w:p>
        </w:tc>
      </w:tr>
      <w:tr w:rsidR="00382DCA" w:rsidRPr="00382DCA" w:rsidTr="00382DCA">
        <w:trPr>
          <w:gridAfter w:val="1"/>
          <w:wAfter w:w="9" w:type="dxa"/>
          <w:cantSplit/>
        </w:trPr>
        <w:tc>
          <w:tcPr>
            <w:tcW w:w="5009" w:type="dxa"/>
            <w:gridSpan w:val="3"/>
          </w:tcPr>
          <w:p w:rsidR="00382DCA" w:rsidRPr="00382DCA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85" w:type="dxa"/>
            <w:gridSpan w:val="2"/>
          </w:tcPr>
          <w:p w:rsidR="00382DCA" w:rsidRPr="00382DCA" w:rsidRDefault="00382DCA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89" w:type="dxa"/>
            <w:gridSpan w:val="2"/>
          </w:tcPr>
          <w:p w:rsidR="00382DCA" w:rsidRPr="00382DCA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9" w:type="dxa"/>
            <w:gridSpan w:val="2"/>
          </w:tcPr>
          <w:p w:rsidR="00382DCA" w:rsidRPr="00382DCA" w:rsidRDefault="00382DCA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382DCA" w:rsidRPr="00382DCA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2" w:type="dxa"/>
          </w:tcPr>
          <w:p w:rsidR="00382DCA" w:rsidRPr="00382DCA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0" w:type="dxa"/>
          </w:tcPr>
          <w:p w:rsidR="00382DCA" w:rsidRPr="00382DCA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D2255" w:rsidRPr="001E6302" w:rsidTr="00382DCA">
        <w:trPr>
          <w:gridAfter w:val="1"/>
          <w:wAfter w:w="9" w:type="dxa"/>
          <w:cantSplit/>
        </w:trPr>
        <w:tc>
          <w:tcPr>
            <w:tcW w:w="5009" w:type="dxa"/>
            <w:gridSpan w:val="3"/>
          </w:tcPr>
          <w:p w:rsidR="000D2255" w:rsidRPr="00AB61F4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  <w:gridSpan w:val="2"/>
          </w:tcPr>
          <w:p w:rsidR="000D2255" w:rsidRPr="0031291B" w:rsidRDefault="000D2255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9" w:type="dxa"/>
            <w:gridSpan w:val="2"/>
          </w:tcPr>
          <w:p w:rsidR="000D2255" w:rsidRPr="0031291B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</w:tcPr>
          <w:p w:rsidR="000D2255" w:rsidRPr="0031291B" w:rsidRDefault="000D2255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0D2255" w:rsidRPr="0031291B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dxa"/>
          </w:tcPr>
          <w:p w:rsidR="000D2255" w:rsidRPr="0031291B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:rsidR="000D2255" w:rsidRPr="0031291B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D2255" w:rsidRPr="001E6302" w:rsidTr="00382DCA">
        <w:trPr>
          <w:gridAfter w:val="1"/>
          <w:wAfter w:w="9" w:type="dxa"/>
          <w:cantSplit/>
        </w:trPr>
        <w:tc>
          <w:tcPr>
            <w:tcW w:w="3738" w:type="dxa"/>
          </w:tcPr>
          <w:p w:rsidR="000D2255" w:rsidRPr="001E6302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:rsidR="000D2255" w:rsidRPr="001E6302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0D2255" w:rsidRPr="001E6302" w:rsidRDefault="000D2255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89" w:type="dxa"/>
            <w:gridSpan w:val="2"/>
          </w:tcPr>
          <w:p w:rsidR="000D2255" w:rsidRPr="001E6302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9" w:type="dxa"/>
            <w:gridSpan w:val="2"/>
          </w:tcPr>
          <w:p w:rsidR="000D2255" w:rsidRPr="001E6302" w:rsidRDefault="000D2255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0D2255" w:rsidRPr="001E6302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2" w:type="dxa"/>
          </w:tcPr>
          <w:p w:rsidR="000D2255" w:rsidRPr="001E6302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0" w:type="dxa"/>
          </w:tcPr>
          <w:p w:rsidR="000D2255" w:rsidRPr="001E6302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D2255" w:rsidRPr="001E6302" w:rsidTr="00382DCA">
        <w:trPr>
          <w:gridAfter w:val="1"/>
          <w:wAfter w:w="9" w:type="dxa"/>
          <w:cantSplit/>
        </w:trPr>
        <w:tc>
          <w:tcPr>
            <w:tcW w:w="3738" w:type="dxa"/>
          </w:tcPr>
          <w:p w:rsidR="000D2255" w:rsidRPr="00161CAE" w:rsidRDefault="000D2255" w:rsidP="003E0F0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0D2255" w:rsidRPr="00F918C2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8C2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285" w:type="dxa"/>
            <w:gridSpan w:val="2"/>
          </w:tcPr>
          <w:p w:rsidR="000D2255" w:rsidRPr="007E2CE7" w:rsidRDefault="000D2255" w:rsidP="003E0F08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gridSpan w:val="2"/>
          </w:tcPr>
          <w:p w:rsidR="000D2255" w:rsidRPr="00C97BA7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97B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99" w:type="dxa"/>
            <w:gridSpan w:val="2"/>
          </w:tcPr>
          <w:p w:rsidR="000D2255" w:rsidRPr="000233DF" w:rsidRDefault="000D2255" w:rsidP="003E0F08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0D2255" w:rsidRPr="00F918C2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</w:t>
            </w:r>
            <w:r w:rsidRPr="00F918C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861</w:t>
            </w:r>
          </w:p>
        </w:tc>
        <w:tc>
          <w:tcPr>
            <w:tcW w:w="292" w:type="dxa"/>
          </w:tcPr>
          <w:p w:rsidR="000D2255" w:rsidRPr="000233DF" w:rsidRDefault="000D2255" w:rsidP="003E0F08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:rsidR="000D2255" w:rsidRPr="00C97BA7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Pr="00C97BA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240</w:t>
            </w:r>
          </w:p>
        </w:tc>
      </w:tr>
      <w:tr w:rsidR="000D2255" w:rsidRPr="001E6302" w:rsidTr="00382DCA">
        <w:trPr>
          <w:gridAfter w:val="1"/>
          <w:wAfter w:w="9" w:type="dxa"/>
          <w:cantSplit/>
        </w:trPr>
        <w:tc>
          <w:tcPr>
            <w:tcW w:w="3738" w:type="dxa"/>
          </w:tcPr>
          <w:p w:rsidR="000D2255" w:rsidRPr="00161CAE" w:rsidRDefault="000D2255" w:rsidP="003E0F0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0D2255" w:rsidRPr="00F918C2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  <w:gridSpan w:val="2"/>
          </w:tcPr>
          <w:p w:rsidR="000D2255" w:rsidRPr="007E2CE7" w:rsidRDefault="000D2255" w:rsidP="003E0F08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gridSpan w:val="2"/>
          </w:tcPr>
          <w:p w:rsidR="000D2255" w:rsidRPr="004F449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</w:tcPr>
          <w:p w:rsidR="000D2255" w:rsidRPr="000233DF" w:rsidRDefault="000D2255" w:rsidP="003E0F08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0D2255" w:rsidRPr="00F918C2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:rsidR="000D2255" w:rsidRPr="000233DF" w:rsidRDefault="000D2255" w:rsidP="003E0F08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:rsidR="000D2255" w:rsidRPr="004F449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D2255" w:rsidRPr="001E6302" w:rsidTr="00382DCA">
        <w:trPr>
          <w:gridAfter w:val="1"/>
          <w:wAfter w:w="9" w:type="dxa"/>
          <w:cantSplit/>
        </w:trPr>
        <w:tc>
          <w:tcPr>
            <w:tcW w:w="3738" w:type="dxa"/>
          </w:tcPr>
          <w:p w:rsidR="000D2255" w:rsidRPr="00161CAE" w:rsidRDefault="000D2255" w:rsidP="003E0F08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0D2255" w:rsidRPr="00F918C2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85" w:type="dxa"/>
            <w:gridSpan w:val="2"/>
          </w:tcPr>
          <w:p w:rsidR="000D2255" w:rsidRPr="007E2CE7" w:rsidRDefault="000D2255" w:rsidP="003E0F08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gridSpan w:val="2"/>
          </w:tcPr>
          <w:p w:rsidR="000D2255" w:rsidRPr="004F449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99" w:type="dxa"/>
            <w:gridSpan w:val="2"/>
          </w:tcPr>
          <w:p w:rsidR="000D2255" w:rsidRPr="000233DF" w:rsidRDefault="000D2255" w:rsidP="003E0F08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0D2255" w:rsidRPr="00F918C2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292" w:type="dxa"/>
          </w:tcPr>
          <w:p w:rsidR="000D2255" w:rsidRPr="000233DF" w:rsidRDefault="000D2255" w:rsidP="003E0F08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:rsidR="000D2255" w:rsidRPr="004F449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</w:t>
            </w:r>
          </w:p>
        </w:tc>
      </w:tr>
      <w:tr w:rsidR="000D2255" w:rsidRPr="001E6302" w:rsidTr="00382DCA">
        <w:trPr>
          <w:gridAfter w:val="1"/>
          <w:wAfter w:w="9" w:type="dxa"/>
          <w:cantSplit/>
        </w:trPr>
        <w:tc>
          <w:tcPr>
            <w:tcW w:w="3738" w:type="dxa"/>
          </w:tcPr>
          <w:p w:rsidR="000D2255" w:rsidRPr="00E24209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255" w:rsidRPr="00F918C2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8C2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85" w:type="dxa"/>
            <w:gridSpan w:val="2"/>
          </w:tcPr>
          <w:p w:rsidR="000D2255" w:rsidRPr="007E2CE7" w:rsidRDefault="000D2255" w:rsidP="003E0F08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D2255" w:rsidRPr="00C97BA7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97B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299" w:type="dxa"/>
            <w:gridSpan w:val="2"/>
          </w:tcPr>
          <w:p w:rsidR="000D2255" w:rsidRPr="000233DF" w:rsidRDefault="000D2255" w:rsidP="003E0F08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255" w:rsidRPr="00F918C2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</w:t>
            </w:r>
            <w:r w:rsidRPr="00F918C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860</w:t>
            </w:r>
          </w:p>
        </w:tc>
        <w:tc>
          <w:tcPr>
            <w:tcW w:w="292" w:type="dxa"/>
          </w:tcPr>
          <w:p w:rsidR="000D2255" w:rsidRPr="000233DF" w:rsidRDefault="000D2255" w:rsidP="003E0F08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0D2255" w:rsidRPr="000348CE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854</w:t>
            </w:r>
          </w:p>
        </w:tc>
      </w:tr>
      <w:tr w:rsidR="000D2255" w:rsidRPr="0031291B" w:rsidTr="00382DCA">
        <w:trPr>
          <w:cantSplit/>
        </w:trPr>
        <w:tc>
          <w:tcPr>
            <w:tcW w:w="3738" w:type="dxa"/>
          </w:tcPr>
          <w:p w:rsidR="000D2255" w:rsidRPr="0031291B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1" w:type="dxa"/>
            <w:gridSpan w:val="2"/>
          </w:tcPr>
          <w:p w:rsidR="000D2255" w:rsidRPr="0031291B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04" w:type="dxa"/>
            <w:gridSpan w:val="3"/>
          </w:tcPr>
          <w:p w:rsidR="000D2255" w:rsidRPr="0031291B" w:rsidRDefault="000D2255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:rsidR="000D2255" w:rsidRPr="0031291B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9" w:type="dxa"/>
            <w:gridSpan w:val="2"/>
          </w:tcPr>
          <w:p w:rsidR="000D2255" w:rsidRPr="0031291B" w:rsidRDefault="000D2255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</w:tcPr>
          <w:p w:rsidR="000D2255" w:rsidRPr="0031291B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2" w:type="dxa"/>
          </w:tcPr>
          <w:p w:rsidR="000D2255" w:rsidRPr="0031291B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9" w:type="dxa"/>
            <w:gridSpan w:val="2"/>
          </w:tcPr>
          <w:p w:rsidR="000D2255" w:rsidRPr="0031291B" w:rsidRDefault="000D2255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7A02F6" w:rsidRPr="00E24209" w:rsidTr="00382DCA">
        <w:trPr>
          <w:cantSplit/>
        </w:trPr>
        <w:tc>
          <w:tcPr>
            <w:tcW w:w="3738" w:type="dxa"/>
          </w:tcPr>
          <w:p w:rsidR="007A02F6" w:rsidRPr="00D91419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1" w:type="dxa"/>
            <w:gridSpan w:val="2"/>
          </w:tcPr>
          <w:p w:rsidR="007A02F6" w:rsidRPr="00283C9E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04" w:type="dxa"/>
            <w:gridSpan w:val="3"/>
          </w:tcPr>
          <w:p w:rsidR="007A02F6" w:rsidRPr="00E24209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7A02F6" w:rsidRPr="00E24209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9" w:type="dxa"/>
            <w:gridSpan w:val="2"/>
          </w:tcPr>
          <w:p w:rsidR="007A02F6" w:rsidRPr="00E24209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7A02F6" w:rsidRPr="00283C9E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2" w:type="dxa"/>
          </w:tcPr>
          <w:p w:rsidR="007A02F6" w:rsidRPr="00E24209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:rsidR="007A02F6" w:rsidRPr="00E24209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A02F6" w:rsidRPr="00E24209" w:rsidTr="00382DCA">
        <w:trPr>
          <w:cantSplit/>
        </w:trPr>
        <w:tc>
          <w:tcPr>
            <w:tcW w:w="3738" w:type="dxa"/>
          </w:tcPr>
          <w:p w:rsidR="007A02F6" w:rsidRPr="0025797F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1" w:type="dxa"/>
            <w:gridSpan w:val="2"/>
          </w:tcPr>
          <w:p w:rsidR="007A02F6" w:rsidRPr="00283C9E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04" w:type="dxa"/>
            <w:gridSpan w:val="3"/>
          </w:tcPr>
          <w:p w:rsidR="007A02F6" w:rsidRPr="00E24209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7A02F6" w:rsidRPr="00E24209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9" w:type="dxa"/>
            <w:gridSpan w:val="2"/>
          </w:tcPr>
          <w:p w:rsidR="007A02F6" w:rsidRPr="00E24209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7A02F6" w:rsidRPr="00283C9E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2" w:type="dxa"/>
          </w:tcPr>
          <w:p w:rsidR="007A02F6" w:rsidRPr="00E24209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:rsidR="007A02F6" w:rsidRPr="00E24209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A02F6" w:rsidRPr="00E24209" w:rsidTr="00382DCA">
        <w:trPr>
          <w:cantSplit/>
        </w:trPr>
        <w:tc>
          <w:tcPr>
            <w:tcW w:w="3738" w:type="dxa"/>
          </w:tcPr>
          <w:p w:rsidR="007A02F6" w:rsidRPr="00802B2B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7A02F6" w:rsidRPr="00F918C2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F918C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304" w:type="dxa"/>
            <w:gridSpan w:val="3"/>
          </w:tcPr>
          <w:p w:rsidR="007A02F6" w:rsidRPr="00825A9C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:rsidR="007A02F6" w:rsidRPr="00825A9C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9" w:type="dxa"/>
            <w:gridSpan w:val="2"/>
          </w:tcPr>
          <w:p w:rsidR="007A02F6" w:rsidRPr="00825A9C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7A02F6" w:rsidRPr="00F918C2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82</w:t>
            </w:r>
            <w:r w:rsidRPr="00F918C2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  <w:tc>
          <w:tcPr>
            <w:tcW w:w="292" w:type="dxa"/>
          </w:tcPr>
          <w:p w:rsidR="007A02F6" w:rsidRPr="00590072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</w:tcPr>
          <w:p w:rsidR="007A02F6" w:rsidRPr="000C28C0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114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0C28C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7A02F6" w:rsidRPr="00EC03C9" w:rsidTr="00382DCA">
        <w:trPr>
          <w:cantSplit/>
        </w:trPr>
        <w:tc>
          <w:tcPr>
            <w:tcW w:w="3738" w:type="dxa"/>
          </w:tcPr>
          <w:p w:rsidR="007A02F6" w:rsidRPr="00802B2B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02F6" w:rsidRPr="00F918C2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139</w:t>
            </w:r>
            <w:r w:rsidRPr="00F918C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48</w:t>
            </w:r>
            <w:r w:rsidRPr="00F918C2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304" w:type="dxa"/>
            <w:gridSpan w:val="3"/>
          </w:tcPr>
          <w:p w:rsidR="007A02F6" w:rsidRPr="004E4492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7A02F6" w:rsidRPr="000C28C0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99" w:type="dxa"/>
            <w:gridSpan w:val="2"/>
          </w:tcPr>
          <w:p w:rsidR="007A02F6" w:rsidRPr="004E4492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:rsidR="007A02F6" w:rsidRPr="00F918C2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8C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</w:tcPr>
          <w:p w:rsidR="007A02F6" w:rsidRPr="00E24209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:rsidR="007A02F6" w:rsidRPr="004657F6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A02F6" w:rsidRPr="00EC03C9" w:rsidTr="00382DCA">
        <w:trPr>
          <w:cantSplit/>
        </w:trPr>
        <w:tc>
          <w:tcPr>
            <w:tcW w:w="3738" w:type="dxa"/>
          </w:tcPr>
          <w:p w:rsidR="007A02F6" w:rsidRPr="00802B2B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02F6" w:rsidRPr="00F918C2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139,48</w:t>
            </w:r>
            <w:r w:rsidRPr="00F918C2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304" w:type="dxa"/>
            <w:gridSpan w:val="3"/>
          </w:tcPr>
          <w:p w:rsidR="007A02F6" w:rsidRPr="004E4492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7A02F6" w:rsidRPr="000C28C0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99" w:type="dxa"/>
            <w:gridSpan w:val="2"/>
          </w:tcPr>
          <w:p w:rsidR="007A02F6" w:rsidRPr="004E4492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02F6" w:rsidRPr="00F918C2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82</w:t>
            </w:r>
            <w:r w:rsidRPr="00F918C2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  <w:tc>
          <w:tcPr>
            <w:tcW w:w="292" w:type="dxa"/>
          </w:tcPr>
          <w:p w:rsidR="007A02F6" w:rsidRPr="00590072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02F6" w:rsidRPr="000C28C0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114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0C28C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7A02F6" w:rsidRPr="00EC03C9" w:rsidTr="00382DCA">
        <w:trPr>
          <w:cantSplit/>
        </w:trPr>
        <w:tc>
          <w:tcPr>
            <w:tcW w:w="3738" w:type="dxa"/>
          </w:tcPr>
          <w:p w:rsidR="007A02F6" w:rsidRPr="00144D58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A02F6" w:rsidRPr="00575FDA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304" w:type="dxa"/>
            <w:gridSpan w:val="3"/>
          </w:tcPr>
          <w:p w:rsidR="007A02F6" w:rsidRPr="00144D58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7A02F6" w:rsidRPr="00144D58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9" w:type="dxa"/>
            <w:gridSpan w:val="2"/>
          </w:tcPr>
          <w:p w:rsidR="007A02F6" w:rsidRPr="00144D58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7A02F6" w:rsidRPr="00205572" w:rsidRDefault="007A02F6" w:rsidP="003E0F08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</w:rPr>
            </w:pPr>
          </w:p>
        </w:tc>
        <w:tc>
          <w:tcPr>
            <w:tcW w:w="292" w:type="dxa"/>
          </w:tcPr>
          <w:p w:rsidR="007A02F6" w:rsidRPr="00144D58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</w:tcBorders>
          </w:tcPr>
          <w:p w:rsidR="007A02F6" w:rsidRPr="00144D58" w:rsidRDefault="007A02F6" w:rsidP="003E0F08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</w:tr>
      <w:tr w:rsidR="007A02F6" w:rsidRPr="00734C60" w:rsidTr="00382DCA">
        <w:trPr>
          <w:cantSplit/>
        </w:trPr>
        <w:tc>
          <w:tcPr>
            <w:tcW w:w="3738" w:type="dxa"/>
          </w:tcPr>
          <w:p w:rsidR="007A02F6" w:rsidRPr="0025797F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7A02F6" w:rsidRPr="00575FDA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04" w:type="dxa"/>
            <w:gridSpan w:val="3"/>
          </w:tcPr>
          <w:p w:rsidR="007A02F6" w:rsidRPr="00E24209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7A02F6" w:rsidRPr="00636CA2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9" w:type="dxa"/>
            <w:gridSpan w:val="2"/>
          </w:tcPr>
          <w:p w:rsidR="007A02F6" w:rsidRPr="00E24209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7A02F6" w:rsidRPr="00205572" w:rsidRDefault="007A02F6" w:rsidP="003E0F08">
            <w:pPr>
              <w:pStyle w:val="Heading1"/>
              <w:numPr>
                <w:ilvl w:val="0"/>
                <w:numId w:val="0"/>
              </w:numPr>
            </w:pPr>
          </w:p>
        </w:tc>
        <w:tc>
          <w:tcPr>
            <w:tcW w:w="292" w:type="dxa"/>
          </w:tcPr>
          <w:p w:rsidR="007A02F6" w:rsidRPr="00E24209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:rsidR="007A02F6" w:rsidRPr="00636CA2" w:rsidRDefault="007A02F6" w:rsidP="003E0F08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7A02F6" w:rsidRPr="00734C60" w:rsidTr="00382DCA">
        <w:trPr>
          <w:cantSplit/>
        </w:trPr>
        <w:tc>
          <w:tcPr>
            <w:tcW w:w="3738" w:type="dxa"/>
          </w:tcPr>
          <w:p w:rsidR="007A02F6" w:rsidRPr="00802B2B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7A02F6" w:rsidRPr="00A149A9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A149A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304" w:type="dxa"/>
            <w:gridSpan w:val="3"/>
          </w:tcPr>
          <w:p w:rsidR="007A02F6" w:rsidRPr="007830C1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7A02F6" w:rsidRPr="00825A9C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9" w:type="dxa"/>
            <w:gridSpan w:val="2"/>
          </w:tcPr>
          <w:p w:rsidR="007A02F6" w:rsidRPr="007830C1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7A02F6" w:rsidRPr="00F918C2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18C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07</w:t>
            </w:r>
          </w:p>
        </w:tc>
        <w:tc>
          <w:tcPr>
            <w:tcW w:w="292" w:type="dxa"/>
          </w:tcPr>
          <w:p w:rsidR="007A02F6" w:rsidRPr="007830C1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:rsidR="007A02F6" w:rsidRPr="000C28C0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C28C0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38</w:t>
            </w:r>
          </w:p>
        </w:tc>
      </w:tr>
      <w:tr w:rsidR="007A02F6" w:rsidRPr="00C632CF" w:rsidTr="00382DCA">
        <w:trPr>
          <w:cantSplit/>
        </w:trPr>
        <w:tc>
          <w:tcPr>
            <w:tcW w:w="3738" w:type="dxa"/>
          </w:tcPr>
          <w:p w:rsidR="007A02F6" w:rsidRPr="00802B2B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02F6" w:rsidRPr="00A149A9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A149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486</w:t>
            </w:r>
          </w:p>
        </w:tc>
        <w:tc>
          <w:tcPr>
            <w:tcW w:w="304" w:type="dxa"/>
            <w:gridSpan w:val="3"/>
          </w:tcPr>
          <w:p w:rsidR="007A02F6" w:rsidRPr="00825A9C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7A02F6" w:rsidRPr="00622E93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5,036</w:t>
            </w:r>
          </w:p>
        </w:tc>
        <w:tc>
          <w:tcPr>
            <w:tcW w:w="299" w:type="dxa"/>
            <w:gridSpan w:val="2"/>
          </w:tcPr>
          <w:p w:rsidR="007A02F6" w:rsidRPr="00825A9C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:rsidR="007A02F6" w:rsidRPr="00F918C2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F918C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2" w:type="dxa"/>
          </w:tcPr>
          <w:p w:rsidR="007A02F6" w:rsidRPr="00E24209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:rsidR="007A02F6" w:rsidRPr="000C28C0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0C28C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7A02F6" w:rsidRPr="00C632CF" w:rsidTr="00382DCA">
        <w:trPr>
          <w:cantSplit/>
        </w:trPr>
        <w:tc>
          <w:tcPr>
            <w:tcW w:w="3738" w:type="dxa"/>
          </w:tcPr>
          <w:p w:rsidR="007A02F6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02F6" w:rsidRPr="00A149A9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A149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486</w:t>
            </w:r>
          </w:p>
        </w:tc>
        <w:tc>
          <w:tcPr>
            <w:tcW w:w="304" w:type="dxa"/>
            <w:gridSpan w:val="3"/>
          </w:tcPr>
          <w:p w:rsidR="007A02F6" w:rsidRPr="00825A9C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7A02F6" w:rsidRPr="00622E93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5,036</w:t>
            </w:r>
          </w:p>
        </w:tc>
        <w:tc>
          <w:tcPr>
            <w:tcW w:w="299" w:type="dxa"/>
            <w:gridSpan w:val="2"/>
          </w:tcPr>
          <w:p w:rsidR="007A02F6" w:rsidRPr="00825A9C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02F6" w:rsidRPr="00F918C2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307</w:t>
            </w:r>
          </w:p>
        </w:tc>
        <w:tc>
          <w:tcPr>
            <w:tcW w:w="292" w:type="dxa"/>
          </w:tcPr>
          <w:p w:rsidR="007A02F6" w:rsidRPr="007830C1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02F6" w:rsidRPr="000C28C0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C28C0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38</w:t>
            </w:r>
          </w:p>
        </w:tc>
      </w:tr>
      <w:tr w:rsidR="007A02F6" w:rsidRPr="00C632CF" w:rsidTr="00382DCA">
        <w:trPr>
          <w:cantSplit/>
        </w:trPr>
        <w:tc>
          <w:tcPr>
            <w:tcW w:w="3738" w:type="dxa"/>
          </w:tcPr>
          <w:p w:rsidR="007A02F6" w:rsidRPr="006167C3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02F6" w:rsidRPr="00A149A9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148</w:t>
            </w:r>
            <w:r w:rsidRPr="00A149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966</w:t>
            </w:r>
          </w:p>
        </w:tc>
        <w:tc>
          <w:tcPr>
            <w:tcW w:w="304" w:type="dxa"/>
            <w:gridSpan w:val="3"/>
          </w:tcPr>
          <w:p w:rsidR="007A02F6" w:rsidRPr="00825A9C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7A02F6" w:rsidRPr="00622E93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136,766</w:t>
            </w:r>
          </w:p>
        </w:tc>
        <w:tc>
          <w:tcPr>
            <w:tcW w:w="299" w:type="dxa"/>
            <w:gridSpan w:val="2"/>
          </w:tcPr>
          <w:p w:rsidR="007A02F6" w:rsidRPr="00825A9C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02F6" w:rsidRPr="00F918C2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82</w:t>
            </w:r>
            <w:r w:rsidRPr="00F918C2">
              <w:rPr>
                <w:rFonts w:ascii="Angsana New" w:hAnsi="Angsana New"/>
                <w:bCs/>
                <w:sz w:val="30"/>
                <w:szCs w:val="30"/>
              </w:rPr>
              <w:t>,8</w:t>
            </w:r>
            <w:r>
              <w:rPr>
                <w:rFonts w:ascii="Angsana New" w:hAnsi="Angsana New"/>
                <w:bCs/>
                <w:sz w:val="30"/>
                <w:szCs w:val="30"/>
              </w:rPr>
              <w:t>07</w:t>
            </w:r>
          </w:p>
        </w:tc>
        <w:tc>
          <w:tcPr>
            <w:tcW w:w="292" w:type="dxa"/>
          </w:tcPr>
          <w:p w:rsidR="007A02F6" w:rsidRPr="006167C3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A02F6" w:rsidRPr="000C28C0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115</w:t>
            </w:r>
            <w:r>
              <w:rPr>
                <w:rFonts w:ascii="Angsana New" w:hAnsi="Angsana New"/>
                <w:bCs/>
                <w:sz w:val="30"/>
                <w:szCs w:val="30"/>
              </w:rPr>
              <w:t>,038</w:t>
            </w:r>
          </w:p>
        </w:tc>
      </w:tr>
      <w:tr w:rsidR="007A02F6" w:rsidRPr="00C632CF" w:rsidTr="00382DCA">
        <w:trPr>
          <w:cantSplit/>
        </w:trPr>
        <w:tc>
          <w:tcPr>
            <w:tcW w:w="3738" w:type="dxa"/>
          </w:tcPr>
          <w:p w:rsidR="007A02F6" w:rsidRPr="00230745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</w:tcPr>
          <w:p w:rsidR="007A02F6" w:rsidRPr="00230745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304" w:type="dxa"/>
            <w:gridSpan w:val="3"/>
          </w:tcPr>
          <w:p w:rsidR="007A02F6" w:rsidRPr="00230745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7A02F6" w:rsidRPr="00230745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9" w:type="dxa"/>
            <w:gridSpan w:val="2"/>
          </w:tcPr>
          <w:p w:rsidR="007A02F6" w:rsidRPr="00230745" w:rsidRDefault="007A02F6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7A02F6" w:rsidRPr="00230745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92" w:type="dxa"/>
          </w:tcPr>
          <w:p w:rsidR="007A02F6" w:rsidRPr="00230745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double" w:sz="4" w:space="0" w:color="auto"/>
            </w:tcBorders>
          </w:tcPr>
          <w:p w:rsidR="007A02F6" w:rsidRPr="00230745" w:rsidRDefault="007A02F6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</w:tbl>
    <w:p w:rsidR="00030317" w:rsidRDefault="00030317"/>
    <w:tbl>
      <w:tblPr>
        <w:tblW w:w="9734" w:type="dxa"/>
        <w:tblInd w:w="18" w:type="dxa"/>
        <w:tblLayout w:type="fixed"/>
        <w:tblLook w:val="0000"/>
      </w:tblPr>
      <w:tblGrid>
        <w:gridCol w:w="3734"/>
        <w:gridCol w:w="10"/>
        <w:gridCol w:w="1260"/>
        <w:gridCol w:w="10"/>
        <w:gridCol w:w="275"/>
        <w:gridCol w:w="16"/>
        <w:gridCol w:w="9"/>
        <w:gridCol w:w="1264"/>
        <w:gridCol w:w="304"/>
        <w:gridCol w:w="1272"/>
        <w:gridCol w:w="294"/>
        <w:gridCol w:w="1277"/>
        <w:gridCol w:w="9"/>
      </w:tblGrid>
      <w:tr w:rsidR="00382DCA" w:rsidRPr="00F51F88" w:rsidTr="00382DCA">
        <w:trPr>
          <w:gridAfter w:val="1"/>
          <w:wAfter w:w="9" w:type="dxa"/>
          <w:cantSplit/>
        </w:trPr>
        <w:tc>
          <w:tcPr>
            <w:tcW w:w="3735" w:type="dxa"/>
          </w:tcPr>
          <w:p w:rsidR="00382DCA" w:rsidRPr="00F51F88" w:rsidRDefault="00382DCA" w:rsidP="003E0F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0" w:type="dxa"/>
            <w:gridSpan w:val="11"/>
            <w:tcBorders>
              <w:bottom w:val="single" w:sz="4" w:space="0" w:color="auto"/>
            </w:tcBorders>
          </w:tcPr>
          <w:p w:rsidR="00382DCA" w:rsidRPr="008F38E6" w:rsidRDefault="00382DCA" w:rsidP="003E0F0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82DCA" w:rsidRPr="00F51F88" w:rsidTr="00382DCA">
        <w:trPr>
          <w:gridAfter w:val="1"/>
          <w:wAfter w:w="9" w:type="dxa"/>
          <w:cantSplit/>
        </w:trPr>
        <w:tc>
          <w:tcPr>
            <w:tcW w:w="3735" w:type="dxa"/>
          </w:tcPr>
          <w:p w:rsidR="00382DCA" w:rsidRPr="00F51F88" w:rsidRDefault="00382DCA" w:rsidP="003E0F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82DCA" w:rsidRPr="008F38E6" w:rsidRDefault="00382DCA" w:rsidP="003E0F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" w:type="dxa"/>
          </w:tcPr>
          <w:p w:rsidR="00382DCA" w:rsidRPr="008F38E6" w:rsidRDefault="00382DCA" w:rsidP="003E0F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82DCA" w:rsidRPr="008F38E6" w:rsidRDefault="00382DCA" w:rsidP="003E0F0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82DCA" w:rsidRPr="00F51F88" w:rsidTr="00382DCA">
        <w:trPr>
          <w:gridAfter w:val="1"/>
          <w:wAfter w:w="9" w:type="dxa"/>
          <w:cantSplit/>
        </w:trPr>
        <w:tc>
          <w:tcPr>
            <w:tcW w:w="3735" w:type="dxa"/>
          </w:tcPr>
          <w:p w:rsidR="00382DCA" w:rsidRPr="00F51F88" w:rsidRDefault="00382DCA" w:rsidP="003E0F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</w:tcPr>
          <w:p w:rsidR="00382DCA" w:rsidRPr="008F38E6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กันยายน2563</w:t>
            </w:r>
          </w:p>
        </w:tc>
        <w:tc>
          <w:tcPr>
            <w:tcW w:w="285" w:type="dxa"/>
            <w:gridSpan w:val="2"/>
          </w:tcPr>
          <w:p w:rsidR="00382DCA" w:rsidRPr="008F38E6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gridSpan w:val="3"/>
            <w:tcBorders>
              <w:bottom w:val="single" w:sz="4" w:space="0" w:color="auto"/>
            </w:tcBorders>
          </w:tcPr>
          <w:p w:rsidR="00382DCA" w:rsidRPr="008F38E6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9" w:type="dxa"/>
          </w:tcPr>
          <w:p w:rsidR="00382DCA" w:rsidRPr="008F38E6" w:rsidRDefault="00382DCA" w:rsidP="003E0F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382DCA" w:rsidRPr="008F38E6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กันยายน2563</w:t>
            </w:r>
          </w:p>
        </w:tc>
        <w:tc>
          <w:tcPr>
            <w:tcW w:w="294" w:type="dxa"/>
          </w:tcPr>
          <w:p w:rsidR="00382DCA" w:rsidRPr="008F38E6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382DCA" w:rsidRPr="008F38E6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382DCA" w:rsidRPr="00C632CF" w:rsidTr="00382DCA">
        <w:trPr>
          <w:cantSplit/>
        </w:trPr>
        <w:tc>
          <w:tcPr>
            <w:tcW w:w="3735" w:type="dxa"/>
          </w:tcPr>
          <w:p w:rsidR="00382DCA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</w:t>
            </w:r>
            <w:r w:rsidR="0022367B"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71" w:type="dxa"/>
            <w:gridSpan w:val="2"/>
          </w:tcPr>
          <w:p w:rsidR="00382DCA" w:rsidRPr="00283C9E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01" w:type="dxa"/>
            <w:gridSpan w:val="3"/>
          </w:tcPr>
          <w:p w:rsidR="00382DCA" w:rsidRPr="00E24209" w:rsidRDefault="00382DCA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82DCA" w:rsidRPr="00A90430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9" w:type="dxa"/>
          </w:tcPr>
          <w:p w:rsidR="00382DCA" w:rsidRPr="00E24209" w:rsidRDefault="00382DCA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382DCA" w:rsidRPr="00283C9E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4" w:type="dxa"/>
          </w:tcPr>
          <w:p w:rsidR="00382DCA" w:rsidRPr="00E24209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382DCA" w:rsidRPr="004C2E64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382DCA" w:rsidRPr="00C632CF" w:rsidTr="00382DCA">
        <w:trPr>
          <w:cantSplit/>
        </w:trPr>
        <w:tc>
          <w:tcPr>
            <w:tcW w:w="3735" w:type="dxa"/>
          </w:tcPr>
          <w:p w:rsidR="00382DCA" w:rsidRPr="00802B2B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382DCA" w:rsidRPr="00A149A9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9A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301" w:type="dxa"/>
            <w:gridSpan w:val="3"/>
          </w:tcPr>
          <w:p w:rsidR="00382DCA" w:rsidRPr="005C793C" w:rsidRDefault="00382DCA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82DCA" w:rsidRPr="005C793C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9" w:type="dxa"/>
          </w:tcPr>
          <w:p w:rsidR="00382DCA" w:rsidRPr="005C793C" w:rsidRDefault="00382DCA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:rsidR="00382DCA" w:rsidRPr="00A149A9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3,358</w:t>
            </w:r>
          </w:p>
        </w:tc>
        <w:tc>
          <w:tcPr>
            <w:tcW w:w="294" w:type="dxa"/>
          </w:tcPr>
          <w:p w:rsidR="00382DCA" w:rsidRPr="00E24209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382DCA" w:rsidRPr="00622E93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3,152</w:t>
            </w:r>
          </w:p>
        </w:tc>
      </w:tr>
      <w:tr w:rsidR="00382DCA" w:rsidRPr="00134DB2" w:rsidTr="00382DCA">
        <w:trPr>
          <w:cantSplit/>
        </w:trPr>
        <w:tc>
          <w:tcPr>
            <w:tcW w:w="3735" w:type="dxa"/>
          </w:tcPr>
          <w:p w:rsidR="00382DCA" w:rsidRPr="0076366C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1" w:type="dxa"/>
            <w:gridSpan w:val="2"/>
          </w:tcPr>
          <w:p w:rsidR="00382DCA" w:rsidRPr="005C793C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301" w:type="dxa"/>
            <w:gridSpan w:val="3"/>
          </w:tcPr>
          <w:p w:rsidR="00382DCA" w:rsidRPr="00134DB2" w:rsidRDefault="00382DCA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382DCA" w:rsidRPr="005C793C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9" w:type="dxa"/>
          </w:tcPr>
          <w:p w:rsidR="00382DCA" w:rsidRPr="00134DB2" w:rsidRDefault="00382DCA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382DCA" w:rsidRPr="005C793C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4" w:type="dxa"/>
          </w:tcPr>
          <w:p w:rsidR="00382DCA" w:rsidRPr="00134DB2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382DCA" w:rsidRPr="005C793C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82DCA" w:rsidRPr="00134DB2" w:rsidTr="00382DCA">
        <w:trPr>
          <w:cantSplit/>
        </w:trPr>
        <w:tc>
          <w:tcPr>
            <w:tcW w:w="3735" w:type="dxa"/>
          </w:tcPr>
          <w:p w:rsidR="00382DCA" w:rsidRPr="00802B2B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</w:tcPr>
          <w:p w:rsidR="00382DCA" w:rsidRPr="00A149A9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1,004</w:t>
            </w:r>
          </w:p>
        </w:tc>
        <w:tc>
          <w:tcPr>
            <w:tcW w:w="301" w:type="dxa"/>
            <w:gridSpan w:val="3"/>
          </w:tcPr>
          <w:p w:rsidR="00382DCA" w:rsidRPr="00134DB2" w:rsidRDefault="00382DCA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382DCA" w:rsidRPr="005C793C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99" w:type="dxa"/>
          </w:tcPr>
          <w:p w:rsidR="00382DCA" w:rsidRPr="00134DB2" w:rsidRDefault="00382DCA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382DCA" w:rsidRPr="00A149A9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1,004</w:t>
            </w:r>
          </w:p>
        </w:tc>
        <w:tc>
          <w:tcPr>
            <w:tcW w:w="294" w:type="dxa"/>
          </w:tcPr>
          <w:p w:rsidR="00382DCA" w:rsidRPr="00134DB2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382DCA" w:rsidRPr="005C793C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</w:tr>
      <w:tr w:rsidR="00382DCA" w:rsidRPr="00134DB2" w:rsidTr="00382DCA">
        <w:trPr>
          <w:cantSplit/>
        </w:trPr>
        <w:tc>
          <w:tcPr>
            <w:tcW w:w="3735" w:type="dxa"/>
          </w:tcPr>
          <w:p w:rsidR="00382DCA" w:rsidRPr="006167C3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</w:tcBorders>
          </w:tcPr>
          <w:p w:rsidR="00382DCA" w:rsidRPr="00A149A9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1,007</w:t>
            </w:r>
          </w:p>
        </w:tc>
        <w:tc>
          <w:tcPr>
            <w:tcW w:w="301" w:type="dxa"/>
            <w:gridSpan w:val="3"/>
          </w:tcPr>
          <w:p w:rsidR="00382DCA" w:rsidRPr="00134DB2" w:rsidRDefault="00382DCA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382DCA" w:rsidRPr="005C793C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99" w:type="dxa"/>
          </w:tcPr>
          <w:p w:rsidR="00382DCA" w:rsidRPr="00134DB2" w:rsidRDefault="00382DCA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382DCA" w:rsidRPr="00A149A9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4,362</w:t>
            </w:r>
          </w:p>
        </w:tc>
        <w:tc>
          <w:tcPr>
            <w:tcW w:w="294" w:type="dxa"/>
          </w:tcPr>
          <w:p w:rsidR="00382DCA" w:rsidRPr="00134DB2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382DCA" w:rsidRPr="00622E93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3,221</w:t>
            </w:r>
          </w:p>
        </w:tc>
      </w:tr>
      <w:tr w:rsidR="00382DCA" w:rsidRPr="00C632CF" w:rsidTr="00382DCA">
        <w:trPr>
          <w:cantSplit/>
        </w:trPr>
        <w:tc>
          <w:tcPr>
            <w:tcW w:w="3735" w:type="dxa"/>
          </w:tcPr>
          <w:p w:rsidR="00382DCA" w:rsidRPr="00230745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</w:tcPr>
          <w:p w:rsidR="00382DCA" w:rsidRPr="00575FDA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301" w:type="dxa"/>
            <w:gridSpan w:val="3"/>
          </w:tcPr>
          <w:p w:rsidR="00382DCA" w:rsidRPr="00A2716F" w:rsidRDefault="00382DCA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  <w:tcBorders>
              <w:top w:val="double" w:sz="4" w:space="0" w:color="auto"/>
            </w:tcBorders>
          </w:tcPr>
          <w:p w:rsidR="00382DCA" w:rsidRPr="00A2716F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9" w:type="dxa"/>
          </w:tcPr>
          <w:p w:rsidR="00382DCA" w:rsidRPr="00A2716F" w:rsidRDefault="00382DCA" w:rsidP="003E0F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:rsidR="00382DCA" w:rsidRPr="00575FDA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94" w:type="dxa"/>
          </w:tcPr>
          <w:p w:rsidR="00382DCA" w:rsidRPr="00230745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382DCA" w:rsidRPr="00230745" w:rsidRDefault="00382DCA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575FDA" w:rsidRPr="00734C60" w:rsidTr="00382DCA">
        <w:trPr>
          <w:cantSplit/>
        </w:trPr>
        <w:tc>
          <w:tcPr>
            <w:tcW w:w="3745" w:type="dxa"/>
            <w:gridSpan w:val="2"/>
          </w:tcPr>
          <w:p w:rsidR="00575FDA" w:rsidRPr="00F957A3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1" w:type="dxa"/>
            <w:gridSpan w:val="2"/>
          </w:tcPr>
          <w:p w:rsidR="00575FDA" w:rsidRPr="00575FDA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00" w:type="dxa"/>
            <w:gridSpan w:val="3"/>
          </w:tcPr>
          <w:p w:rsidR="00575FDA" w:rsidRPr="00A2716F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:rsidR="00575FDA" w:rsidRPr="00A2716F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4" w:type="dxa"/>
          </w:tcPr>
          <w:p w:rsidR="00575FDA" w:rsidRPr="00A2716F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575FDA" w:rsidRPr="00575FDA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5FDA" w:rsidRPr="0076366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75FDA" w:rsidRPr="00211056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575FDA" w:rsidRPr="00734C60" w:rsidTr="00382DCA">
        <w:trPr>
          <w:cantSplit/>
        </w:trPr>
        <w:tc>
          <w:tcPr>
            <w:tcW w:w="3745" w:type="dxa"/>
            <w:gridSpan w:val="2"/>
          </w:tcPr>
          <w:p w:rsidR="00575FDA" w:rsidRPr="00802B2B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575FDA" w:rsidRPr="000B214D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214D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300" w:type="dxa"/>
            <w:gridSpan w:val="3"/>
          </w:tcPr>
          <w:p w:rsidR="00575FDA" w:rsidRPr="005C793C" w:rsidRDefault="00575FDA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5" w:type="dxa"/>
          </w:tcPr>
          <w:p w:rsidR="00575FDA" w:rsidRPr="005C793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304" w:type="dxa"/>
          </w:tcPr>
          <w:p w:rsidR="00575FDA" w:rsidRPr="005C793C" w:rsidRDefault="00575FDA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:rsidR="00575FDA" w:rsidRPr="00A149A9" w:rsidRDefault="00A149A9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="005C793C" w:rsidRPr="00A149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483</w:t>
            </w:r>
          </w:p>
        </w:tc>
        <w:tc>
          <w:tcPr>
            <w:tcW w:w="289" w:type="dxa"/>
          </w:tcPr>
          <w:p w:rsidR="00575FDA" w:rsidRPr="0076366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75FDA" w:rsidRPr="00622E93" w:rsidRDefault="0015160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</w:t>
            </w:r>
            <w:r w:rsidR="00575FD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364</w:t>
            </w:r>
          </w:p>
        </w:tc>
      </w:tr>
      <w:tr w:rsidR="000B214D" w:rsidRPr="00151604" w:rsidTr="00382DCA">
        <w:trPr>
          <w:cantSplit/>
        </w:trPr>
        <w:tc>
          <w:tcPr>
            <w:tcW w:w="3745" w:type="dxa"/>
            <w:gridSpan w:val="2"/>
          </w:tcPr>
          <w:p w:rsidR="000B214D" w:rsidRPr="00802B2B" w:rsidRDefault="000B214D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</w:tcPr>
          <w:p w:rsidR="000B214D" w:rsidRPr="00A149A9" w:rsidRDefault="000B214D" w:rsidP="007E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149A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A149A9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109</w:t>
            </w:r>
          </w:p>
        </w:tc>
        <w:tc>
          <w:tcPr>
            <w:tcW w:w="300" w:type="dxa"/>
            <w:gridSpan w:val="3"/>
          </w:tcPr>
          <w:p w:rsidR="000B214D" w:rsidRPr="00151604" w:rsidRDefault="000B214D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0B214D" w:rsidRPr="005C793C" w:rsidRDefault="000B214D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5C793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610</w:t>
            </w:r>
          </w:p>
        </w:tc>
        <w:tc>
          <w:tcPr>
            <w:tcW w:w="304" w:type="dxa"/>
          </w:tcPr>
          <w:p w:rsidR="000B214D" w:rsidRPr="00151604" w:rsidRDefault="000B214D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0B214D" w:rsidRPr="00A149A9" w:rsidRDefault="000B214D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149A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A149A9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109</w:t>
            </w:r>
          </w:p>
        </w:tc>
        <w:tc>
          <w:tcPr>
            <w:tcW w:w="289" w:type="dxa"/>
          </w:tcPr>
          <w:p w:rsidR="000B214D" w:rsidRPr="00151604" w:rsidRDefault="000B214D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0B214D" w:rsidRPr="005C793C" w:rsidRDefault="000B214D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5C793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610</w:t>
            </w:r>
          </w:p>
        </w:tc>
      </w:tr>
      <w:tr w:rsidR="000B214D" w:rsidRPr="00151604" w:rsidTr="00382DCA">
        <w:trPr>
          <w:cantSplit/>
        </w:trPr>
        <w:tc>
          <w:tcPr>
            <w:tcW w:w="3745" w:type="dxa"/>
            <w:gridSpan w:val="2"/>
          </w:tcPr>
          <w:p w:rsidR="000B214D" w:rsidRPr="006167C3" w:rsidRDefault="000B214D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</w:tcBorders>
          </w:tcPr>
          <w:p w:rsidR="000B214D" w:rsidRPr="00A149A9" w:rsidRDefault="000B214D" w:rsidP="007E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149A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A149A9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109</w:t>
            </w:r>
          </w:p>
        </w:tc>
        <w:tc>
          <w:tcPr>
            <w:tcW w:w="300" w:type="dxa"/>
            <w:gridSpan w:val="3"/>
          </w:tcPr>
          <w:p w:rsidR="000B214D" w:rsidRPr="00151604" w:rsidRDefault="000B214D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0B214D" w:rsidRPr="005C793C" w:rsidRDefault="000B214D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5C793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610</w:t>
            </w:r>
          </w:p>
        </w:tc>
        <w:tc>
          <w:tcPr>
            <w:tcW w:w="304" w:type="dxa"/>
          </w:tcPr>
          <w:p w:rsidR="000B214D" w:rsidRPr="00151604" w:rsidRDefault="000B214D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0B214D" w:rsidRPr="00A149A9" w:rsidRDefault="000B214D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30,592</w:t>
            </w:r>
          </w:p>
        </w:tc>
        <w:tc>
          <w:tcPr>
            <w:tcW w:w="289" w:type="dxa"/>
          </w:tcPr>
          <w:p w:rsidR="000B214D" w:rsidRPr="00151604" w:rsidRDefault="000B214D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0B214D" w:rsidRPr="00622E93" w:rsidRDefault="000B214D" w:rsidP="001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39,974</w:t>
            </w:r>
          </w:p>
        </w:tc>
      </w:tr>
      <w:tr w:rsidR="00575FDA" w:rsidRPr="00734C60" w:rsidTr="00382DCA">
        <w:trPr>
          <w:cantSplit/>
        </w:trPr>
        <w:tc>
          <w:tcPr>
            <w:tcW w:w="3745" w:type="dxa"/>
            <w:gridSpan w:val="2"/>
          </w:tcPr>
          <w:p w:rsidR="00575FDA" w:rsidRPr="00144D58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</w:tcPr>
          <w:p w:rsidR="00575FDA" w:rsidRPr="00575FDA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00" w:type="dxa"/>
            <w:gridSpan w:val="3"/>
          </w:tcPr>
          <w:p w:rsidR="00575FDA" w:rsidRPr="00A2716F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:rsidR="00575FDA" w:rsidRPr="00A2716F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304" w:type="dxa"/>
          </w:tcPr>
          <w:p w:rsidR="00575FDA" w:rsidRPr="00A2716F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:rsidR="00575FDA" w:rsidRPr="00575FDA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575FDA" w:rsidRPr="00144D58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575FDA" w:rsidRPr="00144D58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575FDA" w:rsidRPr="00775D54" w:rsidTr="00382DCA">
        <w:trPr>
          <w:cantSplit/>
        </w:trPr>
        <w:tc>
          <w:tcPr>
            <w:tcW w:w="3745" w:type="dxa"/>
            <w:gridSpan w:val="2"/>
          </w:tcPr>
          <w:p w:rsidR="00575FDA" w:rsidRPr="00F957A3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 w:rsidR="0022367B"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1" w:type="dxa"/>
            <w:gridSpan w:val="2"/>
          </w:tcPr>
          <w:p w:rsidR="00575FDA" w:rsidRPr="00575FDA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00" w:type="dxa"/>
            <w:gridSpan w:val="3"/>
          </w:tcPr>
          <w:p w:rsidR="00575FDA" w:rsidRPr="0076366C" w:rsidRDefault="00575FD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:rsidR="00575FDA" w:rsidRPr="00211056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04" w:type="dxa"/>
          </w:tcPr>
          <w:p w:rsidR="00575FDA" w:rsidRPr="0076366C" w:rsidRDefault="00575FD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575FDA" w:rsidRPr="00575FDA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5FDA" w:rsidRPr="0076366C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75FDA" w:rsidRPr="00211056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A87A40" w:rsidRPr="00775D54" w:rsidTr="00382DCA">
        <w:trPr>
          <w:cantSplit/>
        </w:trPr>
        <w:tc>
          <w:tcPr>
            <w:tcW w:w="3745" w:type="dxa"/>
            <w:gridSpan w:val="2"/>
          </w:tcPr>
          <w:p w:rsidR="00A87A40" w:rsidRPr="00802B2B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A87A40" w:rsidRPr="000B214D" w:rsidRDefault="00A87A40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214D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300" w:type="dxa"/>
            <w:gridSpan w:val="3"/>
          </w:tcPr>
          <w:p w:rsidR="00A87A40" w:rsidRPr="0022335A" w:rsidRDefault="00A87A40" w:rsidP="00E56C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5" w:type="dxa"/>
          </w:tcPr>
          <w:p w:rsidR="00A87A40" w:rsidRPr="0022335A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304" w:type="dxa"/>
          </w:tcPr>
          <w:p w:rsidR="00A87A40" w:rsidRPr="0076366C" w:rsidRDefault="00A87A4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:rsidR="00A87A40" w:rsidRPr="000B214D" w:rsidRDefault="000A5218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0B214D" w:rsidRPr="000B21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080</w:t>
            </w:r>
          </w:p>
        </w:tc>
        <w:tc>
          <w:tcPr>
            <w:tcW w:w="289" w:type="dxa"/>
          </w:tcPr>
          <w:p w:rsidR="00A87A40" w:rsidRPr="0076366C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A87A40" w:rsidRPr="00BD7586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302</w:t>
            </w:r>
          </w:p>
        </w:tc>
      </w:tr>
      <w:tr w:rsidR="00A87A40" w:rsidRPr="00775D54" w:rsidTr="00382DCA">
        <w:trPr>
          <w:cantSplit/>
        </w:trPr>
        <w:tc>
          <w:tcPr>
            <w:tcW w:w="3745" w:type="dxa"/>
            <w:gridSpan w:val="2"/>
          </w:tcPr>
          <w:p w:rsidR="00A87A40" w:rsidRPr="0076366C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A87A40" w:rsidRPr="000B214D" w:rsidRDefault="00A87A40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214D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300" w:type="dxa"/>
            <w:gridSpan w:val="3"/>
          </w:tcPr>
          <w:p w:rsidR="00A87A40" w:rsidRPr="0076366C" w:rsidRDefault="00A87A40" w:rsidP="00E56CAD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:rsidR="00A87A40" w:rsidRPr="00BD7586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D758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  <w:tc>
          <w:tcPr>
            <w:tcW w:w="304" w:type="dxa"/>
          </w:tcPr>
          <w:p w:rsidR="00A87A40" w:rsidRPr="0076366C" w:rsidRDefault="00A87A4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:rsidR="00A87A40" w:rsidRPr="000B214D" w:rsidRDefault="00A87A40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214D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A87A40" w:rsidRPr="0076366C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A87A40" w:rsidRPr="00BD7586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758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</w:p>
        </w:tc>
      </w:tr>
      <w:tr w:rsidR="00A87A40" w:rsidRPr="00775D54" w:rsidTr="00382DCA">
        <w:trPr>
          <w:cantSplit/>
        </w:trPr>
        <w:tc>
          <w:tcPr>
            <w:tcW w:w="3745" w:type="dxa"/>
            <w:gridSpan w:val="2"/>
          </w:tcPr>
          <w:p w:rsidR="00A87A40" w:rsidRPr="00802B2B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B214D" w:rsidRPr="000B214D" w:rsidRDefault="000B214D" w:rsidP="000B2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3,645</w:t>
            </w:r>
          </w:p>
        </w:tc>
        <w:tc>
          <w:tcPr>
            <w:tcW w:w="300" w:type="dxa"/>
            <w:gridSpan w:val="3"/>
          </w:tcPr>
          <w:p w:rsidR="00A87A40" w:rsidRPr="0076366C" w:rsidRDefault="00A87A4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A87A40" w:rsidRPr="005C793C" w:rsidRDefault="00A87A40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5C793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561</w:t>
            </w:r>
          </w:p>
        </w:tc>
        <w:tc>
          <w:tcPr>
            <w:tcW w:w="304" w:type="dxa"/>
          </w:tcPr>
          <w:p w:rsidR="00A87A40" w:rsidRPr="0076366C" w:rsidRDefault="00A87A4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A87A40" w:rsidRPr="000B214D" w:rsidRDefault="000B214D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B214D">
              <w:rPr>
                <w:rFonts w:ascii="Angsana New" w:hAnsi="Angsana New"/>
                <w:bCs/>
                <w:sz w:val="30"/>
                <w:szCs w:val="30"/>
              </w:rPr>
              <w:t>156</w:t>
            </w:r>
          </w:p>
        </w:tc>
        <w:tc>
          <w:tcPr>
            <w:tcW w:w="289" w:type="dxa"/>
          </w:tcPr>
          <w:p w:rsidR="00A87A40" w:rsidRPr="0076366C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A87A40" w:rsidRPr="000D29EF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0B214D" w:rsidRPr="00775D54" w:rsidTr="00382DCA">
        <w:trPr>
          <w:cantSplit/>
        </w:trPr>
        <w:tc>
          <w:tcPr>
            <w:tcW w:w="3745" w:type="dxa"/>
            <w:gridSpan w:val="2"/>
          </w:tcPr>
          <w:p w:rsidR="000B214D" w:rsidRPr="0076366C" w:rsidRDefault="000B214D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214D" w:rsidRPr="000B214D" w:rsidRDefault="000B214D" w:rsidP="007E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3,645</w:t>
            </w:r>
          </w:p>
        </w:tc>
        <w:tc>
          <w:tcPr>
            <w:tcW w:w="300" w:type="dxa"/>
            <w:gridSpan w:val="3"/>
          </w:tcPr>
          <w:p w:rsidR="000B214D" w:rsidRPr="0076366C" w:rsidRDefault="000B214D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0B214D" w:rsidRPr="005C793C" w:rsidRDefault="000B214D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5C793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601</w:t>
            </w:r>
          </w:p>
        </w:tc>
        <w:tc>
          <w:tcPr>
            <w:tcW w:w="304" w:type="dxa"/>
          </w:tcPr>
          <w:p w:rsidR="000B214D" w:rsidRPr="0076366C" w:rsidRDefault="000B214D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214D" w:rsidRPr="000B214D" w:rsidRDefault="000A521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0B214D" w:rsidRPr="000B21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236</w:t>
            </w:r>
          </w:p>
        </w:tc>
        <w:tc>
          <w:tcPr>
            <w:tcW w:w="289" w:type="dxa"/>
          </w:tcPr>
          <w:p w:rsidR="000B214D" w:rsidRPr="0076366C" w:rsidRDefault="000B214D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B214D" w:rsidRPr="00BD7586" w:rsidRDefault="000B214D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387</w:t>
            </w:r>
          </w:p>
        </w:tc>
      </w:tr>
      <w:tr w:rsidR="00A3231A" w:rsidRPr="00775D54" w:rsidTr="00382DCA">
        <w:trPr>
          <w:cantSplit/>
        </w:trPr>
        <w:tc>
          <w:tcPr>
            <w:tcW w:w="3745" w:type="dxa"/>
            <w:gridSpan w:val="2"/>
          </w:tcPr>
          <w:p w:rsidR="00A3231A" w:rsidRPr="00A3231A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A3231A" w:rsidRPr="00A3231A" w:rsidRDefault="00A3231A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300" w:type="dxa"/>
            <w:gridSpan w:val="3"/>
          </w:tcPr>
          <w:p w:rsidR="00A3231A" w:rsidRPr="00A3231A" w:rsidRDefault="00A3231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:rsidR="00A3231A" w:rsidRPr="00A3231A" w:rsidRDefault="00A3231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304" w:type="dxa"/>
          </w:tcPr>
          <w:p w:rsidR="00A3231A" w:rsidRPr="00A3231A" w:rsidRDefault="00A3231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shd w:val="clear" w:color="auto" w:fill="auto"/>
          </w:tcPr>
          <w:p w:rsidR="00A3231A" w:rsidRPr="00A3231A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9" w:type="dxa"/>
          </w:tcPr>
          <w:p w:rsidR="00A3231A" w:rsidRPr="00A3231A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A3231A" w:rsidRPr="00A3231A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A3231A" w:rsidRPr="00775D54" w:rsidTr="00382DCA">
        <w:trPr>
          <w:cantSplit/>
        </w:trPr>
        <w:tc>
          <w:tcPr>
            <w:tcW w:w="3745" w:type="dxa"/>
            <w:gridSpan w:val="2"/>
          </w:tcPr>
          <w:p w:rsidR="00A3231A" w:rsidRPr="00A3231A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3231A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A3231A" w:rsidRDefault="00A3231A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00" w:type="dxa"/>
            <w:gridSpan w:val="3"/>
          </w:tcPr>
          <w:p w:rsidR="00A3231A" w:rsidRPr="0076366C" w:rsidRDefault="00A3231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:rsidR="00A3231A" w:rsidRPr="005C793C" w:rsidRDefault="00A3231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04" w:type="dxa"/>
          </w:tcPr>
          <w:p w:rsidR="00A3231A" w:rsidRPr="0076366C" w:rsidRDefault="00A3231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:rsidR="00A3231A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A3231A" w:rsidRPr="0076366C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A3231A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3231A" w:rsidRPr="00775D54" w:rsidTr="00382DCA">
        <w:trPr>
          <w:cantSplit/>
        </w:trPr>
        <w:tc>
          <w:tcPr>
            <w:tcW w:w="3745" w:type="dxa"/>
            <w:gridSpan w:val="2"/>
          </w:tcPr>
          <w:p w:rsidR="00A3231A" w:rsidRPr="00802B2B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A3231A" w:rsidRPr="00CB1C39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C39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300" w:type="dxa"/>
            <w:gridSpan w:val="3"/>
          </w:tcPr>
          <w:p w:rsidR="00A3231A" w:rsidRPr="0076366C" w:rsidRDefault="00A3231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:rsidR="00A3231A" w:rsidRPr="0022335A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304" w:type="dxa"/>
          </w:tcPr>
          <w:p w:rsidR="00A3231A" w:rsidRPr="0076366C" w:rsidRDefault="00A3231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:rsidR="00A3231A" w:rsidRPr="00CB1C39" w:rsidRDefault="00CB1C39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74,683</w:t>
            </w:r>
          </w:p>
        </w:tc>
        <w:tc>
          <w:tcPr>
            <w:tcW w:w="289" w:type="dxa"/>
          </w:tcPr>
          <w:p w:rsidR="00A3231A" w:rsidRPr="0076366C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A3231A" w:rsidRPr="0022335A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CB1C39" w:rsidRPr="00775D54" w:rsidTr="00382DCA">
        <w:trPr>
          <w:cantSplit/>
        </w:trPr>
        <w:tc>
          <w:tcPr>
            <w:tcW w:w="3745" w:type="dxa"/>
            <w:gridSpan w:val="2"/>
          </w:tcPr>
          <w:p w:rsidR="00CB1C39" w:rsidRPr="00802B2B" w:rsidRDefault="00CB1C39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B1C39" w:rsidRPr="00CB1C39" w:rsidRDefault="00CB1C39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9,930</w:t>
            </w:r>
          </w:p>
        </w:tc>
        <w:tc>
          <w:tcPr>
            <w:tcW w:w="300" w:type="dxa"/>
            <w:gridSpan w:val="3"/>
          </w:tcPr>
          <w:p w:rsidR="00CB1C39" w:rsidRPr="0076366C" w:rsidRDefault="00CB1C39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CB1C39" w:rsidRPr="0022335A" w:rsidRDefault="00CB1C39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304" w:type="dxa"/>
          </w:tcPr>
          <w:p w:rsidR="00CB1C39" w:rsidRPr="0076366C" w:rsidRDefault="00CB1C39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CB1C39" w:rsidRPr="00CB1C39" w:rsidRDefault="00CB1C39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9,930</w:t>
            </w:r>
          </w:p>
        </w:tc>
        <w:tc>
          <w:tcPr>
            <w:tcW w:w="289" w:type="dxa"/>
          </w:tcPr>
          <w:p w:rsidR="00CB1C39" w:rsidRPr="0076366C" w:rsidRDefault="00CB1C39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CB1C39" w:rsidRPr="0022335A" w:rsidRDefault="00CB1C39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CB1C39" w:rsidRPr="00775D54" w:rsidTr="00382DCA">
        <w:trPr>
          <w:cantSplit/>
        </w:trPr>
        <w:tc>
          <w:tcPr>
            <w:tcW w:w="3745" w:type="dxa"/>
            <w:gridSpan w:val="2"/>
          </w:tcPr>
          <w:p w:rsidR="00CB1C39" w:rsidRPr="0076366C" w:rsidRDefault="00CB1C39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1C39" w:rsidRPr="00CB1C39" w:rsidRDefault="00CB1C39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9,930</w:t>
            </w:r>
          </w:p>
        </w:tc>
        <w:tc>
          <w:tcPr>
            <w:tcW w:w="300" w:type="dxa"/>
            <w:gridSpan w:val="3"/>
          </w:tcPr>
          <w:p w:rsidR="00CB1C39" w:rsidRPr="0076366C" w:rsidRDefault="00CB1C39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CB1C39" w:rsidRPr="0022335A" w:rsidRDefault="00CB1C39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304" w:type="dxa"/>
          </w:tcPr>
          <w:p w:rsidR="00CB1C39" w:rsidRPr="0076366C" w:rsidRDefault="00CB1C39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1C39" w:rsidRPr="00CB1C39" w:rsidRDefault="00CB1C39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84,613</w:t>
            </w:r>
          </w:p>
        </w:tc>
        <w:tc>
          <w:tcPr>
            <w:tcW w:w="289" w:type="dxa"/>
          </w:tcPr>
          <w:p w:rsidR="00CB1C39" w:rsidRPr="0076366C" w:rsidRDefault="00CB1C39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B1C39" w:rsidRPr="0022335A" w:rsidRDefault="00CB1C39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</w:tbl>
    <w:p w:rsidR="00D81609" w:rsidRDefault="00D81609" w:rsidP="009214A9">
      <w:pPr>
        <w:rPr>
          <w:rFonts w:ascii="Angsana New" w:hAnsi="Angsana New"/>
          <w:sz w:val="30"/>
          <w:szCs w:val="30"/>
        </w:rPr>
      </w:pPr>
    </w:p>
    <w:p w:rsidR="00382DCA" w:rsidRDefault="00382DCA" w:rsidP="009214A9">
      <w:pPr>
        <w:rPr>
          <w:rFonts w:ascii="Angsana New" w:hAnsi="Angsana New"/>
          <w:sz w:val="30"/>
          <w:szCs w:val="30"/>
        </w:rPr>
      </w:pPr>
    </w:p>
    <w:p w:rsidR="00382DCA" w:rsidRDefault="00382DCA" w:rsidP="009214A9">
      <w:pPr>
        <w:rPr>
          <w:rFonts w:ascii="Angsana New" w:hAnsi="Angsana New"/>
          <w:sz w:val="30"/>
          <w:szCs w:val="30"/>
        </w:rPr>
      </w:pPr>
    </w:p>
    <w:p w:rsidR="00382DCA" w:rsidRDefault="00382DCA" w:rsidP="009214A9">
      <w:pPr>
        <w:rPr>
          <w:rFonts w:ascii="Angsana New" w:hAnsi="Angsana New"/>
          <w:sz w:val="30"/>
          <w:szCs w:val="30"/>
        </w:rPr>
      </w:pPr>
    </w:p>
    <w:p w:rsidR="00382DCA" w:rsidRDefault="00382DCA" w:rsidP="009214A9">
      <w:pPr>
        <w:rPr>
          <w:rFonts w:ascii="Angsana New" w:hAnsi="Angsana New"/>
          <w:sz w:val="30"/>
          <w:szCs w:val="30"/>
        </w:rPr>
      </w:pPr>
    </w:p>
    <w:p w:rsidR="00382DCA" w:rsidRDefault="00382DCA" w:rsidP="009214A9">
      <w:pPr>
        <w:rPr>
          <w:rFonts w:ascii="Angsana New" w:hAnsi="Angsana New"/>
          <w:sz w:val="30"/>
          <w:szCs w:val="30"/>
        </w:rPr>
      </w:pPr>
    </w:p>
    <w:p w:rsidR="001468CC" w:rsidRDefault="001468CC" w:rsidP="009214A9">
      <w:pPr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300BEB">
        <w:rPr>
          <w:rFonts w:ascii="Angsana New" w:hAnsi="Angsana New" w:hint="cs"/>
          <w:sz w:val="30"/>
          <w:szCs w:val="30"/>
          <w:cs/>
        </w:rPr>
        <w:t>งวดเก้า</w:t>
      </w:r>
      <w:r w:rsidR="00D9656E">
        <w:rPr>
          <w:rFonts w:ascii="Angsana New" w:hAnsi="Angsana New" w:hint="cs"/>
          <w:sz w:val="30"/>
          <w:szCs w:val="30"/>
          <w:cs/>
        </w:rPr>
        <w:t>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75FDA">
        <w:rPr>
          <w:rFonts w:ascii="Angsana New" w:hAnsi="Angsana New"/>
          <w:sz w:val="30"/>
          <w:szCs w:val="30"/>
        </w:rPr>
        <w:t xml:space="preserve">30 </w:t>
      </w:r>
      <w:r w:rsidR="00300BEB">
        <w:rPr>
          <w:rFonts w:ascii="Angsana New" w:hAnsi="Angsana New" w:hint="cs"/>
          <w:sz w:val="30"/>
          <w:szCs w:val="30"/>
          <w:cs/>
        </w:rPr>
        <w:t>กันยา</w:t>
      </w:r>
      <w:r w:rsidR="00575FDA">
        <w:rPr>
          <w:rFonts w:ascii="Angsana New" w:hAnsi="Angsana New" w:hint="cs"/>
          <w:sz w:val="30"/>
          <w:szCs w:val="30"/>
          <w:cs/>
        </w:rPr>
        <w:t>ยน</w:t>
      </w:r>
      <w:r w:rsidRPr="00E47182">
        <w:rPr>
          <w:rFonts w:ascii="Angsana New" w:hAnsi="Angsana New"/>
          <w:sz w:val="30"/>
          <w:szCs w:val="30"/>
          <w:cs/>
        </w:rPr>
        <w:t xml:space="preserve"> </w:t>
      </w:r>
      <w:r w:rsidR="00776B7A">
        <w:rPr>
          <w:rFonts w:ascii="Angsana New" w:hAnsi="Angsana New"/>
          <w:sz w:val="30"/>
          <w:szCs w:val="30"/>
        </w:rPr>
        <w:t>2563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776B7A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ยืมระยะสั้นแก่และเงินกู้</w:t>
      </w:r>
      <w:r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766B4D">
        <w:rPr>
          <w:rFonts w:ascii="Angsana New" w:hAnsi="Angsana New" w:hint="cs"/>
          <w:sz w:val="30"/>
          <w:szCs w:val="30"/>
          <w:cs/>
        </w:rPr>
        <w:t>จาก</w:t>
      </w:r>
      <w:r w:rsidR="00D4001B">
        <w:rPr>
          <w:rFonts w:ascii="Angsana New" w:hAnsi="Angsana New" w:hint="cs"/>
          <w:sz w:val="30"/>
          <w:szCs w:val="30"/>
          <w:cs/>
        </w:rPr>
        <w:t>บุคคล</w:t>
      </w:r>
      <w:r w:rsidR="004E6804">
        <w:rPr>
          <w:rFonts w:ascii="Angsana New" w:hAnsi="Angsana New" w:hint="cs"/>
          <w:sz w:val="30"/>
          <w:szCs w:val="30"/>
          <w:cs/>
        </w:rPr>
        <w:t>และ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656E" w:rsidRPr="00F51F88" w:rsidTr="00783015">
        <w:trPr>
          <w:cantSplit/>
        </w:trPr>
        <w:tc>
          <w:tcPr>
            <w:tcW w:w="4059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76B7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D9656E" w:rsidRPr="00D413D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76B7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76B7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76B7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468CC" w:rsidRPr="00E24209" w:rsidTr="00783015">
        <w:trPr>
          <w:cantSplit/>
        </w:trPr>
        <w:tc>
          <w:tcPr>
            <w:tcW w:w="4059" w:type="dxa"/>
          </w:tcPr>
          <w:p w:rsidR="001468CC" w:rsidRPr="00D9141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  <w:r w:rsidR="00A92FC6">
              <w:rPr>
                <w:rFonts w:ascii="Angsana New" w:hAnsi="Angsana New" w:hint="cs"/>
                <w:b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BE06E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70DA7" w:rsidRPr="00E24209" w:rsidTr="00100F3D">
        <w:trPr>
          <w:cantSplit/>
        </w:trPr>
        <w:tc>
          <w:tcPr>
            <w:tcW w:w="4059" w:type="dxa"/>
          </w:tcPr>
          <w:p w:rsidR="00F70DA7" w:rsidRPr="00840E3A" w:rsidRDefault="00F70DA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F70DA7" w:rsidRPr="00F70DA7" w:rsidRDefault="00F70DA7" w:rsidP="00A47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F70DA7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730</w:t>
            </w:r>
          </w:p>
        </w:tc>
        <w:tc>
          <w:tcPr>
            <w:tcW w:w="284" w:type="dxa"/>
          </w:tcPr>
          <w:p w:rsidR="00F70DA7" w:rsidRPr="00E24209" w:rsidRDefault="00F70DA7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F70DA7" w:rsidRPr="00C97BA7" w:rsidRDefault="00F70DA7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97,900</w:t>
            </w:r>
          </w:p>
        </w:tc>
        <w:tc>
          <w:tcPr>
            <w:tcW w:w="283" w:type="dxa"/>
          </w:tcPr>
          <w:p w:rsidR="00F70DA7" w:rsidRPr="00E24209" w:rsidRDefault="00F70DA7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F70DA7" w:rsidRPr="00F70DA7" w:rsidRDefault="00F70DA7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Pr="00F70DA7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600</w:t>
            </w:r>
          </w:p>
        </w:tc>
        <w:tc>
          <w:tcPr>
            <w:tcW w:w="284" w:type="dxa"/>
          </w:tcPr>
          <w:p w:rsidR="00F70DA7" w:rsidRPr="00D413D6" w:rsidRDefault="00F70DA7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F70DA7" w:rsidRPr="00C97BA7" w:rsidRDefault="00F70DA7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 w:hint="cs"/>
                <w:b/>
                <w:sz w:val="30"/>
                <w:szCs w:val="30"/>
                <w:cs/>
              </w:rPr>
              <w:t>90,000</w:t>
            </w:r>
          </w:p>
        </w:tc>
      </w:tr>
      <w:tr w:rsidR="00CB6FC6" w:rsidRPr="00E24209" w:rsidTr="00100F3D">
        <w:trPr>
          <w:cantSplit/>
        </w:trPr>
        <w:tc>
          <w:tcPr>
            <w:tcW w:w="4059" w:type="dxa"/>
          </w:tcPr>
          <w:p w:rsidR="00CB6FC6" w:rsidRPr="00B97542" w:rsidRDefault="00CB6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CB6FC6" w:rsidRPr="00F70DA7" w:rsidRDefault="00F70DA7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</w:t>
            </w:r>
            <w:r w:rsidR="00CB6FC6" w:rsidRPr="00F70DA7">
              <w:rPr>
                <w:rFonts w:ascii="Angsana New" w:hAnsi="Angsana New"/>
                <w:bCs/>
                <w:sz w:val="30"/>
                <w:szCs w:val="30"/>
              </w:rPr>
              <w:t>,880</w:t>
            </w:r>
          </w:p>
        </w:tc>
        <w:tc>
          <w:tcPr>
            <w:tcW w:w="284" w:type="dxa"/>
          </w:tcPr>
          <w:p w:rsidR="00CB6FC6" w:rsidRPr="00EC7D7C" w:rsidRDefault="00CB6FC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CB6FC6" w:rsidRPr="00C97BA7" w:rsidRDefault="00693053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CB6FC6" w:rsidRPr="00C97BA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240</w:t>
            </w:r>
          </w:p>
        </w:tc>
        <w:tc>
          <w:tcPr>
            <w:tcW w:w="283" w:type="dxa"/>
          </w:tcPr>
          <w:p w:rsidR="00CB6FC6" w:rsidRPr="00EC7D7C" w:rsidRDefault="00CB6FC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CB6FC6" w:rsidRPr="00F70DA7" w:rsidRDefault="00CB6FC6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DA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B6FC6" w:rsidRPr="00EC7D7C" w:rsidRDefault="00CB6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CB6FC6" w:rsidRPr="00C97BA7" w:rsidRDefault="000D476D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77,2</w:t>
            </w:r>
            <w:r w:rsidR="00CB6FC6" w:rsidRPr="00C97BA7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776B7A" w:rsidRPr="00E24209" w:rsidTr="00100F3D">
        <w:trPr>
          <w:cantSplit/>
        </w:trPr>
        <w:tc>
          <w:tcPr>
            <w:tcW w:w="4059" w:type="dxa"/>
          </w:tcPr>
          <w:p w:rsidR="00776B7A" w:rsidRPr="00B97542" w:rsidRDefault="00776B7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76B7A" w:rsidRPr="00F70DA7" w:rsidRDefault="00F70DA7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(17,13</w:t>
            </w:r>
            <w:r w:rsidR="00776B7A" w:rsidRPr="00F70DA7">
              <w:rPr>
                <w:rFonts w:ascii="Angsana New" w:hAnsi="Angsana New"/>
                <w:bCs/>
                <w:sz w:val="30"/>
                <w:szCs w:val="30"/>
              </w:rPr>
              <w:t>0)</w:t>
            </w:r>
          </w:p>
        </w:tc>
        <w:tc>
          <w:tcPr>
            <w:tcW w:w="284" w:type="dxa"/>
          </w:tcPr>
          <w:p w:rsidR="00776B7A" w:rsidRPr="00EC7D7C" w:rsidRDefault="00776B7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76B7A" w:rsidRPr="00C97BA7" w:rsidRDefault="000D476D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(29,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85</w:t>
            </w:r>
            <w:r w:rsidR="00776B7A" w:rsidRPr="00C97BA7">
              <w:rPr>
                <w:rFonts w:ascii="Angsana New" w:hAnsi="Angsana New"/>
                <w:bCs/>
                <w:sz w:val="30"/>
                <w:szCs w:val="30"/>
              </w:rPr>
              <w:t>0)</w:t>
            </w:r>
          </w:p>
        </w:tc>
        <w:tc>
          <w:tcPr>
            <w:tcW w:w="283" w:type="dxa"/>
          </w:tcPr>
          <w:p w:rsidR="00776B7A" w:rsidRPr="00EC7D7C" w:rsidRDefault="00776B7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776B7A" w:rsidRPr="00F70DA7" w:rsidRDefault="00F70DA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(32</w:t>
            </w:r>
            <w:r w:rsidR="00CB6FC6" w:rsidRPr="00F70DA7">
              <w:rPr>
                <w:rFonts w:ascii="Angsana New" w:hAnsi="Angsana New"/>
                <w:bCs/>
                <w:sz w:val="30"/>
                <w:szCs w:val="30"/>
              </w:rPr>
              <w:t>,10</w:t>
            </w:r>
            <w:r w:rsidR="00776B7A" w:rsidRPr="00F70DA7">
              <w:rPr>
                <w:rFonts w:ascii="Angsana New" w:hAnsi="Angsana New"/>
                <w:bCs/>
                <w:sz w:val="30"/>
                <w:szCs w:val="30"/>
              </w:rPr>
              <w:t>0)</w:t>
            </w:r>
          </w:p>
        </w:tc>
        <w:tc>
          <w:tcPr>
            <w:tcW w:w="284" w:type="dxa"/>
          </w:tcPr>
          <w:p w:rsidR="00776B7A" w:rsidRPr="00EC7D7C" w:rsidRDefault="00776B7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776B7A" w:rsidRPr="00C97BA7" w:rsidRDefault="00776B7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(52,600)</w:t>
            </w:r>
          </w:p>
        </w:tc>
      </w:tr>
      <w:tr w:rsidR="00776B7A" w:rsidRPr="00E24209" w:rsidTr="00100F3D">
        <w:trPr>
          <w:cantSplit/>
        </w:trPr>
        <w:tc>
          <w:tcPr>
            <w:tcW w:w="4059" w:type="dxa"/>
          </w:tcPr>
          <w:p w:rsidR="00776B7A" w:rsidRPr="00840E3A" w:rsidRDefault="00776B7A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4489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6B7A" w:rsidRPr="00F70DA7" w:rsidRDefault="00F70DA7" w:rsidP="008D0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139,48</w:t>
            </w:r>
            <w:r w:rsidR="00776B7A" w:rsidRPr="00F70DA7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776B7A" w:rsidRPr="00C97BA7" w:rsidRDefault="00776B7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776B7A" w:rsidRPr="00C97BA7" w:rsidRDefault="00693053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124,2</w:t>
            </w:r>
            <w:r w:rsidR="00776B7A" w:rsidRPr="00C97BA7">
              <w:rPr>
                <w:rFonts w:ascii="Angsana New" w:hAnsi="Angsana New"/>
                <w:bCs/>
                <w:sz w:val="30"/>
                <w:szCs w:val="30"/>
              </w:rPr>
              <w:t>90</w:t>
            </w:r>
          </w:p>
        </w:tc>
        <w:tc>
          <w:tcPr>
            <w:tcW w:w="283" w:type="dxa"/>
          </w:tcPr>
          <w:p w:rsidR="00776B7A" w:rsidRPr="00EC7D7C" w:rsidRDefault="00776B7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6B7A" w:rsidRPr="00F70DA7" w:rsidRDefault="00CB6FC6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70DA7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F70DA7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F70DA7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F70DA7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776B7A" w:rsidRPr="00F70DA7">
              <w:rPr>
                <w:rFonts w:ascii="Angsana New" w:hAnsi="Angsana New" w:hint="cs"/>
                <w:b/>
                <w:sz w:val="30"/>
                <w:szCs w:val="30"/>
                <w:cs/>
              </w:rPr>
              <w:t>00</w:t>
            </w:r>
          </w:p>
        </w:tc>
        <w:tc>
          <w:tcPr>
            <w:tcW w:w="284" w:type="dxa"/>
          </w:tcPr>
          <w:p w:rsidR="00776B7A" w:rsidRPr="00EC7D7C" w:rsidRDefault="00776B7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776B7A" w:rsidRPr="00C97BA7" w:rsidRDefault="000D476D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114,6</w:t>
            </w:r>
            <w:r w:rsidR="00776B7A" w:rsidRPr="00C97BA7">
              <w:rPr>
                <w:rFonts w:ascii="Angsana New" w:hAnsi="Angsana New" w:hint="cs"/>
                <w:b/>
                <w:sz w:val="30"/>
                <w:szCs w:val="30"/>
                <w:cs/>
              </w:rPr>
              <w:t>00</w:t>
            </w:r>
          </w:p>
        </w:tc>
      </w:tr>
      <w:tr w:rsidR="00575FDA" w:rsidRPr="00076190" w:rsidTr="00355049">
        <w:trPr>
          <w:cantSplit/>
        </w:trPr>
        <w:tc>
          <w:tcPr>
            <w:tcW w:w="4059" w:type="dxa"/>
          </w:tcPr>
          <w:p w:rsidR="00575FDA" w:rsidRPr="00076190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75FDA" w:rsidRPr="00047779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575FDA" w:rsidRPr="00076190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5FDA" w:rsidRPr="00076190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575FDA" w:rsidRPr="00076190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575FDA" w:rsidRPr="00300BEB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575FDA" w:rsidRPr="00076190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575FDA" w:rsidRPr="00076190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575FDA" w:rsidRPr="00E24209" w:rsidTr="00355049">
        <w:trPr>
          <w:cantSplit/>
        </w:trPr>
        <w:tc>
          <w:tcPr>
            <w:tcW w:w="4059" w:type="dxa"/>
          </w:tcPr>
          <w:p w:rsidR="00575FDA" w:rsidRDefault="00575FDA" w:rsidP="003D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เงินกู้ยืมระยะสั้นจากกิจการ</w:t>
            </w:r>
            <w:r w:rsidR="003D0F42"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575FDA" w:rsidRPr="0004777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5FDA" w:rsidRPr="00E24209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75FDA" w:rsidRPr="00E2420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575FDA" w:rsidRPr="00E24209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75FDA" w:rsidRPr="00300BEB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5FDA" w:rsidRPr="00E2420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575FDA" w:rsidRPr="00E2420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76B7A" w:rsidRPr="00E24209" w:rsidTr="00100F3D">
        <w:trPr>
          <w:cantSplit/>
        </w:trPr>
        <w:tc>
          <w:tcPr>
            <w:tcW w:w="4059" w:type="dxa"/>
          </w:tcPr>
          <w:p w:rsidR="00776B7A" w:rsidRPr="00840E3A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776B7A" w:rsidRPr="00444897" w:rsidRDefault="00776B7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89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6B7A" w:rsidRPr="00E24209" w:rsidRDefault="00776B7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776B7A" w:rsidRPr="00C97BA7" w:rsidRDefault="00776B7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3" w:type="dxa"/>
          </w:tcPr>
          <w:p w:rsidR="00776B7A" w:rsidRPr="00E24209" w:rsidRDefault="00776B7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776B7A" w:rsidRPr="00444897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89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6B7A" w:rsidRPr="00E24209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776B7A" w:rsidRPr="00047779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76B7A" w:rsidRPr="00E24209" w:rsidTr="00100F3D">
        <w:trPr>
          <w:cantSplit/>
        </w:trPr>
        <w:tc>
          <w:tcPr>
            <w:tcW w:w="4059" w:type="dxa"/>
          </w:tcPr>
          <w:p w:rsidR="00776B7A" w:rsidRPr="00B97542" w:rsidRDefault="00776B7A" w:rsidP="003D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  <w:tab w:val="center" w:pos="1975"/>
              </w:tabs>
              <w:ind w:right="-108"/>
              <w:rPr>
                <w:rFonts w:ascii="Angsana New" w:hAnsi="Angsana New" w:hint="cs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  <w:r w:rsidR="003D0F42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776B7A" w:rsidRPr="00444897" w:rsidRDefault="00776B7A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89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6B7A" w:rsidRPr="00EC7D7C" w:rsidRDefault="00776B7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776B7A" w:rsidRPr="00C97BA7" w:rsidRDefault="00776B7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BA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76B7A" w:rsidRPr="00EC7D7C" w:rsidRDefault="00776B7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776B7A" w:rsidRPr="00444897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89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6B7A" w:rsidRPr="00EC7D7C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776B7A" w:rsidRPr="00047779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76B7A" w:rsidRPr="00E24209" w:rsidTr="00100F3D">
        <w:trPr>
          <w:cantSplit/>
        </w:trPr>
        <w:tc>
          <w:tcPr>
            <w:tcW w:w="4059" w:type="dxa"/>
          </w:tcPr>
          <w:p w:rsidR="00776B7A" w:rsidRPr="00B97542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76B7A" w:rsidRPr="00444897" w:rsidRDefault="00776B7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89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6B7A" w:rsidRPr="00EC7D7C" w:rsidRDefault="00776B7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76B7A" w:rsidRPr="00C97BA7" w:rsidRDefault="00776B7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(11,794)</w:t>
            </w:r>
          </w:p>
        </w:tc>
        <w:tc>
          <w:tcPr>
            <w:tcW w:w="283" w:type="dxa"/>
          </w:tcPr>
          <w:p w:rsidR="00776B7A" w:rsidRPr="00EC7D7C" w:rsidRDefault="00776B7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776B7A" w:rsidRPr="00444897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89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6B7A" w:rsidRPr="00EC7D7C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776B7A" w:rsidRPr="00047779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76B7A" w:rsidRPr="00E24209" w:rsidTr="00100F3D">
        <w:trPr>
          <w:cantSplit/>
        </w:trPr>
        <w:tc>
          <w:tcPr>
            <w:tcW w:w="4059" w:type="dxa"/>
          </w:tcPr>
          <w:p w:rsidR="00776B7A" w:rsidRPr="00840E3A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4489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6B7A" w:rsidRPr="00444897" w:rsidRDefault="00776B7A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89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6B7A" w:rsidRPr="00EC7D7C" w:rsidRDefault="00776B7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776B7A" w:rsidRPr="00C97BA7" w:rsidRDefault="00776B7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BA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76B7A" w:rsidRPr="00EC7D7C" w:rsidRDefault="00776B7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6B7A" w:rsidRPr="00444897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89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6B7A" w:rsidRPr="00EC7D7C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776B7A" w:rsidRPr="00047779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865007" w:rsidRDefault="00865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030317" w:rsidRDefault="0003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468CC" w:rsidRPr="00161CAE" w:rsidRDefault="00AC258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Pr="00D05C64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46663D">
        <w:rPr>
          <w:rFonts w:ascii="Angsana New" w:hAnsi="Angsana New" w:hint="cs"/>
          <w:sz w:val="30"/>
          <w:szCs w:val="30"/>
          <w:cs/>
        </w:rPr>
        <w:t>3</w:t>
      </w:r>
      <w:r w:rsidR="00693053">
        <w:rPr>
          <w:rFonts w:ascii="Angsana New" w:hAnsi="Angsana New" w:hint="cs"/>
          <w:sz w:val="30"/>
          <w:szCs w:val="30"/>
          <w:cs/>
        </w:rPr>
        <w:t>0 กันยา</w:t>
      </w:r>
      <w:r w:rsidR="00575FDA">
        <w:rPr>
          <w:rFonts w:ascii="Angsana New" w:hAnsi="Angsana New" w:hint="cs"/>
          <w:sz w:val="30"/>
          <w:szCs w:val="30"/>
          <w:cs/>
        </w:rPr>
        <w:t>ยน</w:t>
      </w:r>
      <w:r w:rsidR="00EC2C08">
        <w:rPr>
          <w:rFonts w:ascii="Angsana New" w:hAnsi="Angsana New" w:hint="cs"/>
          <w:sz w:val="30"/>
          <w:szCs w:val="30"/>
          <w:cs/>
        </w:rPr>
        <w:t xml:space="preserve"> 2563</w:t>
      </w:r>
      <w:r w:rsidR="00A42E65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047779">
        <w:rPr>
          <w:rFonts w:ascii="Angsana New" w:hAnsi="Angsana New"/>
          <w:color w:val="000000"/>
          <w:sz w:val="30"/>
          <w:szCs w:val="30"/>
          <w:cs/>
        </w:rPr>
        <w:t>25</w:t>
      </w:r>
      <w:r w:rsidR="00EC2C08">
        <w:rPr>
          <w:rFonts w:ascii="Angsana New" w:hAnsi="Angsana New" w:hint="cs"/>
          <w:color w:val="000000"/>
          <w:sz w:val="30"/>
          <w:szCs w:val="30"/>
          <w:cs/>
        </w:rPr>
        <w:t>62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บริษัทมียอดลูกหนี้การค้า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บริษัทอื่นคงเหลือโดยแยกตามอายุหนี้ที่ค้างชำระได้ดังนี้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289"/>
        <w:gridCol w:w="283"/>
        <w:gridCol w:w="1277"/>
        <w:gridCol w:w="284"/>
        <w:gridCol w:w="1275"/>
      </w:tblGrid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783015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45CEC" w:rsidRPr="00F51F88" w:rsidTr="00A42E65">
        <w:trPr>
          <w:cantSplit/>
        </w:trPr>
        <w:tc>
          <w:tcPr>
            <w:tcW w:w="4149" w:type="dxa"/>
          </w:tcPr>
          <w:p w:rsidR="00A45CEC" w:rsidRPr="00F51F88" w:rsidRDefault="00A45CE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5CEC" w:rsidRPr="008F38E6" w:rsidRDefault="00693053" w:rsidP="00A4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</w:t>
            </w:r>
            <w:r w:rsidR="00A45CEC">
              <w:rPr>
                <w:rFonts w:ascii="Angsana New" w:hAnsi="Angsana New" w:hint="cs"/>
                <w:sz w:val="30"/>
                <w:szCs w:val="30"/>
                <w:cs/>
              </w:rPr>
              <w:t>ยน 256</w:t>
            </w:r>
            <w:r w:rsidR="00EC2C0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C2C0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A45CEC" w:rsidRPr="008F38E6" w:rsidRDefault="00A45CEC" w:rsidP="000C6E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45CEC" w:rsidRPr="008F38E6" w:rsidRDefault="00693053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</w:t>
            </w:r>
            <w:r w:rsidR="00A45CEC">
              <w:rPr>
                <w:rFonts w:ascii="Angsana New" w:hAnsi="Angsana New" w:hint="cs"/>
                <w:sz w:val="30"/>
                <w:szCs w:val="30"/>
                <w:cs/>
              </w:rPr>
              <w:t>ยน 256</w:t>
            </w:r>
            <w:r w:rsidR="00EC2C0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C2C0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45CEC" w:rsidRPr="00444897" w:rsidRDefault="0044489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276</w:t>
            </w:r>
            <w:r w:rsidR="00F97761" w:rsidRPr="0044489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074</w:t>
            </w:r>
          </w:p>
        </w:tc>
        <w:tc>
          <w:tcPr>
            <w:tcW w:w="270" w:type="dxa"/>
          </w:tcPr>
          <w:p w:rsidR="00A45CEC" w:rsidRPr="00D11FF3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341,539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A45CEC" w:rsidRPr="00444897" w:rsidRDefault="00444897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154</w:t>
            </w:r>
            <w:r w:rsidR="00A45CEC" w:rsidRPr="0044489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605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200,108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A45CEC" w:rsidRPr="00444897" w:rsidRDefault="00A45CE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A45CEC" w:rsidRPr="00444897" w:rsidRDefault="00A45CEC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A45CEC" w:rsidRPr="00444897" w:rsidRDefault="0044489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100</w:t>
            </w:r>
            <w:r w:rsidR="00F97761" w:rsidRPr="0044489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114,583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A45CEC" w:rsidRPr="00444897" w:rsidRDefault="00444897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70</w:t>
            </w:r>
            <w:r w:rsidR="00F97761" w:rsidRPr="0044489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156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73,020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A45CEC" w:rsidRPr="00444897" w:rsidRDefault="0098590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4897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F97761" w:rsidRPr="0044489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44897">
              <w:rPr>
                <w:rFonts w:ascii="Angsana New" w:hAnsi="Angsana New"/>
                <w:bCs/>
                <w:sz w:val="30"/>
                <w:szCs w:val="30"/>
              </w:rPr>
              <w:t>883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8,683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A45CEC" w:rsidRPr="00444897" w:rsidRDefault="00444897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F97761" w:rsidRPr="0044489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408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2,724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</w:tcPr>
          <w:p w:rsidR="00A45CEC" w:rsidRPr="00444897" w:rsidRDefault="0044489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F97761" w:rsidRPr="0044489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7,519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A45CEC" w:rsidRPr="00444897" w:rsidRDefault="00A87A40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4897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F97761" w:rsidRPr="0044489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44897">
              <w:rPr>
                <w:rFonts w:ascii="Angsana New" w:hAnsi="Angsana New"/>
                <w:bCs/>
                <w:sz w:val="30"/>
                <w:szCs w:val="30"/>
              </w:rPr>
              <w:t>369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2,800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5CEC" w:rsidRPr="00444897" w:rsidRDefault="0044489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</w:t>
            </w:r>
            <w:r w:rsidR="00A45CEC" w:rsidRPr="0044489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905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25,108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A45CEC" w:rsidRPr="00444897" w:rsidRDefault="00A87A40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4897"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="00F97761" w:rsidRPr="0044489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44897">
              <w:rPr>
                <w:rFonts w:ascii="Angsana New" w:hAnsi="Angsana New"/>
                <w:bCs/>
                <w:sz w:val="30"/>
                <w:szCs w:val="30"/>
              </w:rPr>
              <w:t>224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16,863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45CEC" w:rsidRPr="00444897" w:rsidRDefault="0044489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419</w:t>
            </w:r>
            <w:r w:rsidR="00F97761" w:rsidRPr="0044489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656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497,432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A45CEC" w:rsidRPr="00444897" w:rsidRDefault="00444897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245</w:t>
            </w:r>
            <w:r w:rsidR="00A45CEC" w:rsidRPr="0044489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762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295,515</w:t>
            </w:r>
          </w:p>
        </w:tc>
      </w:tr>
      <w:tr w:rsidR="00EC2C08" w:rsidRPr="00E24209" w:rsidTr="00F97761">
        <w:trPr>
          <w:cantSplit/>
        </w:trPr>
        <w:tc>
          <w:tcPr>
            <w:tcW w:w="4149" w:type="dxa"/>
          </w:tcPr>
          <w:p w:rsidR="00EC2C08" w:rsidRPr="00161CAE" w:rsidRDefault="00EC2C08" w:rsidP="00EC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276" w:type="dxa"/>
          </w:tcPr>
          <w:p w:rsidR="00EC2C08" w:rsidRPr="00444897" w:rsidRDefault="00EC2C08" w:rsidP="00F4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C2C08" w:rsidRPr="00B9369C" w:rsidRDefault="00EC2C0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EC2C0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EC2C08" w:rsidRPr="00B9369C" w:rsidRDefault="00EC2C0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EC2C08" w:rsidRPr="00444897" w:rsidRDefault="00EC2C08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EC2C08" w:rsidRPr="00B9369C" w:rsidRDefault="00EC2C0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C2C08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EC2C0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276" w:type="dxa"/>
          </w:tcPr>
          <w:p w:rsidR="00A45CEC" w:rsidRPr="00444897" w:rsidRDefault="00444897" w:rsidP="00F4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(27,405</w:t>
            </w:r>
            <w:r w:rsidR="00A45CEC" w:rsidRPr="0044489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(21,001</w:t>
            </w:r>
            <w:r w:rsidR="00A45CEC" w:rsidRPr="00F0549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A45CEC" w:rsidRPr="00444897" w:rsidRDefault="00444897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(10,855</w:t>
            </w:r>
            <w:r w:rsidR="00A45CEC" w:rsidRPr="0044489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(12,983</w:t>
            </w:r>
            <w:r w:rsidR="00A45CEC" w:rsidRPr="00F0549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45CEC" w:rsidRPr="00444897" w:rsidRDefault="0044489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392</w:t>
            </w:r>
            <w:r w:rsidR="00F97761" w:rsidRPr="0044489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251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476</w:t>
            </w:r>
            <w:r w:rsidR="00A45CEC" w:rsidRPr="00F0549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431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5CEC" w:rsidRPr="00444897" w:rsidRDefault="00444897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234</w:t>
            </w:r>
            <w:r w:rsidR="00A87A40" w:rsidRPr="0044489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907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282,532</w:t>
            </w:r>
          </w:p>
        </w:tc>
      </w:tr>
    </w:tbl>
    <w:p w:rsidR="00C02601" w:rsidRPr="00251F91" w:rsidRDefault="00C0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251F91" w:rsidRDefault="00251F91" w:rsidP="0054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27901" w:rsidRPr="00F27901" w:rsidRDefault="00F27901" w:rsidP="00F27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  <w:cs/>
        </w:rPr>
        <w:sectPr w:rsidR="00F27901" w:rsidRPr="00F27901" w:rsidSect="00567160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151" w:bottom="851" w:left="1440" w:header="476" w:footer="590" w:gutter="0"/>
          <w:pgNumType w:start="14"/>
          <w:cols w:space="720"/>
          <w:titlePg/>
          <w:docGrid w:linePitch="245"/>
        </w:sectPr>
      </w:pPr>
    </w:p>
    <w:p w:rsidR="001360BB" w:rsidRPr="006205F0" w:rsidRDefault="00D6503D" w:rsidP="00620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360BB">
        <w:rPr>
          <w:rFonts w:ascii="Angsana New" w:hAnsi="Angsana New"/>
          <w:b/>
          <w:bCs/>
          <w:sz w:val="30"/>
          <w:szCs w:val="30"/>
        </w:rPr>
        <w:t>.</w:t>
      </w:r>
      <w:r w:rsidR="001360BB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1360BB" w:rsidRPr="00CA64A5" w:rsidRDefault="001360BB" w:rsidP="001360BB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A64A5">
        <w:rPr>
          <w:rFonts w:ascii="Angsana New" w:hAnsi="Angsana New"/>
          <w:sz w:val="30"/>
          <w:szCs w:val="30"/>
        </w:rPr>
        <w:t>3</w:t>
      </w:r>
      <w:r w:rsidR="00A45CEC">
        <w:rPr>
          <w:rFonts w:ascii="Angsana New" w:hAnsi="Angsana New"/>
          <w:sz w:val="30"/>
          <w:szCs w:val="30"/>
        </w:rPr>
        <w:t xml:space="preserve">0 </w:t>
      </w:r>
      <w:r w:rsidR="0084433F">
        <w:rPr>
          <w:rFonts w:ascii="Angsana New" w:hAnsi="Angsana New" w:hint="cs"/>
          <w:sz w:val="30"/>
          <w:szCs w:val="30"/>
          <w:cs/>
        </w:rPr>
        <w:t>กันยา</w:t>
      </w:r>
      <w:r w:rsidR="00A45CEC">
        <w:rPr>
          <w:rFonts w:ascii="Angsana New" w:hAnsi="Angsana New" w:hint="cs"/>
          <w:sz w:val="30"/>
          <w:szCs w:val="30"/>
          <w:cs/>
        </w:rPr>
        <w:t>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A4630E">
        <w:rPr>
          <w:rFonts w:ascii="Angsana New" w:hAnsi="Angsana New" w:hint="cs"/>
          <w:sz w:val="30"/>
          <w:szCs w:val="30"/>
          <w:cs/>
        </w:rPr>
        <w:t>6</w:t>
      </w:r>
      <w:r w:rsidR="00A4630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="00D6503D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047779">
        <w:rPr>
          <w:rFonts w:ascii="Angsana New" w:hAnsi="Angsana New"/>
          <w:sz w:val="30"/>
          <w:szCs w:val="30"/>
          <w:cs/>
        </w:rPr>
        <w:t>25</w:t>
      </w:r>
      <w:r w:rsidR="00A4630E">
        <w:rPr>
          <w:rFonts w:ascii="Angsana New" w:hAnsi="Angsana New" w:hint="cs"/>
          <w:sz w:val="30"/>
          <w:szCs w:val="30"/>
          <w:cs/>
        </w:rPr>
        <w:t>6</w:t>
      </w:r>
      <w:r w:rsidR="00A4630E">
        <w:rPr>
          <w:rFonts w:ascii="Angsana New" w:hAnsi="Angsana New"/>
          <w:sz w:val="30"/>
          <w:szCs w:val="30"/>
        </w:rPr>
        <w:t>2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925" w:type="dxa"/>
        <w:tblInd w:w="-72" w:type="dxa"/>
        <w:tblLayout w:type="fixed"/>
        <w:tblLook w:val="0000"/>
      </w:tblPr>
      <w:tblGrid>
        <w:gridCol w:w="2448"/>
        <w:gridCol w:w="991"/>
        <w:gridCol w:w="267"/>
        <w:gridCol w:w="1009"/>
        <w:gridCol w:w="284"/>
        <w:gridCol w:w="991"/>
        <w:gridCol w:w="284"/>
        <w:gridCol w:w="992"/>
        <w:gridCol w:w="284"/>
        <w:gridCol w:w="991"/>
        <w:gridCol w:w="287"/>
        <w:gridCol w:w="992"/>
        <w:gridCol w:w="285"/>
        <w:gridCol w:w="993"/>
        <w:gridCol w:w="284"/>
        <w:gridCol w:w="992"/>
        <w:gridCol w:w="270"/>
        <w:gridCol w:w="1005"/>
        <w:gridCol w:w="236"/>
        <w:gridCol w:w="1040"/>
      </w:tblGrid>
      <w:tr w:rsidR="0098590A" w:rsidRPr="009134BB" w:rsidTr="009134BB">
        <w:trPr>
          <w:cantSplit/>
        </w:trPr>
        <w:tc>
          <w:tcPr>
            <w:tcW w:w="2448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98590A" w:rsidRPr="009134BB" w:rsidRDefault="0098590A" w:rsidP="00023EB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284" w:type="dxa"/>
          </w:tcPr>
          <w:p w:rsidR="0098590A" w:rsidRPr="009134BB" w:rsidRDefault="0098590A" w:rsidP="00A42E65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98590A" w:rsidRPr="009134BB" w:rsidRDefault="0098590A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284" w:type="dxa"/>
          </w:tcPr>
          <w:p w:rsidR="0098590A" w:rsidRPr="009134BB" w:rsidRDefault="0098590A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5" w:type="dxa"/>
            <w:gridSpan w:val="11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98590A" w:rsidRPr="009134BB" w:rsidTr="009134BB">
        <w:trPr>
          <w:cantSplit/>
        </w:trPr>
        <w:tc>
          <w:tcPr>
            <w:tcW w:w="2448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98590A" w:rsidRPr="009134BB" w:rsidRDefault="0098590A" w:rsidP="00023EB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ทุนจดทะเบียนและชำระแล้ว</w:t>
            </w:r>
          </w:p>
        </w:tc>
        <w:tc>
          <w:tcPr>
            <w:tcW w:w="284" w:type="dxa"/>
          </w:tcPr>
          <w:p w:rsidR="0098590A" w:rsidRPr="009134BB" w:rsidRDefault="0098590A" w:rsidP="00A42E65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98590A" w:rsidRPr="009134BB" w:rsidRDefault="0098590A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:rsidR="0098590A" w:rsidRPr="009134BB" w:rsidRDefault="0098590A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</w:tcBorders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98590A" w:rsidRPr="009134BB" w:rsidTr="009134BB">
        <w:trPr>
          <w:cantSplit/>
        </w:trPr>
        <w:tc>
          <w:tcPr>
            <w:tcW w:w="2448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98590A" w:rsidRPr="009134BB" w:rsidRDefault="0084433F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30 กันยา</w:t>
            </w:r>
            <w:r w:rsidR="0098590A" w:rsidRPr="009134BB">
              <w:rPr>
                <w:rFonts w:ascii="Angsana New" w:hAnsi="Angsana New" w:hint="cs"/>
                <w:sz w:val="28"/>
                <w:szCs w:val="28"/>
                <w:cs/>
              </w:rPr>
              <w:t>ยน256</w:t>
            </w:r>
            <w:r w:rsidR="0098590A" w:rsidRPr="009134B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98590A" w:rsidRPr="009134BB" w:rsidRDefault="0098590A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98590A" w:rsidRPr="009134BB" w:rsidRDefault="0098590A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  <w:r w:rsidRPr="009134BB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9134B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:rsidR="0098590A" w:rsidRPr="009134BB" w:rsidRDefault="0084433F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30 กันยา</w:t>
            </w:r>
            <w:r w:rsidR="0098590A" w:rsidRPr="009134BB">
              <w:rPr>
                <w:rFonts w:ascii="Angsana New" w:hAnsi="Angsana New" w:hint="cs"/>
                <w:sz w:val="28"/>
                <w:szCs w:val="28"/>
                <w:cs/>
              </w:rPr>
              <w:t>ยน256</w:t>
            </w:r>
            <w:r w:rsidR="0098590A" w:rsidRPr="009134B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98590A" w:rsidRPr="009134BB" w:rsidRDefault="0098590A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98590A" w:rsidRPr="009134BB" w:rsidRDefault="0098590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  <w:r w:rsidRPr="009134BB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9134B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98590A" w:rsidRPr="009134BB" w:rsidRDefault="0084433F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30 กันยา</w:t>
            </w:r>
            <w:r w:rsidR="0098590A" w:rsidRPr="009134BB">
              <w:rPr>
                <w:rFonts w:ascii="Angsana New" w:hAnsi="Angsana New" w:hint="cs"/>
                <w:sz w:val="28"/>
                <w:szCs w:val="28"/>
                <w:cs/>
              </w:rPr>
              <w:t>ยน256</w:t>
            </w:r>
            <w:r w:rsidR="0098590A" w:rsidRPr="009134B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:rsidR="0098590A" w:rsidRPr="009134BB" w:rsidRDefault="0098590A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590A" w:rsidRPr="009134BB" w:rsidRDefault="0098590A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  <w:r w:rsidRPr="009134BB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9134B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5" w:type="dxa"/>
          </w:tcPr>
          <w:p w:rsidR="0098590A" w:rsidRPr="009134BB" w:rsidRDefault="0098590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98590A" w:rsidRPr="009134BB" w:rsidRDefault="0084433F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30 กันยา</w:t>
            </w:r>
            <w:r w:rsidR="0098590A" w:rsidRPr="009134BB">
              <w:rPr>
                <w:rFonts w:ascii="Angsana New" w:hAnsi="Angsana New" w:hint="cs"/>
                <w:sz w:val="28"/>
                <w:szCs w:val="28"/>
                <w:cs/>
              </w:rPr>
              <w:t>ยน256</w:t>
            </w:r>
            <w:r w:rsidR="0098590A" w:rsidRPr="009134B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98590A" w:rsidRPr="009134BB" w:rsidRDefault="0098590A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590A" w:rsidRPr="009134BB" w:rsidRDefault="0098590A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  <w:r w:rsidRPr="009134BB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9134B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98590A" w:rsidRPr="009134BB" w:rsidRDefault="00CE5F7D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30 กันยา</w:t>
            </w:r>
            <w:r w:rsidR="0098590A" w:rsidRPr="009134BB">
              <w:rPr>
                <w:rFonts w:ascii="Angsana New" w:hAnsi="Angsana New" w:hint="cs"/>
                <w:sz w:val="28"/>
                <w:szCs w:val="28"/>
                <w:cs/>
              </w:rPr>
              <w:t>ยน256</w:t>
            </w:r>
            <w:r w:rsidR="0098590A" w:rsidRPr="009134B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:rsidR="0098590A" w:rsidRPr="009134BB" w:rsidRDefault="0098590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98590A" w:rsidRPr="009134BB" w:rsidRDefault="00CE5F7D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30 กันยา</w:t>
            </w:r>
            <w:r w:rsidR="0098590A" w:rsidRPr="009134BB">
              <w:rPr>
                <w:rFonts w:ascii="Angsana New" w:hAnsi="Angsana New" w:hint="cs"/>
                <w:sz w:val="28"/>
                <w:szCs w:val="28"/>
                <w:cs/>
              </w:rPr>
              <w:t>ยน256</w:t>
            </w:r>
            <w:r w:rsidR="0098590A" w:rsidRPr="009134B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8590A" w:rsidRPr="009134BB" w:rsidTr="009134BB">
        <w:trPr>
          <w:cantSplit/>
        </w:trPr>
        <w:tc>
          <w:tcPr>
            <w:tcW w:w="2448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ชลบุรีอินเตอร์ จำกัด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7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590A" w:rsidRPr="009134BB" w:rsidRDefault="0098590A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5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8590A" w:rsidRPr="009134BB" w:rsidTr="009134BB">
        <w:trPr>
          <w:cantSplit/>
        </w:trPr>
        <w:tc>
          <w:tcPr>
            <w:tcW w:w="2448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 xml:space="preserve">  (ประกอบธุรกิจโรงแรม)</w:t>
            </w:r>
          </w:p>
        </w:tc>
        <w:tc>
          <w:tcPr>
            <w:tcW w:w="991" w:type="dxa"/>
            <w:shd w:val="clear" w:color="auto" w:fill="auto"/>
          </w:tcPr>
          <w:p w:rsidR="0098590A" w:rsidRPr="009134BB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>25,918</w:t>
            </w:r>
          </w:p>
        </w:tc>
        <w:tc>
          <w:tcPr>
            <w:tcW w:w="267" w:type="dxa"/>
          </w:tcPr>
          <w:p w:rsidR="0098590A" w:rsidRPr="009134BB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:rsidR="0098590A" w:rsidRPr="009134BB" w:rsidRDefault="0098590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>25,918</w:t>
            </w:r>
          </w:p>
        </w:tc>
        <w:tc>
          <w:tcPr>
            <w:tcW w:w="284" w:type="dxa"/>
          </w:tcPr>
          <w:p w:rsidR="0098590A" w:rsidRPr="009134BB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:rsidR="0098590A" w:rsidRPr="009134BB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>45.50</w:t>
            </w:r>
          </w:p>
        </w:tc>
        <w:tc>
          <w:tcPr>
            <w:tcW w:w="284" w:type="dxa"/>
          </w:tcPr>
          <w:p w:rsidR="0098590A" w:rsidRPr="009134BB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98590A" w:rsidRPr="009134BB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>45.50</w:t>
            </w:r>
          </w:p>
        </w:tc>
        <w:tc>
          <w:tcPr>
            <w:tcW w:w="284" w:type="dxa"/>
          </w:tcPr>
          <w:p w:rsidR="0098590A" w:rsidRPr="009134BB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:rsidR="0098590A" w:rsidRPr="009134BB" w:rsidRDefault="0098590A" w:rsidP="00742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134BB">
              <w:rPr>
                <w:rFonts w:ascii="Angsana New" w:hAnsi="Angsana New"/>
                <w:bCs/>
                <w:sz w:val="28"/>
                <w:szCs w:val="28"/>
              </w:rPr>
              <w:t>10,950</w:t>
            </w:r>
          </w:p>
        </w:tc>
        <w:tc>
          <w:tcPr>
            <w:tcW w:w="287" w:type="dxa"/>
          </w:tcPr>
          <w:p w:rsidR="0098590A" w:rsidRPr="009134BB" w:rsidRDefault="0098590A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98590A" w:rsidRPr="009134BB" w:rsidRDefault="0098590A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>10,950</w:t>
            </w:r>
          </w:p>
        </w:tc>
        <w:tc>
          <w:tcPr>
            <w:tcW w:w="285" w:type="dxa"/>
          </w:tcPr>
          <w:p w:rsidR="0098590A" w:rsidRPr="009134BB" w:rsidRDefault="0098590A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98590A" w:rsidRPr="009134BB" w:rsidRDefault="0098590A" w:rsidP="00742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134BB">
              <w:rPr>
                <w:rFonts w:ascii="Angsana New" w:hAnsi="Angsana New"/>
                <w:bCs/>
                <w:sz w:val="28"/>
                <w:szCs w:val="28"/>
              </w:rPr>
              <w:t>3,203</w:t>
            </w:r>
          </w:p>
        </w:tc>
        <w:tc>
          <w:tcPr>
            <w:tcW w:w="284" w:type="dxa"/>
          </w:tcPr>
          <w:p w:rsidR="0098590A" w:rsidRPr="009134BB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98590A" w:rsidRPr="009134BB" w:rsidRDefault="0098590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>8,365</w:t>
            </w:r>
          </w:p>
        </w:tc>
        <w:tc>
          <w:tcPr>
            <w:tcW w:w="270" w:type="dxa"/>
          </w:tcPr>
          <w:p w:rsidR="0098590A" w:rsidRPr="009134BB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:rsidR="0098590A" w:rsidRPr="009134BB" w:rsidRDefault="0098590A" w:rsidP="0045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:rsidR="0098590A" w:rsidRPr="009134BB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:rsidR="0098590A" w:rsidRPr="009134BB" w:rsidRDefault="0098590A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C668E9" w:rsidRPr="009134BB" w:rsidTr="009134BB">
        <w:trPr>
          <w:cantSplit/>
        </w:trPr>
        <w:tc>
          <w:tcPr>
            <w:tcW w:w="2448" w:type="dxa"/>
          </w:tcPr>
          <w:p w:rsidR="00C668E9" w:rsidRPr="009134BB" w:rsidRDefault="00C668E9" w:rsidP="0091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หัก ขาดทุนจากการวัดมูลค่า</w:t>
            </w:r>
          </w:p>
        </w:tc>
        <w:tc>
          <w:tcPr>
            <w:tcW w:w="991" w:type="dxa"/>
            <w:shd w:val="clear" w:color="auto" w:fill="auto"/>
          </w:tcPr>
          <w:p w:rsidR="00C668E9" w:rsidRPr="009134BB" w:rsidRDefault="00C668E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C668E9" w:rsidRPr="009134BB" w:rsidRDefault="00C668E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:rsidR="00C668E9" w:rsidRPr="009134BB" w:rsidRDefault="00C668E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C668E9" w:rsidRPr="009134BB" w:rsidRDefault="00C668E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:rsidR="00C668E9" w:rsidRPr="009134BB" w:rsidRDefault="00C668E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C668E9" w:rsidRPr="009134BB" w:rsidRDefault="00C668E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C668E9" w:rsidRPr="009134BB" w:rsidRDefault="00C668E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C668E9" w:rsidRPr="009134BB" w:rsidRDefault="00C668E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:rsidR="00C668E9" w:rsidRPr="009134BB" w:rsidRDefault="00C668E9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7" w:type="dxa"/>
          </w:tcPr>
          <w:p w:rsidR="00C668E9" w:rsidRPr="009134BB" w:rsidRDefault="00C668E9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C668E9" w:rsidRPr="009134BB" w:rsidRDefault="00C668E9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</w:tcPr>
          <w:p w:rsidR="00C668E9" w:rsidRPr="009134BB" w:rsidRDefault="00C668E9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C668E9" w:rsidRPr="009134BB" w:rsidRDefault="00C668E9" w:rsidP="006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C668E9" w:rsidRPr="009134BB" w:rsidRDefault="00C668E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C668E9" w:rsidRPr="009134BB" w:rsidRDefault="00C668E9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668E9" w:rsidRPr="009134BB" w:rsidRDefault="00C668E9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:rsidR="00C668E9" w:rsidRPr="009134BB" w:rsidRDefault="00C668E9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668E9" w:rsidRPr="009134BB" w:rsidRDefault="00C668E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:rsidR="00C668E9" w:rsidRPr="009134BB" w:rsidRDefault="00C668E9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2182" w:rsidRPr="009134BB" w:rsidTr="009134BB">
        <w:trPr>
          <w:cantSplit/>
        </w:trPr>
        <w:tc>
          <w:tcPr>
            <w:tcW w:w="2448" w:type="dxa"/>
          </w:tcPr>
          <w:p w:rsidR="00742182" w:rsidRPr="009134BB" w:rsidRDefault="00C668E9" w:rsidP="00CE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1" w:type="dxa"/>
            <w:shd w:val="clear" w:color="auto" w:fill="auto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:rsidR="00742182" w:rsidRPr="009134BB" w:rsidRDefault="00742182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742182" w:rsidRPr="009134BB" w:rsidRDefault="00742182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134BB">
              <w:rPr>
                <w:rFonts w:ascii="Angsana New" w:hAnsi="Angsana New"/>
                <w:bCs/>
                <w:sz w:val="28"/>
                <w:szCs w:val="28"/>
              </w:rPr>
              <w:t xml:space="preserve"> (10,950)</w:t>
            </w:r>
          </w:p>
        </w:tc>
        <w:tc>
          <w:tcPr>
            <w:tcW w:w="287" w:type="dxa"/>
          </w:tcPr>
          <w:p w:rsidR="00742182" w:rsidRPr="009134BB" w:rsidRDefault="00742182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2182" w:rsidRPr="009134BB" w:rsidRDefault="00742182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85" w:type="dxa"/>
          </w:tcPr>
          <w:p w:rsidR="00742182" w:rsidRPr="009134BB" w:rsidRDefault="00742182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742182" w:rsidRPr="009134BB" w:rsidRDefault="00742182" w:rsidP="006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134BB">
              <w:rPr>
                <w:rFonts w:ascii="Angsana New" w:hAnsi="Angsana New"/>
                <w:bCs/>
                <w:sz w:val="28"/>
                <w:szCs w:val="28"/>
              </w:rPr>
              <w:t xml:space="preserve"> (3,203)</w:t>
            </w:r>
          </w:p>
        </w:tc>
        <w:tc>
          <w:tcPr>
            <w:tcW w:w="284" w:type="dxa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2182" w:rsidRPr="009134BB" w:rsidRDefault="00742182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:rsidR="00742182" w:rsidRPr="009134BB" w:rsidRDefault="00742182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:rsidR="00742182" w:rsidRPr="009134BB" w:rsidRDefault="0074218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742182" w:rsidRPr="009134BB" w:rsidRDefault="00742182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742182" w:rsidRPr="009134BB" w:rsidTr="009134BB">
        <w:trPr>
          <w:cantSplit/>
        </w:trPr>
        <w:tc>
          <w:tcPr>
            <w:tcW w:w="2448" w:type="dxa"/>
          </w:tcPr>
          <w:p w:rsidR="00742182" w:rsidRPr="009134BB" w:rsidRDefault="0074218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34B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91" w:type="dxa"/>
            <w:shd w:val="clear" w:color="auto" w:fill="auto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:rsidR="00742182" w:rsidRPr="009134BB" w:rsidRDefault="00742182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:rsidR="00742182" w:rsidRPr="009134BB" w:rsidRDefault="00742182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87" w:type="dxa"/>
            <w:tcBorders>
              <w:bottom w:val="nil"/>
            </w:tcBorders>
          </w:tcPr>
          <w:p w:rsidR="00742182" w:rsidRPr="009134BB" w:rsidRDefault="00742182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42182" w:rsidRPr="009134BB" w:rsidRDefault="00742182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>10,950</w:t>
            </w:r>
          </w:p>
        </w:tc>
        <w:tc>
          <w:tcPr>
            <w:tcW w:w="285" w:type="dxa"/>
          </w:tcPr>
          <w:p w:rsidR="00742182" w:rsidRPr="009134BB" w:rsidRDefault="00742182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182" w:rsidRPr="009134BB" w:rsidRDefault="00742182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84" w:type="dxa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42182" w:rsidRPr="009134BB" w:rsidRDefault="00742182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>8,365</w:t>
            </w:r>
          </w:p>
        </w:tc>
        <w:tc>
          <w:tcPr>
            <w:tcW w:w="270" w:type="dxa"/>
          </w:tcPr>
          <w:p w:rsidR="00742182" w:rsidRPr="009134BB" w:rsidRDefault="00742182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182" w:rsidRPr="009134BB" w:rsidRDefault="00742182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:rsidR="00742182" w:rsidRPr="009134BB" w:rsidRDefault="0074218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742182" w:rsidRPr="009134BB" w:rsidRDefault="00742182" w:rsidP="005C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4B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</w:tbl>
    <w:p w:rsidR="0045054D" w:rsidRPr="009134BB" w:rsidRDefault="0045054D" w:rsidP="00FB45B8">
      <w:pPr>
        <w:ind w:right="249"/>
        <w:rPr>
          <w:rFonts w:ascii="Angsana New" w:hAnsi="Angsana New"/>
          <w:sz w:val="16"/>
          <w:szCs w:val="16"/>
        </w:rPr>
      </w:pPr>
    </w:p>
    <w:p w:rsidR="00D5015E" w:rsidRDefault="00D5015E" w:rsidP="00D5015E">
      <w:pPr>
        <w:ind w:right="249"/>
        <w:rPr>
          <w:rFonts w:ascii="Angsana New" w:hAnsi="Angsana New"/>
          <w:sz w:val="30"/>
          <w:szCs w:val="30"/>
        </w:rPr>
      </w:pPr>
      <w:r w:rsidRPr="00AA4E05">
        <w:rPr>
          <w:rFonts w:ascii="Angsana New" w:hAnsi="Angsana New"/>
          <w:szCs w:val="30"/>
          <w:cs/>
        </w:rPr>
        <w:t>ในการประชุม</w:t>
      </w:r>
      <w:r>
        <w:rPr>
          <w:rFonts w:ascii="Angsana New" w:hAnsi="Angsana New" w:hint="cs"/>
          <w:szCs w:val="30"/>
          <w:cs/>
        </w:rPr>
        <w:t>สามัญ</w:t>
      </w:r>
      <w:r w:rsidRPr="00AA4E05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 xml:space="preserve">ประจำปี 2562 ของบริษัทร่วม </w:t>
      </w:r>
      <w:r>
        <w:rPr>
          <w:rFonts w:ascii="Angsana New" w:hAnsi="Angsana New"/>
          <w:szCs w:val="30"/>
          <w:cs/>
        </w:rPr>
        <w:t>เมื่อ</w:t>
      </w:r>
      <w:r w:rsidRPr="007C10DB">
        <w:rPr>
          <w:rFonts w:ascii="Angsana New" w:hAnsi="Angsana New"/>
          <w:szCs w:val="30"/>
          <w:cs/>
        </w:rPr>
        <w:t xml:space="preserve">วันที่ </w:t>
      </w:r>
      <w:r>
        <w:rPr>
          <w:rFonts w:ascii="Angsana New" w:hAnsi="Angsana New" w:hint="cs"/>
          <w:szCs w:val="30"/>
          <w:cs/>
        </w:rPr>
        <w:t xml:space="preserve">12 มีนาคม </w:t>
      </w:r>
      <w:r>
        <w:rPr>
          <w:rFonts w:ascii="Angsana New" w:hAnsi="Angsana New"/>
          <w:szCs w:val="30"/>
          <w:cs/>
        </w:rPr>
        <w:t>25</w:t>
      </w:r>
      <w:r>
        <w:rPr>
          <w:rFonts w:ascii="Angsana New" w:hAnsi="Angsana New" w:hint="cs"/>
          <w:szCs w:val="30"/>
          <w:cs/>
        </w:rPr>
        <w:t>62</w:t>
      </w:r>
      <w:r w:rsidRPr="00AA4E0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>
        <w:rPr>
          <w:rFonts w:ascii="Angsana New" w:hAnsi="Angsana New"/>
          <w:szCs w:val="30"/>
          <w:cs/>
        </w:rPr>
        <w:t>มีมติ</w:t>
      </w:r>
      <w:r w:rsidRPr="00AA4E05">
        <w:rPr>
          <w:rFonts w:ascii="Angsana New" w:hAnsi="Angsana New"/>
          <w:szCs w:val="30"/>
          <w:cs/>
        </w:rPr>
        <w:t>อนุมัติ</w:t>
      </w:r>
      <w:r>
        <w:rPr>
          <w:rFonts w:ascii="Angsana New" w:hAnsi="Angsana New" w:hint="cs"/>
          <w:szCs w:val="30"/>
          <w:cs/>
        </w:rPr>
        <w:t>ลดทุนจดทะเบียน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(ลดมูลค่าหุ</w:t>
      </w:r>
      <w:r w:rsidR="00D31CDA">
        <w:rPr>
          <w:rFonts w:ascii="Angsana New" w:hAnsi="Angsana New" w:hint="cs"/>
          <w:szCs w:val="30"/>
          <w:cs/>
        </w:rPr>
        <w:t>้นจาก 12.50 บาทต่อหุ้น เป็น 6.0</w:t>
      </w:r>
      <w:r w:rsidR="00D31CDA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บาทต่อหุ้น) </w:t>
      </w:r>
    </w:p>
    <w:p w:rsidR="0045054D" w:rsidRDefault="00D5015E" w:rsidP="00FB45B8">
      <w:pPr>
        <w:ind w:right="249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เพื่อจ่ายคืนผู้ถือหุ้น โดยบริษัทย่อยได้รับเงินจากการลดทุนดังกล่าวจำนวน 0.98 ล้านบาท หลังหักเงินกู้ยืมระยะสั้นจากบริษัทร่วมจำนวน 11.8 ล้านบาท</w:t>
      </w:r>
    </w:p>
    <w:p w:rsidR="009134BB" w:rsidRPr="009134BB" w:rsidRDefault="009134BB" w:rsidP="00FB45B8">
      <w:pPr>
        <w:ind w:right="249"/>
        <w:rPr>
          <w:rFonts w:ascii="Angsana New" w:hAnsi="Angsana New"/>
          <w:sz w:val="16"/>
          <w:szCs w:val="16"/>
        </w:rPr>
      </w:pPr>
    </w:p>
    <w:p w:rsidR="00F94466" w:rsidRDefault="00D44331" w:rsidP="0091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742"/>
        </w:tabs>
        <w:ind w:right="391"/>
        <w:jc w:val="thaiDistribute"/>
        <w:rPr>
          <w:rFonts w:ascii="Angsana New" w:hAnsi="Angsana New"/>
          <w:szCs w:val="30"/>
        </w:rPr>
      </w:pPr>
      <w:r w:rsidRPr="00AA4E05">
        <w:rPr>
          <w:rFonts w:ascii="Angsana New" w:hAnsi="Angsana New"/>
          <w:szCs w:val="30"/>
          <w:cs/>
        </w:rPr>
        <w:t>ในการประชุม</w:t>
      </w:r>
      <w:r>
        <w:rPr>
          <w:rFonts w:ascii="Angsana New" w:hAnsi="Angsana New" w:hint="cs"/>
          <w:szCs w:val="30"/>
          <w:cs/>
        </w:rPr>
        <w:t>วิสามัญ</w:t>
      </w:r>
      <w:r w:rsidRPr="00AA4E05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 xml:space="preserve">ครั้งที่ 1/2563 ของบริษัทร่วม </w:t>
      </w:r>
      <w:r>
        <w:rPr>
          <w:rFonts w:ascii="Angsana New" w:hAnsi="Angsana New"/>
          <w:szCs w:val="30"/>
          <w:cs/>
        </w:rPr>
        <w:t>เมื่อ</w:t>
      </w:r>
      <w:r w:rsidRPr="007C10DB">
        <w:rPr>
          <w:rFonts w:ascii="Angsana New" w:hAnsi="Angsana New"/>
          <w:szCs w:val="30"/>
          <w:cs/>
        </w:rPr>
        <w:t xml:space="preserve">วันที่ </w:t>
      </w:r>
      <w:r>
        <w:rPr>
          <w:rFonts w:ascii="Angsana New" w:hAnsi="Angsana New" w:hint="cs"/>
          <w:szCs w:val="30"/>
          <w:cs/>
        </w:rPr>
        <w:t xml:space="preserve">20 ตุลาคม </w:t>
      </w:r>
      <w:r>
        <w:rPr>
          <w:rFonts w:ascii="Angsana New" w:hAnsi="Angsana New"/>
          <w:szCs w:val="30"/>
          <w:cs/>
        </w:rPr>
        <w:t>25</w:t>
      </w:r>
      <w:r>
        <w:rPr>
          <w:rFonts w:ascii="Angsana New" w:hAnsi="Angsana New" w:hint="cs"/>
          <w:szCs w:val="30"/>
          <w:cs/>
        </w:rPr>
        <w:t>63</w:t>
      </w:r>
      <w:r w:rsidRPr="00AA4E0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>
        <w:rPr>
          <w:rFonts w:ascii="Angsana New" w:hAnsi="Angsana New"/>
          <w:szCs w:val="30"/>
          <w:cs/>
        </w:rPr>
        <w:t>มีมติ</w:t>
      </w:r>
      <w:r w:rsidR="00030317">
        <w:rPr>
          <w:rFonts w:ascii="Angsana New" w:hAnsi="Angsana New" w:hint="cs"/>
          <w:szCs w:val="30"/>
          <w:cs/>
        </w:rPr>
        <w:t>ให้เลิกบริษัท บริษัทร่วม</w:t>
      </w:r>
      <w:r>
        <w:rPr>
          <w:rFonts w:ascii="Angsana New" w:hAnsi="Angsana New" w:hint="cs"/>
          <w:szCs w:val="30"/>
          <w:cs/>
        </w:rPr>
        <w:t>จดทะเบียนเลิกบริษัทกับ</w:t>
      </w:r>
      <w:r w:rsidR="00D0548E">
        <w:rPr>
          <w:rFonts w:ascii="Angsana New" w:hAnsi="Angsana New" w:hint="cs"/>
          <w:szCs w:val="30"/>
          <w:cs/>
        </w:rPr>
        <w:t>กระทรวงพาณิชย์</w:t>
      </w:r>
      <w:r w:rsidR="00F94466">
        <w:rPr>
          <w:rFonts w:ascii="Angsana New" w:hAnsi="Angsana New" w:hint="cs"/>
          <w:szCs w:val="30"/>
          <w:cs/>
        </w:rPr>
        <w:t xml:space="preserve">เมื่อวันที่ </w:t>
      </w:r>
    </w:p>
    <w:p w:rsidR="00D44331" w:rsidRDefault="00F94466" w:rsidP="00F94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175"/>
        </w:tabs>
        <w:ind w:right="816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21 ตุลาคม 2563</w:t>
      </w:r>
    </w:p>
    <w:p w:rsidR="004E0F56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45CEC">
        <w:rPr>
          <w:rFonts w:ascii="Angsana New" w:hAnsi="Angsana New"/>
          <w:sz w:val="30"/>
          <w:szCs w:val="30"/>
        </w:rPr>
        <w:t xml:space="preserve">30 </w:t>
      </w:r>
      <w:r w:rsidR="00CE5F7D">
        <w:rPr>
          <w:rFonts w:ascii="Angsana New" w:hAnsi="Angsana New" w:hint="cs"/>
          <w:sz w:val="30"/>
          <w:szCs w:val="30"/>
          <w:cs/>
        </w:rPr>
        <w:t>กันยา</w:t>
      </w:r>
      <w:r w:rsidR="00A45CEC">
        <w:rPr>
          <w:rFonts w:ascii="Angsana New" w:hAnsi="Angsana New" w:hint="cs"/>
          <w:sz w:val="30"/>
          <w:szCs w:val="30"/>
          <w:cs/>
        </w:rPr>
        <w:t>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</w:t>
      </w:r>
      <w:r w:rsidR="00D5015E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93137">
        <w:rPr>
          <w:rFonts w:ascii="Angsana New" w:hAnsi="Angsana New"/>
          <w:sz w:val="30"/>
          <w:szCs w:val="30"/>
          <w:cs/>
        </w:rPr>
        <w:t>25</w:t>
      </w:r>
      <w:r w:rsidR="00D5015E">
        <w:rPr>
          <w:rFonts w:ascii="Angsana New" w:hAnsi="Angsana New" w:hint="cs"/>
          <w:sz w:val="30"/>
          <w:szCs w:val="30"/>
          <w:cs/>
        </w:rPr>
        <w:t>62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411" w:type="dxa"/>
        <w:tblInd w:w="-72" w:type="dxa"/>
        <w:tblLayout w:type="fixed"/>
        <w:tblLook w:val="000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:rsidTr="000870CD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F2450E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A45CEC" w:rsidRPr="00D02D1D" w:rsidTr="00182CE2">
        <w:trPr>
          <w:cantSplit/>
        </w:trPr>
        <w:tc>
          <w:tcPr>
            <w:tcW w:w="386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A45CEC" w:rsidRPr="008F38E6" w:rsidRDefault="00CE5F7D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</w:t>
            </w:r>
            <w:r w:rsidR="00A45CEC">
              <w:rPr>
                <w:rFonts w:ascii="Angsana New" w:hAnsi="Angsana New" w:hint="cs"/>
                <w:sz w:val="30"/>
                <w:szCs w:val="30"/>
                <w:cs/>
              </w:rPr>
              <w:t>ยน 256</w:t>
            </w:r>
            <w:r w:rsidR="00D5015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5015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A45CEC" w:rsidRPr="008F38E6" w:rsidRDefault="00CE5F7D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</w:t>
            </w:r>
            <w:r w:rsidR="00A45CEC">
              <w:rPr>
                <w:rFonts w:ascii="Angsana New" w:hAnsi="Angsana New" w:hint="cs"/>
                <w:sz w:val="30"/>
                <w:szCs w:val="30"/>
                <w:cs/>
              </w:rPr>
              <w:t>ยน 256</w:t>
            </w:r>
            <w:r w:rsidR="00D5015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:rsidR="00A45CEC" w:rsidRPr="008F38E6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45CEC" w:rsidRPr="008F38E6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5015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8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45CEC" w:rsidRPr="008F38E6" w:rsidRDefault="00CE5F7D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</w:t>
            </w:r>
            <w:r w:rsidR="00A45CEC">
              <w:rPr>
                <w:rFonts w:ascii="Angsana New" w:hAnsi="Angsana New" w:hint="cs"/>
                <w:sz w:val="30"/>
                <w:szCs w:val="30"/>
                <w:cs/>
              </w:rPr>
              <w:t>ยน 256</w:t>
            </w:r>
            <w:r w:rsidR="00D5015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:rsidR="00A45CEC" w:rsidRPr="008F38E6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A45CEC" w:rsidRPr="008F38E6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5015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A45CEC" w:rsidRPr="008F38E6" w:rsidRDefault="00CE5F7D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</w:t>
            </w:r>
            <w:r w:rsidR="00A45CEC">
              <w:rPr>
                <w:rFonts w:ascii="Angsana New" w:hAnsi="Angsana New" w:hint="cs"/>
                <w:sz w:val="30"/>
                <w:szCs w:val="30"/>
                <w:cs/>
              </w:rPr>
              <w:t>ยน 256</w:t>
            </w:r>
            <w:r w:rsidR="00D5015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:rsidR="00A45CEC" w:rsidRPr="00D02D1D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A45CEC" w:rsidRPr="008F38E6" w:rsidRDefault="00CE5F7D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</w:t>
            </w:r>
            <w:r w:rsidR="00A45CEC">
              <w:rPr>
                <w:rFonts w:ascii="Angsana New" w:hAnsi="Angsana New" w:hint="cs"/>
                <w:sz w:val="30"/>
                <w:szCs w:val="30"/>
                <w:cs/>
              </w:rPr>
              <w:t>ยน 256</w:t>
            </w:r>
            <w:r w:rsidR="00D5015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A45CEC" w:rsidRPr="00D02D1D" w:rsidTr="00F2450E">
        <w:trPr>
          <w:cantSplit/>
        </w:trPr>
        <w:tc>
          <w:tcPr>
            <w:tcW w:w="386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6300" w:rsidRPr="00E25899" w:rsidTr="000870CD">
        <w:trPr>
          <w:cantSplit/>
        </w:trPr>
        <w:tc>
          <w:tcPr>
            <w:tcW w:w="3866" w:type="dxa"/>
            <w:vAlign w:val="center"/>
          </w:tcPr>
          <w:p w:rsidR="00EA6300" w:rsidRPr="00E25899" w:rsidRDefault="00EA630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EA6300" w:rsidRPr="00F70DA7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10</w:t>
            </w:r>
            <w:r w:rsidRPr="00F70DA7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F70DA7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EA6300" w:rsidRPr="00F32C23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10</w:t>
            </w:r>
            <w:r w:rsidRPr="00F32C23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F32C2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EA6300" w:rsidRPr="00F70DA7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A6300" w:rsidRPr="00F32C23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EA6300" w:rsidRPr="00F70DA7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A6300" w:rsidRPr="00755DC0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EA6300" w:rsidRPr="00F70DA7" w:rsidRDefault="00EA6300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24,449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A6300" w:rsidRPr="00755DC0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</w:tr>
      <w:tr w:rsidR="00EA6300" w:rsidRPr="00E25899" w:rsidTr="000870CD">
        <w:trPr>
          <w:cantSplit/>
        </w:trPr>
        <w:tc>
          <w:tcPr>
            <w:tcW w:w="3866" w:type="dxa"/>
            <w:vAlign w:val="center"/>
          </w:tcPr>
          <w:p w:rsidR="00EA6300" w:rsidRPr="00E25899" w:rsidRDefault="00EA630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EA6300" w:rsidRPr="00F70DA7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EA6300" w:rsidRPr="00F32C23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EA6300" w:rsidRPr="00F70DA7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A6300" w:rsidRPr="00F32C23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EA6300" w:rsidRPr="00F70DA7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A6300" w:rsidRPr="00755DC0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EA6300" w:rsidRPr="00F70DA7" w:rsidRDefault="00F70DA7" w:rsidP="00F7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15,075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A6300" w:rsidRPr="00755DC0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EA6300" w:rsidRPr="00E25899" w:rsidTr="00C17EB6">
        <w:trPr>
          <w:cantSplit/>
        </w:trPr>
        <w:tc>
          <w:tcPr>
            <w:tcW w:w="3866" w:type="dxa"/>
            <w:vAlign w:val="center"/>
          </w:tcPr>
          <w:p w:rsidR="00EA6300" w:rsidRPr="00E25899" w:rsidRDefault="00EA630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EA6300" w:rsidRPr="00F70DA7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EA6300" w:rsidRPr="00F32C23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3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EA6300" w:rsidRPr="00F70DA7" w:rsidRDefault="00EA6300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A6300" w:rsidRPr="00F32C23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EA6300" w:rsidRPr="00F70DA7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A6300" w:rsidRPr="00755DC0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EA6300" w:rsidRPr="00F70DA7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A6300" w:rsidRPr="00755DC0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EA6300" w:rsidRPr="00E25899" w:rsidTr="00011B7B">
        <w:trPr>
          <w:cantSplit/>
        </w:trPr>
        <w:tc>
          <w:tcPr>
            <w:tcW w:w="3866" w:type="dxa"/>
            <w:vAlign w:val="center"/>
          </w:tcPr>
          <w:p w:rsidR="00EA6300" w:rsidRPr="00E25899" w:rsidRDefault="00EA6300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:rsidR="00EA6300" w:rsidRPr="00F70DA7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36" w:type="dxa"/>
          </w:tcPr>
          <w:p w:rsidR="00EA6300" w:rsidRPr="00B9369C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EA6300" w:rsidRPr="00F32C23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EA6300" w:rsidRPr="00B9369C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EA6300" w:rsidRPr="00F70DA7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6" w:type="dxa"/>
          </w:tcPr>
          <w:p w:rsidR="00EA6300" w:rsidRPr="00B9369C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A6300" w:rsidRPr="00F32C23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8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EA6300" w:rsidRPr="00F70DA7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16</w:t>
            </w:r>
            <w:r w:rsidRPr="00F70DA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F70DA7">
              <w:rPr>
                <w:rFonts w:ascii="Angsana New" w:hAnsi="Angsana New"/>
                <w:sz w:val="30"/>
                <w:szCs w:val="30"/>
              </w:rPr>
              <w:t>,</w:t>
            </w:r>
            <w:r w:rsidRPr="00F70DA7">
              <w:rPr>
                <w:rFonts w:ascii="Angsana New" w:hAnsi="Angsana New" w:hint="cs"/>
                <w:sz w:val="30"/>
                <w:szCs w:val="30"/>
                <w:cs/>
              </w:rPr>
              <w:t>363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EA6300" w:rsidRPr="00755DC0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363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EA6300" w:rsidRPr="00F70DA7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6,615</w:t>
            </w:r>
          </w:p>
        </w:tc>
        <w:tc>
          <w:tcPr>
            <w:tcW w:w="236" w:type="dxa"/>
          </w:tcPr>
          <w:p w:rsidR="00EA6300" w:rsidRPr="00B9369C" w:rsidRDefault="00EA6300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A6300" w:rsidRPr="00755DC0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EA6300" w:rsidRPr="00E25899" w:rsidTr="00C17EB6">
        <w:trPr>
          <w:cantSplit/>
        </w:trPr>
        <w:tc>
          <w:tcPr>
            <w:tcW w:w="3866" w:type="dxa"/>
          </w:tcPr>
          <w:p w:rsidR="00EA6300" w:rsidRPr="00E25899" w:rsidRDefault="00EA630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EA6300" w:rsidRPr="00B9369C" w:rsidRDefault="00EA630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6300" w:rsidRPr="00F70DA7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68</w:t>
            </w:r>
            <w:r w:rsidRPr="00F70DA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F70DA7">
              <w:rPr>
                <w:rFonts w:ascii="Angsana New" w:hAnsi="Angsana New"/>
                <w:sz w:val="30"/>
                <w:szCs w:val="30"/>
              </w:rPr>
              <w:t>,</w:t>
            </w:r>
            <w:r w:rsidRPr="00F70DA7">
              <w:rPr>
                <w:rFonts w:ascii="Angsana New" w:hAnsi="Angsana New" w:hint="cs"/>
                <w:sz w:val="30"/>
                <w:szCs w:val="30"/>
                <w:cs/>
              </w:rPr>
              <w:t>153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EA6300" w:rsidRPr="00755DC0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153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6300" w:rsidRPr="00F70DA7" w:rsidRDefault="00F70DA7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46,139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EA6300" w:rsidRPr="00755DC0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</w:tr>
    </w:tbl>
    <w:p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:rsidR="001F70F9" w:rsidRDefault="001F70F9" w:rsidP="00454AF3">
      <w:pPr>
        <w:rPr>
          <w:rFonts w:ascii="Angsana New" w:hAnsi="Angsana New"/>
          <w:sz w:val="30"/>
          <w:szCs w:val="30"/>
        </w:rPr>
      </w:pPr>
    </w:p>
    <w:p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4E0F56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143D9B" w:rsidRDefault="00143D9B" w:rsidP="0014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บริษัท </w:t>
      </w:r>
      <w:r w:rsidRPr="005A20D8">
        <w:rPr>
          <w:rFonts w:hint="cs"/>
          <w:b/>
          <w:bCs/>
          <w:szCs w:val="30"/>
          <w:cs/>
        </w:rPr>
        <w:t>ชลบุรีกันยง</w:t>
      </w:r>
      <w:r w:rsidRPr="005B0870">
        <w:rPr>
          <w:rFonts w:hint="cs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143D9B" w:rsidRPr="005A20D8" w:rsidRDefault="00143D9B" w:rsidP="00143D9B">
      <w:pPr>
        <w:pStyle w:val="NoSpacing"/>
        <w:jc w:val="both"/>
        <w:rPr>
          <w:rFonts w:ascii="Angsana New" w:hAnsi="Angsana New"/>
          <w:sz w:val="16"/>
          <w:szCs w:val="16"/>
        </w:rPr>
      </w:pPr>
    </w:p>
    <w:p w:rsidR="00143D9B" w:rsidRDefault="00143D9B" w:rsidP="00143D9B">
      <w:pPr>
        <w:pStyle w:val="NoSpacing"/>
        <w:jc w:val="both"/>
        <w:rPr>
          <w:rFonts w:ascii="Angsana New" w:hAnsi="Angsana New"/>
          <w:szCs w:val="30"/>
        </w:rPr>
      </w:pPr>
      <w:r w:rsidRPr="001E2925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>วิสามัญผู้ถือหุ้นของ</w:t>
      </w:r>
      <w:r w:rsidRPr="005B0870">
        <w:rPr>
          <w:rFonts w:hint="cs"/>
          <w:szCs w:val="30"/>
          <w:cs/>
        </w:rPr>
        <w:t>บริษัท</w:t>
      </w:r>
      <w:r>
        <w:rPr>
          <w:rFonts w:hint="cs"/>
          <w:szCs w:val="30"/>
          <w:cs/>
        </w:rPr>
        <w:t>ย่อย</w:t>
      </w:r>
      <w:r w:rsidRPr="001E2925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 xml:space="preserve">9 และ 16 มีนาคม </w:t>
      </w:r>
      <w:r w:rsidRPr="001E2925">
        <w:rPr>
          <w:rFonts w:ascii="Angsana New" w:hAnsi="Angsana New"/>
          <w:szCs w:val="30"/>
          <w:cs/>
        </w:rPr>
        <w:t>256</w:t>
      </w:r>
      <w:r w:rsidRPr="001E2925">
        <w:rPr>
          <w:rFonts w:ascii="Angsana New" w:hAnsi="Angsana New" w:hint="cs"/>
          <w:szCs w:val="30"/>
          <w:cs/>
        </w:rPr>
        <w:t>2</w:t>
      </w:r>
      <w:r w:rsidRPr="001E292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ผู้ถือหุ้นมีมติอนุมัติจ่ายเงินปันผลจาก</w:t>
      </w:r>
      <w:r w:rsidRPr="001E2925">
        <w:rPr>
          <w:rFonts w:ascii="Angsana New" w:hAnsi="Angsana New" w:hint="cs"/>
          <w:szCs w:val="30"/>
          <w:cs/>
        </w:rPr>
        <w:t>กำไร</w:t>
      </w:r>
      <w:r>
        <w:rPr>
          <w:rFonts w:ascii="Angsana New" w:hAnsi="Angsana New" w:hint="cs"/>
          <w:szCs w:val="30"/>
          <w:cs/>
        </w:rPr>
        <w:t>สะสมที่ยังไม่ได้จัดสรร ณ วันที่ 31 ธันวาคม 2561 และวันที่ 28 กุมภาพันธ์ 2562 เป็นจำนวนเงิน 28.2 ล้านบาท และ 3.3 ล้านบาท ตามลำดับ บริษัทย่อยจ่</w:t>
      </w:r>
      <w:r w:rsidRPr="001E2925">
        <w:rPr>
          <w:rFonts w:ascii="Angsana New" w:hAnsi="Angsana New" w:hint="cs"/>
          <w:szCs w:val="30"/>
          <w:cs/>
        </w:rPr>
        <w:t xml:space="preserve">ายปันผลให้กับผู้ถือหุ้นในวันที่ </w:t>
      </w:r>
      <w:r>
        <w:rPr>
          <w:rFonts w:ascii="Angsana New" w:hAnsi="Angsana New" w:hint="cs"/>
          <w:szCs w:val="30"/>
          <w:cs/>
        </w:rPr>
        <w:t xml:space="preserve">20 มีนาคม 2562 และวันที่ 25 มิถุนายน </w:t>
      </w:r>
      <w:r w:rsidRPr="001E2925">
        <w:rPr>
          <w:rFonts w:ascii="Angsana New" w:hAnsi="Angsana New" w:hint="cs"/>
          <w:szCs w:val="30"/>
          <w:cs/>
        </w:rPr>
        <w:t>2562</w:t>
      </w:r>
      <w:r>
        <w:rPr>
          <w:rFonts w:ascii="Angsana New" w:hAnsi="Angsana New" w:hint="cs"/>
          <w:szCs w:val="30"/>
          <w:cs/>
        </w:rPr>
        <w:t xml:space="preserve"> ตามลำดับ</w:t>
      </w:r>
    </w:p>
    <w:p w:rsidR="00143D9B" w:rsidRPr="007F7D23" w:rsidRDefault="00143D9B" w:rsidP="00143D9B">
      <w:pPr>
        <w:pStyle w:val="NoSpacing"/>
        <w:jc w:val="both"/>
        <w:rPr>
          <w:rFonts w:ascii="Angsana New" w:hAnsi="Angsana New"/>
          <w:sz w:val="16"/>
          <w:szCs w:val="16"/>
        </w:rPr>
      </w:pPr>
    </w:p>
    <w:p w:rsidR="00143D9B" w:rsidRDefault="00143D9B" w:rsidP="00143D9B">
      <w:pPr>
        <w:pStyle w:val="NoSpacing"/>
        <w:jc w:val="both"/>
        <w:rPr>
          <w:rFonts w:ascii="Angsana New" w:hAnsi="Angsana New"/>
          <w:szCs w:val="30"/>
        </w:rPr>
      </w:pPr>
      <w:r w:rsidRPr="004E68A9">
        <w:rPr>
          <w:rFonts w:ascii="Angsana New" w:hAnsi="Angsana New"/>
          <w:szCs w:val="30"/>
          <w:cs/>
        </w:rPr>
        <w:t>ในที่ประชุม</w:t>
      </w:r>
      <w:r w:rsidRPr="004E68A9">
        <w:rPr>
          <w:rFonts w:ascii="Angsana New" w:hAnsi="Angsana New" w:hint="cs"/>
          <w:szCs w:val="30"/>
          <w:cs/>
        </w:rPr>
        <w:t>กรรมการของ</w:t>
      </w:r>
      <w:r w:rsidRPr="004E68A9">
        <w:rPr>
          <w:rFonts w:hint="cs"/>
          <w:szCs w:val="30"/>
          <w:cs/>
        </w:rPr>
        <w:t>บริษัทย่อย</w:t>
      </w:r>
      <w:r>
        <w:rPr>
          <w:rFonts w:hint="cs"/>
          <w:szCs w:val="30"/>
          <w:cs/>
        </w:rPr>
        <w:t xml:space="preserve">ครั้งที่ 1/2563 </w:t>
      </w:r>
      <w:r w:rsidRPr="004E68A9">
        <w:rPr>
          <w:rFonts w:ascii="Angsana New" w:hAnsi="Angsana New"/>
          <w:szCs w:val="30"/>
          <w:cs/>
        </w:rPr>
        <w:t xml:space="preserve">เมื่อวันที่ </w:t>
      </w:r>
      <w:r w:rsidRPr="004E68A9">
        <w:rPr>
          <w:rFonts w:ascii="Angsana New" w:hAnsi="Angsana New" w:hint="cs"/>
          <w:szCs w:val="30"/>
          <w:cs/>
        </w:rPr>
        <w:t xml:space="preserve">27 กุมภาพันธ์ </w:t>
      </w:r>
      <w:r w:rsidRPr="004E68A9">
        <w:rPr>
          <w:rFonts w:ascii="Angsana New" w:hAnsi="Angsana New"/>
          <w:szCs w:val="30"/>
          <w:cs/>
        </w:rPr>
        <w:t>256</w:t>
      </w:r>
      <w:r w:rsidRPr="004E68A9">
        <w:rPr>
          <w:rFonts w:ascii="Angsana New" w:hAnsi="Angsana New" w:hint="cs"/>
          <w:szCs w:val="30"/>
          <w:cs/>
        </w:rPr>
        <w:t>3</w:t>
      </w:r>
      <w:r w:rsidRPr="004E68A9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คณะกรรมการ</w:t>
      </w:r>
      <w:r w:rsidRPr="004E68A9">
        <w:rPr>
          <w:rFonts w:ascii="Angsana New" w:hAnsi="Angsana New" w:hint="cs"/>
          <w:szCs w:val="30"/>
          <w:cs/>
        </w:rPr>
        <w:t>มีมติอนุมัติจ่ายเงินปันผลจากกำไรสะสมที่ยังไม่ได้จัดสรร ณ วันที่ 31 ธันวาคม 2562 เป็นจำนวนเงิน 26.7 ล้านบาท บริษัทย่อยจ่ายปันผลให้กับผู้ถือหุ้นในวันที่ 25 มีนาคม 2563</w:t>
      </w:r>
    </w:p>
    <w:p w:rsidR="00143D9B" w:rsidRDefault="00143D9B" w:rsidP="00143D9B">
      <w:pPr>
        <w:pStyle w:val="NoSpacing"/>
        <w:jc w:val="both"/>
        <w:rPr>
          <w:rFonts w:ascii="Angsana New" w:hAnsi="Angsana New"/>
          <w:szCs w:val="30"/>
        </w:rPr>
      </w:pPr>
    </w:p>
    <w:p w:rsidR="00143D9B" w:rsidRDefault="00143D9B" w:rsidP="0014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5A20D8">
        <w:rPr>
          <w:rFonts w:ascii="Angsana New" w:hAnsi="Angsana New" w:hint="cs"/>
          <w:b/>
          <w:bCs/>
          <w:szCs w:val="30"/>
          <w:cs/>
        </w:rPr>
        <w:t>ตะวันออกการขนส่ง</w:t>
      </w:r>
      <w:r w:rsidRPr="005B0870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143D9B" w:rsidRPr="00295279" w:rsidRDefault="00143D9B" w:rsidP="00143D9B">
      <w:pPr>
        <w:pStyle w:val="NoSpacing"/>
        <w:jc w:val="both"/>
        <w:rPr>
          <w:rFonts w:ascii="Angsana New" w:hAnsi="Angsana New"/>
          <w:sz w:val="16"/>
          <w:szCs w:val="16"/>
          <w:cs/>
        </w:rPr>
      </w:pPr>
    </w:p>
    <w:p w:rsidR="00143D9B" w:rsidRDefault="00143D9B" w:rsidP="00143D9B">
      <w:pPr>
        <w:pStyle w:val="NoSpacing"/>
        <w:jc w:val="both"/>
        <w:rPr>
          <w:rFonts w:ascii="Angsana New" w:hAnsi="Angsana New"/>
          <w:szCs w:val="30"/>
        </w:rPr>
      </w:pPr>
      <w:r w:rsidRPr="001E2925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>วิสามัญผู้ถือหุ้นของ</w:t>
      </w:r>
      <w:r w:rsidRPr="005B0870">
        <w:rPr>
          <w:rFonts w:ascii="Angsana New" w:hAnsi="Angsana New" w:hint="cs"/>
          <w:szCs w:val="30"/>
          <w:cs/>
        </w:rPr>
        <w:t>บริษัท</w:t>
      </w:r>
      <w:r>
        <w:rPr>
          <w:rFonts w:ascii="Angsana New" w:hAnsi="Angsana New" w:hint="cs"/>
          <w:szCs w:val="30"/>
          <w:cs/>
        </w:rPr>
        <w:t>ย่อย</w:t>
      </w:r>
      <w:r w:rsidRPr="001E2925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 xml:space="preserve">20 มีนาคม </w:t>
      </w:r>
      <w:r w:rsidRPr="001E2925">
        <w:rPr>
          <w:rFonts w:ascii="Angsana New" w:hAnsi="Angsana New"/>
          <w:szCs w:val="30"/>
          <w:cs/>
        </w:rPr>
        <w:t>256</w:t>
      </w:r>
      <w:r w:rsidRPr="001E2925">
        <w:rPr>
          <w:rFonts w:ascii="Angsana New" w:hAnsi="Angsana New" w:hint="cs"/>
          <w:szCs w:val="30"/>
          <w:cs/>
        </w:rPr>
        <w:t>2</w:t>
      </w:r>
      <w:r w:rsidRPr="001E292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ผู้ถือหุ้นมีมติอนุมัติจ่ายเงินปันผลจาก</w:t>
      </w:r>
      <w:r w:rsidRPr="001E2925">
        <w:rPr>
          <w:rFonts w:ascii="Angsana New" w:hAnsi="Angsana New" w:hint="cs"/>
          <w:szCs w:val="30"/>
          <w:cs/>
        </w:rPr>
        <w:t>กำไร</w:t>
      </w:r>
      <w:r>
        <w:rPr>
          <w:rFonts w:ascii="Angsana New" w:hAnsi="Angsana New" w:hint="cs"/>
          <w:szCs w:val="30"/>
          <w:cs/>
        </w:rPr>
        <w:t>สะสมที่ยังไม่ได้จัดสรร ณ วันที่ 20 มีนาคม 2562 เป็นจำนวนเงิน 30.3 ล้านบาท บริษัทย่อย</w:t>
      </w:r>
      <w:r w:rsidRPr="001E2925">
        <w:rPr>
          <w:rFonts w:ascii="Angsana New" w:hAnsi="Angsana New" w:hint="cs"/>
          <w:szCs w:val="30"/>
          <w:cs/>
        </w:rPr>
        <w:t xml:space="preserve">จ่ายปันผลให้กับผู้ถือหุ้นในวันที่ </w:t>
      </w:r>
      <w:r>
        <w:rPr>
          <w:rFonts w:ascii="Angsana New" w:hAnsi="Angsana New" w:hint="cs"/>
          <w:szCs w:val="30"/>
          <w:cs/>
        </w:rPr>
        <w:t xml:space="preserve">20 มีนาคม 2562 </w:t>
      </w:r>
    </w:p>
    <w:p w:rsidR="00143D9B" w:rsidRPr="007F7D23" w:rsidRDefault="00143D9B" w:rsidP="00143D9B">
      <w:pPr>
        <w:pStyle w:val="NoSpacing"/>
        <w:rPr>
          <w:rFonts w:ascii="Angsana New" w:hAnsi="Angsana New"/>
          <w:sz w:val="16"/>
          <w:szCs w:val="16"/>
        </w:rPr>
      </w:pPr>
    </w:p>
    <w:p w:rsidR="00143D9B" w:rsidRDefault="00143D9B" w:rsidP="00143D9B">
      <w:pPr>
        <w:pStyle w:val="NoSpacing"/>
        <w:jc w:val="both"/>
        <w:rPr>
          <w:rFonts w:ascii="Angsana New" w:hAnsi="Angsana New"/>
          <w:szCs w:val="30"/>
        </w:rPr>
      </w:pPr>
      <w:r w:rsidRPr="004E68A9">
        <w:rPr>
          <w:rFonts w:ascii="Angsana New" w:hAnsi="Angsana New"/>
          <w:szCs w:val="30"/>
          <w:cs/>
        </w:rPr>
        <w:t>ในที่ประชุม</w:t>
      </w:r>
      <w:r w:rsidRPr="004E68A9">
        <w:rPr>
          <w:rFonts w:ascii="Angsana New" w:hAnsi="Angsana New" w:hint="cs"/>
          <w:szCs w:val="30"/>
          <w:cs/>
        </w:rPr>
        <w:t>กรรมการของบริษัทย่อย</w:t>
      </w:r>
      <w:r>
        <w:rPr>
          <w:rFonts w:ascii="Angsana New" w:hAnsi="Angsana New" w:hint="cs"/>
          <w:szCs w:val="30"/>
          <w:cs/>
        </w:rPr>
        <w:t xml:space="preserve">ครั้งที่ 1/2563 </w:t>
      </w:r>
      <w:r w:rsidRPr="004E68A9">
        <w:rPr>
          <w:rFonts w:ascii="Angsana New" w:hAnsi="Angsana New"/>
          <w:szCs w:val="30"/>
          <w:cs/>
        </w:rPr>
        <w:t xml:space="preserve">เมื่อวันที่ </w:t>
      </w:r>
      <w:r w:rsidRPr="004E68A9">
        <w:rPr>
          <w:rFonts w:ascii="Angsana New" w:hAnsi="Angsana New" w:hint="cs"/>
          <w:szCs w:val="30"/>
          <w:cs/>
        </w:rPr>
        <w:t>28 กุมภาพันธ์ 2563</w:t>
      </w:r>
      <w:r w:rsidRPr="004E68A9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คณะกรรมการ</w:t>
      </w:r>
      <w:r w:rsidRPr="004E68A9">
        <w:rPr>
          <w:rFonts w:ascii="Angsana New" w:hAnsi="Angsana New" w:hint="cs"/>
          <w:szCs w:val="30"/>
          <w:cs/>
        </w:rPr>
        <w:t>มีมติอนุมัติจ่ายเงินปันผลจากกำไรสะสมที่ยังไม่ได้จัดสรร ณ วันที่ 25 มีนาคม 2563 เป็นจำนวนเงิน 24.5 ล้านบาท บริษัทย่อยจ่ายปันผลให้กับผู้ถือหุ้นในวันที่ 27 มีนาคม 2563</w:t>
      </w:r>
    </w:p>
    <w:p w:rsidR="00143D9B" w:rsidRDefault="00143D9B" w:rsidP="00143D9B">
      <w:pPr>
        <w:pStyle w:val="NoSpacing"/>
        <w:rPr>
          <w:rFonts w:ascii="Angsana New" w:hAnsi="Angsana New"/>
          <w:szCs w:val="30"/>
        </w:rPr>
      </w:pPr>
    </w:p>
    <w:p w:rsidR="00267829" w:rsidRDefault="00267829" w:rsidP="00267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b/>
          <w:bCs/>
          <w:szCs w:val="30"/>
          <w:cs/>
        </w:rPr>
        <w:t xml:space="preserve">ชลประทีปสินทรัพย์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267829" w:rsidRPr="00267829" w:rsidRDefault="00267829" w:rsidP="00267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267829" w:rsidRDefault="00267829" w:rsidP="00267829">
      <w:pPr>
        <w:pStyle w:val="NoSpacing"/>
        <w:jc w:val="both"/>
        <w:rPr>
          <w:rFonts w:ascii="Angsana New" w:hAnsi="Angsana New"/>
          <w:szCs w:val="30"/>
        </w:rPr>
      </w:pPr>
      <w:r w:rsidRPr="00E2365B">
        <w:rPr>
          <w:rFonts w:ascii="Angsana New" w:hAnsi="Angsana New"/>
          <w:szCs w:val="30"/>
          <w:cs/>
        </w:rPr>
        <w:t>ในที่ประชุม</w:t>
      </w:r>
      <w:r w:rsidRPr="00E2365B">
        <w:rPr>
          <w:rFonts w:ascii="Angsana New" w:hAnsi="Angsana New" w:hint="cs"/>
          <w:szCs w:val="30"/>
          <w:cs/>
        </w:rPr>
        <w:t xml:space="preserve">กรรมการของบริษัทย่อยครั้งที่ 1/2563 </w:t>
      </w:r>
      <w:r w:rsidRPr="00E2365B">
        <w:rPr>
          <w:rFonts w:ascii="Angsana New" w:hAnsi="Angsana New"/>
          <w:szCs w:val="30"/>
          <w:cs/>
        </w:rPr>
        <w:t xml:space="preserve">เมื่อวันที่ </w:t>
      </w:r>
      <w:r w:rsidR="00E2365B" w:rsidRPr="00E2365B">
        <w:rPr>
          <w:rFonts w:ascii="Angsana New" w:hAnsi="Angsana New"/>
          <w:szCs w:val="30"/>
        </w:rPr>
        <w:t>1</w:t>
      </w:r>
      <w:r w:rsidR="00E2365B" w:rsidRPr="00E2365B">
        <w:rPr>
          <w:rFonts w:ascii="Angsana New" w:hAnsi="Angsana New" w:hint="cs"/>
          <w:szCs w:val="30"/>
          <w:cs/>
        </w:rPr>
        <w:t xml:space="preserve"> มิถุนายน</w:t>
      </w:r>
      <w:r w:rsidRPr="00E2365B">
        <w:rPr>
          <w:rFonts w:ascii="Angsana New" w:hAnsi="Angsana New" w:hint="cs"/>
          <w:szCs w:val="30"/>
          <w:cs/>
        </w:rPr>
        <w:t xml:space="preserve"> 2563</w:t>
      </w:r>
      <w:r w:rsidRPr="00E2365B">
        <w:rPr>
          <w:rFonts w:ascii="Angsana New" w:hAnsi="Angsana New"/>
          <w:szCs w:val="30"/>
          <w:cs/>
        </w:rPr>
        <w:t xml:space="preserve"> </w:t>
      </w:r>
      <w:r w:rsidRPr="00E2365B">
        <w:rPr>
          <w:rFonts w:ascii="Angsana New" w:hAnsi="Angsana New" w:hint="cs"/>
          <w:szCs w:val="30"/>
          <w:cs/>
        </w:rPr>
        <w:t>คณะกรรมการมีมติอนุมัติจ่ายเงินปันผลจากกำไรสะ</w:t>
      </w:r>
      <w:r w:rsidR="00E2365B" w:rsidRPr="00E2365B">
        <w:rPr>
          <w:rFonts w:ascii="Angsana New" w:hAnsi="Angsana New" w:hint="cs"/>
          <w:szCs w:val="30"/>
          <w:cs/>
        </w:rPr>
        <w:t>สมที่ยังไม่ได้จัดสรร ณ วันที่ 31 ธันวาคม 2562 เป็นจำนวนเงิน 10.5</w:t>
      </w:r>
      <w:r w:rsidRPr="00E2365B">
        <w:rPr>
          <w:rFonts w:ascii="Angsana New" w:hAnsi="Angsana New" w:hint="cs"/>
          <w:szCs w:val="30"/>
          <w:cs/>
        </w:rPr>
        <w:t xml:space="preserve"> ล้านบาท บริษัทย่อยจ่าย</w:t>
      </w:r>
      <w:r w:rsidR="00E2365B" w:rsidRPr="00E2365B">
        <w:rPr>
          <w:rFonts w:ascii="Angsana New" w:hAnsi="Angsana New" w:hint="cs"/>
          <w:szCs w:val="30"/>
          <w:cs/>
        </w:rPr>
        <w:t>ปันผลให้กับผู้ถือหุ้นในวันที่ 8 มิถุนายน</w:t>
      </w:r>
      <w:r w:rsidRPr="00E2365B">
        <w:rPr>
          <w:rFonts w:ascii="Angsana New" w:hAnsi="Angsana New" w:hint="cs"/>
          <w:szCs w:val="30"/>
          <w:cs/>
        </w:rPr>
        <w:t xml:space="preserve"> 2563</w:t>
      </w:r>
    </w:p>
    <w:p w:rsidR="00267829" w:rsidRPr="00947607" w:rsidRDefault="00267829" w:rsidP="00143D9B">
      <w:pPr>
        <w:pStyle w:val="NoSpacing"/>
        <w:rPr>
          <w:rFonts w:ascii="Angsana New" w:hAnsi="Angsana New"/>
          <w:sz w:val="16"/>
          <w:szCs w:val="16"/>
        </w:rPr>
      </w:pPr>
    </w:p>
    <w:p w:rsidR="00947607" w:rsidRDefault="00947607" w:rsidP="00947607">
      <w:pPr>
        <w:pStyle w:val="NoSpacing"/>
        <w:jc w:val="both"/>
        <w:rPr>
          <w:rFonts w:ascii="Angsana New" w:hAnsi="Angsana New"/>
          <w:szCs w:val="30"/>
        </w:rPr>
      </w:pPr>
      <w:r w:rsidRPr="00947607">
        <w:rPr>
          <w:rFonts w:ascii="Angsana New" w:hAnsi="Angsana New"/>
          <w:szCs w:val="30"/>
          <w:cs/>
        </w:rPr>
        <w:t>ในที่ประชุม</w:t>
      </w:r>
      <w:r w:rsidRPr="00947607">
        <w:rPr>
          <w:rFonts w:ascii="Angsana New" w:hAnsi="Angsana New" w:hint="cs"/>
          <w:szCs w:val="30"/>
          <w:cs/>
        </w:rPr>
        <w:t xml:space="preserve">กรรมการของบริษัทย่อยครั้งที่ </w:t>
      </w:r>
      <w:r w:rsidRPr="00947607">
        <w:rPr>
          <w:rFonts w:ascii="Angsana New" w:hAnsi="Angsana New"/>
          <w:szCs w:val="30"/>
        </w:rPr>
        <w:t>2</w:t>
      </w:r>
      <w:r w:rsidRPr="00947607">
        <w:rPr>
          <w:rFonts w:ascii="Angsana New" w:hAnsi="Angsana New" w:hint="cs"/>
          <w:szCs w:val="30"/>
          <w:cs/>
        </w:rPr>
        <w:t xml:space="preserve">/2563 </w:t>
      </w:r>
      <w:r w:rsidRPr="00947607">
        <w:rPr>
          <w:rFonts w:ascii="Angsana New" w:hAnsi="Angsana New"/>
          <w:szCs w:val="30"/>
          <w:cs/>
        </w:rPr>
        <w:t xml:space="preserve">เมื่อวันที่ </w:t>
      </w:r>
      <w:r w:rsidRPr="00947607">
        <w:rPr>
          <w:rFonts w:ascii="Angsana New" w:hAnsi="Angsana New"/>
          <w:szCs w:val="30"/>
        </w:rPr>
        <w:t>15</w:t>
      </w:r>
      <w:r w:rsidRPr="00947607">
        <w:rPr>
          <w:rFonts w:ascii="Angsana New" w:hAnsi="Angsana New" w:hint="cs"/>
          <w:szCs w:val="30"/>
          <w:cs/>
        </w:rPr>
        <w:t xml:space="preserve"> กันยายน 2563</w:t>
      </w:r>
      <w:r w:rsidRPr="00947607">
        <w:rPr>
          <w:rFonts w:ascii="Angsana New" w:hAnsi="Angsana New"/>
          <w:szCs w:val="30"/>
          <w:cs/>
        </w:rPr>
        <w:t xml:space="preserve"> </w:t>
      </w:r>
      <w:r w:rsidRPr="00947607">
        <w:rPr>
          <w:rFonts w:ascii="Angsana New" w:hAnsi="Angsana New" w:hint="cs"/>
          <w:szCs w:val="30"/>
          <w:cs/>
        </w:rPr>
        <w:t>คณะกรรมการมีมติอนุมัติจ่ายเงินปันผลจากกำไรสะสมที่ยังไม่ได้จัดสรร ณ วันที่ 9 มิถุนายน 2563 เป็นจำนวนเงิน 5.3 ล้านบาท บริษัทย่อยจ่ายปันผลให้กับผู้ถือหุ้นในวันที่ 25 กันยายน 2563</w:t>
      </w:r>
    </w:p>
    <w:p w:rsidR="00960F75" w:rsidRDefault="00960F75" w:rsidP="00143D9B">
      <w:pPr>
        <w:pStyle w:val="NoSpacing"/>
        <w:rPr>
          <w:rFonts w:ascii="Angsana New" w:hAnsi="Angsana New"/>
          <w:szCs w:val="30"/>
        </w:rPr>
      </w:pPr>
    </w:p>
    <w:p w:rsidR="00960F75" w:rsidRDefault="00960F75" w:rsidP="00143D9B">
      <w:pPr>
        <w:pStyle w:val="NoSpacing"/>
        <w:rPr>
          <w:rFonts w:ascii="Angsana New" w:hAnsi="Angsana New"/>
          <w:szCs w:val="30"/>
        </w:rPr>
      </w:pPr>
    </w:p>
    <w:p w:rsidR="00960F75" w:rsidRDefault="00960F75" w:rsidP="00143D9B">
      <w:pPr>
        <w:pStyle w:val="NoSpacing"/>
        <w:rPr>
          <w:rFonts w:ascii="Angsana New" w:hAnsi="Angsana New"/>
          <w:szCs w:val="30"/>
        </w:rPr>
      </w:pPr>
    </w:p>
    <w:p w:rsidR="00143D9B" w:rsidRDefault="00143D9B" w:rsidP="0014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143D9B" w:rsidRDefault="00143D9B" w:rsidP="0014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43D9B" w:rsidRPr="005358A8" w:rsidRDefault="00143D9B" w:rsidP="00143D9B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5358A8">
        <w:rPr>
          <w:rFonts w:ascii="Angsana New" w:hAnsi="Angsana New"/>
          <w:szCs w:val="30"/>
          <w:cs/>
        </w:rPr>
        <w:t>ในที่ประชุม</w:t>
      </w:r>
      <w:r w:rsidRPr="005358A8">
        <w:rPr>
          <w:rFonts w:ascii="Angsana New" w:hAnsi="Angsana New" w:hint="cs"/>
          <w:szCs w:val="30"/>
          <w:cs/>
        </w:rPr>
        <w:t>สามัญผู้ถือหุ้น</w:t>
      </w:r>
      <w:r>
        <w:rPr>
          <w:rFonts w:ascii="Angsana New" w:hAnsi="Angsana New" w:hint="cs"/>
          <w:szCs w:val="30"/>
          <w:cs/>
        </w:rPr>
        <w:t>ของ</w:t>
      </w:r>
      <w:r w:rsidRPr="00921A9D">
        <w:rPr>
          <w:rFonts w:ascii="Angsana New" w:hAnsi="Angsana New"/>
          <w:szCs w:val="30"/>
          <w:cs/>
        </w:rPr>
        <w:t>บริษัท</w:t>
      </w:r>
      <w:r>
        <w:rPr>
          <w:rFonts w:ascii="Angsana New" w:hAnsi="Angsana New" w:hint="cs"/>
          <w:szCs w:val="30"/>
          <w:cs/>
        </w:rPr>
        <w:t>ย่อย</w:t>
      </w:r>
      <w:r w:rsidRPr="005358A8">
        <w:rPr>
          <w:rFonts w:ascii="Angsana New" w:hAnsi="Angsana New" w:hint="cs"/>
          <w:szCs w:val="30"/>
          <w:cs/>
        </w:rPr>
        <w:t xml:space="preserve">เมื่อวันที่ 23 เมษายน </w:t>
      </w:r>
      <w:r w:rsidRPr="005358A8">
        <w:rPr>
          <w:rFonts w:ascii="Angsana New" w:hAnsi="Angsana New"/>
          <w:szCs w:val="30"/>
          <w:cs/>
        </w:rPr>
        <w:t>256</w:t>
      </w:r>
      <w:r w:rsidRPr="005358A8">
        <w:rPr>
          <w:rFonts w:ascii="Angsana New" w:hAnsi="Angsana New" w:hint="cs"/>
          <w:szCs w:val="30"/>
          <w:cs/>
        </w:rPr>
        <w:t>2</w:t>
      </w:r>
      <w:r w:rsidRPr="005358A8">
        <w:rPr>
          <w:rFonts w:ascii="Angsana New" w:hAnsi="Angsana New"/>
          <w:szCs w:val="30"/>
          <w:cs/>
        </w:rPr>
        <w:t xml:space="preserve"> </w:t>
      </w:r>
      <w:r w:rsidRPr="005358A8">
        <w:rPr>
          <w:rFonts w:ascii="Angsana New" w:hAnsi="Angsana New" w:hint="cs"/>
          <w:szCs w:val="30"/>
          <w:cs/>
        </w:rPr>
        <w:t>ผู้ถือหุ้น</w:t>
      </w:r>
      <w:r w:rsidRPr="005358A8">
        <w:rPr>
          <w:rFonts w:ascii="Angsana New" w:hAnsi="Angsana New"/>
          <w:szCs w:val="30"/>
          <w:cs/>
        </w:rPr>
        <w:t>ได้มีมติ</w:t>
      </w:r>
      <w:r w:rsidRPr="005358A8">
        <w:rPr>
          <w:rFonts w:ascii="Angsana New" w:hAnsi="Angsana New" w:hint="cs"/>
          <w:szCs w:val="30"/>
          <w:cs/>
        </w:rPr>
        <w:t xml:space="preserve">อนุมัติโอนทุนสำรองตามกฎหมายจำนวน 3.15 ล้านบาท และส่วนเกินมูลค่าหุ้นจำนวน 57.02 ล้านบาท เพื่อชดเชยผลขาดทุนสะสม ณ วันที่ 31 ธันวาคม 2561 </w:t>
      </w:r>
    </w:p>
    <w:p w:rsidR="005B0870" w:rsidRPr="006247BE" w:rsidRDefault="005B0870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CC66A7" w:rsidRPr="00946FCD" w:rsidRDefault="00CC66A7" w:rsidP="00CC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46FCD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946FCD">
        <w:rPr>
          <w:rFonts w:ascii="Angsana New" w:hAnsi="Angsana New"/>
          <w:sz w:val="30"/>
          <w:szCs w:val="30"/>
          <w:cs/>
        </w:rPr>
        <w:t>ออกใบสำคัญแสดงสิทธิที่จะซื้อหุ้น</w:t>
      </w:r>
      <w:r>
        <w:rPr>
          <w:rFonts w:ascii="Angsana New" w:hAnsi="Angsana New"/>
          <w:sz w:val="30"/>
          <w:szCs w:val="30"/>
          <w:cs/>
        </w:rPr>
        <w:t>สามัญเพิ่มทุนของบริษัท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>
        <w:rPr>
          <w:rFonts w:ascii="Angsana New" w:hAnsi="Angsana New"/>
          <w:sz w:val="30"/>
          <w:szCs w:val="30"/>
          <w:cs/>
        </w:rPr>
        <w:t xml:space="preserve">ครั้งที่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358A8">
        <w:rPr>
          <w:rFonts w:ascii="Angsana New" w:hAnsi="Angsana New"/>
          <w:sz w:val="30"/>
          <w:szCs w:val="30"/>
        </w:rPr>
        <w:t xml:space="preserve">(“SMART-W2”) </w:t>
      </w:r>
      <w:r w:rsidRPr="005358A8">
        <w:rPr>
          <w:rFonts w:ascii="Angsana New" w:hAnsi="Angsana New"/>
          <w:sz w:val="30"/>
          <w:szCs w:val="30"/>
          <w:cs/>
        </w:rPr>
        <w:t>ชนิดระบุชื่อผู้ถือและสามารถเปลี่ยนมือได้</w:t>
      </w:r>
      <w:r w:rsidRPr="005358A8">
        <w:rPr>
          <w:rFonts w:ascii="Angsana New" w:hAnsi="Angsana New" w:hint="cs"/>
          <w:sz w:val="30"/>
          <w:szCs w:val="30"/>
          <w:cs/>
        </w:rPr>
        <w:t xml:space="preserve"> และจัดสรร</w:t>
      </w:r>
      <w:r w:rsidRPr="005358A8">
        <w:rPr>
          <w:rFonts w:ascii="Angsana New" w:hAnsi="Angsana New"/>
          <w:sz w:val="30"/>
          <w:szCs w:val="30"/>
          <w:cs/>
        </w:rPr>
        <w:t>ให้แก่ผู้ถือหุ้นเดิม</w:t>
      </w:r>
      <w:r w:rsidRPr="005358A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5358A8">
        <w:rPr>
          <w:rFonts w:ascii="Angsana New" w:hAnsi="Angsana New"/>
          <w:sz w:val="30"/>
          <w:szCs w:val="30"/>
          <w:cs/>
        </w:rPr>
        <w:t xml:space="preserve">ตามสัดส่วนการถือหุ้น </w:t>
      </w:r>
      <w:r w:rsidRPr="005358A8">
        <w:rPr>
          <w:rFonts w:ascii="Angsana New" w:hAnsi="Angsana New"/>
          <w:sz w:val="30"/>
          <w:szCs w:val="30"/>
        </w:rPr>
        <w:t xml:space="preserve">(Right Offering) </w:t>
      </w:r>
      <w:r w:rsidRPr="005358A8">
        <w:rPr>
          <w:rFonts w:ascii="Angsana New" w:hAnsi="Angsana New"/>
          <w:sz w:val="30"/>
          <w:szCs w:val="30"/>
          <w:cs/>
        </w:rPr>
        <w:t>ในอัตรา</w:t>
      </w:r>
      <w:r w:rsidRPr="005358A8">
        <w:rPr>
          <w:rFonts w:ascii="Angsana New" w:hAnsi="Angsana New"/>
          <w:sz w:val="30"/>
          <w:szCs w:val="30"/>
        </w:rPr>
        <w:t xml:space="preserve"> 5 </w:t>
      </w:r>
      <w:r w:rsidRPr="005358A8">
        <w:rPr>
          <w:rFonts w:ascii="Angsana New" w:hAnsi="Angsana New"/>
          <w:sz w:val="30"/>
          <w:szCs w:val="30"/>
          <w:cs/>
        </w:rPr>
        <w:t>หุ้นสามัญเดิมต่อ</w:t>
      </w:r>
      <w:r w:rsidRPr="005358A8">
        <w:rPr>
          <w:rFonts w:ascii="Angsana New" w:hAnsi="Angsana New"/>
          <w:sz w:val="30"/>
          <w:szCs w:val="30"/>
        </w:rPr>
        <w:t xml:space="preserve"> 1 </w:t>
      </w:r>
      <w:r w:rsidRPr="005358A8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5358A8">
        <w:rPr>
          <w:rFonts w:ascii="Angsana New" w:hAnsi="Angsana New"/>
          <w:sz w:val="30"/>
          <w:szCs w:val="30"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 xml:space="preserve">โดยไม่คิดมูลค่า 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z w:val="30"/>
          <w:szCs w:val="30"/>
          <w:cs/>
        </w:rPr>
        <w:t>91,999,678</w:t>
      </w:r>
      <w:r w:rsidRPr="00946FCD">
        <w:rPr>
          <w:rFonts w:ascii="Angsana New" w:hAnsi="Angsana New"/>
          <w:sz w:val="30"/>
          <w:szCs w:val="30"/>
        </w:rPr>
        <w:t xml:space="preserve"> </w:t>
      </w:r>
      <w:r w:rsidRPr="00946FCD">
        <w:rPr>
          <w:rFonts w:ascii="Angsana New" w:hAnsi="Angsana New"/>
          <w:sz w:val="30"/>
          <w:szCs w:val="30"/>
          <w:cs/>
        </w:rPr>
        <w:t>หน่วย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5358A8">
        <w:rPr>
          <w:rFonts w:ascii="Angsana New" w:hAnsi="Angsana New"/>
          <w:sz w:val="30"/>
          <w:szCs w:val="30"/>
        </w:rPr>
        <w:t xml:space="preserve"> 1 </w:t>
      </w:r>
      <w:r w:rsidRPr="005358A8">
        <w:rPr>
          <w:rFonts w:ascii="Angsana New" w:hAnsi="Angsana New"/>
          <w:sz w:val="30"/>
          <w:szCs w:val="30"/>
          <w:cs/>
        </w:rPr>
        <w:t>หน่วย</w:t>
      </w:r>
      <w:r w:rsidRPr="005358A8">
        <w:rPr>
          <w:rFonts w:ascii="Angsana New" w:hAnsi="Angsana New"/>
          <w:sz w:val="30"/>
          <w:szCs w:val="30"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>มีสิทธิซื้อหุ้นสามัญเพิ่มทุน</w:t>
      </w:r>
      <w:r w:rsidRPr="005358A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5358A8">
        <w:rPr>
          <w:rFonts w:ascii="Angsana New" w:hAnsi="Angsana New"/>
          <w:sz w:val="30"/>
          <w:szCs w:val="30"/>
          <w:cs/>
        </w:rPr>
        <w:t>ได้</w:t>
      </w:r>
      <w:r w:rsidRPr="005358A8">
        <w:rPr>
          <w:rFonts w:ascii="Angsana New" w:hAnsi="Angsana New"/>
          <w:sz w:val="30"/>
          <w:szCs w:val="30"/>
        </w:rPr>
        <w:t xml:space="preserve"> 1 </w:t>
      </w:r>
      <w:r w:rsidRPr="005358A8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Pr="005358A8">
        <w:rPr>
          <w:rFonts w:ascii="Angsana New" w:hAnsi="Angsana New"/>
          <w:sz w:val="30"/>
          <w:szCs w:val="30"/>
        </w:rPr>
        <w:t xml:space="preserve">1.50 </w:t>
      </w:r>
      <w:r w:rsidRPr="005358A8">
        <w:rPr>
          <w:rFonts w:ascii="Angsana New" w:hAnsi="Angsana New"/>
          <w:sz w:val="30"/>
          <w:szCs w:val="30"/>
          <w:cs/>
        </w:rPr>
        <w:t>บาท</w:t>
      </w:r>
      <w:r w:rsidRPr="005358A8">
        <w:rPr>
          <w:rFonts w:ascii="Angsana New" w:hAnsi="Angsana New"/>
          <w:sz w:val="30"/>
          <w:szCs w:val="30"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Pr="005358A8">
        <w:rPr>
          <w:rFonts w:ascii="Angsana New" w:hAnsi="Angsana New"/>
          <w:sz w:val="30"/>
          <w:szCs w:val="30"/>
        </w:rPr>
        <w:t xml:space="preserve">2 </w:t>
      </w:r>
      <w:r w:rsidRPr="005358A8">
        <w:rPr>
          <w:rFonts w:ascii="Angsana New" w:hAnsi="Angsana New"/>
          <w:sz w:val="30"/>
          <w:szCs w:val="30"/>
          <w:cs/>
        </w:rPr>
        <w:t>ปี</w:t>
      </w:r>
      <w:r w:rsidRPr="005358A8">
        <w:rPr>
          <w:rFonts w:ascii="Angsana New" w:hAnsi="Angsana New"/>
          <w:sz w:val="30"/>
          <w:szCs w:val="30"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 xml:space="preserve">นับจากวันที่ออกใบสำคัญแสดงสิทธิ (ตั้งแต่วันที่ </w:t>
      </w:r>
      <w:r w:rsidRPr="005358A8">
        <w:rPr>
          <w:rFonts w:ascii="Angsana New" w:hAnsi="Angsana New" w:hint="cs"/>
          <w:sz w:val="30"/>
          <w:szCs w:val="30"/>
          <w:cs/>
        </w:rPr>
        <w:t xml:space="preserve">4 ตุลาคม </w:t>
      </w:r>
      <w:r w:rsidRPr="005358A8">
        <w:rPr>
          <w:rFonts w:ascii="Angsana New" w:hAnsi="Angsana New"/>
          <w:sz w:val="30"/>
          <w:szCs w:val="30"/>
          <w:cs/>
        </w:rPr>
        <w:t xml:space="preserve">2562 ถึงวันที่ </w:t>
      </w:r>
      <w:r>
        <w:rPr>
          <w:rFonts w:ascii="Angsana New" w:hAnsi="Angsana New" w:hint="cs"/>
          <w:sz w:val="30"/>
          <w:szCs w:val="30"/>
          <w:cs/>
        </w:rPr>
        <w:t>1</w:t>
      </w:r>
      <w:r w:rsidRPr="005358A8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5358A8">
        <w:rPr>
          <w:rFonts w:ascii="Angsana New" w:hAnsi="Angsana New"/>
          <w:sz w:val="30"/>
          <w:szCs w:val="30"/>
          <w:cs/>
        </w:rPr>
        <w:t xml:space="preserve">2564) </w:t>
      </w:r>
      <w:r w:rsidRPr="005358A8">
        <w:rPr>
          <w:rFonts w:ascii="Angsana New" w:hAnsi="Angsana New" w:hint="cs"/>
          <w:sz w:val="30"/>
          <w:szCs w:val="30"/>
          <w:cs/>
        </w:rPr>
        <w:t>ผู้ถือใบสำคัญแสดงสิทธิ</w:t>
      </w:r>
      <w:r w:rsidRPr="005358A8">
        <w:rPr>
          <w:rFonts w:ascii="Angsana New" w:hAnsi="Angsana New"/>
          <w:sz w:val="30"/>
          <w:szCs w:val="30"/>
          <w:cs/>
        </w:rPr>
        <w:t>สามารถใช้สิทธิซื้อหุ้นสามัญของบริษัท</w:t>
      </w:r>
      <w:r w:rsidRPr="005358A8">
        <w:rPr>
          <w:rFonts w:ascii="Angsana New" w:hAnsi="Angsana New" w:hint="cs"/>
          <w:sz w:val="30"/>
          <w:szCs w:val="30"/>
          <w:cs/>
        </w:rPr>
        <w:t>ย่อย</w:t>
      </w:r>
      <w:r w:rsidRPr="005358A8">
        <w:rPr>
          <w:rFonts w:ascii="Angsana New" w:hAnsi="Angsana New"/>
          <w:sz w:val="30"/>
          <w:szCs w:val="30"/>
          <w:cs/>
        </w:rPr>
        <w:t>ได้ 4 ครั้ง ได้แก่</w:t>
      </w:r>
      <w:r w:rsidRPr="005358A8">
        <w:rPr>
          <w:rFonts w:ascii="Angsana New" w:hAnsi="Angsana New" w:hint="cs"/>
          <w:sz w:val="30"/>
          <w:szCs w:val="30"/>
          <w:cs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 xml:space="preserve">วันทำการสุดท้ายของเดือนพฤษภาคม 2563 วันทำการสุดท้ายของเดือนพฤศจิกายน 2563 วันทำการสุดท้ายของเดือนพฤษภาคม 2564 และวันที่ </w:t>
      </w:r>
      <w:r>
        <w:rPr>
          <w:rFonts w:ascii="Angsana New" w:hAnsi="Angsana New" w:hint="cs"/>
          <w:sz w:val="30"/>
          <w:szCs w:val="30"/>
          <w:cs/>
        </w:rPr>
        <w:t>1</w:t>
      </w:r>
      <w:r w:rsidRPr="005358A8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5358A8">
        <w:rPr>
          <w:rFonts w:ascii="Angsana New" w:hAnsi="Angsana New"/>
          <w:sz w:val="30"/>
          <w:szCs w:val="30"/>
          <w:cs/>
        </w:rPr>
        <w:t xml:space="preserve"> 2564 </w:t>
      </w:r>
      <w:r w:rsidRPr="00946FC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946FCD">
        <w:rPr>
          <w:rFonts w:ascii="Angsana New" w:hAnsi="Angsana New"/>
          <w:sz w:val="30"/>
          <w:szCs w:val="30"/>
          <w:cs/>
        </w:rPr>
        <w:t xml:space="preserve">นำใบสำคัญแสดงสิทธิดังกล่าวเข้าจดทะเบียนกับตลาดหลักทรัพย์ เอ็ม เอ ไอ เมื่อวันที่ </w:t>
      </w:r>
      <w:r>
        <w:rPr>
          <w:rFonts w:ascii="Angsana New" w:hAnsi="Angsana New" w:hint="cs"/>
          <w:sz w:val="30"/>
          <w:szCs w:val="30"/>
          <w:cs/>
        </w:rPr>
        <w:t>22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>
        <w:rPr>
          <w:rFonts w:ascii="Angsana New" w:hAnsi="Angsana New"/>
          <w:sz w:val="30"/>
          <w:szCs w:val="30"/>
        </w:rPr>
        <w:t xml:space="preserve"> </w:t>
      </w:r>
    </w:p>
    <w:p w:rsidR="00CC66A7" w:rsidRDefault="00CC66A7" w:rsidP="00CC66A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267829" w:rsidRPr="006E78A6" w:rsidRDefault="00CE5F7D" w:rsidP="00267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ในงวดเก้า</w:t>
      </w:r>
      <w:r w:rsidR="00267829" w:rsidRPr="002E6A6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  <w:cs/>
        </w:rPr>
        <w:t>30 กันยา</w:t>
      </w:r>
      <w:r w:rsidR="00267829">
        <w:rPr>
          <w:rFonts w:ascii="Angsana New" w:hAnsi="Angsana New" w:hint="cs"/>
          <w:sz w:val="30"/>
          <w:szCs w:val="30"/>
          <w:cs/>
        </w:rPr>
        <w:t>ยน 2563</w:t>
      </w:r>
      <w:r w:rsidR="00267829" w:rsidRPr="002E6A69">
        <w:rPr>
          <w:rFonts w:ascii="Angsana New" w:hAnsi="Angsana New" w:hint="cs"/>
          <w:sz w:val="30"/>
          <w:szCs w:val="30"/>
          <w:cs/>
        </w:rPr>
        <w:t xml:space="preserve"> กลุ่มบริษัทขายใบสำคัญแส</w:t>
      </w:r>
      <w:r w:rsidR="00267829">
        <w:rPr>
          <w:rFonts w:ascii="Angsana New" w:hAnsi="Angsana New" w:hint="cs"/>
          <w:sz w:val="30"/>
          <w:szCs w:val="30"/>
          <w:cs/>
        </w:rPr>
        <w:t xml:space="preserve">ดงสิทธิที่ได้รับจัดสรรจำนวน </w:t>
      </w:r>
      <w:r w:rsidR="00947607">
        <w:rPr>
          <w:rFonts w:ascii="Angsana New" w:hAnsi="Angsana New"/>
          <w:sz w:val="30"/>
          <w:szCs w:val="30"/>
        </w:rPr>
        <w:t>21.4</w:t>
      </w:r>
      <w:r w:rsidR="00267829" w:rsidRPr="002E6A69">
        <w:rPr>
          <w:rFonts w:ascii="Angsana New" w:hAnsi="Angsana New" w:hint="cs"/>
          <w:sz w:val="30"/>
          <w:szCs w:val="30"/>
          <w:cs/>
        </w:rPr>
        <w:t xml:space="preserve"> ล้านหน่วย โดยได้รับเงิน</w:t>
      </w:r>
      <w:r w:rsidR="00267829">
        <w:rPr>
          <w:rFonts w:ascii="Angsana New" w:hAnsi="Angsana New" w:hint="cs"/>
          <w:sz w:val="30"/>
          <w:szCs w:val="30"/>
          <w:cs/>
        </w:rPr>
        <w:t xml:space="preserve">จากการขายในงบการเงินรวมจำนวน </w:t>
      </w:r>
      <w:r w:rsidR="00947607">
        <w:rPr>
          <w:rFonts w:ascii="Angsana New" w:hAnsi="Angsana New"/>
          <w:sz w:val="30"/>
          <w:szCs w:val="30"/>
        </w:rPr>
        <w:t>5.2</w:t>
      </w:r>
      <w:r w:rsidR="00267829" w:rsidRPr="002E6A69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267829" w:rsidRDefault="00267829" w:rsidP="00CC66A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6247BE" w:rsidRDefault="006247BE" w:rsidP="006247BE">
      <w:pPr>
        <w:pStyle w:val="NoSpacing"/>
        <w:tabs>
          <w:tab w:val="clear" w:pos="1644"/>
          <w:tab w:val="left" w:pos="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5358A8">
        <w:rPr>
          <w:rFonts w:ascii="Angsana New" w:hAnsi="Angsana New"/>
          <w:szCs w:val="30"/>
          <w:cs/>
        </w:rPr>
        <w:t>ใน</w:t>
      </w:r>
      <w:r w:rsidRPr="00C12AB0">
        <w:rPr>
          <w:rFonts w:ascii="Angsana New" w:hAnsi="Angsana New" w:hint="cs"/>
          <w:szCs w:val="30"/>
          <w:cs/>
        </w:rPr>
        <w:t>ที่ประชุมคณะกรรมการบริษัท</w:t>
      </w:r>
      <w:r>
        <w:rPr>
          <w:rFonts w:ascii="Angsana New" w:hAnsi="Angsana New" w:hint="cs"/>
          <w:szCs w:val="30"/>
          <w:cs/>
        </w:rPr>
        <w:t>ย่อย</w:t>
      </w:r>
      <w:r w:rsidRPr="00C12AB0">
        <w:rPr>
          <w:rFonts w:ascii="Angsana New" w:hAnsi="Angsana New" w:hint="cs"/>
          <w:szCs w:val="30"/>
          <w:cs/>
        </w:rPr>
        <w:t>ครั้งที่ 3/2563 เมื่อวันที่ 7 พฤษภาคม 2563 คณะกรรมการมีมติอนุมัติ</w:t>
      </w:r>
      <w:r w:rsidRPr="00AE71D5">
        <w:rPr>
          <w:rFonts w:ascii="Angsana New" w:hAnsi="Angsana New"/>
          <w:szCs w:val="30"/>
          <w:cs/>
        </w:rPr>
        <w:t>จ่ายเงินปันผลระหว่างกาล</w:t>
      </w:r>
      <w:r w:rsidRPr="00AE71D5">
        <w:rPr>
          <w:rFonts w:ascii="Angsana New" w:hAnsi="Angsana New" w:hint="cs"/>
          <w:szCs w:val="30"/>
          <w:cs/>
        </w:rPr>
        <w:t xml:space="preserve">ครั้งที่ </w:t>
      </w:r>
      <w:r w:rsidRPr="00AE71D5">
        <w:rPr>
          <w:rFonts w:ascii="Angsana New" w:hAnsi="Angsana New"/>
          <w:szCs w:val="30"/>
        </w:rPr>
        <w:t>1/2563</w:t>
      </w:r>
      <w:r w:rsidRPr="00AE71D5">
        <w:rPr>
          <w:rFonts w:ascii="Angsana New" w:hAnsi="Angsana New" w:hint="cs"/>
          <w:szCs w:val="30"/>
          <w:cs/>
        </w:rPr>
        <w:t xml:space="preserve"> </w:t>
      </w:r>
      <w:r w:rsidRPr="00AE71D5">
        <w:rPr>
          <w:rFonts w:ascii="Angsana New" w:hAnsi="Angsana New"/>
          <w:szCs w:val="30"/>
          <w:cs/>
        </w:rPr>
        <w:t>โดยจ่ายจากกำไรสะสม</w:t>
      </w:r>
      <w:r w:rsidRPr="00AE71D5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 xml:space="preserve">ณ วันที่ 31 ธันวาคม 2562 </w:t>
      </w:r>
      <w:r w:rsidRPr="00AE71D5">
        <w:rPr>
          <w:rFonts w:ascii="Angsana New" w:hAnsi="Angsana New"/>
          <w:szCs w:val="30"/>
          <w:cs/>
        </w:rPr>
        <w:t xml:space="preserve">ในอัตรา </w:t>
      </w:r>
      <w:r w:rsidRPr="00AE71D5">
        <w:rPr>
          <w:rFonts w:ascii="Angsana New" w:hAnsi="Angsana New" w:hint="cs"/>
          <w:szCs w:val="30"/>
          <w:cs/>
        </w:rPr>
        <w:t>0.05</w:t>
      </w:r>
      <w:r w:rsidRPr="00AE71D5">
        <w:rPr>
          <w:rFonts w:ascii="Angsana New" w:hAnsi="Angsana New"/>
          <w:szCs w:val="30"/>
          <w:cs/>
        </w:rPr>
        <w:t xml:space="preserve"> บาทต่อหุ้น </w:t>
      </w:r>
      <w:r>
        <w:rPr>
          <w:rFonts w:ascii="Angsana New" w:hAnsi="Angsana New" w:hint="cs"/>
          <w:szCs w:val="30"/>
          <w:cs/>
        </w:rPr>
        <w:t>เป็นจำนวนเงินรวม</w:t>
      </w:r>
      <w:r w:rsidRPr="00AE71D5">
        <w:rPr>
          <w:rFonts w:ascii="Angsana New" w:hAnsi="Angsana New" w:hint="cs"/>
          <w:szCs w:val="30"/>
          <w:cs/>
        </w:rPr>
        <w:t xml:space="preserve"> 23</w:t>
      </w:r>
      <w:r w:rsidRPr="00AE71D5">
        <w:rPr>
          <w:rFonts w:ascii="Angsana New" w:hAnsi="Angsana New"/>
          <w:szCs w:val="30"/>
        </w:rPr>
        <w:t xml:space="preserve">,000,012 </w:t>
      </w:r>
      <w:r w:rsidRPr="00AE71D5">
        <w:rPr>
          <w:rFonts w:ascii="Angsana New" w:hAnsi="Angsana New"/>
          <w:szCs w:val="30"/>
          <w:cs/>
        </w:rPr>
        <w:t>บาท และจ่าย</w:t>
      </w:r>
      <w:r w:rsidRPr="00AE71D5">
        <w:rPr>
          <w:rFonts w:ascii="Angsana New" w:hAnsi="Angsana New" w:hint="cs"/>
          <w:szCs w:val="30"/>
          <w:cs/>
        </w:rPr>
        <w:t>เงิน</w:t>
      </w:r>
      <w:r w:rsidRPr="00AE71D5">
        <w:rPr>
          <w:rFonts w:ascii="Angsana New" w:hAnsi="Angsana New"/>
          <w:szCs w:val="30"/>
          <w:cs/>
        </w:rPr>
        <w:t>ปันผล</w:t>
      </w:r>
      <w:r w:rsidRPr="00AE71D5">
        <w:rPr>
          <w:rFonts w:ascii="Angsana New" w:hAnsi="Angsana New" w:hint="cs"/>
          <w:szCs w:val="30"/>
          <w:cs/>
        </w:rPr>
        <w:t>ระหว่างกาลใ</w:t>
      </w:r>
      <w:r w:rsidRPr="00AE71D5">
        <w:rPr>
          <w:rFonts w:ascii="Angsana New" w:hAnsi="Angsana New"/>
          <w:szCs w:val="30"/>
          <w:cs/>
        </w:rPr>
        <w:t xml:space="preserve">ห้กับผู้ถือหุ้นในวันที่ 5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2563</w:t>
      </w:r>
      <w:r>
        <w:rPr>
          <w:rFonts w:ascii="Angsana New" w:hAnsi="Angsana New" w:hint="cs"/>
          <w:szCs w:val="30"/>
          <w:cs/>
        </w:rPr>
        <w:t>โดยคณะกรรมการนำเสนอการจ่ายเงินปันผลระหว่างกาลนี้ในที่</w:t>
      </w:r>
      <w:r w:rsidRPr="00AE71D5">
        <w:rPr>
          <w:rFonts w:ascii="Angsana New" w:hAnsi="Angsana New"/>
          <w:szCs w:val="30"/>
          <w:cs/>
        </w:rPr>
        <w:t>ประชุม</w:t>
      </w:r>
      <w:r w:rsidRPr="00AE71D5">
        <w:rPr>
          <w:rFonts w:ascii="Angsana New" w:hAnsi="Angsana New" w:hint="cs"/>
          <w:szCs w:val="30"/>
          <w:cs/>
        </w:rPr>
        <w:t>สามัญผู้ถือหุ้นประจำปี 256</w:t>
      </w:r>
      <w:r w:rsidRPr="00AE71D5">
        <w:rPr>
          <w:rFonts w:ascii="Angsana New" w:hAnsi="Angsana New"/>
          <w:szCs w:val="30"/>
        </w:rPr>
        <w:t>3</w:t>
      </w:r>
      <w:r w:rsidRPr="00AE71D5">
        <w:rPr>
          <w:rFonts w:ascii="Angsana New" w:hAnsi="Angsana New" w:hint="cs"/>
          <w:szCs w:val="30"/>
          <w:cs/>
        </w:rPr>
        <w:t xml:space="preserve"> ของบริษัท</w:t>
      </w:r>
      <w:r w:rsidR="0012447E">
        <w:rPr>
          <w:rFonts w:ascii="Angsana New" w:hAnsi="Angsana New" w:hint="cs"/>
          <w:szCs w:val="30"/>
          <w:cs/>
        </w:rPr>
        <w:t>ย่อย</w:t>
      </w:r>
      <w:r w:rsidRPr="00AE71D5">
        <w:rPr>
          <w:rFonts w:ascii="Angsana New" w:hAnsi="Angsana New"/>
          <w:szCs w:val="30"/>
          <w:cs/>
        </w:rPr>
        <w:t xml:space="preserve">เมื่อวันที่ </w:t>
      </w:r>
      <w:r w:rsidRPr="00AE71D5">
        <w:rPr>
          <w:rFonts w:ascii="Angsana New" w:hAnsi="Angsana New" w:hint="cs"/>
          <w:szCs w:val="30"/>
          <w:cs/>
        </w:rPr>
        <w:t>25</w:t>
      </w:r>
      <w:r w:rsidRPr="00AE71D5">
        <w:rPr>
          <w:rFonts w:ascii="Angsana New" w:hAnsi="Angsana New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</w:t>
      </w:r>
      <w:r w:rsidRPr="00AE71D5">
        <w:rPr>
          <w:rFonts w:ascii="Angsana New" w:hAnsi="Angsana New" w:hint="cs"/>
          <w:szCs w:val="30"/>
          <w:cs/>
        </w:rPr>
        <w:t>3</w:t>
      </w:r>
      <w:r>
        <w:rPr>
          <w:rFonts w:ascii="Angsana New" w:hAnsi="Angsana New" w:hint="cs"/>
          <w:szCs w:val="30"/>
          <w:cs/>
        </w:rPr>
        <w:t xml:space="preserve"> เป็นวาระเพื่อทราบ</w:t>
      </w:r>
    </w:p>
    <w:p w:rsidR="00CC66A7" w:rsidRDefault="00CC66A7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0F75" w:rsidRDefault="00960F75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0F75" w:rsidRDefault="00960F75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0F75" w:rsidRDefault="00960F75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0F75" w:rsidRDefault="00960F75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0F75" w:rsidRDefault="00960F75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0F75" w:rsidRDefault="00960F75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A4ACF" w:rsidRDefault="00DA4ACF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Pr="003D20A1">
        <w:rPr>
          <w:rFonts w:ascii="Angsana New" w:hAnsi="Angsana New"/>
          <w:b/>
          <w:bCs/>
          <w:sz w:val="30"/>
          <w:szCs w:val="30"/>
        </w:rPr>
        <w:tab/>
      </w:r>
      <w:r w:rsidRPr="000F4E60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:rsidR="00960F75" w:rsidRPr="00960F75" w:rsidRDefault="00960F75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81609" w:rsidRDefault="00D81609" w:rsidP="00D8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D7813">
        <w:rPr>
          <w:rFonts w:ascii="Angsana New" w:hAnsi="Angsana New" w:hint="cs"/>
          <w:b/>
          <w:bCs/>
          <w:sz w:val="30"/>
          <w:szCs w:val="30"/>
          <w:cs/>
        </w:rPr>
        <w:t>บริษัท ผลิตภัณฑ์คอนกรีตชลบุรี จำกัด (มหาชน)</w:t>
      </w:r>
    </w:p>
    <w:p w:rsidR="00D81609" w:rsidRPr="00D81609" w:rsidRDefault="00D81609" w:rsidP="00D8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2E1755" w:rsidRPr="002E1755" w:rsidRDefault="002E1755" w:rsidP="002E1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1755">
        <w:rPr>
          <w:rFonts w:ascii="Angsana New" w:hAnsi="Angsana New" w:hint="cs"/>
          <w:sz w:val="30"/>
          <w:szCs w:val="30"/>
          <w:cs/>
        </w:rPr>
        <w:t xml:space="preserve">เมื่อวันที่ 22 เมษายน 2563 บริษัททำบันทึกข้อตกลงกับธนาคารในประเทศแห่งหนึ่งเพื่อเปลี่ยนแปลงการชำระหนี้ตามสัญญาสินเชื่อที่มีอยู่กับธนาคารดังกล่าวจำนวน 2 ฉบับ โดยบริษัทชำระเฉพาะดอกเบี้ยเป็นเวลา 6 เดือน (เดือนเมษายน ถึงเดือนกันยายน 2563) และขยายระยะเวลาการชำระหนี้ตามสัญญาสินเชื่อเดิมออกไปเป็นเวลา 6 เดือน </w:t>
      </w:r>
    </w:p>
    <w:p w:rsidR="00D81609" w:rsidRDefault="00D81609" w:rsidP="00960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960F75" w:rsidRDefault="00960F75" w:rsidP="00960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5A20D8">
        <w:rPr>
          <w:rFonts w:hint="cs"/>
          <w:b/>
          <w:bCs/>
          <w:szCs w:val="30"/>
          <w:cs/>
        </w:rPr>
        <w:t>ชลบุรีกันยง</w:t>
      </w:r>
      <w:r w:rsidRPr="005B0870">
        <w:rPr>
          <w:rFonts w:hint="cs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960F75" w:rsidRPr="00960F75" w:rsidRDefault="00960F75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4ACF" w:rsidRDefault="00DA4ACF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78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065A0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</w:t>
      </w:r>
      <w:r w:rsidRPr="006D7813">
        <w:rPr>
          <w:rFonts w:ascii="Angsana New" w:hAnsi="Angsana New"/>
          <w:sz w:val="30"/>
          <w:szCs w:val="30"/>
          <w:cs/>
        </w:rPr>
        <w:t xml:space="preserve"> </w:t>
      </w:r>
      <w:r w:rsidR="004065A0">
        <w:rPr>
          <w:rFonts w:ascii="Angsana New" w:hAnsi="Angsana New" w:hint="cs"/>
          <w:sz w:val="30"/>
          <w:szCs w:val="30"/>
          <w:cs/>
        </w:rPr>
        <w:t>พฤษภาคม</w:t>
      </w:r>
      <w:r w:rsidRPr="006D7813">
        <w:rPr>
          <w:rFonts w:ascii="Angsana New" w:hAnsi="Angsana New"/>
          <w:sz w:val="30"/>
          <w:szCs w:val="30"/>
          <w:cs/>
        </w:rPr>
        <w:t xml:space="preserve"> </w:t>
      </w:r>
      <w:r w:rsidR="004065A0">
        <w:rPr>
          <w:rFonts w:ascii="Angsana New" w:hAnsi="Angsana New"/>
          <w:sz w:val="30"/>
          <w:szCs w:val="30"/>
        </w:rPr>
        <w:t>25</w:t>
      </w:r>
      <w:r w:rsidR="004065A0">
        <w:rPr>
          <w:rFonts w:ascii="Angsana New" w:hAnsi="Angsana New" w:hint="cs"/>
          <w:sz w:val="30"/>
          <w:szCs w:val="30"/>
          <w:cs/>
        </w:rPr>
        <w:t>63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/>
          <w:sz w:val="30"/>
          <w:szCs w:val="30"/>
          <w:cs/>
        </w:rPr>
        <w:t>บริษัท</w:t>
      </w:r>
      <w:r w:rsidR="0049316D">
        <w:rPr>
          <w:rFonts w:ascii="Angsana New" w:hAnsi="Angsana New" w:hint="cs"/>
          <w:sz w:val="30"/>
          <w:szCs w:val="30"/>
          <w:cs/>
        </w:rPr>
        <w:t>ย่อย</w:t>
      </w:r>
      <w:r w:rsidRPr="006D7813">
        <w:rPr>
          <w:rFonts w:ascii="Angsana New" w:hAnsi="Angsana New"/>
          <w:sz w:val="30"/>
          <w:szCs w:val="30"/>
          <w:cs/>
        </w:rPr>
        <w:t>ทำสัญญากู้ยืมเงินกับธนาคารในประเทศแห่งหนึ่งจำนวนเงิน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 w:rsidR="004065A0">
        <w:rPr>
          <w:rFonts w:ascii="Angsana New" w:hAnsi="Angsana New" w:hint="cs"/>
          <w:sz w:val="30"/>
          <w:szCs w:val="30"/>
          <w:cs/>
        </w:rPr>
        <w:t>2.6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ล้านบาท เงินกู้ยืมนี้มีอัตราดอกเบี้ยร้อยละ </w:t>
      </w:r>
      <w:r w:rsidR="004065A0">
        <w:rPr>
          <w:rFonts w:ascii="Angsana New" w:hAnsi="Angsana New" w:hint="cs"/>
          <w:sz w:val="30"/>
          <w:szCs w:val="30"/>
          <w:cs/>
        </w:rPr>
        <w:t>2</w:t>
      </w:r>
      <w:r w:rsidR="00A728AB">
        <w:rPr>
          <w:rFonts w:ascii="Angsana New" w:hAnsi="Angsana New" w:hint="cs"/>
          <w:sz w:val="30"/>
          <w:szCs w:val="30"/>
          <w:cs/>
        </w:rPr>
        <w:t>.0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ต่อปี กำหนดชำระคืนต้นเงินกู้เป็นงวดรายเดือนจำนวนเงินงวดละ </w:t>
      </w:r>
      <w:r w:rsidR="004065A0">
        <w:rPr>
          <w:rFonts w:ascii="Angsana New" w:hAnsi="Angsana New"/>
          <w:sz w:val="30"/>
          <w:szCs w:val="30"/>
        </w:rPr>
        <w:t>0.15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D7813">
        <w:rPr>
          <w:rFonts w:ascii="Angsana New" w:hAnsi="Angsana New" w:hint="cs"/>
          <w:sz w:val="30"/>
          <w:szCs w:val="30"/>
          <w:cs/>
        </w:rPr>
        <w:t xml:space="preserve">รวม </w:t>
      </w:r>
      <w:r w:rsidR="004065A0">
        <w:rPr>
          <w:rFonts w:ascii="Angsana New" w:hAnsi="Angsana New"/>
          <w:sz w:val="30"/>
          <w:szCs w:val="30"/>
        </w:rPr>
        <w:t>24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>งวด เริ่มชำระงวดแรก</w:t>
      </w:r>
      <w:r w:rsidRPr="00AC07BB">
        <w:rPr>
          <w:rFonts w:ascii="Angsana New" w:hAnsi="Angsana New"/>
          <w:sz w:val="30"/>
          <w:szCs w:val="30"/>
          <w:cs/>
        </w:rPr>
        <w:t>ภายในวันทำการสุดท้ายของเดือน</w:t>
      </w:r>
      <w:r w:rsidR="00EA56DD">
        <w:rPr>
          <w:rFonts w:ascii="Angsana New" w:hAnsi="Angsana New" w:hint="cs"/>
          <w:sz w:val="30"/>
          <w:szCs w:val="30"/>
          <w:cs/>
        </w:rPr>
        <w:t xml:space="preserve">ที่ 7 </w:t>
      </w:r>
      <w:r>
        <w:rPr>
          <w:rFonts w:ascii="Angsana New" w:hAnsi="Angsana New" w:hint="cs"/>
          <w:sz w:val="30"/>
          <w:szCs w:val="30"/>
          <w:cs/>
        </w:rPr>
        <w:t>ถัดจากเดือน</w:t>
      </w:r>
      <w:r w:rsidR="004065A0">
        <w:rPr>
          <w:rFonts w:ascii="Angsana New" w:hAnsi="Angsana New" w:hint="cs"/>
          <w:sz w:val="30"/>
          <w:szCs w:val="30"/>
          <w:cs/>
        </w:rPr>
        <w:t>ที่เบิกเงินกู้</w:t>
      </w:r>
      <w:r w:rsidR="00EA56DD">
        <w:rPr>
          <w:rFonts w:ascii="Angsana New" w:hAnsi="Angsana New" w:hint="cs"/>
          <w:sz w:val="30"/>
          <w:szCs w:val="30"/>
          <w:cs/>
        </w:rPr>
        <w:t xml:space="preserve"> </w:t>
      </w:r>
      <w:r w:rsidR="004065A0">
        <w:rPr>
          <w:rFonts w:ascii="Angsana New" w:hAnsi="Angsana New" w:hint="cs"/>
          <w:sz w:val="30"/>
          <w:szCs w:val="30"/>
          <w:cs/>
        </w:rPr>
        <w:t>(เดือนธันวาคม 2563)</w:t>
      </w:r>
    </w:p>
    <w:p w:rsidR="00E00E53" w:rsidRDefault="00E00E53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09F9" w:rsidRDefault="00DA4ACF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8409F9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8409F9" w:rsidRPr="003D20A1">
        <w:rPr>
          <w:rFonts w:ascii="Angsana New" w:hAnsi="Angsana New"/>
          <w:b/>
          <w:bCs/>
          <w:sz w:val="30"/>
          <w:szCs w:val="30"/>
        </w:rPr>
        <w:tab/>
      </w:r>
      <w:r w:rsidR="008409F9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:rsidR="00133FB0" w:rsidRPr="00133FB0" w:rsidRDefault="00133FB0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D4B4C" w:rsidRPr="001E2925" w:rsidRDefault="007D4B4C" w:rsidP="007D4B4C">
      <w:pPr>
        <w:pStyle w:val="NoSpacing"/>
        <w:jc w:val="both"/>
        <w:rPr>
          <w:rFonts w:ascii="Angsana New" w:hAnsi="Angsana New"/>
          <w:szCs w:val="30"/>
          <w:cs/>
        </w:rPr>
      </w:pPr>
      <w:r w:rsidRPr="001E2925">
        <w:rPr>
          <w:rFonts w:ascii="Angsana New" w:hAnsi="Angsana New"/>
          <w:szCs w:val="30"/>
          <w:cs/>
        </w:rPr>
        <w:t>ในที่ประชุม</w:t>
      </w:r>
      <w:r w:rsidR="003A59A0">
        <w:rPr>
          <w:rFonts w:ascii="Angsana New" w:hAnsi="Angsana New" w:hint="cs"/>
          <w:szCs w:val="30"/>
          <w:cs/>
        </w:rPr>
        <w:t>สามัญผู้ถือหุ้นประจำปี 2562 ของบริษัท</w:t>
      </w:r>
      <w:r w:rsidRPr="001E2925">
        <w:rPr>
          <w:rFonts w:ascii="Angsana New" w:hAnsi="Angsana New"/>
          <w:szCs w:val="30"/>
          <w:cs/>
        </w:rPr>
        <w:t xml:space="preserve">เมื่อวันที่ </w:t>
      </w:r>
      <w:r w:rsidRPr="001E2925">
        <w:rPr>
          <w:rFonts w:ascii="Angsana New" w:hAnsi="Angsana New" w:hint="cs"/>
          <w:szCs w:val="30"/>
          <w:cs/>
        </w:rPr>
        <w:t>2</w:t>
      </w:r>
      <w:r w:rsidR="003A59A0">
        <w:rPr>
          <w:rFonts w:ascii="Angsana New" w:hAnsi="Angsana New" w:hint="cs"/>
          <w:szCs w:val="30"/>
          <w:cs/>
        </w:rPr>
        <w:t>5</w:t>
      </w:r>
      <w:r w:rsidRPr="001E2925">
        <w:rPr>
          <w:rFonts w:ascii="Angsana New" w:hAnsi="Angsana New"/>
          <w:szCs w:val="30"/>
          <w:cs/>
        </w:rPr>
        <w:t xml:space="preserve"> </w:t>
      </w:r>
      <w:r w:rsidR="003A59A0">
        <w:rPr>
          <w:rFonts w:ascii="Angsana New" w:hAnsi="Angsana New" w:hint="cs"/>
          <w:szCs w:val="30"/>
          <w:cs/>
        </w:rPr>
        <w:t xml:space="preserve">เมษายน </w:t>
      </w:r>
      <w:r w:rsidRPr="001E2925">
        <w:rPr>
          <w:rFonts w:ascii="Angsana New" w:hAnsi="Angsana New"/>
          <w:szCs w:val="30"/>
          <w:cs/>
        </w:rPr>
        <w:t>256</w:t>
      </w:r>
      <w:r w:rsidRPr="001E2925">
        <w:rPr>
          <w:rFonts w:ascii="Angsana New" w:hAnsi="Angsana New" w:hint="cs"/>
          <w:szCs w:val="30"/>
          <w:cs/>
        </w:rPr>
        <w:t>2</w:t>
      </w:r>
      <w:r w:rsidRPr="001E2925">
        <w:rPr>
          <w:rFonts w:ascii="Angsana New" w:hAnsi="Angsana New"/>
          <w:szCs w:val="30"/>
          <w:cs/>
        </w:rPr>
        <w:t xml:space="preserve"> </w:t>
      </w:r>
      <w:r w:rsidR="003A59A0">
        <w:rPr>
          <w:rFonts w:ascii="Angsana New" w:hAnsi="Angsana New" w:hint="cs"/>
          <w:szCs w:val="30"/>
          <w:cs/>
        </w:rPr>
        <w:t>ผู้ถือหุ้นมีมติอนุมัติจ่ายเงินปันผลจาก</w:t>
      </w:r>
      <w:r w:rsidRPr="001E2925">
        <w:rPr>
          <w:rFonts w:ascii="Angsana New" w:hAnsi="Angsana New" w:hint="cs"/>
          <w:szCs w:val="30"/>
          <w:cs/>
        </w:rPr>
        <w:t>กำไรสุทธิประจำปี 25</w:t>
      </w:r>
      <w:r w:rsidRPr="001E2925">
        <w:rPr>
          <w:rFonts w:ascii="Angsana New" w:hAnsi="Angsana New"/>
          <w:szCs w:val="30"/>
        </w:rPr>
        <w:t xml:space="preserve">61 </w:t>
      </w:r>
      <w:r w:rsidRPr="001E2925">
        <w:rPr>
          <w:rFonts w:ascii="Angsana New" w:hAnsi="Angsana New" w:hint="cs"/>
          <w:szCs w:val="30"/>
          <w:cs/>
        </w:rPr>
        <w:t xml:space="preserve">และกำไรสะสม ในอัตรา 0.01 บาทต่อหุ้น </w:t>
      </w:r>
      <w:r w:rsidR="00E777E1">
        <w:rPr>
          <w:rFonts w:ascii="Angsana New" w:hAnsi="Angsana New" w:hint="cs"/>
          <w:szCs w:val="30"/>
          <w:cs/>
        </w:rPr>
        <w:t>เป็น</w:t>
      </w:r>
      <w:r w:rsidRPr="001E2925">
        <w:rPr>
          <w:rFonts w:ascii="Angsana New" w:hAnsi="Angsana New" w:hint="cs"/>
          <w:szCs w:val="30"/>
          <w:cs/>
        </w:rPr>
        <w:t xml:space="preserve">จำนวนเงิน </w:t>
      </w:r>
      <w:r w:rsidR="003A59A0" w:rsidRPr="003A59A0">
        <w:rPr>
          <w:rFonts w:ascii="Angsana New" w:hAnsi="Angsana New"/>
          <w:szCs w:val="22"/>
        </w:rPr>
        <w:t>27,679,736.81</w:t>
      </w:r>
      <w:r w:rsidRPr="001E2925">
        <w:rPr>
          <w:rFonts w:ascii="Angsana New" w:hAnsi="Angsana New" w:hint="cs"/>
          <w:szCs w:val="30"/>
          <w:cs/>
        </w:rPr>
        <w:t xml:space="preserve"> บาท </w:t>
      </w:r>
      <w:r w:rsidR="005B0870">
        <w:rPr>
          <w:rFonts w:ascii="Angsana New" w:hAnsi="Angsana New" w:hint="cs"/>
          <w:szCs w:val="30"/>
          <w:cs/>
        </w:rPr>
        <w:t>บริษัท</w:t>
      </w:r>
      <w:r w:rsidRPr="001E2925">
        <w:rPr>
          <w:rFonts w:ascii="Angsana New" w:hAnsi="Angsana New" w:hint="cs"/>
          <w:szCs w:val="30"/>
          <w:cs/>
        </w:rPr>
        <w:t>จ่ายปันผลให้กับผู้ถือหุ้นในวันที่ 24 พฤษภาคม 2562</w:t>
      </w:r>
    </w:p>
    <w:p w:rsidR="0045054D" w:rsidRDefault="0045054D" w:rsidP="0045054D">
      <w:pPr>
        <w:pStyle w:val="NoSpacing"/>
        <w:rPr>
          <w:rFonts w:ascii="Angsana New" w:hAnsi="Angsana New"/>
          <w:sz w:val="16"/>
          <w:szCs w:val="16"/>
        </w:rPr>
      </w:pPr>
    </w:p>
    <w:p w:rsidR="00803F36" w:rsidRDefault="00803F36" w:rsidP="00803F36">
      <w:pPr>
        <w:pStyle w:val="NoSpacing"/>
        <w:tabs>
          <w:tab w:val="clear" w:pos="1644"/>
          <w:tab w:val="left" w:pos="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5358A8">
        <w:rPr>
          <w:rFonts w:ascii="Angsana New" w:hAnsi="Angsana New"/>
          <w:szCs w:val="30"/>
          <w:cs/>
        </w:rPr>
        <w:t>ใน</w:t>
      </w:r>
      <w:r w:rsidRPr="00C12AB0">
        <w:rPr>
          <w:rFonts w:ascii="Angsana New" w:hAnsi="Angsana New" w:hint="cs"/>
          <w:szCs w:val="30"/>
          <w:cs/>
        </w:rPr>
        <w:t>ที่ประชุมคณะกรรมการบริษัท</w:t>
      </w:r>
      <w:r>
        <w:rPr>
          <w:rFonts w:ascii="Angsana New" w:hAnsi="Angsana New" w:hint="cs"/>
          <w:szCs w:val="30"/>
          <w:cs/>
        </w:rPr>
        <w:t>ครั้งที่ 3/2563 เมื่อวันที่ 15</w:t>
      </w:r>
      <w:r w:rsidRPr="00C12AB0">
        <w:rPr>
          <w:rFonts w:ascii="Angsana New" w:hAnsi="Angsana New" w:hint="cs"/>
          <w:szCs w:val="30"/>
          <w:cs/>
        </w:rPr>
        <w:t xml:space="preserve"> พฤษภาคม 2563 คณะกรรมการมีมติอนุมัติ</w:t>
      </w:r>
      <w:r w:rsidRPr="00AE71D5">
        <w:rPr>
          <w:rFonts w:ascii="Angsana New" w:hAnsi="Angsana New"/>
          <w:szCs w:val="30"/>
          <w:cs/>
        </w:rPr>
        <w:t>จ่ายเงินปันผลระหว่างกาล</w:t>
      </w:r>
      <w:r w:rsidRPr="00AE71D5">
        <w:rPr>
          <w:rFonts w:ascii="Angsana New" w:hAnsi="Angsana New" w:hint="cs"/>
          <w:szCs w:val="30"/>
          <w:cs/>
        </w:rPr>
        <w:t xml:space="preserve">ครั้งที่ </w:t>
      </w:r>
      <w:r w:rsidRPr="00AE71D5">
        <w:rPr>
          <w:rFonts w:ascii="Angsana New" w:hAnsi="Angsana New"/>
          <w:szCs w:val="30"/>
        </w:rPr>
        <w:t>1/2563</w:t>
      </w:r>
      <w:r w:rsidRPr="00AE71D5">
        <w:rPr>
          <w:rFonts w:ascii="Angsana New" w:hAnsi="Angsana New" w:hint="cs"/>
          <w:szCs w:val="30"/>
          <w:cs/>
        </w:rPr>
        <w:t xml:space="preserve"> </w:t>
      </w:r>
      <w:r w:rsidRPr="00AE71D5">
        <w:rPr>
          <w:rFonts w:ascii="Angsana New" w:hAnsi="Angsana New"/>
          <w:szCs w:val="30"/>
          <w:cs/>
        </w:rPr>
        <w:t>โดยจ่ายจากกำไรสะสม</w:t>
      </w:r>
      <w:r w:rsidR="009B7CF9">
        <w:rPr>
          <w:rFonts w:ascii="Angsana New" w:hAnsi="Angsana New"/>
          <w:szCs w:val="30"/>
        </w:rPr>
        <w:t xml:space="preserve"> </w:t>
      </w:r>
      <w:r w:rsidRPr="00AE71D5">
        <w:rPr>
          <w:rFonts w:ascii="Angsana New" w:hAnsi="Angsana New"/>
          <w:szCs w:val="30"/>
          <w:cs/>
        </w:rPr>
        <w:t xml:space="preserve">ในอัตรา </w:t>
      </w:r>
      <w:r>
        <w:rPr>
          <w:rFonts w:ascii="Angsana New" w:hAnsi="Angsana New" w:hint="cs"/>
          <w:szCs w:val="30"/>
          <w:cs/>
        </w:rPr>
        <w:t>0.01</w:t>
      </w:r>
      <w:r w:rsidRPr="00AE71D5">
        <w:rPr>
          <w:rFonts w:ascii="Angsana New" w:hAnsi="Angsana New"/>
          <w:szCs w:val="30"/>
          <w:cs/>
        </w:rPr>
        <w:t xml:space="preserve"> บาทต่อหุ้น </w:t>
      </w:r>
      <w:r>
        <w:rPr>
          <w:rFonts w:ascii="Angsana New" w:hAnsi="Angsana New" w:hint="cs"/>
          <w:szCs w:val="30"/>
          <w:cs/>
        </w:rPr>
        <w:t>เป็นจำนวนเงินรวม</w:t>
      </w:r>
      <w:r w:rsidRPr="00AE71D5">
        <w:rPr>
          <w:rFonts w:ascii="Angsana New" w:hAnsi="Angsana New" w:hint="cs"/>
          <w:szCs w:val="30"/>
          <w:cs/>
        </w:rPr>
        <w:t xml:space="preserve"> </w:t>
      </w:r>
      <w:r w:rsidRPr="003A59A0">
        <w:rPr>
          <w:rFonts w:ascii="Angsana New" w:hAnsi="Angsana New"/>
          <w:szCs w:val="22"/>
        </w:rPr>
        <w:t>27,679,736.81</w:t>
      </w:r>
      <w:r w:rsidRPr="001E2925">
        <w:rPr>
          <w:rFonts w:ascii="Angsana New" w:hAnsi="Angsana New" w:hint="cs"/>
          <w:szCs w:val="30"/>
          <w:cs/>
        </w:rPr>
        <w:t xml:space="preserve"> </w:t>
      </w:r>
      <w:r w:rsidRPr="00AE71D5">
        <w:rPr>
          <w:rFonts w:ascii="Angsana New" w:hAnsi="Angsana New"/>
          <w:szCs w:val="30"/>
          <w:cs/>
        </w:rPr>
        <w:t>บาท และจ่าย</w:t>
      </w:r>
      <w:r w:rsidRPr="00AE71D5">
        <w:rPr>
          <w:rFonts w:ascii="Angsana New" w:hAnsi="Angsana New" w:hint="cs"/>
          <w:szCs w:val="30"/>
          <w:cs/>
        </w:rPr>
        <w:t>เงิน</w:t>
      </w:r>
      <w:r w:rsidRPr="00AE71D5">
        <w:rPr>
          <w:rFonts w:ascii="Angsana New" w:hAnsi="Angsana New"/>
          <w:szCs w:val="30"/>
          <w:cs/>
        </w:rPr>
        <w:t>ปันผล</w:t>
      </w:r>
      <w:r w:rsidRPr="00AE71D5">
        <w:rPr>
          <w:rFonts w:ascii="Angsana New" w:hAnsi="Angsana New" w:hint="cs"/>
          <w:szCs w:val="30"/>
          <w:cs/>
        </w:rPr>
        <w:t>ระหว่างกาลใ</w:t>
      </w:r>
      <w:r>
        <w:rPr>
          <w:rFonts w:ascii="Angsana New" w:hAnsi="Angsana New"/>
          <w:szCs w:val="30"/>
          <w:cs/>
        </w:rPr>
        <w:t xml:space="preserve">ห้กับผู้ถือหุ้นในวันที่ </w:t>
      </w:r>
      <w:r>
        <w:rPr>
          <w:rFonts w:ascii="Angsana New" w:hAnsi="Angsana New" w:hint="cs"/>
          <w:szCs w:val="30"/>
          <w:cs/>
        </w:rPr>
        <w:t>15</w:t>
      </w:r>
      <w:r w:rsidRPr="00AE71D5">
        <w:rPr>
          <w:rFonts w:ascii="Angsana New" w:hAnsi="Angsana New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2563</w:t>
      </w:r>
      <w:r>
        <w:rPr>
          <w:rFonts w:ascii="Angsana New" w:hAnsi="Angsana New" w:hint="cs"/>
          <w:szCs w:val="30"/>
          <w:cs/>
        </w:rPr>
        <w:t>โดยคณะกรรมการนำเสนอการจ่ายเงินปันผลระหว่างกาลนี้ในที่</w:t>
      </w:r>
      <w:r w:rsidRPr="00AE71D5">
        <w:rPr>
          <w:rFonts w:ascii="Angsana New" w:hAnsi="Angsana New"/>
          <w:szCs w:val="30"/>
          <w:cs/>
        </w:rPr>
        <w:t>ประชุม</w:t>
      </w:r>
      <w:r w:rsidRPr="00AE71D5">
        <w:rPr>
          <w:rFonts w:ascii="Angsana New" w:hAnsi="Angsana New" w:hint="cs"/>
          <w:szCs w:val="30"/>
          <w:cs/>
        </w:rPr>
        <w:t>สามัญผู้ถือหุ้นประจำปี 256</w:t>
      </w:r>
      <w:r w:rsidRPr="00AE71D5">
        <w:rPr>
          <w:rFonts w:ascii="Angsana New" w:hAnsi="Angsana New"/>
          <w:szCs w:val="30"/>
        </w:rPr>
        <w:t>3</w:t>
      </w:r>
      <w:r w:rsidRPr="00AE71D5">
        <w:rPr>
          <w:rFonts w:ascii="Angsana New" w:hAnsi="Angsana New" w:hint="cs"/>
          <w:szCs w:val="30"/>
          <w:cs/>
        </w:rPr>
        <w:t xml:space="preserve"> ของบริษัท</w:t>
      </w:r>
      <w:r w:rsidRPr="00AE71D5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>30</w:t>
      </w:r>
      <w:r w:rsidRPr="00AE71D5">
        <w:rPr>
          <w:rFonts w:ascii="Angsana New" w:hAnsi="Angsana New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</w:t>
      </w:r>
      <w:r w:rsidRPr="00AE71D5">
        <w:rPr>
          <w:rFonts w:ascii="Angsana New" w:hAnsi="Angsana New" w:hint="cs"/>
          <w:szCs w:val="30"/>
          <w:cs/>
        </w:rPr>
        <w:t>3</w:t>
      </w:r>
      <w:r>
        <w:rPr>
          <w:rFonts w:ascii="Angsana New" w:hAnsi="Angsana New" w:hint="cs"/>
          <w:szCs w:val="30"/>
          <w:cs/>
        </w:rPr>
        <w:t xml:space="preserve"> เป็นวาระเพื่อทราบ</w:t>
      </w:r>
    </w:p>
    <w:p w:rsidR="00960F75" w:rsidRDefault="00960F75" w:rsidP="0045054D">
      <w:pPr>
        <w:pStyle w:val="NoSpacing"/>
        <w:rPr>
          <w:rFonts w:ascii="Angsana New" w:hAnsi="Angsana New"/>
          <w:szCs w:val="30"/>
        </w:rPr>
      </w:pPr>
    </w:p>
    <w:p w:rsidR="00507C20" w:rsidRDefault="00507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11C3C" w:rsidRPr="006178D6" w:rsidRDefault="00DA4ACF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CC66A7" w:rsidRDefault="00CC66A7" w:rsidP="00CC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="00181B75">
        <w:rPr>
          <w:rFonts w:ascii="Angsana New" w:hAnsi="Angsana New" w:hint="cs"/>
          <w:sz w:val="30"/>
          <w:szCs w:val="30"/>
          <w:cs/>
        </w:rPr>
        <w:t>และเก้</w:t>
      </w:r>
      <w:r w:rsidR="007E7162">
        <w:rPr>
          <w:rFonts w:ascii="Angsana New" w:hAnsi="Angsana New" w:hint="cs"/>
          <w:sz w:val="30"/>
          <w:szCs w:val="30"/>
          <w:cs/>
        </w:rPr>
        <w:t>า</w:t>
      </w:r>
      <w:r w:rsidR="000B2374">
        <w:rPr>
          <w:rFonts w:ascii="Angsana New" w:hAnsi="Angsana New" w:hint="cs"/>
          <w:sz w:val="30"/>
          <w:szCs w:val="30"/>
          <w:cs/>
        </w:rPr>
        <w:t>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81B75">
        <w:rPr>
          <w:rFonts w:ascii="Angsana New" w:hAnsi="Angsana New" w:hint="cs"/>
          <w:sz w:val="30"/>
          <w:szCs w:val="30"/>
          <w:cs/>
        </w:rPr>
        <w:t>30 กันยา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63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916155" w:rsidRPr="009518EE" w:rsidRDefault="00916155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E40A3" w:rsidRDefault="001E40A3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CE5F7D">
        <w:rPr>
          <w:rFonts w:ascii="Angsana New" w:hAnsi="Angsana New" w:hint="cs"/>
          <w:sz w:val="30"/>
          <w:szCs w:val="30"/>
          <w:cs/>
        </w:rPr>
        <w:t>สำหรับงวดสามเดือนและเก้า</w:t>
      </w:r>
      <w:r>
        <w:rPr>
          <w:rFonts w:ascii="Angsana New" w:hAnsi="Angsana New" w:hint="cs"/>
          <w:sz w:val="30"/>
          <w:szCs w:val="30"/>
          <w:cs/>
        </w:rPr>
        <w:t>เด</w:t>
      </w:r>
      <w:r w:rsidR="00CE5F7D">
        <w:rPr>
          <w:rFonts w:ascii="Angsana New" w:hAnsi="Angsana New" w:hint="cs"/>
          <w:sz w:val="30"/>
          <w:szCs w:val="30"/>
          <w:cs/>
        </w:rPr>
        <w:t>ือนสิ้นสุดวันที่ 30 กันยา</w:t>
      </w:r>
      <w:r>
        <w:rPr>
          <w:rFonts w:ascii="Angsana New" w:hAnsi="Angsana New" w:hint="cs"/>
          <w:sz w:val="30"/>
          <w:szCs w:val="30"/>
          <w:cs/>
        </w:rPr>
        <w:t>ยน 25</w:t>
      </w:r>
      <w:r w:rsidR="00CC66A7">
        <w:rPr>
          <w:rFonts w:ascii="Angsana New" w:hAnsi="Angsana New"/>
          <w:sz w:val="30"/>
          <w:szCs w:val="30"/>
        </w:rPr>
        <w:t>6</w:t>
      </w:r>
      <w:r w:rsidR="00CC66A7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และ 25</w:t>
      </w:r>
      <w:r w:rsidR="00CC66A7">
        <w:rPr>
          <w:rFonts w:ascii="Angsana New" w:hAnsi="Angsana New"/>
          <w:sz w:val="30"/>
          <w:szCs w:val="30"/>
        </w:rPr>
        <w:t>6</w:t>
      </w:r>
      <w:r w:rsidR="00CC66A7">
        <w:rPr>
          <w:rFonts w:ascii="Angsana New" w:hAnsi="Angsana New" w:hint="cs"/>
          <w:sz w:val="30"/>
          <w:szCs w:val="30"/>
          <w:cs/>
        </w:rPr>
        <w:t>2</w:t>
      </w:r>
      <w:r w:rsidR="0095505F">
        <w:rPr>
          <w:rFonts w:ascii="Angsana New" w:hAnsi="Angsana New"/>
          <w:sz w:val="30"/>
          <w:szCs w:val="30"/>
        </w:rPr>
        <w:t xml:space="preserve"> </w:t>
      </w:r>
      <w:r w:rsidR="0095505F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E40A3" w:rsidRPr="00090090" w:rsidRDefault="001E40A3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CC66A7" w:rsidRPr="00501620" w:rsidTr="00F97761">
        <w:tc>
          <w:tcPr>
            <w:tcW w:w="4111" w:type="dxa"/>
          </w:tcPr>
          <w:p w:rsidR="00CC66A7" w:rsidRPr="00501620" w:rsidRDefault="00CC66A7" w:rsidP="00F97761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CC66A7" w:rsidRDefault="00CC66A7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E40A3" w:rsidRPr="0050162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1E40A3" w:rsidRPr="0050162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E40A3" w:rsidRPr="006B236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6B236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C66A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C66A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1E40A3" w:rsidRPr="006B236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C66A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C66A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1E40A3" w:rsidRPr="006B236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A4754E" w:rsidRPr="009C03E3" w:rsidTr="00F97761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A4754E" w:rsidRPr="00767D3F" w:rsidRDefault="00A4754E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A4754E" w:rsidRPr="00A4754E" w:rsidRDefault="00A4754E" w:rsidP="00A47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754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A4754E" w:rsidRPr="00CC66A7" w:rsidRDefault="00A4754E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A4754E" w:rsidRPr="00EA6300" w:rsidRDefault="00A4754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A4754E" w:rsidRPr="00CC66A7" w:rsidRDefault="00A4754E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A4754E" w:rsidRPr="00A4754E" w:rsidRDefault="00A4754E" w:rsidP="00215783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A4754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70" w:type="dxa"/>
          </w:tcPr>
          <w:p w:rsidR="00A4754E" w:rsidRPr="00CC66A7" w:rsidRDefault="00A4754E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A4754E" w:rsidRPr="007B5B7E" w:rsidRDefault="00A4754E" w:rsidP="00215783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476</w:t>
            </w:r>
          </w:p>
        </w:tc>
      </w:tr>
    </w:tbl>
    <w:p w:rsidR="002A6842" w:rsidRDefault="002A6842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CC66A7" w:rsidRPr="00501620" w:rsidTr="00F97761">
        <w:tc>
          <w:tcPr>
            <w:tcW w:w="4111" w:type="dxa"/>
          </w:tcPr>
          <w:p w:rsidR="00CC66A7" w:rsidRPr="00501620" w:rsidRDefault="00CC66A7" w:rsidP="00F97761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CC66A7" w:rsidRDefault="00CC66A7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E40A3" w:rsidRPr="0050162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CE5F7D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</w:t>
            </w:r>
            <w:r w:rsidR="001E40A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1E40A3" w:rsidRPr="0050162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E40A3" w:rsidRPr="006B236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6B236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C66A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C66A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1E40A3" w:rsidRPr="006B236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C66A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C66A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1E40A3" w:rsidRPr="006B236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A91AA4" w:rsidRPr="009C03E3" w:rsidTr="00F97761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A91AA4" w:rsidRPr="00767D3F" w:rsidRDefault="00A91AA4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A91AA4" w:rsidRPr="00A4754E" w:rsidRDefault="00A91AA4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754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A91AA4" w:rsidRPr="00CC66A7" w:rsidRDefault="00A91AA4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A91AA4" w:rsidRPr="007B5B7E" w:rsidRDefault="00CE5F7D" w:rsidP="00215783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193</w:t>
            </w:r>
            <w:r w:rsidR="00A91AA4"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490</w:t>
            </w:r>
          </w:p>
        </w:tc>
        <w:tc>
          <w:tcPr>
            <w:tcW w:w="283" w:type="dxa"/>
          </w:tcPr>
          <w:p w:rsidR="00A91AA4" w:rsidRPr="00180C22" w:rsidRDefault="00A91AA4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A91AA4" w:rsidRPr="00A4754E" w:rsidRDefault="00A4754E" w:rsidP="00215783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="00A91AA4" w:rsidRPr="00A4754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:rsidR="00A91AA4" w:rsidRPr="00180C22" w:rsidRDefault="00A91AA4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A91AA4" w:rsidRPr="007B5B7E" w:rsidRDefault="00CE5F7D" w:rsidP="00215783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193</w:t>
            </w:r>
            <w:r w:rsidR="00A91AA4"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490</w:t>
            </w:r>
          </w:p>
        </w:tc>
      </w:tr>
    </w:tbl>
    <w:p w:rsidR="00507C20" w:rsidRDefault="00507C2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07C20" w:rsidRDefault="00507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55310" w:rsidRPr="00D061EA" w:rsidRDefault="00DA4ACF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B50884" w:rsidRPr="006C664B" w:rsidRDefault="009C0940" w:rsidP="007A2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E5F7D">
        <w:rPr>
          <w:rFonts w:ascii="Angsana New" w:hAnsi="Angsana New" w:hint="cs"/>
          <w:sz w:val="30"/>
          <w:szCs w:val="30"/>
          <w:cs/>
        </w:rPr>
        <w:t>30 กันยา</w:t>
      </w:r>
      <w:r w:rsidR="00A45CEC">
        <w:rPr>
          <w:rFonts w:ascii="Angsana New" w:hAnsi="Angsana New" w:hint="cs"/>
          <w:sz w:val="30"/>
          <w:szCs w:val="30"/>
          <w:cs/>
        </w:rPr>
        <w:t>ยน</w:t>
      </w:r>
      <w:r w:rsidR="00B50884">
        <w:rPr>
          <w:rFonts w:ascii="Angsana New" w:hAnsi="Angsana New" w:hint="cs"/>
          <w:sz w:val="30"/>
          <w:szCs w:val="30"/>
          <w:cs/>
        </w:rPr>
        <w:t xml:space="preserve"> </w:t>
      </w:r>
      <w:r w:rsidR="007A2D8E">
        <w:rPr>
          <w:rFonts w:ascii="Angsana New" w:hAnsi="Angsana New"/>
          <w:sz w:val="30"/>
          <w:szCs w:val="30"/>
        </w:rPr>
        <w:t>256</w:t>
      </w:r>
      <w:r w:rsidR="007A2D8E">
        <w:rPr>
          <w:rFonts w:ascii="Angsana New" w:hAnsi="Angsana New" w:hint="cs"/>
          <w:sz w:val="30"/>
          <w:szCs w:val="30"/>
          <w:cs/>
        </w:rPr>
        <w:t xml:space="preserve">3 </w:t>
      </w:r>
      <w:r w:rsidR="00D3506C" w:rsidRPr="006C664B">
        <w:rPr>
          <w:rFonts w:ascii="Angsana New" w:hAnsi="Angsana New" w:hint="cs"/>
          <w:sz w:val="30"/>
          <w:szCs w:val="30"/>
          <w:cs/>
        </w:rPr>
        <w:t>กลุ่ม</w:t>
      </w:r>
      <w:r w:rsidR="00D3506C" w:rsidRPr="006C664B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="00901079">
        <w:rPr>
          <w:rFonts w:ascii="Angsana New" w:hAnsi="Angsana New" w:hint="cs"/>
          <w:sz w:val="30"/>
          <w:szCs w:val="30"/>
          <w:cs/>
        </w:rPr>
        <w:t xml:space="preserve"> </w:t>
      </w:r>
      <w:r w:rsidR="00FB369B">
        <w:rPr>
          <w:rFonts w:ascii="Angsana New" w:hAnsi="Angsana New" w:hint="cs"/>
          <w:sz w:val="30"/>
          <w:szCs w:val="30"/>
          <w:cs/>
        </w:rPr>
        <w:t>ปรับปรุง</w:t>
      </w:r>
      <w:r w:rsidR="00901079">
        <w:rPr>
          <w:rFonts w:ascii="Angsana New" w:hAnsi="Angsana New" w:hint="cs"/>
          <w:sz w:val="30"/>
          <w:szCs w:val="30"/>
          <w:cs/>
        </w:rPr>
        <w:t xml:space="preserve"> และจัดซื้อสินทรัพย์ถาวร</w:t>
      </w:r>
      <w:r w:rsidR="00D3506C" w:rsidRPr="006C664B">
        <w:rPr>
          <w:rFonts w:ascii="Angsana New" w:hAnsi="Angsana New" w:hint="cs"/>
          <w:sz w:val="30"/>
          <w:szCs w:val="30"/>
          <w:cs/>
        </w:rPr>
        <w:t>เป็น</w:t>
      </w:r>
      <w:r w:rsidR="00D3506C" w:rsidRPr="006C664B">
        <w:rPr>
          <w:rFonts w:ascii="Angsana New" w:hAnsi="Angsana New"/>
          <w:sz w:val="30"/>
          <w:szCs w:val="30"/>
          <w:cs/>
        </w:rPr>
        <w:t>จำนวนเงิน</w:t>
      </w:r>
      <w:r w:rsidR="00E00179" w:rsidRPr="006C664B">
        <w:rPr>
          <w:rFonts w:ascii="Angsana New" w:hAnsi="Angsana New" w:hint="cs"/>
          <w:sz w:val="30"/>
          <w:szCs w:val="30"/>
          <w:cs/>
        </w:rPr>
        <w:t>รวม</w:t>
      </w:r>
      <w:r w:rsidR="00D3506C" w:rsidRPr="007B5B7E">
        <w:rPr>
          <w:rFonts w:ascii="Angsana New" w:hAnsi="Angsana New" w:hint="cs"/>
          <w:sz w:val="30"/>
          <w:szCs w:val="30"/>
          <w:cs/>
        </w:rPr>
        <w:t>ประมาณ</w:t>
      </w:r>
      <w:r w:rsidR="00B50884" w:rsidRPr="007B5B7E">
        <w:rPr>
          <w:rFonts w:ascii="Angsana New" w:hAnsi="Angsana New"/>
          <w:sz w:val="30"/>
          <w:szCs w:val="30"/>
          <w:cs/>
        </w:rPr>
        <w:t xml:space="preserve"> </w:t>
      </w:r>
      <w:r w:rsidR="00BB0C4D">
        <w:rPr>
          <w:rFonts w:ascii="Angsana New" w:hAnsi="Angsana New"/>
          <w:sz w:val="30"/>
          <w:szCs w:val="30"/>
        </w:rPr>
        <w:t>32.3</w:t>
      </w:r>
      <w:r w:rsidR="004A0B7D" w:rsidRPr="007B5B7E">
        <w:rPr>
          <w:rFonts w:ascii="Angsana New" w:hAnsi="Angsana New"/>
          <w:sz w:val="30"/>
          <w:szCs w:val="30"/>
        </w:rPr>
        <w:t xml:space="preserve"> </w:t>
      </w:r>
      <w:r w:rsidR="004A0B7D" w:rsidRPr="007B5B7E">
        <w:rPr>
          <w:rFonts w:ascii="Angsana New" w:hAnsi="Angsana New"/>
          <w:sz w:val="30"/>
          <w:szCs w:val="30"/>
          <w:cs/>
        </w:rPr>
        <w:t>ล้าน</w:t>
      </w:r>
      <w:r w:rsidR="004A0B7D" w:rsidRPr="007B5B7E">
        <w:rPr>
          <w:rFonts w:ascii="Angsana New" w:hAnsi="Angsana New" w:hint="cs"/>
          <w:sz w:val="30"/>
          <w:szCs w:val="30"/>
          <w:cs/>
        </w:rPr>
        <w:t>บาท</w:t>
      </w:r>
      <w:r w:rsidR="004A0B7D" w:rsidRPr="00A65A97">
        <w:rPr>
          <w:rFonts w:ascii="Angsana New" w:hAnsi="Angsana New" w:hint="cs"/>
          <w:sz w:val="30"/>
          <w:szCs w:val="30"/>
          <w:cs/>
        </w:rPr>
        <w:t xml:space="preserve"> </w:t>
      </w:r>
      <w:r w:rsidR="00D107C2">
        <w:rPr>
          <w:rFonts w:ascii="Angsana New" w:hAnsi="Angsana New" w:hint="cs"/>
          <w:sz w:val="30"/>
          <w:szCs w:val="30"/>
          <w:cs/>
        </w:rPr>
        <w:t xml:space="preserve">และ </w:t>
      </w:r>
      <w:r w:rsidR="00BB0C4D" w:rsidRPr="00BB0C4D">
        <w:rPr>
          <w:rFonts w:ascii="Angsana New" w:hAnsi="Angsana New" w:hint="cs"/>
          <w:sz w:val="30"/>
          <w:szCs w:val="30"/>
          <w:cs/>
        </w:rPr>
        <w:t>0.</w:t>
      </w:r>
      <w:r w:rsidR="00BB0C4D">
        <w:rPr>
          <w:rFonts w:ascii="Angsana New" w:hAnsi="Angsana New"/>
          <w:sz w:val="30"/>
          <w:szCs w:val="30"/>
        </w:rPr>
        <w:t>1</w:t>
      </w:r>
      <w:r w:rsidR="00D107C2">
        <w:rPr>
          <w:rFonts w:ascii="Angsana New" w:hAnsi="Angsana New" w:hint="cs"/>
          <w:sz w:val="30"/>
          <w:szCs w:val="30"/>
          <w:cs/>
        </w:rPr>
        <w:t xml:space="preserve"> </w:t>
      </w:r>
      <w:r w:rsidR="00D107C2" w:rsidRPr="009161C8">
        <w:rPr>
          <w:rFonts w:ascii="Angsana New" w:hAnsi="Angsana New" w:hint="cs"/>
          <w:sz w:val="30"/>
          <w:szCs w:val="30"/>
          <w:cs/>
          <w:lang w:val="th-TH"/>
        </w:rPr>
        <w:t>ล้านเหรียญ</w:t>
      </w:r>
      <w:r w:rsidR="00B570C2">
        <w:rPr>
          <w:rFonts w:ascii="Angsana New" w:hAnsi="Angsana New" w:hint="cs"/>
          <w:sz w:val="30"/>
          <w:szCs w:val="30"/>
          <w:cs/>
        </w:rPr>
        <w:t>ดอลลาร์</w:t>
      </w:r>
      <w:r w:rsidR="00D107C2" w:rsidRPr="009161C8">
        <w:rPr>
          <w:rFonts w:ascii="Angsana New" w:hAnsi="Angsana New" w:hint="cs"/>
          <w:sz w:val="30"/>
          <w:szCs w:val="30"/>
          <w:cs/>
          <w:lang w:val="th-TH"/>
        </w:rPr>
        <w:t>สหรัฐอเมริกา</w:t>
      </w:r>
    </w:p>
    <w:p w:rsidR="00755DC0" w:rsidRPr="009E250E" w:rsidRDefault="00755DC0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50884" w:rsidRPr="00B16D19" w:rsidRDefault="00DA4ACF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>
        <w:rPr>
          <w:rFonts w:ascii="Angsana New" w:hAnsi="Angsana New"/>
          <w:b/>
          <w:bCs/>
          <w:sz w:val="30"/>
          <w:szCs w:val="30"/>
        </w:rPr>
        <w:t>1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295279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2743F" w:rsidRDefault="001C5678" w:rsidP="00727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22330">
        <w:rPr>
          <w:rFonts w:ascii="Angsana New" w:hAnsi="Angsana New"/>
          <w:sz w:val="30"/>
          <w:szCs w:val="30"/>
          <w:cs/>
        </w:rPr>
        <w:t>ณ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 </w:t>
      </w:r>
      <w:r w:rsidR="00B50884" w:rsidRPr="00322330">
        <w:rPr>
          <w:rFonts w:ascii="Angsana New" w:hAnsi="Angsana New"/>
          <w:sz w:val="30"/>
          <w:szCs w:val="30"/>
          <w:cs/>
        </w:rPr>
        <w:t xml:space="preserve">วันที่ </w:t>
      </w:r>
      <w:r w:rsidR="00CE5F7D">
        <w:rPr>
          <w:rFonts w:ascii="Angsana New" w:hAnsi="Angsana New" w:hint="cs"/>
          <w:sz w:val="30"/>
          <w:szCs w:val="30"/>
          <w:cs/>
        </w:rPr>
        <w:t>30 กันยา</w:t>
      </w:r>
      <w:r w:rsidR="00567160">
        <w:rPr>
          <w:rFonts w:ascii="Angsana New" w:hAnsi="Angsana New" w:hint="cs"/>
          <w:sz w:val="30"/>
          <w:szCs w:val="30"/>
          <w:cs/>
        </w:rPr>
        <w:t>ยน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 </w:t>
      </w:r>
      <w:r w:rsidR="004A0B7D">
        <w:rPr>
          <w:rFonts w:ascii="Angsana New" w:hAnsi="Angsana New"/>
          <w:sz w:val="30"/>
          <w:szCs w:val="30"/>
        </w:rPr>
        <w:t>256</w:t>
      </w:r>
      <w:r w:rsidR="009B316A">
        <w:rPr>
          <w:rFonts w:ascii="Angsana New" w:hAnsi="Angsana New" w:hint="cs"/>
          <w:sz w:val="30"/>
          <w:szCs w:val="30"/>
          <w:cs/>
        </w:rPr>
        <w:t>3</w:t>
      </w:r>
      <w:r w:rsidR="00B50884" w:rsidRPr="00322330">
        <w:rPr>
          <w:rFonts w:ascii="Angsana New" w:hAnsi="Angsana New"/>
          <w:sz w:val="30"/>
          <w:szCs w:val="30"/>
        </w:rPr>
        <w:t xml:space="preserve"> </w:t>
      </w:r>
      <w:r w:rsidR="002138D1" w:rsidRPr="00322330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การที่ธนาคารในประเทศหลายแห่งออกหนังสือค้ำประกันกลุ่มบริษัทให้กับรัฐวิสาหกิจ</w:t>
      </w:r>
      <w:r w:rsidR="002138D1">
        <w:rPr>
          <w:rFonts w:ascii="Angsana New" w:hAnsi="Angsana New" w:hint="cs"/>
          <w:sz w:val="30"/>
          <w:szCs w:val="30"/>
          <w:cs/>
        </w:rPr>
        <w:t xml:space="preserve"> หน่วยงานรัฐบาล</w:t>
      </w:r>
      <w:r w:rsidR="002138D1" w:rsidRPr="00322330">
        <w:rPr>
          <w:rFonts w:ascii="Angsana New" w:hAnsi="Angsana New"/>
          <w:sz w:val="30"/>
          <w:szCs w:val="30"/>
          <w:cs/>
        </w:rPr>
        <w:t>และบริษัทเอกชนหลายแห่งเป็นจำนวนเงิน</w:t>
      </w:r>
      <w:r w:rsidR="002138D1" w:rsidRPr="00B93605">
        <w:rPr>
          <w:rFonts w:ascii="Angsana New" w:hAnsi="Angsana New"/>
          <w:sz w:val="30"/>
          <w:szCs w:val="30"/>
          <w:cs/>
        </w:rPr>
        <w:t>รวม</w:t>
      </w:r>
      <w:r w:rsidR="002138D1" w:rsidRPr="000424F2">
        <w:rPr>
          <w:rFonts w:ascii="Angsana New" w:hAnsi="Angsana New" w:hint="cs"/>
          <w:sz w:val="30"/>
          <w:szCs w:val="30"/>
          <w:cs/>
        </w:rPr>
        <w:t>ประมาณ</w:t>
      </w:r>
      <w:r w:rsidR="002138D1" w:rsidRPr="000424F2">
        <w:rPr>
          <w:rFonts w:ascii="Angsana New" w:hAnsi="Angsana New"/>
          <w:sz w:val="30"/>
          <w:szCs w:val="30"/>
        </w:rPr>
        <w:t xml:space="preserve"> </w:t>
      </w:r>
      <w:r w:rsidR="00736A66" w:rsidRPr="00736A66">
        <w:rPr>
          <w:rFonts w:ascii="Angsana New" w:hAnsi="Angsana New"/>
          <w:sz w:val="30"/>
          <w:szCs w:val="30"/>
        </w:rPr>
        <w:t>1</w:t>
      </w:r>
      <w:r w:rsidR="00736A66">
        <w:rPr>
          <w:rFonts w:ascii="Angsana New" w:hAnsi="Angsana New"/>
          <w:sz w:val="30"/>
          <w:szCs w:val="30"/>
        </w:rPr>
        <w:t>58.3</w:t>
      </w:r>
      <w:r w:rsidR="002138D1" w:rsidRPr="000424F2">
        <w:rPr>
          <w:rFonts w:ascii="Angsana New" w:hAnsi="Angsana New"/>
          <w:sz w:val="30"/>
          <w:szCs w:val="30"/>
        </w:rPr>
        <w:t xml:space="preserve"> </w:t>
      </w:r>
      <w:r w:rsidR="002138D1" w:rsidRPr="000424F2">
        <w:rPr>
          <w:rFonts w:ascii="Angsana New" w:hAnsi="Angsana New"/>
          <w:sz w:val="30"/>
          <w:szCs w:val="30"/>
          <w:cs/>
        </w:rPr>
        <w:t>ล้านบาท</w:t>
      </w:r>
    </w:p>
    <w:p w:rsidR="002A6842" w:rsidRDefault="002A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02035" w:rsidRPr="00B972AD" w:rsidRDefault="00D02035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12</w:t>
      </w:r>
      <w:r w:rsidRPr="00590072">
        <w:rPr>
          <w:rFonts w:ascii="Angsana New" w:hAnsi="Angsana New"/>
          <w:b/>
          <w:bCs/>
          <w:sz w:val="30"/>
          <w:szCs w:val="30"/>
        </w:rPr>
        <w:t>.</w:t>
      </w:r>
      <w:r w:rsidRPr="00590072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B972AD">
        <w:rPr>
          <w:rFonts w:ascii="Angsana New" w:hAnsi="Angsana New" w:hint="cs"/>
          <w:b/>
          <w:bCs/>
          <w:sz w:val="30"/>
          <w:szCs w:val="30"/>
          <w:cs/>
        </w:rPr>
        <w:t>จัดประเภทรายการใหม่</w:t>
      </w:r>
    </w:p>
    <w:p w:rsidR="00D02035" w:rsidRPr="00B972AD" w:rsidRDefault="00D02035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D02035" w:rsidRDefault="00D02035" w:rsidP="00D02035">
      <w:pPr>
        <w:pStyle w:val="NoSpacing"/>
        <w:ind w:right="-38"/>
        <w:jc w:val="thaiDistribute"/>
        <w:rPr>
          <w:rFonts w:ascii="Angsana New" w:hAnsi="Angsana New"/>
          <w:szCs w:val="30"/>
        </w:rPr>
      </w:pPr>
      <w:r w:rsidRPr="00B972AD">
        <w:rPr>
          <w:rFonts w:ascii="Angsana New" w:hAnsi="Angsana New"/>
          <w:szCs w:val="30"/>
          <w:cs/>
        </w:rPr>
        <w:t>บริษัทได้จัดประเภทรายการบัญชีบางรายการใน</w:t>
      </w:r>
      <w:r>
        <w:rPr>
          <w:rFonts w:ascii="Angsana New" w:hAnsi="Angsana New" w:hint="cs"/>
          <w:szCs w:val="30"/>
          <w:cs/>
        </w:rPr>
        <w:t>งบแสดงฐานะการเงิน</w:t>
      </w:r>
      <w:r w:rsidR="00EE6D4A">
        <w:rPr>
          <w:rFonts w:ascii="Angsana New" w:hAnsi="Angsana New" w:hint="cs"/>
          <w:szCs w:val="30"/>
          <w:cs/>
        </w:rPr>
        <w:t>รวม</w:t>
      </w:r>
      <w:r w:rsidR="00B570C2">
        <w:rPr>
          <w:rFonts w:ascii="Angsana New" w:hAnsi="Angsana New" w:hint="cs"/>
          <w:szCs w:val="30"/>
          <w:cs/>
        </w:rPr>
        <w:t>และงบแสดงฐานะการเงินเฉพาะกิจการ</w:t>
      </w:r>
      <w:r>
        <w:rPr>
          <w:rFonts w:ascii="Angsana New" w:hAnsi="Angsana New" w:hint="cs"/>
          <w:szCs w:val="30"/>
          <w:cs/>
        </w:rPr>
        <w:t xml:space="preserve"> ณ วันที่ 31 ธันวาคม 2562 และงบกำไรขาดทุนเบ็ดเสร็จ</w:t>
      </w:r>
      <w:r w:rsidR="00EE6D4A">
        <w:rPr>
          <w:rFonts w:ascii="Angsana New" w:hAnsi="Angsana New" w:hint="cs"/>
          <w:szCs w:val="30"/>
          <w:cs/>
        </w:rPr>
        <w:t>รวม</w:t>
      </w:r>
      <w:r w:rsidR="00B570C2">
        <w:rPr>
          <w:rFonts w:ascii="Angsana New" w:hAnsi="Angsana New" w:hint="cs"/>
          <w:szCs w:val="30"/>
          <w:cs/>
        </w:rPr>
        <w:t>และงบกำไรขาดทุนเบ็ดเสร็จเฉพาะกิจการ</w:t>
      </w:r>
      <w:r>
        <w:rPr>
          <w:rFonts w:ascii="Angsana New" w:hAnsi="Angsana New" w:hint="cs"/>
          <w:szCs w:val="30"/>
          <w:cs/>
        </w:rPr>
        <w:t xml:space="preserve">สำหรับงวดสามเดือนและเก้าเดือนสิ้นสุดวันที่ 30 กันยายน 2562 ใหม่ </w:t>
      </w:r>
      <w:r w:rsidRPr="00B972AD">
        <w:rPr>
          <w:rFonts w:ascii="Angsana New" w:hAnsi="Angsana New"/>
          <w:szCs w:val="30"/>
          <w:cs/>
        </w:rPr>
        <w:t>เพื่อให้สอดคล้องกับการ</w:t>
      </w:r>
      <w:r w:rsidRPr="00B972AD">
        <w:rPr>
          <w:rFonts w:ascii="Angsana New" w:hAnsi="Angsana New" w:hint="cs"/>
          <w:szCs w:val="30"/>
          <w:cs/>
        </w:rPr>
        <w:t>แสดงรายการ</w:t>
      </w:r>
      <w:r w:rsidRPr="00B972AD">
        <w:rPr>
          <w:rFonts w:ascii="Angsana New" w:hAnsi="Angsana New"/>
          <w:szCs w:val="30"/>
          <w:cs/>
        </w:rPr>
        <w:t>ใน</w:t>
      </w:r>
      <w:r>
        <w:rPr>
          <w:rFonts w:ascii="Angsana New" w:hAnsi="Angsana New" w:hint="cs"/>
          <w:szCs w:val="30"/>
          <w:cs/>
        </w:rPr>
        <w:t>งบแสดงฐานะการเงิน</w:t>
      </w:r>
      <w:r w:rsidR="00EE6D4A">
        <w:rPr>
          <w:rFonts w:ascii="Angsana New" w:hAnsi="Angsana New" w:hint="cs"/>
          <w:szCs w:val="30"/>
          <w:cs/>
        </w:rPr>
        <w:t>รวม</w:t>
      </w:r>
      <w:r w:rsidR="00B570C2">
        <w:rPr>
          <w:rFonts w:ascii="Angsana New" w:hAnsi="Angsana New" w:hint="cs"/>
          <w:szCs w:val="30"/>
          <w:cs/>
        </w:rPr>
        <w:t>และงบแสดงฐานะการเงินเฉพาะกิจการ</w:t>
      </w:r>
      <w:r>
        <w:rPr>
          <w:rFonts w:ascii="Angsana New" w:hAnsi="Angsana New" w:hint="cs"/>
          <w:szCs w:val="30"/>
          <w:cs/>
        </w:rPr>
        <w:t xml:space="preserve"> ณ วันที่ 30 กันยายน 2563 และงบกำไรขาดทุนเบ็ดเสร็จ</w:t>
      </w:r>
      <w:r w:rsidR="00EE6D4A">
        <w:rPr>
          <w:rFonts w:ascii="Angsana New" w:hAnsi="Angsana New" w:hint="cs"/>
          <w:szCs w:val="30"/>
          <w:cs/>
        </w:rPr>
        <w:t>รวม</w:t>
      </w:r>
      <w:r w:rsidR="00B570C2">
        <w:rPr>
          <w:rFonts w:ascii="Angsana New" w:hAnsi="Angsana New" w:hint="cs"/>
          <w:szCs w:val="30"/>
          <w:cs/>
        </w:rPr>
        <w:t>และงบกำไรขาดทุนเบ็ดเสร็จเฉพาะกิจการ</w:t>
      </w:r>
      <w:r>
        <w:rPr>
          <w:rFonts w:ascii="Angsana New" w:hAnsi="Angsana New" w:hint="cs"/>
          <w:szCs w:val="30"/>
          <w:cs/>
        </w:rPr>
        <w:t xml:space="preserve">สำหรับงวดสามเดือนและเก้าเดือนสิ้นสุดวันที่ 30 กันยายน 2563 </w:t>
      </w:r>
      <w:r w:rsidRPr="00B972AD">
        <w:rPr>
          <w:rFonts w:ascii="Angsana New" w:hAnsi="Angsana New" w:hint="cs"/>
          <w:szCs w:val="30"/>
          <w:cs/>
        </w:rPr>
        <w:t>โดย</w:t>
      </w:r>
      <w:r w:rsidRPr="00B972AD">
        <w:rPr>
          <w:rFonts w:ascii="Angsana New" w:hAnsi="Angsana New"/>
          <w:szCs w:val="30"/>
          <w:cs/>
        </w:rPr>
        <w:t>ไม่มีผลกระทบต่อกำไร</w:t>
      </w:r>
      <w:r w:rsidRPr="00B972AD">
        <w:rPr>
          <w:rFonts w:ascii="Angsana New" w:hAnsi="Angsana New" w:hint="cs"/>
          <w:szCs w:val="30"/>
          <w:cs/>
        </w:rPr>
        <w:t>ขาดทุนเบ็ดเสร็จ</w:t>
      </w:r>
      <w:r w:rsidRPr="00B972AD">
        <w:rPr>
          <w:rFonts w:ascii="Angsana New" w:hAnsi="Angsana New"/>
          <w:szCs w:val="30"/>
          <w:cs/>
        </w:rPr>
        <w:t>หรือส่วนของผู้ถือหุ้น</w:t>
      </w:r>
      <w:r w:rsidRPr="00B972AD"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/>
          <w:szCs w:val="30"/>
          <w:cs/>
        </w:rPr>
        <w:t>การจัดประเภทรายการ</w:t>
      </w:r>
      <w:r w:rsidRPr="00B972AD">
        <w:rPr>
          <w:rFonts w:ascii="Angsana New" w:hAnsi="Angsana New" w:hint="cs"/>
          <w:szCs w:val="30"/>
          <w:cs/>
        </w:rPr>
        <w:t>บัญชีใหม่มีดังต่อไปนี้</w:t>
      </w:r>
    </w:p>
    <w:p w:rsidR="00D8000E" w:rsidRDefault="00D8000E" w:rsidP="00D02035">
      <w:pPr>
        <w:pStyle w:val="NoSpacing"/>
        <w:ind w:right="-38"/>
        <w:jc w:val="thaiDistribute"/>
        <w:rPr>
          <w:rFonts w:ascii="Angsana New" w:hAnsi="Angsana New"/>
          <w:szCs w:val="30"/>
        </w:rPr>
      </w:pPr>
    </w:p>
    <w:tbl>
      <w:tblPr>
        <w:tblW w:w="9463" w:type="dxa"/>
        <w:tblLayout w:type="fixed"/>
        <w:tblLook w:val="04A0"/>
      </w:tblPr>
      <w:tblGrid>
        <w:gridCol w:w="4644"/>
        <w:gridCol w:w="1417"/>
        <w:gridCol w:w="283"/>
        <w:gridCol w:w="1417"/>
        <w:gridCol w:w="284"/>
        <w:gridCol w:w="1418"/>
      </w:tblGrid>
      <w:tr w:rsidR="00D8000E" w:rsidRPr="00B972AD" w:rsidTr="00444897">
        <w:tc>
          <w:tcPr>
            <w:tcW w:w="4644" w:type="dxa"/>
            <w:vAlign w:val="bottom"/>
          </w:tcPr>
          <w:p w:rsidR="00D8000E" w:rsidRPr="00B972AD" w:rsidRDefault="00D8000E" w:rsidP="00444897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  <w:r w:rsidRPr="00B972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:rsidR="00D8000E" w:rsidRPr="00B972AD" w:rsidRDefault="00D8000E" w:rsidP="00D8000E">
            <w:pPr>
              <w:pStyle w:val="ASSETS"/>
              <w:ind w:right="176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งบการเงินรวม</w:t>
            </w:r>
            <w:r w:rsidRPr="00B972AD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 xml:space="preserve"> (</w:t>
            </w:r>
            <w:r w:rsidRPr="00B972AD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พันบาท</w:t>
            </w:r>
            <w:r w:rsidRPr="00B972AD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)</w:t>
            </w:r>
          </w:p>
        </w:tc>
      </w:tr>
      <w:tr w:rsidR="00D8000E" w:rsidRPr="00B972AD" w:rsidTr="00444897">
        <w:tc>
          <w:tcPr>
            <w:tcW w:w="4644" w:type="dxa"/>
            <w:vAlign w:val="bottom"/>
          </w:tcPr>
          <w:p w:rsidR="00D8000E" w:rsidRPr="00B972AD" w:rsidRDefault="00D8000E" w:rsidP="00444897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8000E" w:rsidRPr="00B972AD" w:rsidRDefault="00D8000E" w:rsidP="0044489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D8000E" w:rsidRPr="00B972AD" w:rsidTr="00444897">
        <w:tc>
          <w:tcPr>
            <w:tcW w:w="4644" w:type="dxa"/>
            <w:vAlign w:val="bottom"/>
          </w:tcPr>
          <w:p w:rsidR="00D8000E" w:rsidRPr="00B972AD" w:rsidRDefault="00D8000E" w:rsidP="00444897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D8000E" w:rsidRPr="00B972AD" w:rsidRDefault="00D8000E" w:rsidP="0044489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D8000E" w:rsidRPr="00B972AD" w:rsidTr="00444897">
        <w:tc>
          <w:tcPr>
            <w:tcW w:w="4644" w:type="dxa"/>
          </w:tcPr>
          <w:p w:rsidR="00D8000E" w:rsidRPr="00022244" w:rsidRDefault="00D8000E" w:rsidP="00444897">
            <w:pPr>
              <w:tabs>
                <w:tab w:val="left" w:pos="342"/>
              </w:tabs>
              <w:ind w:right="-16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222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17" w:type="dxa"/>
          </w:tcPr>
          <w:p w:rsidR="00D8000E" w:rsidRPr="00495BF0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8000E" w:rsidRPr="00495BF0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D8000E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D8000E" w:rsidRPr="00495BF0" w:rsidRDefault="00D8000E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D8000E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12DF0" w:rsidRPr="00B972AD" w:rsidTr="00444897">
        <w:tc>
          <w:tcPr>
            <w:tcW w:w="4644" w:type="dxa"/>
          </w:tcPr>
          <w:p w:rsidR="00312DF0" w:rsidRPr="00495BF0" w:rsidRDefault="00312DF0" w:rsidP="0044489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ลูกหนี้หมุนเวียนอื่น - อื่น ๆ </w:t>
            </w:r>
          </w:p>
        </w:tc>
        <w:tc>
          <w:tcPr>
            <w:tcW w:w="1417" w:type="dxa"/>
          </w:tcPr>
          <w:p w:rsidR="00312DF0" w:rsidRPr="00312DF0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2D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312DF0" w:rsidRPr="00D02035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312DF0" w:rsidRPr="00312DF0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12DF0">
              <w:rPr>
                <w:rFonts w:ascii="Angsana New" w:hAnsi="Angsana New"/>
                <w:bCs/>
                <w:sz w:val="30"/>
                <w:szCs w:val="30"/>
              </w:rPr>
              <w:t>68,3</w:t>
            </w:r>
            <w:r w:rsidR="000262A4">
              <w:rPr>
                <w:rFonts w:ascii="Angsana New" w:hAnsi="Angsana New"/>
                <w:bCs/>
                <w:sz w:val="30"/>
                <w:szCs w:val="30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312DF0" w:rsidRPr="00312DF0" w:rsidRDefault="00312DF0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312DF0" w:rsidRPr="00312DF0" w:rsidRDefault="00A759C6" w:rsidP="00312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68,301</w:t>
            </w:r>
          </w:p>
        </w:tc>
      </w:tr>
      <w:tr w:rsidR="00312DF0" w:rsidRPr="00B972AD" w:rsidTr="00444897">
        <w:tc>
          <w:tcPr>
            <w:tcW w:w="4644" w:type="dxa"/>
          </w:tcPr>
          <w:p w:rsidR="00312DF0" w:rsidRPr="00495BF0" w:rsidRDefault="00312DF0" w:rsidP="0044489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</w:tcPr>
          <w:p w:rsidR="00312DF0" w:rsidRPr="00312DF0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12DF0">
              <w:rPr>
                <w:rFonts w:ascii="Angsana New" w:hAnsi="Angsana New"/>
                <w:bCs/>
                <w:sz w:val="30"/>
                <w:szCs w:val="30"/>
              </w:rPr>
              <w:t>74,604</w:t>
            </w:r>
          </w:p>
        </w:tc>
        <w:tc>
          <w:tcPr>
            <w:tcW w:w="283" w:type="dxa"/>
          </w:tcPr>
          <w:p w:rsidR="00312DF0" w:rsidRPr="00D02035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312DF0" w:rsidRPr="00312DF0" w:rsidRDefault="000262A4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(68,301</w:t>
            </w:r>
            <w:r w:rsidR="00312DF0" w:rsidRPr="00312DF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12DF0" w:rsidRPr="00312DF0" w:rsidRDefault="00312DF0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312DF0" w:rsidRPr="00312DF0" w:rsidRDefault="00312DF0" w:rsidP="00A75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12DF0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="00A759C6">
              <w:rPr>
                <w:rFonts w:ascii="Angsana New" w:hAnsi="Angsana New"/>
                <w:bCs/>
                <w:sz w:val="30"/>
                <w:szCs w:val="30"/>
              </w:rPr>
              <w:t>303</w:t>
            </w:r>
          </w:p>
        </w:tc>
      </w:tr>
      <w:tr w:rsidR="00D8000E" w:rsidRPr="00B972AD" w:rsidTr="00444897">
        <w:tc>
          <w:tcPr>
            <w:tcW w:w="4644" w:type="dxa"/>
          </w:tcPr>
          <w:p w:rsidR="00D8000E" w:rsidRPr="00495BF0" w:rsidRDefault="00D8000E" w:rsidP="0044489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เจ้าหนี้หมุนเวียนอื่น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อื่น ๆ</w:t>
            </w:r>
          </w:p>
        </w:tc>
        <w:tc>
          <w:tcPr>
            <w:tcW w:w="1417" w:type="dxa"/>
            <w:shd w:val="clear" w:color="auto" w:fill="auto"/>
          </w:tcPr>
          <w:p w:rsidR="00D8000E" w:rsidRPr="00312DF0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2D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D8000E" w:rsidRPr="00D02035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8000E" w:rsidRPr="00312DF0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12DF0">
              <w:rPr>
                <w:rFonts w:ascii="Angsana New" w:hAnsi="Angsana New"/>
                <w:bCs/>
                <w:sz w:val="30"/>
                <w:szCs w:val="30"/>
              </w:rPr>
              <w:t>105</w:t>
            </w:r>
            <w:r w:rsidR="00D8000E" w:rsidRPr="00312DF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12DF0">
              <w:rPr>
                <w:rFonts w:ascii="Angsana New" w:hAnsi="Angsana New"/>
                <w:bCs/>
                <w:sz w:val="30"/>
                <w:szCs w:val="30"/>
              </w:rPr>
              <w:t>512</w:t>
            </w:r>
          </w:p>
        </w:tc>
        <w:tc>
          <w:tcPr>
            <w:tcW w:w="284" w:type="dxa"/>
            <w:shd w:val="clear" w:color="auto" w:fill="auto"/>
          </w:tcPr>
          <w:p w:rsidR="00D8000E" w:rsidRPr="00312DF0" w:rsidRDefault="00D8000E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8000E" w:rsidRPr="00312DF0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12DF0">
              <w:rPr>
                <w:rFonts w:ascii="Angsana New" w:hAnsi="Angsana New"/>
                <w:bCs/>
                <w:sz w:val="30"/>
                <w:szCs w:val="30"/>
              </w:rPr>
              <w:t>105</w:t>
            </w:r>
            <w:r w:rsidR="00D8000E" w:rsidRPr="00312DF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12DF0">
              <w:rPr>
                <w:rFonts w:ascii="Angsana New" w:hAnsi="Angsana New"/>
                <w:bCs/>
                <w:sz w:val="30"/>
                <w:szCs w:val="30"/>
              </w:rPr>
              <w:t>512</w:t>
            </w:r>
          </w:p>
        </w:tc>
      </w:tr>
      <w:tr w:rsidR="00D8000E" w:rsidRPr="00B972AD" w:rsidTr="00444897">
        <w:tc>
          <w:tcPr>
            <w:tcW w:w="4644" w:type="dxa"/>
          </w:tcPr>
          <w:p w:rsidR="00D8000E" w:rsidRPr="00495BF0" w:rsidRDefault="00D8000E" w:rsidP="0044489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000E" w:rsidRPr="00312DF0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12DF0">
              <w:rPr>
                <w:rFonts w:ascii="Angsana New" w:hAnsi="Angsana New"/>
                <w:bCs/>
                <w:sz w:val="30"/>
                <w:szCs w:val="30"/>
              </w:rPr>
              <w:t>105</w:t>
            </w:r>
            <w:r w:rsidR="00D8000E" w:rsidRPr="00312DF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12DF0">
              <w:rPr>
                <w:rFonts w:ascii="Angsana New" w:hAnsi="Angsana New"/>
                <w:bCs/>
                <w:sz w:val="30"/>
                <w:szCs w:val="30"/>
              </w:rPr>
              <w:t>512</w:t>
            </w:r>
          </w:p>
        </w:tc>
        <w:tc>
          <w:tcPr>
            <w:tcW w:w="283" w:type="dxa"/>
            <w:shd w:val="clear" w:color="auto" w:fill="auto"/>
          </w:tcPr>
          <w:p w:rsidR="00D8000E" w:rsidRPr="00D02035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8000E" w:rsidRPr="00312DF0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12DF0">
              <w:rPr>
                <w:rFonts w:ascii="Angsana New" w:hAnsi="Angsana New"/>
                <w:bCs/>
                <w:sz w:val="30"/>
                <w:szCs w:val="30"/>
              </w:rPr>
              <w:t xml:space="preserve">   (105,512</w:t>
            </w:r>
            <w:r w:rsidR="00D8000E" w:rsidRPr="00312DF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D8000E" w:rsidRPr="00312DF0" w:rsidRDefault="00D8000E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D8000E" w:rsidRPr="00312DF0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2D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D8000E" w:rsidRDefault="00D8000E" w:rsidP="00D02035">
      <w:pPr>
        <w:pStyle w:val="NoSpacing"/>
        <w:ind w:right="-38"/>
        <w:jc w:val="thaiDistribute"/>
        <w:rPr>
          <w:rFonts w:ascii="Angsana New" w:hAnsi="Angsana New"/>
          <w:szCs w:val="30"/>
        </w:rPr>
      </w:pPr>
    </w:p>
    <w:p w:rsidR="00D8000E" w:rsidRDefault="00D8000E" w:rsidP="00D02035">
      <w:pPr>
        <w:pStyle w:val="NoSpacing"/>
        <w:ind w:right="-38"/>
        <w:jc w:val="thaiDistribute"/>
        <w:rPr>
          <w:rFonts w:ascii="Angsana New" w:hAnsi="Angsana New"/>
          <w:szCs w:val="30"/>
        </w:rPr>
      </w:pPr>
    </w:p>
    <w:p w:rsidR="00D8000E" w:rsidRPr="00B972AD" w:rsidRDefault="00D8000E" w:rsidP="00D02035">
      <w:pPr>
        <w:pStyle w:val="NoSpacing"/>
        <w:ind w:right="-38"/>
        <w:jc w:val="thaiDistribute"/>
        <w:rPr>
          <w:rFonts w:ascii="Angsana New" w:hAnsi="Angsana New"/>
          <w:szCs w:val="30"/>
        </w:rPr>
      </w:pPr>
    </w:p>
    <w:tbl>
      <w:tblPr>
        <w:tblW w:w="9464" w:type="dxa"/>
        <w:tblLayout w:type="fixed"/>
        <w:tblLook w:val="04A0"/>
      </w:tblPr>
      <w:tblGrid>
        <w:gridCol w:w="4077"/>
        <w:gridCol w:w="1701"/>
        <w:gridCol w:w="283"/>
        <w:gridCol w:w="1560"/>
        <w:gridCol w:w="284"/>
        <w:gridCol w:w="1559"/>
      </w:tblGrid>
      <w:tr w:rsidR="00D8000E" w:rsidRPr="00B972AD" w:rsidTr="00D5500B">
        <w:tc>
          <w:tcPr>
            <w:tcW w:w="4077" w:type="dxa"/>
            <w:vAlign w:val="bottom"/>
          </w:tcPr>
          <w:p w:rsidR="00D8000E" w:rsidRPr="00B972AD" w:rsidRDefault="00D8000E" w:rsidP="00444897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  <w:r w:rsidRPr="00B972AD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D8000E" w:rsidRPr="00B972AD" w:rsidRDefault="00D8000E" w:rsidP="00444897">
            <w:pPr>
              <w:pStyle w:val="ASSETS"/>
              <w:ind w:right="176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งบการเงินเฉพาะกิจการ</w:t>
            </w:r>
            <w:r w:rsidRPr="00B972AD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 xml:space="preserve"> (</w:t>
            </w:r>
            <w:r w:rsidRPr="00B972AD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พันบาท</w:t>
            </w:r>
            <w:r w:rsidRPr="00B972AD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)</w:t>
            </w:r>
          </w:p>
        </w:tc>
      </w:tr>
      <w:tr w:rsidR="00D02035" w:rsidRPr="00B972AD" w:rsidTr="00D5500B">
        <w:tc>
          <w:tcPr>
            <w:tcW w:w="4077" w:type="dxa"/>
            <w:vAlign w:val="bottom"/>
          </w:tcPr>
          <w:p w:rsidR="00D02035" w:rsidRPr="00B972AD" w:rsidRDefault="00D02035" w:rsidP="00444897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02035" w:rsidRPr="00B972AD" w:rsidRDefault="00D02035" w:rsidP="0044489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D02035" w:rsidRPr="00B972AD" w:rsidTr="00D5500B">
        <w:tc>
          <w:tcPr>
            <w:tcW w:w="4077" w:type="dxa"/>
            <w:vAlign w:val="bottom"/>
          </w:tcPr>
          <w:p w:rsidR="00D02035" w:rsidRPr="00B972AD" w:rsidRDefault="00D02035" w:rsidP="00444897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D02035" w:rsidRPr="00B972AD" w:rsidRDefault="00D02035" w:rsidP="0044489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D02035" w:rsidRPr="00B972AD" w:rsidTr="00D5500B">
        <w:tc>
          <w:tcPr>
            <w:tcW w:w="4077" w:type="dxa"/>
          </w:tcPr>
          <w:p w:rsidR="00D02035" w:rsidRPr="00022244" w:rsidRDefault="00D02035" w:rsidP="00444897">
            <w:pPr>
              <w:tabs>
                <w:tab w:val="left" w:pos="342"/>
              </w:tabs>
              <w:ind w:right="-16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222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01" w:type="dxa"/>
          </w:tcPr>
          <w:p w:rsidR="00D02035" w:rsidRPr="00495BF0" w:rsidRDefault="00D02035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02035" w:rsidRPr="00495BF0" w:rsidRDefault="00D02035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:rsidR="00D02035" w:rsidRDefault="00D02035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D02035" w:rsidRPr="00495BF0" w:rsidRDefault="00D02035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02035" w:rsidRDefault="00D02035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12DF0" w:rsidRPr="00B972AD" w:rsidTr="00D5500B">
        <w:tc>
          <w:tcPr>
            <w:tcW w:w="4077" w:type="dxa"/>
          </w:tcPr>
          <w:p w:rsidR="00312DF0" w:rsidRPr="00495BF0" w:rsidRDefault="00312DF0" w:rsidP="0044489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ลูกหนี้หมุนเวียนอื่น - อื่น ๆ </w:t>
            </w:r>
          </w:p>
        </w:tc>
        <w:tc>
          <w:tcPr>
            <w:tcW w:w="1701" w:type="dxa"/>
          </w:tcPr>
          <w:p w:rsidR="00312DF0" w:rsidRPr="00312DF0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2D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312DF0" w:rsidRPr="00312DF0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:rsidR="00312DF0" w:rsidRPr="00312DF0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12DF0">
              <w:rPr>
                <w:rFonts w:ascii="Angsana New" w:hAnsi="Angsana New"/>
                <w:bCs/>
                <w:sz w:val="30"/>
                <w:szCs w:val="30"/>
              </w:rPr>
              <w:t>58,966</w:t>
            </w:r>
          </w:p>
        </w:tc>
        <w:tc>
          <w:tcPr>
            <w:tcW w:w="284" w:type="dxa"/>
            <w:shd w:val="clear" w:color="auto" w:fill="auto"/>
          </w:tcPr>
          <w:p w:rsidR="00312DF0" w:rsidRPr="00312DF0" w:rsidRDefault="00312DF0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312DF0" w:rsidRPr="00312DF0" w:rsidRDefault="00312DF0" w:rsidP="00312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12DF0">
              <w:rPr>
                <w:rFonts w:ascii="Angsana New" w:hAnsi="Angsana New"/>
                <w:bCs/>
                <w:sz w:val="30"/>
                <w:szCs w:val="30"/>
              </w:rPr>
              <w:t>58,966</w:t>
            </w:r>
          </w:p>
        </w:tc>
      </w:tr>
      <w:tr w:rsidR="00312DF0" w:rsidRPr="00B972AD" w:rsidTr="00D5500B">
        <w:tc>
          <w:tcPr>
            <w:tcW w:w="4077" w:type="dxa"/>
          </w:tcPr>
          <w:p w:rsidR="00312DF0" w:rsidRPr="00495BF0" w:rsidRDefault="00312DF0" w:rsidP="00D5500B">
            <w:pPr>
              <w:tabs>
                <w:tab w:val="clear" w:pos="5387"/>
                <w:tab w:val="left" w:pos="342"/>
                <w:tab w:val="left" w:pos="5670"/>
              </w:tabs>
              <w:ind w:righ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</w:tcPr>
          <w:p w:rsidR="00312DF0" w:rsidRPr="00312DF0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12DF0">
              <w:rPr>
                <w:rFonts w:ascii="Angsana New" w:hAnsi="Angsana New"/>
                <w:bCs/>
                <w:sz w:val="30"/>
                <w:szCs w:val="30"/>
              </w:rPr>
              <w:t>65,269</w:t>
            </w:r>
          </w:p>
        </w:tc>
        <w:tc>
          <w:tcPr>
            <w:tcW w:w="283" w:type="dxa"/>
          </w:tcPr>
          <w:p w:rsidR="00312DF0" w:rsidRPr="00312DF0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:rsidR="00312DF0" w:rsidRPr="00312DF0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12DF0">
              <w:rPr>
                <w:rFonts w:ascii="Angsana New" w:hAnsi="Angsana New"/>
                <w:bCs/>
                <w:sz w:val="30"/>
                <w:szCs w:val="30"/>
              </w:rPr>
              <w:t xml:space="preserve">   (58,966)</w:t>
            </w:r>
          </w:p>
        </w:tc>
        <w:tc>
          <w:tcPr>
            <w:tcW w:w="284" w:type="dxa"/>
            <w:shd w:val="clear" w:color="auto" w:fill="auto"/>
          </w:tcPr>
          <w:p w:rsidR="00312DF0" w:rsidRPr="00312DF0" w:rsidRDefault="00312DF0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312DF0" w:rsidRPr="00312DF0" w:rsidRDefault="00312DF0" w:rsidP="00312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12DF0">
              <w:rPr>
                <w:rFonts w:ascii="Angsana New" w:hAnsi="Angsana New"/>
                <w:bCs/>
                <w:sz w:val="30"/>
                <w:szCs w:val="30"/>
              </w:rPr>
              <w:t>6,303</w:t>
            </w:r>
          </w:p>
        </w:tc>
      </w:tr>
      <w:tr w:rsidR="00312DF0" w:rsidRPr="00B972AD" w:rsidTr="00D5500B">
        <w:tc>
          <w:tcPr>
            <w:tcW w:w="4077" w:type="dxa"/>
          </w:tcPr>
          <w:p w:rsidR="00312DF0" w:rsidRPr="00495BF0" w:rsidRDefault="00312DF0" w:rsidP="0044489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เจ้าหนี้หมุนเวียนอื่น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อื่น ๆ</w:t>
            </w:r>
          </w:p>
        </w:tc>
        <w:tc>
          <w:tcPr>
            <w:tcW w:w="1701" w:type="dxa"/>
            <w:shd w:val="clear" w:color="auto" w:fill="auto"/>
          </w:tcPr>
          <w:p w:rsidR="00312DF0" w:rsidRPr="00396884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88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312DF0" w:rsidRPr="00396884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12DF0" w:rsidRPr="00396884" w:rsidRDefault="00312DF0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6884">
              <w:rPr>
                <w:rFonts w:ascii="Angsana New" w:hAnsi="Angsana New"/>
                <w:bCs/>
                <w:sz w:val="30"/>
                <w:szCs w:val="30"/>
              </w:rPr>
              <w:t>70,693</w:t>
            </w:r>
          </w:p>
        </w:tc>
        <w:tc>
          <w:tcPr>
            <w:tcW w:w="284" w:type="dxa"/>
            <w:shd w:val="clear" w:color="auto" w:fill="auto"/>
          </w:tcPr>
          <w:p w:rsidR="00312DF0" w:rsidRPr="00396884" w:rsidRDefault="00312DF0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12DF0" w:rsidRPr="00396884" w:rsidRDefault="00312DF0" w:rsidP="00312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6884">
              <w:rPr>
                <w:rFonts w:ascii="Angsana New" w:hAnsi="Angsana New"/>
                <w:bCs/>
                <w:sz w:val="30"/>
                <w:szCs w:val="30"/>
              </w:rPr>
              <w:t>70,693</w:t>
            </w:r>
          </w:p>
        </w:tc>
      </w:tr>
      <w:tr w:rsidR="00396884" w:rsidRPr="00B972AD" w:rsidTr="00D5500B">
        <w:tc>
          <w:tcPr>
            <w:tcW w:w="4077" w:type="dxa"/>
          </w:tcPr>
          <w:p w:rsidR="00396884" w:rsidRPr="00495BF0" w:rsidRDefault="00396884" w:rsidP="0044489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6884" w:rsidRPr="00396884" w:rsidRDefault="00396884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6884">
              <w:rPr>
                <w:rFonts w:ascii="Angsana New" w:hAnsi="Angsana New"/>
                <w:bCs/>
                <w:sz w:val="30"/>
                <w:szCs w:val="30"/>
              </w:rPr>
              <w:t>70,693</w:t>
            </w:r>
          </w:p>
        </w:tc>
        <w:tc>
          <w:tcPr>
            <w:tcW w:w="283" w:type="dxa"/>
            <w:shd w:val="clear" w:color="auto" w:fill="auto"/>
          </w:tcPr>
          <w:p w:rsidR="00396884" w:rsidRPr="00396884" w:rsidRDefault="00396884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396884" w:rsidRPr="00396884" w:rsidRDefault="00396884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bCs/>
                <w:sz w:val="30"/>
                <w:szCs w:val="30"/>
              </w:rPr>
              <w:t xml:space="preserve">   (70,693)</w:t>
            </w:r>
          </w:p>
        </w:tc>
        <w:tc>
          <w:tcPr>
            <w:tcW w:w="284" w:type="dxa"/>
            <w:shd w:val="clear" w:color="auto" w:fill="auto"/>
          </w:tcPr>
          <w:p w:rsidR="00396884" w:rsidRPr="00396884" w:rsidRDefault="00396884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396884" w:rsidRPr="00396884" w:rsidRDefault="00396884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88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D02035" w:rsidRDefault="00D02035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E4353" w:rsidRDefault="003E4353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4077"/>
        <w:gridCol w:w="1701"/>
        <w:gridCol w:w="284"/>
        <w:gridCol w:w="1559"/>
        <w:gridCol w:w="284"/>
        <w:gridCol w:w="1559"/>
      </w:tblGrid>
      <w:tr w:rsidR="00D8000E" w:rsidRPr="00022244" w:rsidTr="00444897">
        <w:tc>
          <w:tcPr>
            <w:tcW w:w="4077" w:type="dxa"/>
            <w:vAlign w:val="bottom"/>
          </w:tcPr>
          <w:p w:rsidR="00D8000E" w:rsidRPr="00022244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D8000E" w:rsidRPr="00B972AD" w:rsidRDefault="00D8000E" w:rsidP="00444897">
            <w:pPr>
              <w:pStyle w:val="ASSETS"/>
              <w:ind w:right="176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งบการเงินรวม</w:t>
            </w:r>
            <w:r w:rsidRPr="00B972AD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 xml:space="preserve"> (</w:t>
            </w:r>
            <w:r w:rsidRPr="00B972AD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พันบาท</w:t>
            </w:r>
            <w:r w:rsidRPr="00B972AD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)</w:t>
            </w:r>
          </w:p>
        </w:tc>
      </w:tr>
      <w:tr w:rsidR="00D8000E" w:rsidRPr="00022244" w:rsidTr="00444897">
        <w:tc>
          <w:tcPr>
            <w:tcW w:w="4077" w:type="dxa"/>
            <w:vAlign w:val="bottom"/>
          </w:tcPr>
          <w:p w:rsidR="00D8000E" w:rsidRPr="00022244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D8000E" w:rsidRPr="00022244" w:rsidRDefault="00D8000E" w:rsidP="00444897">
            <w:pPr>
              <w:pStyle w:val="a2"/>
              <w:tabs>
                <w:tab w:val="left" w:pos="9356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สำหรับงวดสามเดือนสิ้นสุดวันที่ 30 กันยายน 2562</w:t>
            </w:r>
          </w:p>
        </w:tc>
      </w:tr>
      <w:tr w:rsidR="00D8000E" w:rsidRPr="00022244" w:rsidTr="00444897">
        <w:tc>
          <w:tcPr>
            <w:tcW w:w="4077" w:type="dxa"/>
            <w:vAlign w:val="bottom"/>
          </w:tcPr>
          <w:p w:rsidR="00D8000E" w:rsidRPr="00022244" w:rsidRDefault="00D8000E" w:rsidP="00444897">
            <w:pPr>
              <w:pStyle w:val="a2"/>
              <w:tabs>
                <w:tab w:val="left" w:pos="9356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D8000E" w:rsidRPr="00B972AD" w:rsidRDefault="00D8000E" w:rsidP="0044489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D8000E" w:rsidRPr="00022244" w:rsidTr="00444897">
        <w:tc>
          <w:tcPr>
            <w:tcW w:w="4077" w:type="dxa"/>
            <w:vAlign w:val="bottom"/>
          </w:tcPr>
          <w:p w:rsidR="00D8000E" w:rsidRPr="00022244" w:rsidRDefault="00D8000E" w:rsidP="00444897">
            <w:pPr>
              <w:pStyle w:val="a2"/>
              <w:tabs>
                <w:tab w:val="left" w:pos="9356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  <w:shd w:val="clear" w:color="auto" w:fill="auto"/>
          </w:tcPr>
          <w:p w:rsidR="00D8000E" w:rsidRPr="00B972AD" w:rsidRDefault="00D8000E" w:rsidP="0044489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D8000E" w:rsidRPr="00022244" w:rsidTr="00444897">
        <w:tc>
          <w:tcPr>
            <w:tcW w:w="4077" w:type="dxa"/>
          </w:tcPr>
          <w:p w:rsidR="00D8000E" w:rsidRPr="00B570C2" w:rsidRDefault="00D8000E" w:rsidP="00444897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B570C2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</w:tcPr>
          <w:p w:rsidR="00D8000E" w:rsidRPr="00022244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8000E" w:rsidRPr="00022244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D8000E" w:rsidRPr="00022244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D8000E" w:rsidRPr="00022244" w:rsidRDefault="00D8000E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8000E" w:rsidRPr="00022244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E37B4" w:rsidRPr="00022244" w:rsidTr="00444897">
        <w:tc>
          <w:tcPr>
            <w:tcW w:w="4077" w:type="dxa"/>
          </w:tcPr>
          <w:p w:rsidR="009E37B4" w:rsidRPr="00D02035" w:rsidRDefault="009E37B4" w:rsidP="00444897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</w:tcPr>
          <w:p w:rsidR="009E37B4" w:rsidRPr="00396884" w:rsidRDefault="009E37B4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3968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779</w:t>
            </w:r>
          </w:p>
        </w:tc>
        <w:tc>
          <w:tcPr>
            <w:tcW w:w="284" w:type="dxa"/>
          </w:tcPr>
          <w:p w:rsidR="009E37B4" w:rsidRPr="00396884" w:rsidRDefault="009E37B4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9E37B4" w:rsidRPr="003E0F08" w:rsidRDefault="009E37B4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E0F08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 w:rsidR="00361E11">
              <w:rPr>
                <w:rFonts w:ascii="Angsana New" w:hAnsi="Angsana New"/>
                <w:bCs/>
                <w:sz w:val="30"/>
                <w:szCs w:val="30"/>
              </w:rPr>
              <w:t>1,657</w:t>
            </w:r>
            <w:r w:rsidRPr="003E0F0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9E37B4" w:rsidRPr="00965358" w:rsidRDefault="009E37B4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9E37B4" w:rsidRPr="00361E11" w:rsidRDefault="00361E11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9E37B4" w:rsidRPr="00361E1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122</w:t>
            </w:r>
          </w:p>
        </w:tc>
      </w:tr>
      <w:tr w:rsidR="00361E11" w:rsidRPr="00022244" w:rsidTr="00444897">
        <w:tc>
          <w:tcPr>
            <w:tcW w:w="4077" w:type="dxa"/>
          </w:tcPr>
          <w:p w:rsidR="00361E11" w:rsidRPr="00D02035" w:rsidRDefault="00361E11" w:rsidP="00444897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01" w:type="dxa"/>
          </w:tcPr>
          <w:p w:rsidR="00361E11" w:rsidRPr="00396884" w:rsidRDefault="00361E11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61E11" w:rsidRPr="00396884" w:rsidRDefault="00361E11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361E11" w:rsidRPr="003E0F08" w:rsidRDefault="00361E11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3E0F0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657</w:t>
            </w:r>
          </w:p>
        </w:tc>
        <w:tc>
          <w:tcPr>
            <w:tcW w:w="284" w:type="dxa"/>
            <w:shd w:val="clear" w:color="auto" w:fill="auto"/>
          </w:tcPr>
          <w:p w:rsidR="00361E11" w:rsidRPr="00965358" w:rsidRDefault="00361E11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361E11" w:rsidRPr="003E0F08" w:rsidRDefault="00361E11" w:rsidP="0022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3E0F0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657</w:t>
            </w:r>
          </w:p>
        </w:tc>
      </w:tr>
      <w:tr w:rsidR="009E37B4" w:rsidRPr="009E37B4" w:rsidTr="00444897">
        <w:tc>
          <w:tcPr>
            <w:tcW w:w="4077" w:type="dxa"/>
          </w:tcPr>
          <w:p w:rsidR="009E37B4" w:rsidRPr="009E37B4" w:rsidRDefault="009E37B4" w:rsidP="00444897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9E37B4" w:rsidRPr="009E37B4" w:rsidRDefault="009E37B4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9E37B4" w:rsidRPr="009E37B4" w:rsidRDefault="009E37B4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9E37B4" w:rsidRPr="009E37B4" w:rsidRDefault="009E37B4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:rsidR="009E37B4" w:rsidRPr="009E37B4" w:rsidRDefault="009E37B4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9E37B4" w:rsidRPr="009E37B4" w:rsidRDefault="009E37B4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396884" w:rsidRPr="00022244" w:rsidTr="00444897">
        <w:tc>
          <w:tcPr>
            <w:tcW w:w="4077" w:type="dxa"/>
          </w:tcPr>
          <w:p w:rsidR="00396884" w:rsidRPr="00D02035" w:rsidRDefault="00396884" w:rsidP="00444897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020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:rsidR="00396884" w:rsidRPr="00396884" w:rsidRDefault="00396884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</w:t>
            </w:r>
            <w:r w:rsidRPr="003968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037</w:t>
            </w:r>
          </w:p>
        </w:tc>
        <w:tc>
          <w:tcPr>
            <w:tcW w:w="284" w:type="dxa"/>
          </w:tcPr>
          <w:p w:rsidR="00396884" w:rsidRPr="00396884" w:rsidRDefault="00396884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396884" w:rsidRPr="00396884" w:rsidRDefault="00396884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370</w:t>
            </w:r>
          </w:p>
        </w:tc>
        <w:tc>
          <w:tcPr>
            <w:tcW w:w="284" w:type="dxa"/>
            <w:shd w:val="clear" w:color="auto" w:fill="auto"/>
          </w:tcPr>
          <w:p w:rsidR="00396884" w:rsidRPr="00396884" w:rsidRDefault="00396884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396884" w:rsidRPr="00396884" w:rsidRDefault="00396884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</w:t>
            </w:r>
            <w:r w:rsidRPr="00396884">
              <w:rPr>
                <w:rFonts w:ascii="Angsana New" w:hAnsi="Angsana New"/>
                <w:bCs/>
                <w:sz w:val="30"/>
                <w:szCs w:val="30"/>
              </w:rPr>
              <w:t>,4</w:t>
            </w:r>
            <w:r>
              <w:rPr>
                <w:rFonts w:ascii="Angsana New" w:hAnsi="Angsana New"/>
                <w:bCs/>
                <w:sz w:val="30"/>
                <w:szCs w:val="30"/>
              </w:rPr>
              <w:t>07</w:t>
            </w:r>
          </w:p>
        </w:tc>
      </w:tr>
      <w:tr w:rsidR="009179A7" w:rsidRPr="00022244" w:rsidTr="00444897">
        <w:tc>
          <w:tcPr>
            <w:tcW w:w="4077" w:type="dxa"/>
          </w:tcPr>
          <w:p w:rsidR="009179A7" w:rsidRPr="00D02035" w:rsidRDefault="009179A7" w:rsidP="009179A7">
            <w:pPr>
              <w:pStyle w:val="Heading5"/>
              <w:spacing w:line="260" w:lineRule="atLeast"/>
              <w:ind w:right="-108"/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</w:pPr>
            <w:r w:rsidRPr="00D020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จากการด้อยค่า</w:t>
            </w:r>
            <w:r w:rsidRPr="00D020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ของสินทรัพย์</w:t>
            </w:r>
          </w:p>
        </w:tc>
        <w:tc>
          <w:tcPr>
            <w:tcW w:w="1701" w:type="dxa"/>
          </w:tcPr>
          <w:p w:rsidR="009179A7" w:rsidRPr="00396884" w:rsidRDefault="009179A7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179A7" w:rsidRPr="00396884" w:rsidRDefault="009179A7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9179A7" w:rsidRPr="00396884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9179A7" w:rsidRPr="00396884" w:rsidRDefault="009179A7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9179A7" w:rsidRPr="00396884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5500B" w:rsidRPr="00022244" w:rsidTr="00444897">
        <w:tc>
          <w:tcPr>
            <w:tcW w:w="4077" w:type="dxa"/>
          </w:tcPr>
          <w:p w:rsidR="00D5500B" w:rsidRPr="00D02035" w:rsidRDefault="009179A7" w:rsidP="009179A7">
            <w:pPr>
              <w:pStyle w:val="Heading5"/>
              <w:spacing w:line="260" w:lineRule="atLeast"/>
              <w:ind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D020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ทาง</w:t>
            </w:r>
            <w:r w:rsidR="00D5500B" w:rsidRPr="00D020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701" w:type="dxa"/>
          </w:tcPr>
          <w:p w:rsidR="00D5500B" w:rsidRPr="00396884" w:rsidRDefault="00D5500B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5500B" w:rsidRPr="00396884" w:rsidRDefault="00D5500B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D5500B" w:rsidRPr="00396884" w:rsidRDefault="00D5500B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>
              <w:rPr>
                <w:rFonts w:ascii="Angsana New" w:hAnsi="Angsana New"/>
                <w:bCs/>
                <w:sz w:val="30"/>
                <w:szCs w:val="30"/>
              </w:rPr>
              <w:t>370</w:t>
            </w:r>
            <w:r w:rsidRPr="0039688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D5500B" w:rsidRPr="00396884" w:rsidRDefault="00D5500B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5500B" w:rsidRPr="00396884" w:rsidRDefault="00D5500B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>
              <w:rPr>
                <w:rFonts w:ascii="Angsana New" w:hAnsi="Angsana New"/>
                <w:bCs/>
                <w:sz w:val="30"/>
                <w:szCs w:val="30"/>
              </w:rPr>
              <w:t>370</w:t>
            </w:r>
            <w:r w:rsidRPr="0039688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965358" w:rsidRDefault="00965358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61E11" w:rsidRDefault="00361E11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61E11" w:rsidRDefault="00361E11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61E11" w:rsidRDefault="00361E11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61E11" w:rsidRDefault="00361E11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61E11" w:rsidRDefault="00361E11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61E11" w:rsidRDefault="00361E11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61E11" w:rsidRDefault="00361E11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61E11" w:rsidRDefault="00361E11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4077"/>
        <w:gridCol w:w="1701"/>
        <w:gridCol w:w="284"/>
        <w:gridCol w:w="1559"/>
        <w:gridCol w:w="284"/>
        <w:gridCol w:w="1559"/>
      </w:tblGrid>
      <w:tr w:rsidR="00D8000E" w:rsidRPr="00022244" w:rsidTr="00444897">
        <w:tc>
          <w:tcPr>
            <w:tcW w:w="4077" w:type="dxa"/>
            <w:vAlign w:val="bottom"/>
          </w:tcPr>
          <w:p w:rsidR="00D8000E" w:rsidRPr="00022244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D8000E" w:rsidRPr="00B972AD" w:rsidRDefault="00D8000E" w:rsidP="00444897">
            <w:pPr>
              <w:pStyle w:val="ASSETS"/>
              <w:ind w:right="176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งบการเงินเฉพาะกิจการ</w:t>
            </w:r>
            <w:r w:rsidRPr="00B972AD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 xml:space="preserve"> (</w:t>
            </w:r>
            <w:r w:rsidRPr="00B972AD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พันบาท</w:t>
            </w:r>
            <w:r w:rsidRPr="00B972AD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)</w:t>
            </w:r>
          </w:p>
        </w:tc>
      </w:tr>
      <w:tr w:rsidR="00D02035" w:rsidRPr="00022244" w:rsidTr="00444897">
        <w:tc>
          <w:tcPr>
            <w:tcW w:w="4077" w:type="dxa"/>
            <w:vAlign w:val="bottom"/>
          </w:tcPr>
          <w:p w:rsidR="00D02035" w:rsidRPr="00022244" w:rsidRDefault="00D02035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D02035" w:rsidRPr="00022244" w:rsidRDefault="00D02035" w:rsidP="00444897">
            <w:pPr>
              <w:pStyle w:val="a2"/>
              <w:tabs>
                <w:tab w:val="left" w:pos="9356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สำหรับงวดสามเดือนสิ้นสุดวันที่ 30 กันยายน 2562</w:t>
            </w:r>
          </w:p>
        </w:tc>
      </w:tr>
      <w:tr w:rsidR="00D02035" w:rsidRPr="00022244" w:rsidTr="00444897">
        <w:tc>
          <w:tcPr>
            <w:tcW w:w="4077" w:type="dxa"/>
            <w:vAlign w:val="bottom"/>
          </w:tcPr>
          <w:p w:rsidR="00D02035" w:rsidRPr="00022244" w:rsidRDefault="00D02035" w:rsidP="00444897">
            <w:pPr>
              <w:pStyle w:val="a2"/>
              <w:tabs>
                <w:tab w:val="left" w:pos="9356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D02035" w:rsidRPr="00B972AD" w:rsidRDefault="00D02035" w:rsidP="0044489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D02035" w:rsidRPr="00022244" w:rsidTr="00444897">
        <w:tc>
          <w:tcPr>
            <w:tcW w:w="4077" w:type="dxa"/>
            <w:vAlign w:val="bottom"/>
          </w:tcPr>
          <w:p w:rsidR="00D02035" w:rsidRPr="00022244" w:rsidRDefault="00D02035" w:rsidP="00444897">
            <w:pPr>
              <w:pStyle w:val="a2"/>
              <w:tabs>
                <w:tab w:val="left" w:pos="9356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  <w:shd w:val="clear" w:color="auto" w:fill="auto"/>
          </w:tcPr>
          <w:p w:rsidR="00D02035" w:rsidRPr="00B972AD" w:rsidRDefault="00D02035" w:rsidP="0044489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D02035" w:rsidRPr="00022244" w:rsidTr="00444897">
        <w:tc>
          <w:tcPr>
            <w:tcW w:w="4077" w:type="dxa"/>
          </w:tcPr>
          <w:p w:rsidR="00D02035" w:rsidRPr="00B570C2" w:rsidRDefault="00D02035" w:rsidP="00444897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B570C2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</w:tcPr>
          <w:p w:rsidR="00D02035" w:rsidRPr="00022244" w:rsidRDefault="00D02035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02035" w:rsidRPr="00022244" w:rsidRDefault="00D02035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D02035" w:rsidRPr="00022244" w:rsidRDefault="00D02035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D02035" w:rsidRPr="00022244" w:rsidRDefault="00D02035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02035" w:rsidRPr="00022244" w:rsidRDefault="00D02035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61E11" w:rsidRPr="00022244" w:rsidTr="00444897">
        <w:tc>
          <w:tcPr>
            <w:tcW w:w="4077" w:type="dxa"/>
          </w:tcPr>
          <w:p w:rsidR="00361E11" w:rsidRPr="00D02035" w:rsidRDefault="00361E11" w:rsidP="003E0F08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</w:tcPr>
          <w:p w:rsidR="00361E11" w:rsidRPr="00361E11" w:rsidRDefault="00361E11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6,380</w:t>
            </w:r>
          </w:p>
        </w:tc>
        <w:tc>
          <w:tcPr>
            <w:tcW w:w="284" w:type="dxa"/>
          </w:tcPr>
          <w:p w:rsidR="00361E11" w:rsidRPr="00361E11" w:rsidRDefault="00361E11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361E11" w:rsidRPr="003E0F08" w:rsidRDefault="00361E11" w:rsidP="0022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E0F08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>
              <w:rPr>
                <w:rFonts w:ascii="Angsana New" w:hAnsi="Angsana New"/>
                <w:bCs/>
                <w:sz w:val="30"/>
                <w:szCs w:val="30"/>
              </w:rPr>
              <w:t>1,294</w:t>
            </w:r>
            <w:r w:rsidRPr="003E0F0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61E11" w:rsidRPr="00361E11" w:rsidRDefault="00361E11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361E11" w:rsidRPr="00361E11" w:rsidRDefault="00361E11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5,086</w:t>
            </w:r>
          </w:p>
        </w:tc>
      </w:tr>
      <w:tr w:rsidR="00361E11" w:rsidRPr="00022244" w:rsidTr="00444897">
        <w:tc>
          <w:tcPr>
            <w:tcW w:w="4077" w:type="dxa"/>
          </w:tcPr>
          <w:p w:rsidR="00361E11" w:rsidRPr="00D02035" w:rsidRDefault="00361E11" w:rsidP="003E0F08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01" w:type="dxa"/>
          </w:tcPr>
          <w:p w:rsidR="00361E11" w:rsidRPr="00361E11" w:rsidRDefault="00361E11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1E11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61E11" w:rsidRPr="00361E11" w:rsidRDefault="00361E11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361E11" w:rsidRPr="00361E11" w:rsidRDefault="00361E11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1,294</w:t>
            </w:r>
          </w:p>
        </w:tc>
        <w:tc>
          <w:tcPr>
            <w:tcW w:w="284" w:type="dxa"/>
            <w:shd w:val="clear" w:color="auto" w:fill="auto"/>
          </w:tcPr>
          <w:p w:rsidR="00361E11" w:rsidRPr="00361E11" w:rsidRDefault="00361E11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361E11" w:rsidRPr="00361E11" w:rsidRDefault="00361E11" w:rsidP="0022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1,294</w:t>
            </w:r>
          </w:p>
        </w:tc>
      </w:tr>
      <w:tr w:rsidR="009E37B4" w:rsidRPr="00022244" w:rsidTr="00444897">
        <w:tc>
          <w:tcPr>
            <w:tcW w:w="4077" w:type="dxa"/>
          </w:tcPr>
          <w:p w:rsidR="009E37B4" w:rsidRPr="00965358" w:rsidRDefault="009E37B4" w:rsidP="00444897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9E37B4" w:rsidRPr="00965358" w:rsidRDefault="009E37B4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9E37B4" w:rsidRPr="00965358" w:rsidRDefault="009E37B4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9E37B4" w:rsidRPr="00965358" w:rsidRDefault="009E37B4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:rsidR="009E37B4" w:rsidRPr="00965358" w:rsidRDefault="009E37B4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9E37B4" w:rsidRPr="00965358" w:rsidRDefault="009E37B4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5500B" w:rsidRPr="00022244" w:rsidTr="00444897">
        <w:tc>
          <w:tcPr>
            <w:tcW w:w="4077" w:type="dxa"/>
          </w:tcPr>
          <w:p w:rsidR="00D5500B" w:rsidRPr="00D02035" w:rsidRDefault="00D5500B" w:rsidP="00444897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020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:rsidR="00D5500B" w:rsidRPr="00D5500B" w:rsidRDefault="00D5500B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5500B">
              <w:rPr>
                <w:rFonts w:ascii="Angsana New" w:hAnsi="Angsana New"/>
                <w:bCs/>
                <w:sz w:val="30"/>
                <w:szCs w:val="30"/>
              </w:rPr>
              <w:t>17,368</w:t>
            </w:r>
          </w:p>
        </w:tc>
        <w:tc>
          <w:tcPr>
            <w:tcW w:w="284" w:type="dxa"/>
          </w:tcPr>
          <w:p w:rsidR="00D5500B" w:rsidRPr="00D5500B" w:rsidRDefault="00D5500B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D5500B" w:rsidRPr="00D5500B" w:rsidRDefault="00D5500B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5500B">
              <w:rPr>
                <w:rFonts w:ascii="Angsana New" w:hAnsi="Angsana New"/>
                <w:bCs/>
                <w:sz w:val="30"/>
                <w:szCs w:val="30"/>
              </w:rPr>
              <w:t>935</w:t>
            </w:r>
          </w:p>
        </w:tc>
        <w:tc>
          <w:tcPr>
            <w:tcW w:w="284" w:type="dxa"/>
            <w:shd w:val="clear" w:color="auto" w:fill="auto"/>
          </w:tcPr>
          <w:p w:rsidR="00D5500B" w:rsidRPr="00D5500B" w:rsidRDefault="00D5500B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5500B" w:rsidRPr="00D5500B" w:rsidRDefault="00D5500B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5500B">
              <w:rPr>
                <w:rFonts w:ascii="Angsana New" w:hAnsi="Angsana New"/>
                <w:bCs/>
                <w:sz w:val="30"/>
                <w:szCs w:val="30"/>
              </w:rPr>
              <w:t>18,303</w:t>
            </w:r>
          </w:p>
        </w:tc>
      </w:tr>
      <w:tr w:rsidR="009179A7" w:rsidRPr="00022244" w:rsidTr="00444897">
        <w:tc>
          <w:tcPr>
            <w:tcW w:w="4077" w:type="dxa"/>
          </w:tcPr>
          <w:p w:rsidR="009179A7" w:rsidRPr="00D02035" w:rsidRDefault="009179A7" w:rsidP="006664B4">
            <w:pPr>
              <w:pStyle w:val="Heading5"/>
              <w:spacing w:line="260" w:lineRule="atLeast"/>
              <w:ind w:right="-108"/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</w:pPr>
            <w:r w:rsidRPr="00D020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จากการด้อยค่า</w:t>
            </w:r>
            <w:r w:rsidRPr="00D020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ของสินทรัพย์</w:t>
            </w:r>
          </w:p>
        </w:tc>
        <w:tc>
          <w:tcPr>
            <w:tcW w:w="1701" w:type="dxa"/>
          </w:tcPr>
          <w:p w:rsidR="009179A7" w:rsidRPr="00D5500B" w:rsidRDefault="009179A7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179A7" w:rsidRPr="00D5500B" w:rsidRDefault="009179A7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9179A7" w:rsidRPr="00D5500B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9179A7" w:rsidRPr="00D5500B" w:rsidRDefault="009179A7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9179A7" w:rsidRPr="00D5500B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179A7" w:rsidRPr="00022244" w:rsidTr="00444897">
        <w:tc>
          <w:tcPr>
            <w:tcW w:w="4077" w:type="dxa"/>
          </w:tcPr>
          <w:p w:rsidR="009179A7" w:rsidRPr="00D02035" w:rsidRDefault="009179A7" w:rsidP="006664B4">
            <w:pPr>
              <w:pStyle w:val="Heading5"/>
              <w:spacing w:line="260" w:lineRule="atLeast"/>
              <w:ind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D020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01" w:type="dxa"/>
          </w:tcPr>
          <w:p w:rsidR="009179A7" w:rsidRPr="00D5500B" w:rsidRDefault="009179A7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500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179A7" w:rsidRPr="00D5500B" w:rsidRDefault="009179A7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9179A7" w:rsidRPr="00D5500B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5500B">
              <w:rPr>
                <w:rFonts w:ascii="Angsana New" w:hAnsi="Angsana New"/>
                <w:bCs/>
                <w:sz w:val="30"/>
                <w:szCs w:val="30"/>
              </w:rPr>
              <w:t xml:space="preserve">   (935)</w:t>
            </w:r>
          </w:p>
        </w:tc>
        <w:tc>
          <w:tcPr>
            <w:tcW w:w="284" w:type="dxa"/>
            <w:shd w:val="clear" w:color="auto" w:fill="auto"/>
          </w:tcPr>
          <w:p w:rsidR="009179A7" w:rsidRPr="00D5500B" w:rsidRDefault="009179A7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9179A7" w:rsidRPr="00D5500B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5500B">
              <w:rPr>
                <w:rFonts w:ascii="Angsana New" w:hAnsi="Angsana New"/>
                <w:bCs/>
                <w:sz w:val="30"/>
                <w:szCs w:val="30"/>
              </w:rPr>
              <w:t xml:space="preserve">   (935)</w:t>
            </w:r>
          </w:p>
        </w:tc>
      </w:tr>
    </w:tbl>
    <w:p w:rsidR="00D8000E" w:rsidRDefault="00D8000E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60" w:lineRule="atLeast"/>
        <w:ind w:right="117"/>
        <w:jc w:val="both"/>
        <w:rPr>
          <w:rFonts w:ascii="Angsana New" w:hAnsi="Angsana New"/>
          <w:b/>
          <w:bCs/>
          <w:sz w:val="30"/>
          <w:szCs w:val="30"/>
        </w:rPr>
      </w:pPr>
    </w:p>
    <w:p w:rsidR="003E4353" w:rsidRDefault="003E4353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60" w:lineRule="atLeast"/>
        <w:ind w:right="11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4077"/>
        <w:gridCol w:w="1701"/>
        <w:gridCol w:w="284"/>
        <w:gridCol w:w="1559"/>
        <w:gridCol w:w="284"/>
        <w:gridCol w:w="1559"/>
      </w:tblGrid>
      <w:tr w:rsidR="00D8000E" w:rsidRPr="00022244" w:rsidTr="00444897">
        <w:tc>
          <w:tcPr>
            <w:tcW w:w="4077" w:type="dxa"/>
            <w:vAlign w:val="bottom"/>
          </w:tcPr>
          <w:p w:rsidR="00D8000E" w:rsidRPr="00022244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D8000E" w:rsidRPr="00B972AD" w:rsidRDefault="00D8000E" w:rsidP="00444897">
            <w:pPr>
              <w:pStyle w:val="ASSETS"/>
              <w:ind w:right="176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งบการเงินรวม</w:t>
            </w:r>
            <w:r w:rsidRPr="00B972AD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 xml:space="preserve"> (</w:t>
            </w:r>
            <w:r w:rsidRPr="00B972AD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พันบาท</w:t>
            </w:r>
            <w:r w:rsidRPr="00B972AD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)</w:t>
            </w:r>
          </w:p>
        </w:tc>
      </w:tr>
      <w:tr w:rsidR="00D8000E" w:rsidRPr="00022244" w:rsidTr="00444897">
        <w:tc>
          <w:tcPr>
            <w:tcW w:w="4077" w:type="dxa"/>
            <w:vAlign w:val="bottom"/>
          </w:tcPr>
          <w:p w:rsidR="00D8000E" w:rsidRPr="00022244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D8000E" w:rsidRPr="00022244" w:rsidRDefault="00D8000E" w:rsidP="00444897">
            <w:pPr>
              <w:pStyle w:val="a2"/>
              <w:tabs>
                <w:tab w:val="left" w:pos="9356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สำหรับงวดเก้าเดือนสิ้นสุดวันที่ 30 กันยายน 2562</w:t>
            </w:r>
          </w:p>
        </w:tc>
      </w:tr>
      <w:tr w:rsidR="00D8000E" w:rsidRPr="00022244" w:rsidTr="00444897">
        <w:tc>
          <w:tcPr>
            <w:tcW w:w="4077" w:type="dxa"/>
            <w:vAlign w:val="bottom"/>
          </w:tcPr>
          <w:p w:rsidR="00D8000E" w:rsidRPr="00022244" w:rsidRDefault="00D8000E" w:rsidP="00444897">
            <w:pPr>
              <w:pStyle w:val="a2"/>
              <w:tabs>
                <w:tab w:val="left" w:pos="9356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D8000E" w:rsidRPr="00B972AD" w:rsidRDefault="00D8000E" w:rsidP="0044489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D8000E" w:rsidRPr="00022244" w:rsidTr="00444897">
        <w:tc>
          <w:tcPr>
            <w:tcW w:w="4077" w:type="dxa"/>
            <w:vAlign w:val="bottom"/>
          </w:tcPr>
          <w:p w:rsidR="00D8000E" w:rsidRPr="00022244" w:rsidRDefault="00D8000E" w:rsidP="00444897">
            <w:pPr>
              <w:pStyle w:val="a2"/>
              <w:tabs>
                <w:tab w:val="left" w:pos="9356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  <w:shd w:val="clear" w:color="auto" w:fill="auto"/>
          </w:tcPr>
          <w:p w:rsidR="00D8000E" w:rsidRPr="00B972AD" w:rsidRDefault="00D8000E" w:rsidP="0044489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000E" w:rsidRPr="00B972AD" w:rsidRDefault="00D8000E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D8000E" w:rsidRPr="00022244" w:rsidTr="00444897">
        <w:tc>
          <w:tcPr>
            <w:tcW w:w="4077" w:type="dxa"/>
          </w:tcPr>
          <w:p w:rsidR="00D8000E" w:rsidRPr="000440DE" w:rsidRDefault="00D8000E" w:rsidP="00444897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0440DE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</w:tcPr>
          <w:p w:rsidR="00D8000E" w:rsidRPr="00022244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8000E" w:rsidRPr="00022244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D8000E" w:rsidRPr="00022244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D8000E" w:rsidRPr="00022244" w:rsidRDefault="00D8000E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8000E" w:rsidRPr="00022244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65358" w:rsidRPr="00022244" w:rsidTr="00444897">
        <w:tc>
          <w:tcPr>
            <w:tcW w:w="4077" w:type="dxa"/>
          </w:tcPr>
          <w:p w:rsidR="00965358" w:rsidRPr="00D02035" w:rsidRDefault="00965358" w:rsidP="003E0F08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</w:tcPr>
          <w:p w:rsidR="00965358" w:rsidRPr="00396884" w:rsidRDefault="00361E11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965358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965358" w:rsidRPr="003968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611</w:t>
            </w:r>
          </w:p>
        </w:tc>
        <w:tc>
          <w:tcPr>
            <w:tcW w:w="284" w:type="dxa"/>
          </w:tcPr>
          <w:p w:rsidR="00965358" w:rsidRPr="00396884" w:rsidRDefault="00965358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965358" w:rsidRPr="00361E11" w:rsidRDefault="00361E11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61E11">
              <w:rPr>
                <w:rFonts w:ascii="Angsana New" w:hAnsi="Angsana New"/>
                <w:bCs/>
                <w:sz w:val="30"/>
                <w:szCs w:val="30"/>
              </w:rPr>
              <w:t xml:space="preserve">   (4,469</w:t>
            </w:r>
            <w:r w:rsidR="00965358" w:rsidRPr="00361E1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965358" w:rsidRPr="00361E11" w:rsidRDefault="00965358" w:rsidP="003E0F08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965358" w:rsidRPr="00361E11" w:rsidRDefault="00361E11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61E11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965358" w:rsidRPr="00361E1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61E11">
              <w:rPr>
                <w:rFonts w:ascii="Angsana New" w:hAnsi="Angsana New"/>
                <w:bCs/>
                <w:sz w:val="30"/>
                <w:szCs w:val="30"/>
              </w:rPr>
              <w:t>142</w:t>
            </w:r>
          </w:p>
        </w:tc>
      </w:tr>
      <w:tr w:rsidR="00965358" w:rsidRPr="00022244" w:rsidTr="00444897">
        <w:tc>
          <w:tcPr>
            <w:tcW w:w="4077" w:type="dxa"/>
          </w:tcPr>
          <w:p w:rsidR="00965358" w:rsidRPr="00D02035" w:rsidRDefault="00965358" w:rsidP="003E0F08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01" w:type="dxa"/>
          </w:tcPr>
          <w:p w:rsidR="00965358" w:rsidRPr="00396884" w:rsidRDefault="00965358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65358" w:rsidRPr="00396884" w:rsidRDefault="00965358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965358" w:rsidRPr="00361E11" w:rsidRDefault="00965358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61E11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361E11" w:rsidRPr="00361E11">
              <w:rPr>
                <w:rFonts w:ascii="Angsana New" w:hAnsi="Angsana New"/>
                <w:bCs/>
                <w:sz w:val="30"/>
                <w:szCs w:val="30"/>
              </w:rPr>
              <w:t>469</w:t>
            </w:r>
          </w:p>
        </w:tc>
        <w:tc>
          <w:tcPr>
            <w:tcW w:w="284" w:type="dxa"/>
            <w:shd w:val="clear" w:color="auto" w:fill="auto"/>
          </w:tcPr>
          <w:p w:rsidR="00965358" w:rsidRPr="00361E11" w:rsidRDefault="00965358" w:rsidP="003E0F08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965358" w:rsidRPr="00361E11" w:rsidRDefault="00965358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61E11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361E11" w:rsidRPr="00361E11">
              <w:rPr>
                <w:rFonts w:ascii="Angsana New" w:hAnsi="Angsana New"/>
                <w:bCs/>
                <w:sz w:val="30"/>
                <w:szCs w:val="30"/>
              </w:rPr>
              <w:t>469</w:t>
            </w:r>
          </w:p>
        </w:tc>
      </w:tr>
      <w:tr w:rsidR="00965358" w:rsidRPr="00022244" w:rsidTr="00444897">
        <w:tc>
          <w:tcPr>
            <w:tcW w:w="4077" w:type="dxa"/>
          </w:tcPr>
          <w:p w:rsidR="00965358" w:rsidRPr="00965358" w:rsidRDefault="00965358" w:rsidP="00444897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965358" w:rsidRPr="00965358" w:rsidRDefault="00965358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965358" w:rsidRPr="00965358" w:rsidRDefault="00965358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965358" w:rsidRPr="00965358" w:rsidRDefault="00965358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:rsidR="00965358" w:rsidRPr="00965358" w:rsidRDefault="00965358" w:rsidP="0006183B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965358" w:rsidRPr="00965358" w:rsidRDefault="00965358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396884" w:rsidRPr="00022244" w:rsidTr="00444897">
        <w:tc>
          <w:tcPr>
            <w:tcW w:w="4077" w:type="dxa"/>
          </w:tcPr>
          <w:p w:rsidR="00396884" w:rsidRPr="00D02035" w:rsidRDefault="00396884" w:rsidP="00444897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020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:rsidR="00396884" w:rsidRPr="00396884" w:rsidRDefault="00396884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bCs/>
                <w:sz w:val="30"/>
                <w:szCs w:val="30"/>
              </w:rPr>
              <w:t>129,964</w:t>
            </w:r>
          </w:p>
        </w:tc>
        <w:tc>
          <w:tcPr>
            <w:tcW w:w="284" w:type="dxa"/>
          </w:tcPr>
          <w:p w:rsidR="00396884" w:rsidRPr="00396884" w:rsidRDefault="00396884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396884" w:rsidRPr="00396884" w:rsidRDefault="00396884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bCs/>
                <w:sz w:val="30"/>
                <w:szCs w:val="30"/>
              </w:rPr>
              <w:t xml:space="preserve">   (545)</w:t>
            </w:r>
          </w:p>
        </w:tc>
        <w:tc>
          <w:tcPr>
            <w:tcW w:w="284" w:type="dxa"/>
            <w:shd w:val="clear" w:color="auto" w:fill="auto"/>
          </w:tcPr>
          <w:p w:rsidR="00396884" w:rsidRPr="00396884" w:rsidRDefault="00396884" w:rsidP="0006183B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396884" w:rsidRPr="00396884" w:rsidRDefault="00396884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bCs/>
                <w:sz w:val="30"/>
                <w:szCs w:val="30"/>
              </w:rPr>
              <w:t>129,419</w:t>
            </w:r>
          </w:p>
        </w:tc>
      </w:tr>
      <w:tr w:rsidR="009179A7" w:rsidRPr="00022244" w:rsidTr="00444897">
        <w:tc>
          <w:tcPr>
            <w:tcW w:w="4077" w:type="dxa"/>
          </w:tcPr>
          <w:p w:rsidR="009179A7" w:rsidRPr="00D02035" w:rsidRDefault="009179A7" w:rsidP="006664B4">
            <w:pPr>
              <w:pStyle w:val="Heading5"/>
              <w:spacing w:line="260" w:lineRule="atLeast"/>
              <w:ind w:right="-108"/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</w:pPr>
            <w:r w:rsidRPr="00D020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จากการด้อยค่า</w:t>
            </w:r>
            <w:r w:rsidRPr="00D020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ของสินทรัพย์</w:t>
            </w:r>
          </w:p>
        </w:tc>
        <w:tc>
          <w:tcPr>
            <w:tcW w:w="1701" w:type="dxa"/>
          </w:tcPr>
          <w:p w:rsidR="009179A7" w:rsidRPr="00396884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179A7" w:rsidRPr="00396884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9179A7" w:rsidRPr="00396884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9179A7" w:rsidRPr="00396884" w:rsidRDefault="009179A7" w:rsidP="0006183B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9179A7" w:rsidRPr="00396884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179A7" w:rsidRPr="00022244" w:rsidTr="00444897">
        <w:tc>
          <w:tcPr>
            <w:tcW w:w="4077" w:type="dxa"/>
          </w:tcPr>
          <w:p w:rsidR="009179A7" w:rsidRPr="00D02035" w:rsidRDefault="009179A7" w:rsidP="006664B4">
            <w:pPr>
              <w:pStyle w:val="Heading5"/>
              <w:spacing w:line="260" w:lineRule="atLeast"/>
              <w:ind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D020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01" w:type="dxa"/>
          </w:tcPr>
          <w:p w:rsidR="009179A7" w:rsidRPr="00396884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179A7" w:rsidRPr="00396884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9179A7" w:rsidRPr="00396884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bCs/>
                <w:sz w:val="30"/>
                <w:szCs w:val="30"/>
              </w:rPr>
              <w:t>545</w:t>
            </w:r>
          </w:p>
        </w:tc>
        <w:tc>
          <w:tcPr>
            <w:tcW w:w="284" w:type="dxa"/>
            <w:shd w:val="clear" w:color="auto" w:fill="auto"/>
          </w:tcPr>
          <w:p w:rsidR="009179A7" w:rsidRPr="00396884" w:rsidRDefault="009179A7" w:rsidP="0006183B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9179A7" w:rsidRPr="00396884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bCs/>
                <w:sz w:val="30"/>
                <w:szCs w:val="30"/>
              </w:rPr>
              <w:t>545</w:t>
            </w:r>
          </w:p>
        </w:tc>
      </w:tr>
    </w:tbl>
    <w:p w:rsidR="00D8000E" w:rsidRDefault="00D8000E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60" w:lineRule="atLeast"/>
        <w:ind w:right="117"/>
        <w:jc w:val="both"/>
        <w:rPr>
          <w:rFonts w:ascii="Angsana New" w:hAnsi="Angsana New"/>
          <w:b/>
          <w:bCs/>
          <w:sz w:val="30"/>
          <w:szCs w:val="30"/>
        </w:rPr>
      </w:pPr>
    </w:p>
    <w:p w:rsidR="00965358" w:rsidRDefault="00965358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60" w:lineRule="atLeast"/>
        <w:ind w:right="117"/>
        <w:jc w:val="both"/>
        <w:rPr>
          <w:rFonts w:ascii="Angsana New" w:hAnsi="Angsana New"/>
          <w:b/>
          <w:bCs/>
          <w:sz w:val="30"/>
          <w:szCs w:val="30"/>
        </w:rPr>
      </w:pPr>
    </w:p>
    <w:p w:rsidR="00965358" w:rsidRDefault="00965358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60" w:lineRule="atLeast"/>
        <w:ind w:right="117"/>
        <w:jc w:val="both"/>
        <w:rPr>
          <w:rFonts w:ascii="Angsana New" w:hAnsi="Angsana New"/>
          <w:b/>
          <w:bCs/>
          <w:sz w:val="30"/>
          <w:szCs w:val="30"/>
        </w:rPr>
      </w:pPr>
    </w:p>
    <w:p w:rsidR="00965358" w:rsidRDefault="00965358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60" w:lineRule="atLeast"/>
        <w:ind w:right="117"/>
        <w:jc w:val="both"/>
        <w:rPr>
          <w:rFonts w:ascii="Angsana New" w:hAnsi="Angsana New"/>
          <w:b/>
          <w:bCs/>
          <w:sz w:val="30"/>
          <w:szCs w:val="30"/>
        </w:rPr>
      </w:pPr>
    </w:p>
    <w:p w:rsidR="00965358" w:rsidRDefault="00965358" w:rsidP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60" w:lineRule="atLeast"/>
        <w:ind w:right="11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4077"/>
        <w:gridCol w:w="1701"/>
        <w:gridCol w:w="284"/>
        <w:gridCol w:w="1559"/>
        <w:gridCol w:w="284"/>
        <w:gridCol w:w="1559"/>
      </w:tblGrid>
      <w:tr w:rsidR="00D8000E" w:rsidRPr="00022244" w:rsidTr="00444897">
        <w:tc>
          <w:tcPr>
            <w:tcW w:w="4077" w:type="dxa"/>
            <w:vAlign w:val="bottom"/>
          </w:tcPr>
          <w:p w:rsidR="00D8000E" w:rsidRPr="00022244" w:rsidRDefault="00D8000E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D8000E" w:rsidRPr="00B972AD" w:rsidRDefault="00D8000E" w:rsidP="00444897">
            <w:pPr>
              <w:pStyle w:val="ASSETS"/>
              <w:ind w:right="176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งบการเงินเฉพาะกิจการ</w:t>
            </w:r>
            <w:r w:rsidRPr="00B972AD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 xml:space="preserve"> (</w:t>
            </w:r>
            <w:r w:rsidRPr="00B972AD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พันบาท</w:t>
            </w:r>
            <w:r w:rsidRPr="00B972AD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)</w:t>
            </w:r>
          </w:p>
        </w:tc>
      </w:tr>
      <w:tr w:rsidR="00D02035" w:rsidRPr="00022244" w:rsidTr="00444897">
        <w:tc>
          <w:tcPr>
            <w:tcW w:w="4077" w:type="dxa"/>
            <w:vAlign w:val="bottom"/>
          </w:tcPr>
          <w:p w:rsidR="00D02035" w:rsidRPr="00022244" w:rsidRDefault="00D02035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D02035" w:rsidRPr="00022244" w:rsidRDefault="00D02035" w:rsidP="00444897">
            <w:pPr>
              <w:pStyle w:val="a2"/>
              <w:tabs>
                <w:tab w:val="left" w:pos="9356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สำหรับงวดเก้าเดือนสิ้นสุดวันที่ 30 กันยายน 2562</w:t>
            </w:r>
          </w:p>
        </w:tc>
      </w:tr>
      <w:tr w:rsidR="00D02035" w:rsidRPr="00022244" w:rsidTr="00444897">
        <w:tc>
          <w:tcPr>
            <w:tcW w:w="4077" w:type="dxa"/>
            <w:vAlign w:val="bottom"/>
          </w:tcPr>
          <w:p w:rsidR="00D02035" w:rsidRPr="00022244" w:rsidRDefault="00D02035" w:rsidP="00444897">
            <w:pPr>
              <w:pStyle w:val="a2"/>
              <w:tabs>
                <w:tab w:val="left" w:pos="9356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D02035" w:rsidRPr="00B972AD" w:rsidRDefault="00D02035" w:rsidP="0044489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D02035" w:rsidRPr="00022244" w:rsidTr="00444897">
        <w:tc>
          <w:tcPr>
            <w:tcW w:w="4077" w:type="dxa"/>
            <w:vAlign w:val="bottom"/>
          </w:tcPr>
          <w:p w:rsidR="00D02035" w:rsidRPr="00022244" w:rsidRDefault="00D02035" w:rsidP="00444897">
            <w:pPr>
              <w:pStyle w:val="a2"/>
              <w:tabs>
                <w:tab w:val="left" w:pos="9356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  <w:shd w:val="clear" w:color="auto" w:fill="auto"/>
          </w:tcPr>
          <w:p w:rsidR="00D02035" w:rsidRPr="00B972AD" w:rsidRDefault="00D02035" w:rsidP="0044489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2035" w:rsidRPr="00B972AD" w:rsidRDefault="00D02035" w:rsidP="00444897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D02035" w:rsidRPr="00022244" w:rsidTr="00444897">
        <w:tc>
          <w:tcPr>
            <w:tcW w:w="4077" w:type="dxa"/>
          </w:tcPr>
          <w:p w:rsidR="00D02035" w:rsidRPr="000440DE" w:rsidRDefault="00D02035" w:rsidP="00444897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0440DE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</w:tcPr>
          <w:p w:rsidR="00D02035" w:rsidRPr="00022244" w:rsidRDefault="00D02035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02035" w:rsidRPr="00022244" w:rsidRDefault="00D02035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D02035" w:rsidRPr="00022244" w:rsidRDefault="00D02035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D02035" w:rsidRPr="00022244" w:rsidRDefault="00D02035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02035" w:rsidRPr="00022244" w:rsidRDefault="00D02035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65358" w:rsidRPr="00022244" w:rsidTr="00444897">
        <w:tc>
          <w:tcPr>
            <w:tcW w:w="4077" w:type="dxa"/>
          </w:tcPr>
          <w:p w:rsidR="00965358" w:rsidRPr="00D02035" w:rsidRDefault="00965358" w:rsidP="003E0F08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</w:tcPr>
          <w:p w:rsidR="00965358" w:rsidRPr="004D62A4" w:rsidRDefault="004D62A4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D62A4">
              <w:rPr>
                <w:rFonts w:ascii="Angsana New" w:hAnsi="Angsana New"/>
                <w:bCs/>
                <w:sz w:val="30"/>
                <w:szCs w:val="30"/>
              </w:rPr>
              <w:t>50,323</w:t>
            </w:r>
          </w:p>
        </w:tc>
        <w:tc>
          <w:tcPr>
            <w:tcW w:w="284" w:type="dxa"/>
          </w:tcPr>
          <w:p w:rsidR="00965358" w:rsidRPr="004D62A4" w:rsidRDefault="00965358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965358" w:rsidRPr="004D62A4" w:rsidRDefault="004D62A4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D62A4">
              <w:rPr>
                <w:rFonts w:ascii="Angsana New" w:hAnsi="Angsana New"/>
                <w:bCs/>
                <w:sz w:val="30"/>
                <w:szCs w:val="30"/>
              </w:rPr>
              <w:t xml:space="preserve">   (33,838</w:t>
            </w:r>
            <w:r w:rsidR="00965358" w:rsidRPr="004D62A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965358" w:rsidRPr="004D62A4" w:rsidRDefault="00965358" w:rsidP="003E0F08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965358" w:rsidRPr="004D62A4" w:rsidRDefault="004D62A4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D62A4">
              <w:rPr>
                <w:rFonts w:ascii="Angsana New" w:hAnsi="Angsana New"/>
                <w:bCs/>
                <w:sz w:val="30"/>
                <w:szCs w:val="30"/>
              </w:rPr>
              <w:t>16,485</w:t>
            </w:r>
          </w:p>
        </w:tc>
      </w:tr>
      <w:tr w:rsidR="004D62A4" w:rsidRPr="00022244" w:rsidTr="00444897">
        <w:tc>
          <w:tcPr>
            <w:tcW w:w="4077" w:type="dxa"/>
          </w:tcPr>
          <w:p w:rsidR="004D62A4" w:rsidRPr="00D02035" w:rsidRDefault="004D62A4" w:rsidP="003E0F08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01" w:type="dxa"/>
          </w:tcPr>
          <w:p w:rsidR="004D62A4" w:rsidRPr="004D62A4" w:rsidRDefault="004D62A4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2A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4D62A4" w:rsidRPr="004D62A4" w:rsidRDefault="004D62A4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4D62A4" w:rsidRPr="004D62A4" w:rsidRDefault="004D62A4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D62A4">
              <w:rPr>
                <w:rFonts w:ascii="Angsana New" w:hAnsi="Angsana New"/>
                <w:bCs/>
                <w:sz w:val="30"/>
                <w:szCs w:val="30"/>
              </w:rPr>
              <w:t>3,602</w:t>
            </w:r>
          </w:p>
        </w:tc>
        <w:tc>
          <w:tcPr>
            <w:tcW w:w="284" w:type="dxa"/>
            <w:shd w:val="clear" w:color="auto" w:fill="auto"/>
          </w:tcPr>
          <w:p w:rsidR="004D62A4" w:rsidRPr="004D62A4" w:rsidRDefault="004D62A4" w:rsidP="003E0F08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4D62A4" w:rsidRPr="004D62A4" w:rsidRDefault="004D62A4" w:rsidP="0022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D62A4">
              <w:rPr>
                <w:rFonts w:ascii="Angsana New" w:hAnsi="Angsana New"/>
                <w:bCs/>
                <w:sz w:val="30"/>
                <w:szCs w:val="30"/>
              </w:rPr>
              <w:t>3,602</w:t>
            </w:r>
          </w:p>
        </w:tc>
      </w:tr>
      <w:tr w:rsidR="004D62A4" w:rsidRPr="00022244" w:rsidTr="00444897">
        <w:tc>
          <w:tcPr>
            <w:tcW w:w="4077" w:type="dxa"/>
          </w:tcPr>
          <w:p w:rsidR="004D62A4" w:rsidRPr="00D02035" w:rsidRDefault="004D62A4" w:rsidP="003E0F08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รายได้อื่นจากบริษัทย่อย</w:t>
            </w:r>
          </w:p>
        </w:tc>
        <w:tc>
          <w:tcPr>
            <w:tcW w:w="1701" w:type="dxa"/>
          </w:tcPr>
          <w:p w:rsidR="004D62A4" w:rsidRPr="004D62A4" w:rsidRDefault="004D62A4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2A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4D62A4" w:rsidRPr="004D62A4" w:rsidRDefault="004D62A4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4D62A4" w:rsidRPr="004D62A4" w:rsidRDefault="004D62A4" w:rsidP="003E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D62A4">
              <w:rPr>
                <w:rFonts w:ascii="Angsana New" w:hAnsi="Angsana New"/>
                <w:bCs/>
                <w:sz w:val="30"/>
                <w:szCs w:val="30"/>
              </w:rPr>
              <w:t>30,236</w:t>
            </w:r>
          </w:p>
        </w:tc>
        <w:tc>
          <w:tcPr>
            <w:tcW w:w="284" w:type="dxa"/>
            <w:shd w:val="clear" w:color="auto" w:fill="auto"/>
          </w:tcPr>
          <w:p w:rsidR="004D62A4" w:rsidRPr="004D62A4" w:rsidRDefault="004D62A4" w:rsidP="003E0F08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4D62A4" w:rsidRPr="004D62A4" w:rsidRDefault="004D62A4" w:rsidP="0022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D62A4">
              <w:rPr>
                <w:rFonts w:ascii="Angsana New" w:hAnsi="Angsana New"/>
                <w:bCs/>
                <w:sz w:val="30"/>
                <w:szCs w:val="30"/>
              </w:rPr>
              <w:t>30,236</w:t>
            </w:r>
          </w:p>
        </w:tc>
      </w:tr>
      <w:tr w:rsidR="00965358" w:rsidRPr="00022244" w:rsidTr="00444897">
        <w:tc>
          <w:tcPr>
            <w:tcW w:w="4077" w:type="dxa"/>
          </w:tcPr>
          <w:p w:rsidR="00965358" w:rsidRPr="00965358" w:rsidRDefault="00965358" w:rsidP="00444897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965358" w:rsidRPr="00965358" w:rsidRDefault="00965358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965358" w:rsidRPr="00965358" w:rsidRDefault="00965358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965358" w:rsidRPr="00965358" w:rsidRDefault="00965358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:rsidR="00965358" w:rsidRPr="00965358" w:rsidRDefault="00965358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16"/>
                <w:szCs w:val="16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965358" w:rsidRPr="00965358" w:rsidRDefault="00965358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396884" w:rsidRPr="00022244" w:rsidTr="00444897">
        <w:tc>
          <w:tcPr>
            <w:tcW w:w="4077" w:type="dxa"/>
          </w:tcPr>
          <w:p w:rsidR="00396884" w:rsidRPr="00D02035" w:rsidRDefault="00396884" w:rsidP="00444897">
            <w:pPr>
              <w:pStyle w:val="Heading5"/>
              <w:spacing w:line="260" w:lineRule="atLeas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020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:rsidR="00396884" w:rsidRPr="00396884" w:rsidRDefault="00396884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bCs/>
                <w:sz w:val="30"/>
                <w:szCs w:val="30"/>
              </w:rPr>
              <w:t>57,873</w:t>
            </w:r>
          </w:p>
        </w:tc>
        <w:tc>
          <w:tcPr>
            <w:tcW w:w="284" w:type="dxa"/>
          </w:tcPr>
          <w:p w:rsidR="00396884" w:rsidRPr="00D02035" w:rsidRDefault="00396884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396884" w:rsidRPr="00396884" w:rsidRDefault="00396884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bCs/>
                <w:sz w:val="30"/>
                <w:szCs w:val="30"/>
              </w:rPr>
              <w:t>993</w:t>
            </w:r>
          </w:p>
        </w:tc>
        <w:tc>
          <w:tcPr>
            <w:tcW w:w="284" w:type="dxa"/>
            <w:shd w:val="clear" w:color="auto" w:fill="auto"/>
          </w:tcPr>
          <w:p w:rsidR="00396884" w:rsidRPr="00D02035" w:rsidRDefault="00396884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396884" w:rsidRPr="00396884" w:rsidRDefault="00396884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bCs/>
                <w:sz w:val="30"/>
                <w:szCs w:val="30"/>
              </w:rPr>
              <w:t>58,866</w:t>
            </w:r>
          </w:p>
        </w:tc>
      </w:tr>
      <w:tr w:rsidR="009179A7" w:rsidRPr="00022244" w:rsidTr="00444897">
        <w:tc>
          <w:tcPr>
            <w:tcW w:w="4077" w:type="dxa"/>
          </w:tcPr>
          <w:p w:rsidR="009179A7" w:rsidRPr="00D02035" w:rsidRDefault="009179A7" w:rsidP="006664B4">
            <w:pPr>
              <w:pStyle w:val="Heading5"/>
              <w:spacing w:line="260" w:lineRule="atLeast"/>
              <w:ind w:right="-108"/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</w:pPr>
            <w:r w:rsidRPr="00D020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จากการด้อยค่า</w:t>
            </w:r>
            <w:r w:rsidRPr="00D020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ของสินทรัพย์</w:t>
            </w:r>
          </w:p>
        </w:tc>
        <w:tc>
          <w:tcPr>
            <w:tcW w:w="1701" w:type="dxa"/>
          </w:tcPr>
          <w:p w:rsidR="009179A7" w:rsidRPr="00396884" w:rsidRDefault="009179A7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179A7" w:rsidRPr="00D02035" w:rsidRDefault="009179A7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9179A7" w:rsidRPr="00396884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9179A7" w:rsidRPr="00D02035" w:rsidRDefault="009179A7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9179A7" w:rsidRPr="00396884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179A7" w:rsidRPr="00022244" w:rsidTr="00444897">
        <w:tc>
          <w:tcPr>
            <w:tcW w:w="4077" w:type="dxa"/>
          </w:tcPr>
          <w:p w:rsidR="009179A7" w:rsidRPr="00D02035" w:rsidRDefault="009179A7" w:rsidP="006664B4">
            <w:pPr>
              <w:pStyle w:val="Heading5"/>
              <w:spacing w:line="260" w:lineRule="atLeast"/>
              <w:ind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D020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01" w:type="dxa"/>
          </w:tcPr>
          <w:p w:rsidR="009179A7" w:rsidRPr="00396884" w:rsidRDefault="009179A7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179A7" w:rsidRPr="00D02035" w:rsidRDefault="009179A7" w:rsidP="0044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9179A7" w:rsidRPr="00396884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>
              <w:rPr>
                <w:rFonts w:ascii="Angsana New" w:hAnsi="Angsana New"/>
                <w:bCs/>
                <w:sz w:val="30"/>
                <w:szCs w:val="30"/>
              </w:rPr>
              <w:t>993</w:t>
            </w:r>
            <w:r w:rsidRPr="0039688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9179A7" w:rsidRPr="00D02035" w:rsidRDefault="009179A7" w:rsidP="00444897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9179A7" w:rsidRPr="00396884" w:rsidRDefault="009179A7" w:rsidP="0006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96884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>
              <w:rPr>
                <w:rFonts w:ascii="Angsana New" w:hAnsi="Angsana New"/>
                <w:bCs/>
                <w:sz w:val="30"/>
                <w:szCs w:val="30"/>
              </w:rPr>
              <w:t>993</w:t>
            </w:r>
            <w:r w:rsidRPr="0039688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D02035" w:rsidRDefault="00D0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50884" w:rsidRDefault="00A827C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02035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B50884">
        <w:rPr>
          <w:rFonts w:ascii="Angsana New" w:hAnsi="Angsana New"/>
          <w:b/>
          <w:bCs/>
          <w:sz w:val="30"/>
          <w:szCs w:val="30"/>
        </w:rPr>
        <w:t>.</w:t>
      </w:r>
      <w:r w:rsidR="00B50884" w:rsidRPr="00891BDA">
        <w:rPr>
          <w:rFonts w:ascii="Angsana New" w:hAnsi="Angsana New"/>
          <w:b/>
          <w:bCs/>
          <w:sz w:val="30"/>
          <w:szCs w:val="30"/>
        </w:rPr>
        <w:t xml:space="preserve"> </w:t>
      </w:r>
      <w:r w:rsidR="00B50884">
        <w:rPr>
          <w:rFonts w:ascii="Angsana New" w:hAnsi="Angsana New" w:hint="cs"/>
          <w:b/>
          <w:bCs/>
          <w:sz w:val="30"/>
          <w:szCs w:val="30"/>
          <w:cs/>
        </w:rPr>
        <w:t xml:space="preserve">  อื่นๆ</w:t>
      </w:r>
    </w:p>
    <w:p w:rsidR="00B50884" w:rsidRPr="002138D1" w:rsidRDefault="00B50884" w:rsidP="00B50884">
      <w:pPr>
        <w:rPr>
          <w:rFonts w:ascii="Angsana New" w:hAnsi="Angsana New"/>
          <w:b/>
          <w:bCs/>
          <w:sz w:val="16"/>
          <w:szCs w:val="16"/>
        </w:rPr>
      </w:pPr>
    </w:p>
    <w:p w:rsidR="009B316A" w:rsidRDefault="009B316A" w:rsidP="009B3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9B316A" w:rsidRPr="004A0B7D" w:rsidRDefault="009B316A" w:rsidP="009B3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9B316A" w:rsidRDefault="009B316A" w:rsidP="009B316A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</w:t>
      </w:r>
      <w:r w:rsidRPr="00F854B7">
        <w:rPr>
          <w:rFonts w:ascii="Angsana New" w:hAnsi="Angsana New" w:hint="cs"/>
          <w:szCs w:val="30"/>
          <w:cs/>
        </w:rPr>
        <w:t xml:space="preserve">วันที่ </w:t>
      </w:r>
      <w:r w:rsidRPr="00F854B7">
        <w:rPr>
          <w:rFonts w:ascii="Angsana New" w:hAnsi="Angsana New"/>
          <w:szCs w:val="30"/>
        </w:rPr>
        <w:t xml:space="preserve">24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>2560</w:t>
      </w:r>
      <w:r>
        <w:rPr>
          <w:rFonts w:ascii="Angsana New" w:hAnsi="Angsana New"/>
          <w:szCs w:val="30"/>
        </w:rPr>
        <w:t xml:space="preserve"> </w:t>
      </w:r>
      <w:r w:rsidRPr="00F854B7">
        <w:rPr>
          <w:rFonts w:ascii="Angsana New" w:hAnsi="Angsana New" w:hint="cs"/>
          <w:szCs w:val="30"/>
          <w:cs/>
        </w:rPr>
        <w:t>อดีตผู้ถือหุ้น</w:t>
      </w:r>
      <w:r>
        <w:rPr>
          <w:rFonts w:ascii="Angsana New" w:hAnsi="Angsana New" w:hint="cs"/>
          <w:szCs w:val="30"/>
          <w:cs/>
        </w:rPr>
        <w:t>รายหนึ่ง</w:t>
      </w:r>
      <w:r w:rsidRPr="00F854B7">
        <w:rPr>
          <w:rFonts w:ascii="Angsana New" w:hAnsi="Angsana New" w:hint="cs"/>
          <w:szCs w:val="30"/>
          <w:cs/>
        </w:rPr>
        <w:t xml:space="preserve"> (โจทก์) ฟ้องบริษัทย่อย</w:t>
      </w:r>
      <w:r>
        <w:rPr>
          <w:rFonts w:ascii="Angsana New" w:hAnsi="Angsana New" w:hint="cs"/>
          <w:szCs w:val="30"/>
          <w:cs/>
        </w:rPr>
        <w:t xml:space="preserve"> </w:t>
      </w:r>
      <w:r w:rsidRPr="00F854B7">
        <w:rPr>
          <w:rFonts w:ascii="Angsana New" w:hAnsi="Angsana New" w:hint="cs"/>
          <w:szCs w:val="30"/>
          <w:cs/>
        </w:rPr>
        <w:t>(จำเลย</w:t>
      </w:r>
      <w:r>
        <w:rPr>
          <w:rFonts w:ascii="Angsana New" w:hAnsi="Angsana New" w:hint="cs"/>
          <w:szCs w:val="30"/>
          <w:cs/>
        </w:rPr>
        <w:t>ที่หนึ่ง</w:t>
      </w:r>
      <w:r w:rsidRPr="00F854B7">
        <w:rPr>
          <w:rFonts w:ascii="Angsana New" w:hAnsi="Angsana New" w:hint="cs"/>
          <w:szCs w:val="30"/>
          <w:cs/>
        </w:rPr>
        <w:t>) และทนายความของบริษัทย่อย (จำเลย</w:t>
      </w:r>
      <w:r>
        <w:rPr>
          <w:rFonts w:ascii="Angsana New" w:hAnsi="Angsana New" w:hint="cs"/>
          <w:szCs w:val="30"/>
          <w:cs/>
        </w:rPr>
        <w:t>ที่สอง</w:t>
      </w:r>
      <w:r w:rsidRPr="00F854B7">
        <w:rPr>
          <w:rFonts w:ascii="Angsana New" w:hAnsi="Angsana New" w:hint="cs"/>
          <w:szCs w:val="30"/>
          <w:cs/>
        </w:rPr>
        <w:t xml:space="preserve">) 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ย่อยเพื่อเสนอขายให้แก่ประชาชนทั่วไป </w:t>
      </w:r>
      <w:r w:rsidRPr="00F854B7">
        <w:rPr>
          <w:rFonts w:ascii="Angsana New" w:hAnsi="Angsana New"/>
          <w:szCs w:val="30"/>
        </w:rPr>
        <w:t xml:space="preserve">(IPO) </w:t>
      </w:r>
      <w:r w:rsidRPr="00F854B7">
        <w:rPr>
          <w:rFonts w:ascii="Angsana New" w:hAnsi="Angsana New" w:hint="cs"/>
          <w:szCs w:val="30"/>
          <w:cs/>
        </w:rPr>
        <w:t xml:space="preserve">ในช่วงวันที่ </w:t>
      </w:r>
      <w:r w:rsidRPr="00F854B7">
        <w:rPr>
          <w:rFonts w:ascii="Angsana New" w:hAnsi="Angsana New"/>
          <w:szCs w:val="30"/>
        </w:rPr>
        <w:t xml:space="preserve">17-19 </w:t>
      </w:r>
      <w:r w:rsidRPr="00F854B7">
        <w:rPr>
          <w:rFonts w:ascii="Angsana New" w:hAnsi="Angsana New" w:hint="cs"/>
          <w:szCs w:val="30"/>
          <w:cs/>
        </w:rPr>
        <w:t xml:space="preserve">กันยายน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ย่อยในตลาดหลักทรัพย์ เอ็ม เอ ไอ (ได้แก่ วันที่ </w:t>
      </w:r>
      <w:r w:rsidRPr="00F854B7">
        <w:rPr>
          <w:rFonts w:ascii="Angsana New" w:hAnsi="Angsana New"/>
          <w:szCs w:val="30"/>
        </w:rPr>
        <w:t>1</w:t>
      </w:r>
      <w:r w:rsidRPr="00F854B7">
        <w:rPr>
          <w:rFonts w:ascii="Angsana New" w:hAnsi="Angsana New" w:hint="cs"/>
          <w:szCs w:val="30"/>
          <w:cs/>
        </w:rPr>
        <w:t xml:space="preserve"> ตุลาคม </w:t>
      </w:r>
      <w:r w:rsidRPr="00F854B7">
        <w:rPr>
          <w:rFonts w:ascii="Angsana New" w:hAnsi="Angsana New"/>
          <w:szCs w:val="30"/>
        </w:rPr>
        <w:t xml:space="preserve">2557)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67.2 ล้านบาท รวมเป็นเงิน </w:t>
      </w:r>
      <w:r w:rsidRPr="00F854B7">
        <w:rPr>
          <w:rFonts w:ascii="Angsana New" w:hAnsi="Angsana New"/>
          <w:szCs w:val="30"/>
        </w:rPr>
        <w:t xml:space="preserve">86.1 </w:t>
      </w:r>
      <w:r w:rsidRPr="00F854B7">
        <w:rPr>
          <w:rFonts w:ascii="Angsana New" w:hAnsi="Angsana New" w:hint="cs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Pr="00F854B7">
        <w:rPr>
          <w:rFonts w:ascii="Angsana New" w:hAnsi="Angsana New"/>
          <w:szCs w:val="30"/>
        </w:rPr>
        <w:t xml:space="preserve">7.5 </w:t>
      </w:r>
      <w:r w:rsidRPr="00F854B7">
        <w:rPr>
          <w:rFonts w:ascii="Angsana New" w:hAnsi="Angsana New" w:hint="cs"/>
          <w:szCs w:val="30"/>
          <w:cs/>
        </w:rPr>
        <w:t xml:space="preserve">ต่อปีนับจากวันที่ </w:t>
      </w:r>
      <w:r w:rsidRPr="00F854B7">
        <w:rPr>
          <w:rFonts w:ascii="Angsana New" w:hAnsi="Angsana New"/>
          <w:szCs w:val="30"/>
        </w:rPr>
        <w:t xml:space="preserve">1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 xml:space="preserve">เป็นต้นไป </w:t>
      </w:r>
      <w:r w:rsidRPr="00F906BE">
        <w:rPr>
          <w:rFonts w:ascii="Angsana New" w:hAnsi="Angsana New"/>
          <w:szCs w:val="30"/>
          <w:cs/>
        </w:rPr>
        <w:t xml:space="preserve">เมื่อวันที่ 30 สิงหาคม 2561 </w:t>
      </w:r>
      <w:r>
        <w:rPr>
          <w:rFonts w:ascii="Angsana New" w:hAnsi="Angsana New" w:hint="cs"/>
          <w:szCs w:val="30"/>
          <w:cs/>
        </w:rPr>
        <w:t>และวันที่ 25 มิถุนายน 2562</w:t>
      </w:r>
      <w:r>
        <w:rPr>
          <w:rFonts w:ascii="Angsana New" w:hAnsi="Angsana New"/>
          <w:szCs w:val="30"/>
        </w:rPr>
        <w:t xml:space="preserve"> </w:t>
      </w:r>
      <w:r w:rsidRPr="00F906BE">
        <w:rPr>
          <w:rFonts w:ascii="Angsana New" w:hAnsi="Angsana New"/>
          <w:szCs w:val="30"/>
          <w:cs/>
        </w:rPr>
        <w:t>ศาลชั้นต้น</w:t>
      </w:r>
      <w:r>
        <w:rPr>
          <w:rFonts w:ascii="Angsana New" w:hAnsi="Angsana New" w:hint="cs"/>
          <w:szCs w:val="30"/>
          <w:cs/>
        </w:rPr>
        <w:t>และ</w:t>
      </w:r>
      <w:r>
        <w:rPr>
          <w:rFonts w:ascii="Angsana New" w:hAnsi="Angsana New"/>
          <w:szCs w:val="30"/>
          <w:cs/>
        </w:rPr>
        <w:t>ศาลอุทธรณ์</w:t>
      </w:r>
      <w:r w:rsidRPr="00F906BE">
        <w:rPr>
          <w:rFonts w:ascii="Angsana New" w:hAnsi="Angsana New"/>
          <w:szCs w:val="30"/>
          <w:cs/>
        </w:rPr>
        <w:t>ได้มีคำพิพากษายกฟ้อง</w:t>
      </w:r>
      <w:r w:rsidRPr="00F906BE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ตามลำดับ </w:t>
      </w:r>
      <w:r>
        <w:rPr>
          <w:rFonts w:ascii="Angsana New" w:hAnsi="Angsana New"/>
          <w:szCs w:val="30"/>
          <w:cs/>
        </w:rPr>
        <w:t>อย่างไรก็ดี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เมื่อวันที่ 4 ตุลาคม 2562 </w:t>
      </w:r>
      <w:r w:rsidRPr="004A05C8">
        <w:rPr>
          <w:rFonts w:ascii="AngsanaUPC" w:hAnsi="AngsanaUPC" w:cs="AngsanaUPC"/>
          <w:szCs w:val="30"/>
          <w:cs/>
        </w:rPr>
        <w:t>อดีตผู้ถือหุ้นได้ยื่น</w:t>
      </w:r>
      <w:r w:rsidRPr="004A05C8">
        <w:rPr>
          <w:rFonts w:ascii="AngsanaUPC" w:hAnsi="AngsanaUPC" w:cs="AngsanaUPC" w:hint="cs"/>
          <w:szCs w:val="30"/>
          <w:cs/>
        </w:rPr>
        <w:t>คำร้องขออนุญาต</w:t>
      </w:r>
      <w:r w:rsidRPr="004A05C8">
        <w:rPr>
          <w:rFonts w:ascii="AngsanaUPC" w:hAnsi="AngsanaUPC" w:cs="AngsanaUPC"/>
          <w:szCs w:val="30"/>
          <w:cs/>
        </w:rPr>
        <w:t>ฎีกาต่อศาล</w:t>
      </w:r>
      <w:r w:rsidRPr="004A05C8">
        <w:rPr>
          <w:rFonts w:ascii="AngsanaUPC" w:hAnsi="AngsanaUPC" w:cs="AngsanaUPC" w:hint="cs"/>
          <w:szCs w:val="30"/>
          <w:cs/>
        </w:rPr>
        <w:t xml:space="preserve">ฎีกา </w:t>
      </w:r>
      <w:r>
        <w:rPr>
          <w:rFonts w:ascii="AngsanaUPC" w:hAnsi="AngsanaUPC" w:cs="AngsanaUPC" w:hint="cs"/>
          <w:szCs w:val="30"/>
          <w:cs/>
        </w:rPr>
        <w:t xml:space="preserve">และเมื่อวันที่ </w:t>
      </w:r>
      <w:r>
        <w:rPr>
          <w:rFonts w:ascii="Angsana New" w:hAnsi="Angsana New"/>
          <w:szCs w:val="30"/>
        </w:rPr>
        <w:t>28</w:t>
      </w:r>
      <w:r>
        <w:rPr>
          <w:rFonts w:ascii="Angsana New" w:hAnsi="Angsana New" w:hint="cs"/>
          <w:szCs w:val="30"/>
          <w:cs/>
        </w:rPr>
        <w:t xml:space="preserve"> เมษายน </w:t>
      </w:r>
      <w:r>
        <w:rPr>
          <w:rFonts w:ascii="Angsana New" w:hAnsi="Angsana New"/>
          <w:szCs w:val="30"/>
        </w:rPr>
        <w:t>2563</w:t>
      </w:r>
      <w:r>
        <w:rPr>
          <w:rFonts w:ascii="Angsana New" w:hAnsi="Angsana New" w:hint="cs"/>
          <w:szCs w:val="30"/>
          <w:cs/>
        </w:rPr>
        <w:t xml:space="preserve"> ศาลฎีกามีคำสั่งไม่อนุญาตให้โจทก์ฎีกา </w:t>
      </w:r>
    </w:p>
    <w:p w:rsidR="00960F75" w:rsidRDefault="00960F75" w:rsidP="009B316A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965358" w:rsidRDefault="00965358" w:rsidP="009B316A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965358" w:rsidRDefault="00965358" w:rsidP="009B316A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965358" w:rsidRDefault="00965358" w:rsidP="009B316A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965358" w:rsidRDefault="00965358" w:rsidP="009B316A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4A0B7D" w:rsidRPr="00D53B4C" w:rsidRDefault="004A0B7D" w:rsidP="004A0B7D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:rsidR="004A0B7D" w:rsidRPr="00D53B4C" w:rsidRDefault="004A0B7D" w:rsidP="004A0B7D">
      <w:pPr>
        <w:pStyle w:val="NoSpacing"/>
        <w:rPr>
          <w:sz w:val="16"/>
          <w:szCs w:val="16"/>
        </w:rPr>
      </w:pPr>
    </w:p>
    <w:p w:rsidR="009B316A" w:rsidRPr="00E013E4" w:rsidRDefault="009B316A" w:rsidP="009B3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  <w:cs/>
        </w:rPr>
      </w:pPr>
      <w:r w:rsidRPr="004976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9769B">
        <w:rPr>
          <w:rFonts w:ascii="Angsana New" w:hAnsi="Angsana New"/>
          <w:sz w:val="30"/>
          <w:szCs w:val="30"/>
        </w:rPr>
        <w:t>9</w:t>
      </w:r>
      <w:r w:rsidRPr="0049769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9769B">
        <w:rPr>
          <w:rFonts w:ascii="Angsana New" w:hAnsi="Angsana New"/>
          <w:sz w:val="30"/>
          <w:szCs w:val="30"/>
        </w:rPr>
        <w:t>2561</w:t>
      </w:r>
      <w:r w:rsidRPr="0049769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49769B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ได้รับหนังสือแจ้งการประเมินภาษีเงินได้นิติบุคคลและภาษีมูลค่าเพิ่มสำหรับปี</w:t>
      </w:r>
      <w:r w:rsidRPr="0049769B">
        <w:rPr>
          <w:rFonts w:ascii="Angsana New" w:hAnsi="Angsana New"/>
          <w:sz w:val="30"/>
          <w:szCs w:val="30"/>
        </w:rPr>
        <w:t xml:space="preserve"> 2556</w:t>
      </w:r>
      <w:r w:rsidRPr="0049769B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จากกรมสรรพากรจำนวนเงินประมาณ </w:t>
      </w:r>
      <w:r w:rsidRPr="0049769B">
        <w:rPr>
          <w:rFonts w:ascii="Angsana New" w:hAnsi="Angsana New"/>
          <w:sz w:val="30"/>
          <w:szCs w:val="30"/>
        </w:rPr>
        <w:t>54</w:t>
      </w:r>
      <w:r w:rsidRPr="0049769B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49769B">
        <w:rPr>
          <w:rFonts w:ascii="Angsana New" w:hAnsi="Angsana New"/>
          <w:sz w:val="30"/>
          <w:szCs w:val="30"/>
        </w:rPr>
        <w:t>94</w:t>
      </w:r>
      <w:r w:rsidRPr="0049769B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(รวมเบี้ยปรับและเงินเพิ่มถึงวันที่ </w:t>
      </w:r>
      <w:r w:rsidRPr="0049769B">
        <w:rPr>
          <w:rFonts w:ascii="Angsana New" w:hAnsi="Angsana New"/>
          <w:sz w:val="30"/>
          <w:szCs w:val="30"/>
        </w:rPr>
        <w:t>31</w:t>
      </w:r>
      <w:r w:rsidRPr="0049769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9769B">
        <w:rPr>
          <w:rFonts w:ascii="Angsana New" w:hAnsi="Angsana New"/>
          <w:sz w:val="30"/>
          <w:szCs w:val="30"/>
        </w:rPr>
        <w:t>2561</w:t>
      </w:r>
      <w:r w:rsidRPr="0049769B">
        <w:rPr>
          <w:rFonts w:ascii="Angsana New" w:hAnsi="Angsana New"/>
          <w:sz w:val="30"/>
          <w:szCs w:val="30"/>
          <w:cs/>
        </w:rPr>
        <w:t xml:space="preserve">) ตามลำดับ สำหรับรายรับจากการขายสิทธิในการซื้อคืนที่ดินพร้อมสิ่งปลูกสร้างในปี 2556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9769B">
        <w:rPr>
          <w:rFonts w:ascii="Angsana New" w:hAnsi="Angsana New"/>
          <w:sz w:val="30"/>
          <w:szCs w:val="30"/>
          <w:cs/>
        </w:rPr>
        <w:t xml:space="preserve">5 กันยายน 2561 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49769B">
        <w:rPr>
          <w:rFonts w:ascii="Angsana New" w:hAnsi="Angsana New"/>
          <w:sz w:val="30"/>
          <w:szCs w:val="30"/>
          <w:cs/>
        </w:rPr>
        <w:t xml:space="preserve">ได้ยื่นอุทธรณ์การประเมินดังกล่าวต่อคณะกรรมการพิจารณาอุทธรณ์ของกรมสรรพากร (“คณะกรรมการ”) </w:t>
      </w:r>
      <w:r w:rsidR="00A11268">
        <w:rPr>
          <w:rFonts w:ascii="Angsana New" w:hAnsi="Angsana New" w:hint="cs"/>
          <w:sz w:val="30"/>
          <w:szCs w:val="30"/>
          <w:cs/>
        </w:rPr>
        <w:t>และเมื่อวันที่ 1 ตุลาคม 2563 บริษัทย่อยได้ยื่น</w:t>
      </w:r>
      <w:r w:rsidR="009179A7">
        <w:rPr>
          <w:rFonts w:ascii="Angsana New" w:hAnsi="Angsana New" w:hint="cs"/>
          <w:sz w:val="30"/>
          <w:szCs w:val="30"/>
          <w:cs/>
        </w:rPr>
        <w:t>คำ</w:t>
      </w:r>
      <w:r w:rsidR="00A11268">
        <w:rPr>
          <w:rFonts w:ascii="Angsana New" w:hAnsi="Angsana New" w:hint="cs"/>
          <w:sz w:val="30"/>
          <w:szCs w:val="30"/>
          <w:cs/>
        </w:rPr>
        <w:t>ชี้แจงเพิ่มเติมกรณีอุทธรณ์ดังกล่าว</w:t>
      </w:r>
      <w:r w:rsidR="009179A7">
        <w:rPr>
          <w:rFonts w:ascii="Angsana New" w:hAnsi="Angsana New" w:hint="cs"/>
          <w:sz w:val="30"/>
          <w:szCs w:val="30"/>
          <w:cs/>
        </w:rPr>
        <w:t>ต่อคณะกรรมการ</w:t>
      </w:r>
      <w:r w:rsidR="00A11268">
        <w:rPr>
          <w:rFonts w:ascii="Angsana New" w:hAnsi="Angsana New" w:hint="cs"/>
          <w:sz w:val="30"/>
          <w:szCs w:val="30"/>
          <w:cs/>
        </w:rPr>
        <w:t xml:space="preserve"> </w:t>
      </w:r>
      <w:r w:rsidRPr="0049769B">
        <w:rPr>
          <w:rFonts w:ascii="Angsana New" w:hAnsi="Angsana New"/>
          <w:sz w:val="30"/>
          <w:szCs w:val="30"/>
          <w:cs/>
        </w:rPr>
        <w:t>ขณะนี้คำอุทธรณ์อยู่ในกระบวนการพิจารณาของคณะกรรมการ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33E3E">
        <w:rPr>
          <w:rFonts w:ascii="Angsana New" w:hAnsi="Angsana New" w:hint="cs"/>
          <w:sz w:val="30"/>
          <w:szCs w:val="30"/>
          <w:cs/>
        </w:rPr>
        <w:t>ในระหว่างอุทธรณ์ภาษี</w:t>
      </w:r>
      <w:r>
        <w:rPr>
          <w:rFonts w:ascii="Angsana New" w:hAnsi="Angsana New" w:hint="cs"/>
          <w:sz w:val="30"/>
          <w:szCs w:val="30"/>
          <w:cs/>
        </w:rPr>
        <w:t>อากรดังกล่าว</w:t>
      </w:r>
      <w:r w:rsidRPr="00C33E3E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วางหลักประกันด้วยการจำนำ</w:t>
      </w:r>
      <w:r w:rsidRPr="00C33E3E">
        <w:rPr>
          <w:rFonts w:ascii="Angsana New" w:hAnsi="Angsana New" w:hint="cs"/>
          <w:sz w:val="30"/>
          <w:szCs w:val="30"/>
          <w:cs/>
        </w:rPr>
        <w:t>หนังสือค้ำประกัน</w:t>
      </w:r>
      <w:r>
        <w:rPr>
          <w:rFonts w:ascii="Angsana New" w:hAnsi="Angsana New" w:hint="cs"/>
          <w:sz w:val="30"/>
          <w:szCs w:val="30"/>
          <w:cs/>
        </w:rPr>
        <w:t>ของบริษัทย่อยจำนวน 1.5 ล้านบาท</w:t>
      </w:r>
      <w:r w:rsidRPr="00C33E3E">
        <w:rPr>
          <w:rFonts w:ascii="Angsana New" w:hAnsi="Angsana New" w:hint="cs"/>
          <w:sz w:val="30"/>
          <w:szCs w:val="30"/>
          <w:cs/>
        </w:rPr>
        <w:t xml:space="preserve"> และจดจำนองที่ดินของ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33E3E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บุคคลและกิจการ</w:t>
      </w:r>
      <w:r w:rsidRPr="00C33E3E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ราคาประเมินรวม 153.8 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D36E94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D36E94">
        <w:rPr>
          <w:rFonts w:ascii="Angsana New" w:hAnsi="Angsana New"/>
          <w:sz w:val="30"/>
          <w:szCs w:val="30"/>
          <w:cs/>
        </w:rPr>
        <w:t>ประมาณหนี้สินจากการถูกประเมินภาษีดังกล่าว</w:t>
      </w:r>
      <w:r w:rsidR="000219C3">
        <w:rPr>
          <w:rFonts w:ascii="Angsana New" w:hAnsi="Angsana New" w:hint="cs"/>
          <w:sz w:val="30"/>
          <w:szCs w:val="30"/>
          <w:cs/>
        </w:rPr>
        <w:t xml:space="preserve">ข้างต้นเป็นจำนวนเงินประมาณ </w:t>
      </w:r>
      <w:r w:rsidR="000219C3" w:rsidRPr="00B81FF1">
        <w:rPr>
          <w:rFonts w:ascii="Angsana New" w:hAnsi="Angsana New" w:hint="cs"/>
          <w:sz w:val="30"/>
          <w:szCs w:val="30"/>
          <w:cs/>
        </w:rPr>
        <w:t>79.</w:t>
      </w:r>
      <w:r w:rsidR="000219C3" w:rsidRPr="00B81FF1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E013E4">
        <w:rPr>
          <w:rFonts w:ascii="Angsana New" w:hAnsi="Angsana New"/>
          <w:sz w:val="30"/>
          <w:szCs w:val="30"/>
        </w:rPr>
        <w:t xml:space="preserve"> </w:t>
      </w:r>
      <w:r w:rsidR="00E013E4">
        <w:rPr>
          <w:rFonts w:ascii="Angsana New" w:hAnsi="Angsana New" w:hint="cs"/>
          <w:sz w:val="30"/>
          <w:szCs w:val="30"/>
          <w:cs/>
        </w:rPr>
        <w:t>และ</w:t>
      </w:r>
      <w:r w:rsidR="00CE5F7D">
        <w:rPr>
          <w:rFonts w:ascii="Angsana New" w:hAnsi="Angsana New" w:hint="cs"/>
          <w:sz w:val="30"/>
          <w:szCs w:val="30"/>
          <w:cs/>
        </w:rPr>
        <w:t xml:space="preserve"> 79.6 ล้านบาท ณ วันที่ 30 กันยา</w:t>
      </w:r>
      <w:r w:rsidR="00E013E4">
        <w:rPr>
          <w:rFonts w:ascii="Angsana New" w:hAnsi="Angsana New" w:hint="cs"/>
          <w:sz w:val="30"/>
          <w:szCs w:val="30"/>
          <w:cs/>
        </w:rPr>
        <w:t>ยน 2563 และวันที่ 31 ธันวาคม 2562 ตามลำดับ</w:t>
      </w:r>
    </w:p>
    <w:p w:rsidR="00393AA9" w:rsidRDefault="00393AA9" w:rsidP="00CD5391">
      <w:pPr>
        <w:rPr>
          <w:rFonts w:ascii="Angsana New" w:hAnsi="Angsana New"/>
          <w:b/>
          <w:bCs/>
          <w:sz w:val="30"/>
          <w:szCs w:val="30"/>
        </w:rPr>
      </w:pPr>
    </w:p>
    <w:p w:rsidR="00CD5391" w:rsidRDefault="00CD5391" w:rsidP="00CD5391">
      <w:pPr>
        <w:rPr>
          <w:rFonts w:ascii="Angsana New" w:hAnsi="Angsana New"/>
          <w:b/>
          <w:bCs/>
          <w:sz w:val="30"/>
          <w:szCs w:val="30"/>
        </w:rPr>
      </w:pPr>
      <w:r w:rsidRPr="00B972AD">
        <w:rPr>
          <w:rFonts w:ascii="Angsana New" w:hAnsi="Angsana New"/>
          <w:b/>
          <w:bCs/>
          <w:sz w:val="30"/>
          <w:szCs w:val="30"/>
        </w:rPr>
        <w:t>1</w:t>
      </w:r>
      <w:r w:rsidR="009134BB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Pr="00B972AD">
        <w:rPr>
          <w:rFonts w:ascii="Angsana New" w:hAnsi="Angsana New"/>
          <w:b/>
          <w:bCs/>
          <w:sz w:val="30"/>
          <w:szCs w:val="30"/>
        </w:rPr>
        <w:t>.</w:t>
      </w:r>
      <w:r w:rsidRPr="00B972AD">
        <w:rPr>
          <w:rFonts w:ascii="Angsana New" w:hAnsi="Angsana New"/>
          <w:b/>
          <w:bCs/>
          <w:sz w:val="30"/>
          <w:szCs w:val="30"/>
        </w:rPr>
        <w:tab/>
      </w:r>
      <w:r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782AE8" w:rsidRPr="00782AE8" w:rsidRDefault="00782AE8" w:rsidP="00CD5391">
      <w:pPr>
        <w:rPr>
          <w:rFonts w:ascii="Angsana New" w:hAnsi="Angsana New"/>
          <w:b/>
          <w:bCs/>
          <w:sz w:val="16"/>
          <w:szCs w:val="16"/>
        </w:rPr>
      </w:pPr>
    </w:p>
    <w:p w:rsidR="007156CF" w:rsidRDefault="007156CF" w:rsidP="00715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5358A8">
        <w:rPr>
          <w:rFonts w:ascii="Angsana New" w:hAnsi="Angsana New"/>
          <w:szCs w:val="30"/>
          <w:cs/>
        </w:rPr>
        <w:t>ใน</w:t>
      </w:r>
      <w:r w:rsidRPr="00C12AB0">
        <w:rPr>
          <w:rFonts w:ascii="Angsana New" w:hAnsi="Angsana New" w:hint="cs"/>
          <w:szCs w:val="30"/>
          <w:cs/>
        </w:rPr>
        <w:t>ที่ประชุมคณะกรรมการบริษัท</w:t>
      </w:r>
      <w:r>
        <w:rPr>
          <w:rFonts w:ascii="Angsana New" w:hAnsi="Angsana New" w:hint="cs"/>
          <w:szCs w:val="30"/>
          <w:cs/>
        </w:rPr>
        <w:t>ครั้งที่ 5/2563 เมื่อวันที่ 14 พฤศจิกายน</w:t>
      </w:r>
      <w:r w:rsidRPr="00C12AB0">
        <w:rPr>
          <w:rFonts w:ascii="Angsana New" w:hAnsi="Angsana New" w:hint="cs"/>
          <w:szCs w:val="30"/>
          <w:cs/>
        </w:rPr>
        <w:t xml:space="preserve"> 2563</w:t>
      </w:r>
      <w:r>
        <w:rPr>
          <w:rFonts w:ascii="Angsana New" w:hAnsi="Angsana New" w:hint="cs"/>
          <w:szCs w:val="30"/>
          <w:cs/>
        </w:rPr>
        <w:t xml:space="preserve"> </w:t>
      </w:r>
      <w:r w:rsidRPr="00C12AB0">
        <w:rPr>
          <w:rFonts w:ascii="Angsana New" w:hAnsi="Angsana New" w:hint="cs"/>
          <w:sz w:val="30"/>
          <w:szCs w:val="30"/>
          <w:cs/>
        </w:rPr>
        <w:t>คณะกรรมการมีมติอนุมัติ</w:t>
      </w:r>
      <w:r>
        <w:rPr>
          <w:rFonts w:ascii="Angsana New" w:hAnsi="Angsana New" w:hint="cs"/>
          <w:sz w:val="30"/>
          <w:szCs w:val="30"/>
          <w:cs/>
        </w:rPr>
        <w:t>การขอวงเงินสินเชื่อจากธนาคารในประเทศสองแห่งวงเงินรวม 320 ล้านบาท โดยจดจำนองที่ดินพร้อมสิ่งปลูกสร้างของกลุ่มบริษัท และที่ดินของกิจการที่เกี่ยวข้องกันแห่งหนึ่งเป็นหลักประกัน</w:t>
      </w:r>
    </w:p>
    <w:p w:rsidR="007156CF" w:rsidRPr="007156CF" w:rsidRDefault="007156CF" w:rsidP="007156CF">
      <w:pPr>
        <w:rPr>
          <w:rFonts w:ascii="Angsana New" w:hAnsi="Angsana New"/>
          <w:sz w:val="30"/>
          <w:szCs w:val="30"/>
        </w:rPr>
      </w:pPr>
    </w:p>
    <w:p w:rsidR="00155310" w:rsidRPr="00B972AD" w:rsidRDefault="00155310" w:rsidP="00155310">
      <w:pPr>
        <w:rPr>
          <w:rFonts w:ascii="Angsana New" w:hAnsi="Angsana New"/>
          <w:sz w:val="30"/>
          <w:szCs w:val="30"/>
          <w:cs/>
        </w:rPr>
      </w:pPr>
      <w:r w:rsidRPr="00B972AD">
        <w:rPr>
          <w:rFonts w:ascii="Angsana New" w:hAnsi="Angsana New"/>
          <w:b/>
          <w:bCs/>
          <w:sz w:val="30"/>
          <w:szCs w:val="30"/>
        </w:rPr>
        <w:t>1</w:t>
      </w:r>
      <w:r w:rsidR="009134BB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Pr="00B972AD">
        <w:rPr>
          <w:rFonts w:ascii="Angsana New" w:hAnsi="Angsana New"/>
          <w:b/>
          <w:bCs/>
          <w:sz w:val="30"/>
          <w:szCs w:val="30"/>
        </w:rPr>
        <w:t>.</w:t>
      </w:r>
      <w:r w:rsidRPr="00B972AD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654B5C" w:rsidRPr="008E1013">
        <w:rPr>
          <w:rFonts w:ascii="Angsana New" w:hAnsi="Angsana New" w:hint="cs"/>
          <w:sz w:val="30"/>
          <w:szCs w:val="30"/>
          <w:cs/>
        </w:rPr>
        <w:t>1</w:t>
      </w:r>
      <w:r w:rsidR="00CE5F7D">
        <w:rPr>
          <w:rFonts w:ascii="Angsana New" w:hAnsi="Angsana New" w:hint="cs"/>
          <w:sz w:val="30"/>
          <w:szCs w:val="30"/>
          <w:cs/>
        </w:rPr>
        <w:t>4</w:t>
      </w:r>
      <w:r w:rsidRPr="008E1013">
        <w:rPr>
          <w:rFonts w:ascii="Angsana New" w:hAnsi="Angsana New" w:hint="cs"/>
          <w:sz w:val="30"/>
          <w:szCs w:val="30"/>
          <w:cs/>
        </w:rPr>
        <w:t xml:space="preserve"> </w:t>
      </w:r>
      <w:r w:rsidR="00CE5F7D">
        <w:rPr>
          <w:rFonts w:ascii="Angsana New" w:hAnsi="Angsana New" w:hint="cs"/>
          <w:sz w:val="30"/>
          <w:szCs w:val="30"/>
          <w:cs/>
          <w:lang w:val="en-GB"/>
        </w:rPr>
        <w:t>พฤศจิกายน</w:t>
      </w:r>
      <w:r w:rsidRPr="008E101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8E1013">
        <w:rPr>
          <w:rFonts w:ascii="Angsana New" w:hAnsi="Angsana New"/>
          <w:sz w:val="30"/>
          <w:szCs w:val="30"/>
        </w:rPr>
        <w:t>25</w:t>
      </w:r>
      <w:r w:rsidR="003E3BA5" w:rsidRPr="008E1013">
        <w:rPr>
          <w:rFonts w:ascii="Angsana New" w:hAnsi="Angsana New"/>
          <w:sz w:val="30"/>
          <w:szCs w:val="30"/>
        </w:rPr>
        <w:t>6</w:t>
      </w:r>
      <w:r w:rsidR="009B316A">
        <w:rPr>
          <w:rFonts w:ascii="Angsana New" w:hAnsi="Angsana New" w:hint="cs"/>
          <w:sz w:val="30"/>
          <w:szCs w:val="30"/>
          <w:cs/>
        </w:rPr>
        <w:t>3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065" w:rsidRDefault="008D0065">
      <w:r>
        <w:separator/>
      </w:r>
    </w:p>
  </w:endnote>
  <w:endnote w:type="continuationSeparator" w:id="0">
    <w:p w:rsidR="008D0065" w:rsidRDefault="008D0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A2E" w:rsidRDefault="00067A2E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:rsidR="00067A2E" w:rsidRDefault="00067A2E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A2E" w:rsidRPr="00CD60A0" w:rsidRDefault="00067A2E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9179A7">
      <w:rPr>
        <w:rStyle w:val="PageNumber"/>
        <w:rFonts w:ascii="Angsana New" w:hAnsi="Angsana New"/>
        <w:noProof/>
        <w:sz w:val="30"/>
        <w:szCs w:val="30"/>
      </w:rPr>
      <w:t>41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067A2E" w:rsidRDefault="00067A2E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A2E" w:rsidRPr="00792103" w:rsidRDefault="00067A2E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065" w:rsidRDefault="008D0065">
      <w:r>
        <w:separator/>
      </w:r>
    </w:p>
  </w:footnote>
  <w:footnote w:type="continuationSeparator" w:id="0">
    <w:p w:rsidR="008D0065" w:rsidRDefault="008D00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A2E" w:rsidRDefault="00067A2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067A2E" w:rsidRDefault="00067A2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067A2E" w:rsidRPr="005F70D0" w:rsidRDefault="00067A2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067A2E" w:rsidRPr="00D27ADF" w:rsidRDefault="00067A2E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067A2E" w:rsidRDefault="00067A2E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:rsidR="00067A2E" w:rsidRPr="00D27ADF" w:rsidRDefault="00067A2E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067A2E" w:rsidRPr="00CC5926" w:rsidRDefault="00067A2E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A2E" w:rsidRDefault="00067A2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067A2E" w:rsidRDefault="00067A2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067A2E" w:rsidRPr="005F70D0" w:rsidRDefault="00067A2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067A2E" w:rsidRPr="00D27ADF" w:rsidRDefault="00067A2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067A2E" w:rsidRDefault="00067A2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:rsidR="00067A2E" w:rsidRPr="00D27ADF" w:rsidRDefault="00067A2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067A2E" w:rsidRPr="00CC5926" w:rsidRDefault="00067A2E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2C37858"/>
    <w:multiLevelType w:val="hybridMultilevel"/>
    <w:tmpl w:val="2BA0F72A"/>
    <w:lvl w:ilvl="0" w:tplc="BDB2E5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>
    <w:nsid w:val="3A3E22B8"/>
    <w:multiLevelType w:val="hybridMultilevel"/>
    <w:tmpl w:val="59D01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3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1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1120C5E"/>
    <w:multiLevelType w:val="hybridMultilevel"/>
    <w:tmpl w:val="0D9A2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8">
    <w:nsid w:val="717973FC"/>
    <w:multiLevelType w:val="hybridMultilevel"/>
    <w:tmpl w:val="7E5C1632"/>
    <w:lvl w:ilvl="0" w:tplc="8A86BC2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0"/>
  </w:num>
  <w:num w:numId="13">
    <w:abstractNumId w:val="35"/>
  </w:num>
  <w:num w:numId="14">
    <w:abstractNumId w:val="24"/>
  </w:num>
  <w:num w:numId="15">
    <w:abstractNumId w:val="30"/>
  </w:num>
  <w:num w:numId="16">
    <w:abstractNumId w:val="23"/>
  </w:num>
  <w:num w:numId="17">
    <w:abstractNumId w:val="31"/>
  </w:num>
  <w:num w:numId="18">
    <w:abstractNumId w:val="22"/>
  </w:num>
  <w:num w:numId="19">
    <w:abstractNumId w:val="34"/>
  </w:num>
  <w:num w:numId="20">
    <w:abstractNumId w:val="33"/>
  </w:num>
  <w:num w:numId="21">
    <w:abstractNumId w:val="26"/>
  </w:num>
  <w:num w:numId="22">
    <w:abstractNumId w:val="37"/>
  </w:num>
  <w:num w:numId="23">
    <w:abstractNumId w:val="19"/>
  </w:num>
  <w:num w:numId="24">
    <w:abstractNumId w:val="40"/>
  </w:num>
  <w:num w:numId="25">
    <w:abstractNumId w:val="12"/>
  </w:num>
  <w:num w:numId="26">
    <w:abstractNumId w:val="18"/>
  </w:num>
  <w:num w:numId="27">
    <w:abstractNumId w:val="10"/>
  </w:num>
  <w:num w:numId="28">
    <w:abstractNumId w:val="11"/>
  </w:num>
  <w:num w:numId="29">
    <w:abstractNumId w:val="14"/>
  </w:num>
  <w:num w:numId="30">
    <w:abstractNumId w:val="29"/>
  </w:num>
  <w:num w:numId="31">
    <w:abstractNumId w:val="25"/>
  </w:num>
  <w:num w:numId="32">
    <w:abstractNumId w:val="15"/>
  </w:num>
  <w:num w:numId="33">
    <w:abstractNumId w:val="36"/>
  </w:num>
  <w:num w:numId="34">
    <w:abstractNumId w:val="21"/>
  </w:num>
  <w:num w:numId="35">
    <w:abstractNumId w:val="17"/>
  </w:num>
  <w:num w:numId="36">
    <w:abstractNumId w:val="39"/>
  </w:num>
  <w:num w:numId="37">
    <w:abstractNumId w:val="13"/>
  </w:num>
  <w:num w:numId="38">
    <w:abstractNumId w:val="32"/>
  </w:num>
  <w:num w:numId="39">
    <w:abstractNumId w:val="28"/>
  </w:num>
  <w:num w:numId="40">
    <w:abstractNumId w:val="38"/>
  </w:num>
  <w:num w:numId="41">
    <w:abstractNumId w:val="16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8198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38F0"/>
    <w:rsid w:val="00004141"/>
    <w:rsid w:val="0000423F"/>
    <w:rsid w:val="000043BC"/>
    <w:rsid w:val="000046AC"/>
    <w:rsid w:val="000058E3"/>
    <w:rsid w:val="00005D82"/>
    <w:rsid w:val="00005FF2"/>
    <w:rsid w:val="00006228"/>
    <w:rsid w:val="0000670C"/>
    <w:rsid w:val="00006A26"/>
    <w:rsid w:val="00006BB8"/>
    <w:rsid w:val="0000748B"/>
    <w:rsid w:val="00007515"/>
    <w:rsid w:val="00007594"/>
    <w:rsid w:val="00007BEA"/>
    <w:rsid w:val="00010C3B"/>
    <w:rsid w:val="00010E0E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72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F44"/>
    <w:rsid w:val="000171F1"/>
    <w:rsid w:val="00017389"/>
    <w:rsid w:val="0001744B"/>
    <w:rsid w:val="000174EC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9C3"/>
    <w:rsid w:val="00021AFF"/>
    <w:rsid w:val="00021DBF"/>
    <w:rsid w:val="00021F0D"/>
    <w:rsid w:val="000222CA"/>
    <w:rsid w:val="00022604"/>
    <w:rsid w:val="000231DA"/>
    <w:rsid w:val="0002330A"/>
    <w:rsid w:val="00023D45"/>
    <w:rsid w:val="00023DDB"/>
    <w:rsid w:val="00023E79"/>
    <w:rsid w:val="00023EB1"/>
    <w:rsid w:val="000245F4"/>
    <w:rsid w:val="00024A21"/>
    <w:rsid w:val="00025BB8"/>
    <w:rsid w:val="00025CD8"/>
    <w:rsid w:val="000260CB"/>
    <w:rsid w:val="00026102"/>
    <w:rsid w:val="000262A4"/>
    <w:rsid w:val="0002647A"/>
    <w:rsid w:val="000264A4"/>
    <w:rsid w:val="00026707"/>
    <w:rsid w:val="0002671B"/>
    <w:rsid w:val="000268B9"/>
    <w:rsid w:val="0002742E"/>
    <w:rsid w:val="00027789"/>
    <w:rsid w:val="00027800"/>
    <w:rsid w:val="00030317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8CF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6959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461"/>
    <w:rsid w:val="00042A87"/>
    <w:rsid w:val="00042C1B"/>
    <w:rsid w:val="000434F8"/>
    <w:rsid w:val="000440DE"/>
    <w:rsid w:val="000441A5"/>
    <w:rsid w:val="00044306"/>
    <w:rsid w:val="00044648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47F28"/>
    <w:rsid w:val="00050817"/>
    <w:rsid w:val="00050929"/>
    <w:rsid w:val="000510D2"/>
    <w:rsid w:val="00051874"/>
    <w:rsid w:val="00051BFB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F4A"/>
    <w:rsid w:val="000576C3"/>
    <w:rsid w:val="00057813"/>
    <w:rsid w:val="00057A56"/>
    <w:rsid w:val="00057D11"/>
    <w:rsid w:val="00060AA0"/>
    <w:rsid w:val="00060AE6"/>
    <w:rsid w:val="00060F63"/>
    <w:rsid w:val="0006183B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6F7E"/>
    <w:rsid w:val="00067110"/>
    <w:rsid w:val="00067688"/>
    <w:rsid w:val="000678D5"/>
    <w:rsid w:val="00067A2E"/>
    <w:rsid w:val="00067E38"/>
    <w:rsid w:val="00067FB8"/>
    <w:rsid w:val="00070738"/>
    <w:rsid w:val="00070E33"/>
    <w:rsid w:val="0007174E"/>
    <w:rsid w:val="00071857"/>
    <w:rsid w:val="00071A16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6190"/>
    <w:rsid w:val="00076490"/>
    <w:rsid w:val="000767A6"/>
    <w:rsid w:val="00076C83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1E37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05"/>
    <w:rsid w:val="0009208F"/>
    <w:rsid w:val="0009262F"/>
    <w:rsid w:val="00092A02"/>
    <w:rsid w:val="00093547"/>
    <w:rsid w:val="000940EF"/>
    <w:rsid w:val="00094104"/>
    <w:rsid w:val="00094B92"/>
    <w:rsid w:val="00094DD9"/>
    <w:rsid w:val="0009530D"/>
    <w:rsid w:val="0009545D"/>
    <w:rsid w:val="00095682"/>
    <w:rsid w:val="0009568D"/>
    <w:rsid w:val="00095B0B"/>
    <w:rsid w:val="000962C0"/>
    <w:rsid w:val="0009730C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9F"/>
    <w:rsid w:val="000A3CC9"/>
    <w:rsid w:val="000A4B14"/>
    <w:rsid w:val="000A4D8A"/>
    <w:rsid w:val="000A4DF4"/>
    <w:rsid w:val="000A5218"/>
    <w:rsid w:val="000A528D"/>
    <w:rsid w:val="000A52BF"/>
    <w:rsid w:val="000A5EEE"/>
    <w:rsid w:val="000A6003"/>
    <w:rsid w:val="000A60C4"/>
    <w:rsid w:val="000A64EE"/>
    <w:rsid w:val="000A6D55"/>
    <w:rsid w:val="000A71F1"/>
    <w:rsid w:val="000A71FB"/>
    <w:rsid w:val="000A7201"/>
    <w:rsid w:val="000A79CD"/>
    <w:rsid w:val="000A7A3D"/>
    <w:rsid w:val="000B0518"/>
    <w:rsid w:val="000B089B"/>
    <w:rsid w:val="000B0960"/>
    <w:rsid w:val="000B0BD2"/>
    <w:rsid w:val="000B0E11"/>
    <w:rsid w:val="000B0F70"/>
    <w:rsid w:val="000B14D0"/>
    <w:rsid w:val="000B1A3B"/>
    <w:rsid w:val="000B1AE6"/>
    <w:rsid w:val="000B214D"/>
    <w:rsid w:val="000B22E9"/>
    <w:rsid w:val="000B2374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5AA2"/>
    <w:rsid w:val="000B6130"/>
    <w:rsid w:val="000B6261"/>
    <w:rsid w:val="000B6C88"/>
    <w:rsid w:val="000B6DB9"/>
    <w:rsid w:val="000B7444"/>
    <w:rsid w:val="000B7540"/>
    <w:rsid w:val="000B7A9A"/>
    <w:rsid w:val="000C07CD"/>
    <w:rsid w:val="000C0914"/>
    <w:rsid w:val="000C0943"/>
    <w:rsid w:val="000C0DEA"/>
    <w:rsid w:val="000C12B8"/>
    <w:rsid w:val="000C1603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CBC"/>
    <w:rsid w:val="000C3E4D"/>
    <w:rsid w:val="000C406D"/>
    <w:rsid w:val="000C4184"/>
    <w:rsid w:val="000C4350"/>
    <w:rsid w:val="000C44DA"/>
    <w:rsid w:val="000C455F"/>
    <w:rsid w:val="000C4DC3"/>
    <w:rsid w:val="000C5268"/>
    <w:rsid w:val="000C546F"/>
    <w:rsid w:val="000C55D5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DD"/>
    <w:rsid w:val="000D11C5"/>
    <w:rsid w:val="000D120A"/>
    <w:rsid w:val="000D134A"/>
    <w:rsid w:val="000D1542"/>
    <w:rsid w:val="000D1C58"/>
    <w:rsid w:val="000D1F30"/>
    <w:rsid w:val="000D2255"/>
    <w:rsid w:val="000D269A"/>
    <w:rsid w:val="000D28BE"/>
    <w:rsid w:val="000D2F80"/>
    <w:rsid w:val="000D300A"/>
    <w:rsid w:val="000D3E3D"/>
    <w:rsid w:val="000D476D"/>
    <w:rsid w:val="000D4A48"/>
    <w:rsid w:val="000D53BB"/>
    <w:rsid w:val="000D65C6"/>
    <w:rsid w:val="000D6BAF"/>
    <w:rsid w:val="000D6D84"/>
    <w:rsid w:val="000D6FB7"/>
    <w:rsid w:val="000D71CF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4EA"/>
    <w:rsid w:val="000E457C"/>
    <w:rsid w:val="000E5047"/>
    <w:rsid w:val="000E5361"/>
    <w:rsid w:val="000E55DA"/>
    <w:rsid w:val="000E6156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668"/>
    <w:rsid w:val="000F192A"/>
    <w:rsid w:val="000F1B02"/>
    <w:rsid w:val="000F1CEB"/>
    <w:rsid w:val="000F1F11"/>
    <w:rsid w:val="000F22F5"/>
    <w:rsid w:val="000F292A"/>
    <w:rsid w:val="000F2AF4"/>
    <w:rsid w:val="000F30C1"/>
    <w:rsid w:val="000F38DF"/>
    <w:rsid w:val="000F3946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7053"/>
    <w:rsid w:val="000F7A60"/>
    <w:rsid w:val="000F7BB6"/>
    <w:rsid w:val="00100F3D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5D20"/>
    <w:rsid w:val="001060C1"/>
    <w:rsid w:val="00107B98"/>
    <w:rsid w:val="0011038C"/>
    <w:rsid w:val="001103DB"/>
    <w:rsid w:val="00110C25"/>
    <w:rsid w:val="00110F6E"/>
    <w:rsid w:val="001112F9"/>
    <w:rsid w:val="001114CA"/>
    <w:rsid w:val="00111D92"/>
    <w:rsid w:val="00112081"/>
    <w:rsid w:val="0011210F"/>
    <w:rsid w:val="00112D22"/>
    <w:rsid w:val="00112FB2"/>
    <w:rsid w:val="001130C1"/>
    <w:rsid w:val="001132E7"/>
    <w:rsid w:val="001136CF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17E0C"/>
    <w:rsid w:val="001201A7"/>
    <w:rsid w:val="00121506"/>
    <w:rsid w:val="0012183F"/>
    <w:rsid w:val="001218FE"/>
    <w:rsid w:val="00122009"/>
    <w:rsid w:val="00122220"/>
    <w:rsid w:val="00122807"/>
    <w:rsid w:val="001228AE"/>
    <w:rsid w:val="00123F83"/>
    <w:rsid w:val="0012447E"/>
    <w:rsid w:val="001246B0"/>
    <w:rsid w:val="00124782"/>
    <w:rsid w:val="00124939"/>
    <w:rsid w:val="00124AC3"/>
    <w:rsid w:val="00124B8C"/>
    <w:rsid w:val="00125129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B1D"/>
    <w:rsid w:val="00133F3B"/>
    <w:rsid w:val="00133FB0"/>
    <w:rsid w:val="001348FC"/>
    <w:rsid w:val="00134B0D"/>
    <w:rsid w:val="00134DB2"/>
    <w:rsid w:val="00134DEB"/>
    <w:rsid w:val="00134ED7"/>
    <w:rsid w:val="00135138"/>
    <w:rsid w:val="00135740"/>
    <w:rsid w:val="00135A32"/>
    <w:rsid w:val="001360BB"/>
    <w:rsid w:val="0013692C"/>
    <w:rsid w:val="00136F9B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7E1"/>
    <w:rsid w:val="00141FE3"/>
    <w:rsid w:val="00142274"/>
    <w:rsid w:val="00142F19"/>
    <w:rsid w:val="0014335B"/>
    <w:rsid w:val="0014342E"/>
    <w:rsid w:val="00143D9B"/>
    <w:rsid w:val="00144320"/>
    <w:rsid w:val="00144D58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B97"/>
    <w:rsid w:val="00147E54"/>
    <w:rsid w:val="00147F37"/>
    <w:rsid w:val="0015041C"/>
    <w:rsid w:val="00150A16"/>
    <w:rsid w:val="00150BFE"/>
    <w:rsid w:val="00151210"/>
    <w:rsid w:val="00151549"/>
    <w:rsid w:val="00151604"/>
    <w:rsid w:val="0015214B"/>
    <w:rsid w:val="00152584"/>
    <w:rsid w:val="0015298A"/>
    <w:rsid w:val="0015314C"/>
    <w:rsid w:val="001539DD"/>
    <w:rsid w:val="001542C3"/>
    <w:rsid w:val="001545CA"/>
    <w:rsid w:val="00155310"/>
    <w:rsid w:val="00155810"/>
    <w:rsid w:val="0015599E"/>
    <w:rsid w:val="00155CB3"/>
    <w:rsid w:val="00155D8E"/>
    <w:rsid w:val="00155EBB"/>
    <w:rsid w:val="00155FF6"/>
    <w:rsid w:val="0015601E"/>
    <w:rsid w:val="00156782"/>
    <w:rsid w:val="00157581"/>
    <w:rsid w:val="0015799C"/>
    <w:rsid w:val="00157FE9"/>
    <w:rsid w:val="0016008F"/>
    <w:rsid w:val="001605B1"/>
    <w:rsid w:val="00160C53"/>
    <w:rsid w:val="00160E0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901"/>
    <w:rsid w:val="00170CFB"/>
    <w:rsid w:val="0017129E"/>
    <w:rsid w:val="0017134D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D25"/>
    <w:rsid w:val="001817DF"/>
    <w:rsid w:val="00181933"/>
    <w:rsid w:val="00181B75"/>
    <w:rsid w:val="00181D6B"/>
    <w:rsid w:val="00181E44"/>
    <w:rsid w:val="00181E8B"/>
    <w:rsid w:val="00182224"/>
    <w:rsid w:val="0018288D"/>
    <w:rsid w:val="00182CE2"/>
    <w:rsid w:val="001834FE"/>
    <w:rsid w:val="00183635"/>
    <w:rsid w:val="00183679"/>
    <w:rsid w:val="00184DE5"/>
    <w:rsid w:val="00184EF2"/>
    <w:rsid w:val="0018538F"/>
    <w:rsid w:val="001856CC"/>
    <w:rsid w:val="00185EC9"/>
    <w:rsid w:val="001863CD"/>
    <w:rsid w:val="001865F1"/>
    <w:rsid w:val="00187000"/>
    <w:rsid w:val="00187146"/>
    <w:rsid w:val="001871BD"/>
    <w:rsid w:val="0018728A"/>
    <w:rsid w:val="00190804"/>
    <w:rsid w:val="0019093B"/>
    <w:rsid w:val="00190AB5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3C11"/>
    <w:rsid w:val="001948CD"/>
    <w:rsid w:val="0019506A"/>
    <w:rsid w:val="0019655F"/>
    <w:rsid w:val="00196F4B"/>
    <w:rsid w:val="001972F3"/>
    <w:rsid w:val="00197804"/>
    <w:rsid w:val="001979F2"/>
    <w:rsid w:val="00197C3F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8A5"/>
    <w:rsid w:val="001A49C4"/>
    <w:rsid w:val="001A4A7B"/>
    <w:rsid w:val="001A4AAE"/>
    <w:rsid w:val="001A4F9B"/>
    <w:rsid w:val="001A4FCC"/>
    <w:rsid w:val="001A58AB"/>
    <w:rsid w:val="001A5955"/>
    <w:rsid w:val="001A5B99"/>
    <w:rsid w:val="001A616C"/>
    <w:rsid w:val="001A6ABB"/>
    <w:rsid w:val="001A7738"/>
    <w:rsid w:val="001A7A27"/>
    <w:rsid w:val="001A7E32"/>
    <w:rsid w:val="001B01FE"/>
    <w:rsid w:val="001B069F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201"/>
    <w:rsid w:val="001B4328"/>
    <w:rsid w:val="001B458F"/>
    <w:rsid w:val="001B47A9"/>
    <w:rsid w:val="001B4867"/>
    <w:rsid w:val="001B5C55"/>
    <w:rsid w:val="001B5D92"/>
    <w:rsid w:val="001B60CE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4E6C"/>
    <w:rsid w:val="001C539B"/>
    <w:rsid w:val="001C5678"/>
    <w:rsid w:val="001C5A7D"/>
    <w:rsid w:val="001C5E78"/>
    <w:rsid w:val="001C62DE"/>
    <w:rsid w:val="001C6A9A"/>
    <w:rsid w:val="001C6E97"/>
    <w:rsid w:val="001C7863"/>
    <w:rsid w:val="001C7B67"/>
    <w:rsid w:val="001D0609"/>
    <w:rsid w:val="001D098C"/>
    <w:rsid w:val="001D0C6B"/>
    <w:rsid w:val="001D1501"/>
    <w:rsid w:val="001D19CA"/>
    <w:rsid w:val="001D236E"/>
    <w:rsid w:val="001D346B"/>
    <w:rsid w:val="001D36B5"/>
    <w:rsid w:val="001D45E8"/>
    <w:rsid w:val="001D4B68"/>
    <w:rsid w:val="001D54C3"/>
    <w:rsid w:val="001D5F69"/>
    <w:rsid w:val="001D62F4"/>
    <w:rsid w:val="001D67EB"/>
    <w:rsid w:val="001D6EEA"/>
    <w:rsid w:val="001D75CC"/>
    <w:rsid w:val="001D7899"/>
    <w:rsid w:val="001E07F9"/>
    <w:rsid w:val="001E0898"/>
    <w:rsid w:val="001E10B3"/>
    <w:rsid w:val="001E1257"/>
    <w:rsid w:val="001E130F"/>
    <w:rsid w:val="001E144A"/>
    <w:rsid w:val="001E1479"/>
    <w:rsid w:val="001E19BA"/>
    <w:rsid w:val="001E1A61"/>
    <w:rsid w:val="001E1F4F"/>
    <w:rsid w:val="001E2023"/>
    <w:rsid w:val="001E211F"/>
    <w:rsid w:val="001E248C"/>
    <w:rsid w:val="001E2696"/>
    <w:rsid w:val="001E2C2D"/>
    <w:rsid w:val="001E2F55"/>
    <w:rsid w:val="001E2F6A"/>
    <w:rsid w:val="001E3DF5"/>
    <w:rsid w:val="001E3DF7"/>
    <w:rsid w:val="001E408A"/>
    <w:rsid w:val="001E40A3"/>
    <w:rsid w:val="001E6302"/>
    <w:rsid w:val="001E6A35"/>
    <w:rsid w:val="001E6AFC"/>
    <w:rsid w:val="001E6B2F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0F9"/>
    <w:rsid w:val="001F7589"/>
    <w:rsid w:val="001F7751"/>
    <w:rsid w:val="001F77E8"/>
    <w:rsid w:val="00200041"/>
    <w:rsid w:val="002000D7"/>
    <w:rsid w:val="0020012A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572"/>
    <w:rsid w:val="00205853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1CC9"/>
    <w:rsid w:val="00212164"/>
    <w:rsid w:val="00212323"/>
    <w:rsid w:val="0021258E"/>
    <w:rsid w:val="00213143"/>
    <w:rsid w:val="00213378"/>
    <w:rsid w:val="002138D1"/>
    <w:rsid w:val="002139C5"/>
    <w:rsid w:val="002149EB"/>
    <w:rsid w:val="00214CC2"/>
    <w:rsid w:val="00214D73"/>
    <w:rsid w:val="00214DC9"/>
    <w:rsid w:val="00215783"/>
    <w:rsid w:val="00215B5F"/>
    <w:rsid w:val="0021606D"/>
    <w:rsid w:val="002161C6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67B"/>
    <w:rsid w:val="002237E9"/>
    <w:rsid w:val="0022390F"/>
    <w:rsid w:val="00223B90"/>
    <w:rsid w:val="00223F8D"/>
    <w:rsid w:val="002241CC"/>
    <w:rsid w:val="0022426F"/>
    <w:rsid w:val="002242BE"/>
    <w:rsid w:val="00224837"/>
    <w:rsid w:val="00225184"/>
    <w:rsid w:val="00225361"/>
    <w:rsid w:val="00225612"/>
    <w:rsid w:val="00225964"/>
    <w:rsid w:val="00225FB2"/>
    <w:rsid w:val="0022658D"/>
    <w:rsid w:val="0022743F"/>
    <w:rsid w:val="00227509"/>
    <w:rsid w:val="00227920"/>
    <w:rsid w:val="00227F74"/>
    <w:rsid w:val="002302FE"/>
    <w:rsid w:val="002310DA"/>
    <w:rsid w:val="00231E67"/>
    <w:rsid w:val="0023246D"/>
    <w:rsid w:val="00232E73"/>
    <w:rsid w:val="00233476"/>
    <w:rsid w:val="00233B2F"/>
    <w:rsid w:val="00233D00"/>
    <w:rsid w:val="00234609"/>
    <w:rsid w:val="00235469"/>
    <w:rsid w:val="002359D1"/>
    <w:rsid w:val="00235F31"/>
    <w:rsid w:val="00236EB5"/>
    <w:rsid w:val="00236EB9"/>
    <w:rsid w:val="002372D9"/>
    <w:rsid w:val="00237582"/>
    <w:rsid w:val="002376AB"/>
    <w:rsid w:val="002378DD"/>
    <w:rsid w:val="00237ACE"/>
    <w:rsid w:val="0024031E"/>
    <w:rsid w:val="00240716"/>
    <w:rsid w:val="00240E4F"/>
    <w:rsid w:val="0024130A"/>
    <w:rsid w:val="0024132C"/>
    <w:rsid w:val="00241F21"/>
    <w:rsid w:val="00241FDE"/>
    <w:rsid w:val="0024223D"/>
    <w:rsid w:val="00242D58"/>
    <w:rsid w:val="00242DDD"/>
    <w:rsid w:val="00242F91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DF2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1F91"/>
    <w:rsid w:val="002523D4"/>
    <w:rsid w:val="002529C2"/>
    <w:rsid w:val="002529D7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DD0"/>
    <w:rsid w:val="00255CF9"/>
    <w:rsid w:val="002565F7"/>
    <w:rsid w:val="00256935"/>
    <w:rsid w:val="002575D1"/>
    <w:rsid w:val="0025797F"/>
    <w:rsid w:val="00257BF9"/>
    <w:rsid w:val="00257CD3"/>
    <w:rsid w:val="00260734"/>
    <w:rsid w:val="00260AC9"/>
    <w:rsid w:val="00261332"/>
    <w:rsid w:val="002617CF"/>
    <w:rsid w:val="002617ED"/>
    <w:rsid w:val="002618B0"/>
    <w:rsid w:val="0026198F"/>
    <w:rsid w:val="00261F5C"/>
    <w:rsid w:val="0026247D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829"/>
    <w:rsid w:val="002679DE"/>
    <w:rsid w:val="00267E95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3C37"/>
    <w:rsid w:val="00283CC0"/>
    <w:rsid w:val="0028442C"/>
    <w:rsid w:val="00285121"/>
    <w:rsid w:val="00285328"/>
    <w:rsid w:val="00285696"/>
    <w:rsid w:val="00285912"/>
    <w:rsid w:val="00285B1A"/>
    <w:rsid w:val="00285DC7"/>
    <w:rsid w:val="0028611C"/>
    <w:rsid w:val="002863D2"/>
    <w:rsid w:val="00287081"/>
    <w:rsid w:val="002878A0"/>
    <w:rsid w:val="00287A4E"/>
    <w:rsid w:val="0029026D"/>
    <w:rsid w:val="00290BEE"/>
    <w:rsid w:val="00290F03"/>
    <w:rsid w:val="00290F5A"/>
    <w:rsid w:val="00291A03"/>
    <w:rsid w:val="00291B12"/>
    <w:rsid w:val="002922F3"/>
    <w:rsid w:val="002926B7"/>
    <w:rsid w:val="002931D3"/>
    <w:rsid w:val="00293227"/>
    <w:rsid w:val="00293264"/>
    <w:rsid w:val="00293B99"/>
    <w:rsid w:val="002944D4"/>
    <w:rsid w:val="002945CD"/>
    <w:rsid w:val="002947CF"/>
    <w:rsid w:val="00294A61"/>
    <w:rsid w:val="00294AF1"/>
    <w:rsid w:val="00295241"/>
    <w:rsid w:val="00295279"/>
    <w:rsid w:val="00295470"/>
    <w:rsid w:val="00295775"/>
    <w:rsid w:val="0029597E"/>
    <w:rsid w:val="00295ADF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0835"/>
    <w:rsid w:val="002A150A"/>
    <w:rsid w:val="002A21ED"/>
    <w:rsid w:val="002A26E0"/>
    <w:rsid w:val="002A278E"/>
    <w:rsid w:val="002A2DAE"/>
    <w:rsid w:val="002A38E0"/>
    <w:rsid w:val="002A3A5F"/>
    <w:rsid w:val="002A3B70"/>
    <w:rsid w:val="002A462D"/>
    <w:rsid w:val="002A46AA"/>
    <w:rsid w:val="002A48DA"/>
    <w:rsid w:val="002A51DA"/>
    <w:rsid w:val="002A61B2"/>
    <w:rsid w:val="002A64F9"/>
    <w:rsid w:val="002A67A1"/>
    <w:rsid w:val="002A6842"/>
    <w:rsid w:val="002A6DD1"/>
    <w:rsid w:val="002A754E"/>
    <w:rsid w:val="002B00BF"/>
    <w:rsid w:val="002B02B4"/>
    <w:rsid w:val="002B0649"/>
    <w:rsid w:val="002B071B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E9D"/>
    <w:rsid w:val="002C1791"/>
    <w:rsid w:val="002C18BD"/>
    <w:rsid w:val="002C1D77"/>
    <w:rsid w:val="002C1EE1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46BA"/>
    <w:rsid w:val="002C4779"/>
    <w:rsid w:val="002C514F"/>
    <w:rsid w:val="002C530A"/>
    <w:rsid w:val="002C5648"/>
    <w:rsid w:val="002C5A32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ACC"/>
    <w:rsid w:val="002D1207"/>
    <w:rsid w:val="002D153D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BFC"/>
    <w:rsid w:val="002D5D74"/>
    <w:rsid w:val="002D6216"/>
    <w:rsid w:val="002D6712"/>
    <w:rsid w:val="002D6AE9"/>
    <w:rsid w:val="002D6B02"/>
    <w:rsid w:val="002D76C7"/>
    <w:rsid w:val="002D77B1"/>
    <w:rsid w:val="002D788A"/>
    <w:rsid w:val="002E0661"/>
    <w:rsid w:val="002E1755"/>
    <w:rsid w:val="002E2C6D"/>
    <w:rsid w:val="002E2CAD"/>
    <w:rsid w:val="002E3604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7E9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BEB"/>
    <w:rsid w:val="00300E40"/>
    <w:rsid w:val="00301049"/>
    <w:rsid w:val="0030182F"/>
    <w:rsid w:val="00301D12"/>
    <w:rsid w:val="00302003"/>
    <w:rsid w:val="0030243C"/>
    <w:rsid w:val="00302BE8"/>
    <w:rsid w:val="00302C9A"/>
    <w:rsid w:val="00302DB3"/>
    <w:rsid w:val="00302E7A"/>
    <w:rsid w:val="00302EB7"/>
    <w:rsid w:val="00304052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160A"/>
    <w:rsid w:val="0031178A"/>
    <w:rsid w:val="00312312"/>
    <w:rsid w:val="0031279C"/>
    <w:rsid w:val="0031291B"/>
    <w:rsid w:val="00312DF0"/>
    <w:rsid w:val="003134C7"/>
    <w:rsid w:val="003138CF"/>
    <w:rsid w:val="0031515E"/>
    <w:rsid w:val="00315582"/>
    <w:rsid w:val="00315717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CC2"/>
    <w:rsid w:val="00317E99"/>
    <w:rsid w:val="00317EEF"/>
    <w:rsid w:val="00317F6E"/>
    <w:rsid w:val="0032051D"/>
    <w:rsid w:val="00320662"/>
    <w:rsid w:val="003207A5"/>
    <w:rsid w:val="00320C21"/>
    <w:rsid w:val="00321047"/>
    <w:rsid w:val="0032167A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D54"/>
    <w:rsid w:val="00325FFB"/>
    <w:rsid w:val="0032618C"/>
    <w:rsid w:val="0032636A"/>
    <w:rsid w:val="00326719"/>
    <w:rsid w:val="003270C7"/>
    <w:rsid w:val="00327234"/>
    <w:rsid w:val="00327258"/>
    <w:rsid w:val="0032760A"/>
    <w:rsid w:val="003277B0"/>
    <w:rsid w:val="00327B8B"/>
    <w:rsid w:val="00330070"/>
    <w:rsid w:val="003305A2"/>
    <w:rsid w:val="0033081D"/>
    <w:rsid w:val="00330ADD"/>
    <w:rsid w:val="00330E69"/>
    <w:rsid w:val="003310B1"/>
    <w:rsid w:val="00331322"/>
    <w:rsid w:val="00332B3D"/>
    <w:rsid w:val="0033318E"/>
    <w:rsid w:val="003333E7"/>
    <w:rsid w:val="00333413"/>
    <w:rsid w:val="0033376E"/>
    <w:rsid w:val="00333CCF"/>
    <w:rsid w:val="00334006"/>
    <w:rsid w:val="003345F9"/>
    <w:rsid w:val="003347E2"/>
    <w:rsid w:val="00334AFF"/>
    <w:rsid w:val="00334B89"/>
    <w:rsid w:val="00336486"/>
    <w:rsid w:val="00336A22"/>
    <w:rsid w:val="00336DCA"/>
    <w:rsid w:val="00336F3C"/>
    <w:rsid w:val="00336FD2"/>
    <w:rsid w:val="00337110"/>
    <w:rsid w:val="0033726B"/>
    <w:rsid w:val="00337808"/>
    <w:rsid w:val="0034044C"/>
    <w:rsid w:val="0034059E"/>
    <w:rsid w:val="00340A40"/>
    <w:rsid w:val="00341A0C"/>
    <w:rsid w:val="00341CDD"/>
    <w:rsid w:val="00341D85"/>
    <w:rsid w:val="00342297"/>
    <w:rsid w:val="0034258E"/>
    <w:rsid w:val="003425E4"/>
    <w:rsid w:val="00342D51"/>
    <w:rsid w:val="00342DA1"/>
    <w:rsid w:val="00343208"/>
    <w:rsid w:val="003433A0"/>
    <w:rsid w:val="003434FB"/>
    <w:rsid w:val="003439BB"/>
    <w:rsid w:val="00343BC5"/>
    <w:rsid w:val="00343BFB"/>
    <w:rsid w:val="00343ECC"/>
    <w:rsid w:val="003449D4"/>
    <w:rsid w:val="00344C99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E40"/>
    <w:rsid w:val="00347F01"/>
    <w:rsid w:val="0035064F"/>
    <w:rsid w:val="0035073F"/>
    <w:rsid w:val="00350A66"/>
    <w:rsid w:val="00351544"/>
    <w:rsid w:val="003519F6"/>
    <w:rsid w:val="00352115"/>
    <w:rsid w:val="00352543"/>
    <w:rsid w:val="0035290B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6085"/>
    <w:rsid w:val="00356755"/>
    <w:rsid w:val="003571DB"/>
    <w:rsid w:val="0035734D"/>
    <w:rsid w:val="0035757C"/>
    <w:rsid w:val="003578F4"/>
    <w:rsid w:val="00357E3B"/>
    <w:rsid w:val="00360179"/>
    <w:rsid w:val="00360C77"/>
    <w:rsid w:val="00361E11"/>
    <w:rsid w:val="003625F8"/>
    <w:rsid w:val="00362895"/>
    <w:rsid w:val="00363215"/>
    <w:rsid w:val="0036335C"/>
    <w:rsid w:val="003633A2"/>
    <w:rsid w:val="00363454"/>
    <w:rsid w:val="003639CD"/>
    <w:rsid w:val="003643DE"/>
    <w:rsid w:val="003646C8"/>
    <w:rsid w:val="003649B9"/>
    <w:rsid w:val="0036504B"/>
    <w:rsid w:val="003650FE"/>
    <w:rsid w:val="00365340"/>
    <w:rsid w:val="003658E6"/>
    <w:rsid w:val="00366086"/>
    <w:rsid w:val="00366A6B"/>
    <w:rsid w:val="00366FD5"/>
    <w:rsid w:val="00370053"/>
    <w:rsid w:val="00370D48"/>
    <w:rsid w:val="0037136E"/>
    <w:rsid w:val="003713D1"/>
    <w:rsid w:val="003713D7"/>
    <w:rsid w:val="00371440"/>
    <w:rsid w:val="00371633"/>
    <w:rsid w:val="00372892"/>
    <w:rsid w:val="00372C10"/>
    <w:rsid w:val="0037318C"/>
    <w:rsid w:val="003732B9"/>
    <w:rsid w:val="00373F4B"/>
    <w:rsid w:val="003749BC"/>
    <w:rsid w:val="00374AB9"/>
    <w:rsid w:val="00374D15"/>
    <w:rsid w:val="00375097"/>
    <w:rsid w:val="00375373"/>
    <w:rsid w:val="00375591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6BC"/>
    <w:rsid w:val="00382D34"/>
    <w:rsid w:val="00382DCA"/>
    <w:rsid w:val="00382DD0"/>
    <w:rsid w:val="00383144"/>
    <w:rsid w:val="003832D6"/>
    <w:rsid w:val="0038367E"/>
    <w:rsid w:val="00384284"/>
    <w:rsid w:val="00384D01"/>
    <w:rsid w:val="00384E1E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90BAE"/>
    <w:rsid w:val="00390FC2"/>
    <w:rsid w:val="003911CF"/>
    <w:rsid w:val="003916BB"/>
    <w:rsid w:val="00391A05"/>
    <w:rsid w:val="00391EA4"/>
    <w:rsid w:val="00391EDA"/>
    <w:rsid w:val="003924D5"/>
    <w:rsid w:val="003924F4"/>
    <w:rsid w:val="003925B5"/>
    <w:rsid w:val="00392AA1"/>
    <w:rsid w:val="00392CB7"/>
    <w:rsid w:val="00393939"/>
    <w:rsid w:val="00393A93"/>
    <w:rsid w:val="00393AA9"/>
    <w:rsid w:val="00393CC3"/>
    <w:rsid w:val="00394181"/>
    <w:rsid w:val="00394197"/>
    <w:rsid w:val="00394238"/>
    <w:rsid w:val="0039478B"/>
    <w:rsid w:val="00395323"/>
    <w:rsid w:val="003959E5"/>
    <w:rsid w:val="00395DFE"/>
    <w:rsid w:val="00395F89"/>
    <w:rsid w:val="00396576"/>
    <w:rsid w:val="003967C1"/>
    <w:rsid w:val="00396884"/>
    <w:rsid w:val="003971B3"/>
    <w:rsid w:val="00397373"/>
    <w:rsid w:val="00397572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BA7"/>
    <w:rsid w:val="003A1D10"/>
    <w:rsid w:val="003A31FD"/>
    <w:rsid w:val="003A395B"/>
    <w:rsid w:val="003A3FBC"/>
    <w:rsid w:val="003A4653"/>
    <w:rsid w:val="003A535A"/>
    <w:rsid w:val="003A5896"/>
    <w:rsid w:val="003A59A0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E86"/>
    <w:rsid w:val="003B3EAE"/>
    <w:rsid w:val="003B45FA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72D0"/>
    <w:rsid w:val="003B74B2"/>
    <w:rsid w:val="003C1694"/>
    <w:rsid w:val="003C2375"/>
    <w:rsid w:val="003C244D"/>
    <w:rsid w:val="003C2A02"/>
    <w:rsid w:val="003C3466"/>
    <w:rsid w:val="003C3475"/>
    <w:rsid w:val="003C4239"/>
    <w:rsid w:val="003C448A"/>
    <w:rsid w:val="003C48A2"/>
    <w:rsid w:val="003C4B7E"/>
    <w:rsid w:val="003C52A2"/>
    <w:rsid w:val="003C548F"/>
    <w:rsid w:val="003C5EE3"/>
    <w:rsid w:val="003C64BB"/>
    <w:rsid w:val="003C6670"/>
    <w:rsid w:val="003C7BD4"/>
    <w:rsid w:val="003D0460"/>
    <w:rsid w:val="003D07F8"/>
    <w:rsid w:val="003D0D2A"/>
    <w:rsid w:val="003D0F42"/>
    <w:rsid w:val="003D15D3"/>
    <w:rsid w:val="003D1C43"/>
    <w:rsid w:val="003D2230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DA8"/>
    <w:rsid w:val="003D7012"/>
    <w:rsid w:val="003D768F"/>
    <w:rsid w:val="003E00F7"/>
    <w:rsid w:val="003E0F00"/>
    <w:rsid w:val="003E0F08"/>
    <w:rsid w:val="003E142C"/>
    <w:rsid w:val="003E146E"/>
    <w:rsid w:val="003E1901"/>
    <w:rsid w:val="003E1924"/>
    <w:rsid w:val="003E226A"/>
    <w:rsid w:val="003E2C08"/>
    <w:rsid w:val="003E2ECF"/>
    <w:rsid w:val="003E31EA"/>
    <w:rsid w:val="003E32AC"/>
    <w:rsid w:val="003E3457"/>
    <w:rsid w:val="003E3BA5"/>
    <w:rsid w:val="003E3CAF"/>
    <w:rsid w:val="003E3D16"/>
    <w:rsid w:val="003E4353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AC2"/>
    <w:rsid w:val="003E7E29"/>
    <w:rsid w:val="003F05A8"/>
    <w:rsid w:val="003F0939"/>
    <w:rsid w:val="003F0E26"/>
    <w:rsid w:val="003F0E3D"/>
    <w:rsid w:val="003F1869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AE5"/>
    <w:rsid w:val="003F798C"/>
    <w:rsid w:val="003F7A87"/>
    <w:rsid w:val="003F7BA0"/>
    <w:rsid w:val="003F7BE1"/>
    <w:rsid w:val="004001ED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5A0"/>
    <w:rsid w:val="00406C3D"/>
    <w:rsid w:val="0040708D"/>
    <w:rsid w:val="0040714A"/>
    <w:rsid w:val="00407706"/>
    <w:rsid w:val="004077B6"/>
    <w:rsid w:val="004077EC"/>
    <w:rsid w:val="0041006B"/>
    <w:rsid w:val="0041017D"/>
    <w:rsid w:val="0041058F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35A0"/>
    <w:rsid w:val="004135C1"/>
    <w:rsid w:val="0041370F"/>
    <w:rsid w:val="00413ABD"/>
    <w:rsid w:val="00414CF6"/>
    <w:rsid w:val="00415A12"/>
    <w:rsid w:val="00415BAD"/>
    <w:rsid w:val="00415C54"/>
    <w:rsid w:val="00415F44"/>
    <w:rsid w:val="00416407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2B4"/>
    <w:rsid w:val="00421C0F"/>
    <w:rsid w:val="004220A6"/>
    <w:rsid w:val="004221EF"/>
    <w:rsid w:val="004226AF"/>
    <w:rsid w:val="004232B5"/>
    <w:rsid w:val="0042340C"/>
    <w:rsid w:val="004236E7"/>
    <w:rsid w:val="00423775"/>
    <w:rsid w:val="00424186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C69"/>
    <w:rsid w:val="00427D0C"/>
    <w:rsid w:val="00430383"/>
    <w:rsid w:val="00430A17"/>
    <w:rsid w:val="00430A6C"/>
    <w:rsid w:val="00431100"/>
    <w:rsid w:val="004312B7"/>
    <w:rsid w:val="00431418"/>
    <w:rsid w:val="00431C44"/>
    <w:rsid w:val="004324DB"/>
    <w:rsid w:val="00432F0E"/>
    <w:rsid w:val="0043392D"/>
    <w:rsid w:val="00433C21"/>
    <w:rsid w:val="0043432E"/>
    <w:rsid w:val="00434646"/>
    <w:rsid w:val="00434CDC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6F2"/>
    <w:rsid w:val="00441C3B"/>
    <w:rsid w:val="004423E9"/>
    <w:rsid w:val="004434A9"/>
    <w:rsid w:val="004436CA"/>
    <w:rsid w:val="00443794"/>
    <w:rsid w:val="004438C2"/>
    <w:rsid w:val="004439C7"/>
    <w:rsid w:val="00444225"/>
    <w:rsid w:val="00444897"/>
    <w:rsid w:val="004449BA"/>
    <w:rsid w:val="00445815"/>
    <w:rsid w:val="00445FCD"/>
    <w:rsid w:val="00446218"/>
    <w:rsid w:val="004464A1"/>
    <w:rsid w:val="00446B98"/>
    <w:rsid w:val="0044757A"/>
    <w:rsid w:val="00447A30"/>
    <w:rsid w:val="0045054D"/>
    <w:rsid w:val="004506EB"/>
    <w:rsid w:val="004507D9"/>
    <w:rsid w:val="00450D86"/>
    <w:rsid w:val="004513D1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883"/>
    <w:rsid w:val="00462F55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1E4"/>
    <w:rsid w:val="004674C0"/>
    <w:rsid w:val="00467745"/>
    <w:rsid w:val="00467939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424E"/>
    <w:rsid w:val="0047432C"/>
    <w:rsid w:val="00474887"/>
    <w:rsid w:val="00474D44"/>
    <w:rsid w:val="00474FA1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BEA"/>
    <w:rsid w:val="00482BEE"/>
    <w:rsid w:val="00483630"/>
    <w:rsid w:val="0048406A"/>
    <w:rsid w:val="0048412C"/>
    <w:rsid w:val="00485073"/>
    <w:rsid w:val="004850E3"/>
    <w:rsid w:val="00485C47"/>
    <w:rsid w:val="004867DB"/>
    <w:rsid w:val="0048682C"/>
    <w:rsid w:val="00486CCC"/>
    <w:rsid w:val="004874B2"/>
    <w:rsid w:val="00487799"/>
    <w:rsid w:val="004877CB"/>
    <w:rsid w:val="00487F84"/>
    <w:rsid w:val="0049059D"/>
    <w:rsid w:val="0049175D"/>
    <w:rsid w:val="00491765"/>
    <w:rsid w:val="004917DB"/>
    <w:rsid w:val="00491C42"/>
    <w:rsid w:val="00492235"/>
    <w:rsid w:val="0049257A"/>
    <w:rsid w:val="0049271E"/>
    <w:rsid w:val="00492761"/>
    <w:rsid w:val="004930C6"/>
    <w:rsid w:val="0049316D"/>
    <w:rsid w:val="004937FE"/>
    <w:rsid w:val="004940A2"/>
    <w:rsid w:val="00494338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58"/>
    <w:rsid w:val="004975AA"/>
    <w:rsid w:val="004A088E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4D08"/>
    <w:rsid w:val="004A52EB"/>
    <w:rsid w:val="004A5C4C"/>
    <w:rsid w:val="004A5DFA"/>
    <w:rsid w:val="004A5FF2"/>
    <w:rsid w:val="004A608F"/>
    <w:rsid w:val="004A63FE"/>
    <w:rsid w:val="004A699D"/>
    <w:rsid w:val="004A6A0D"/>
    <w:rsid w:val="004A6A61"/>
    <w:rsid w:val="004A74D5"/>
    <w:rsid w:val="004A7685"/>
    <w:rsid w:val="004A76EE"/>
    <w:rsid w:val="004A7855"/>
    <w:rsid w:val="004A798C"/>
    <w:rsid w:val="004A7EFC"/>
    <w:rsid w:val="004B036D"/>
    <w:rsid w:val="004B0B9A"/>
    <w:rsid w:val="004B1936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7737"/>
    <w:rsid w:val="004C77E2"/>
    <w:rsid w:val="004C786D"/>
    <w:rsid w:val="004C7B12"/>
    <w:rsid w:val="004C7DBE"/>
    <w:rsid w:val="004C7ED7"/>
    <w:rsid w:val="004D0065"/>
    <w:rsid w:val="004D08A2"/>
    <w:rsid w:val="004D0A25"/>
    <w:rsid w:val="004D0F7F"/>
    <w:rsid w:val="004D10B4"/>
    <w:rsid w:val="004D10BB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607"/>
    <w:rsid w:val="004D5BF4"/>
    <w:rsid w:val="004D5C0A"/>
    <w:rsid w:val="004D62A4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819"/>
    <w:rsid w:val="004E1B20"/>
    <w:rsid w:val="004E233A"/>
    <w:rsid w:val="004E239A"/>
    <w:rsid w:val="004E24C4"/>
    <w:rsid w:val="004E43C5"/>
    <w:rsid w:val="004E4492"/>
    <w:rsid w:val="004E49DF"/>
    <w:rsid w:val="004E4A53"/>
    <w:rsid w:val="004E50D7"/>
    <w:rsid w:val="004E50DB"/>
    <w:rsid w:val="004E5915"/>
    <w:rsid w:val="004E59C2"/>
    <w:rsid w:val="004E6804"/>
    <w:rsid w:val="004E76CB"/>
    <w:rsid w:val="004E79F1"/>
    <w:rsid w:val="004F0105"/>
    <w:rsid w:val="004F01CE"/>
    <w:rsid w:val="004F05CB"/>
    <w:rsid w:val="004F1178"/>
    <w:rsid w:val="004F11E8"/>
    <w:rsid w:val="004F1537"/>
    <w:rsid w:val="004F1930"/>
    <w:rsid w:val="004F1A2A"/>
    <w:rsid w:val="004F1E47"/>
    <w:rsid w:val="004F2201"/>
    <w:rsid w:val="004F23D9"/>
    <w:rsid w:val="004F2806"/>
    <w:rsid w:val="004F2835"/>
    <w:rsid w:val="004F2B61"/>
    <w:rsid w:val="004F2EA7"/>
    <w:rsid w:val="004F3174"/>
    <w:rsid w:val="004F336E"/>
    <w:rsid w:val="004F50BB"/>
    <w:rsid w:val="004F51AF"/>
    <w:rsid w:val="004F522F"/>
    <w:rsid w:val="004F5642"/>
    <w:rsid w:val="004F5771"/>
    <w:rsid w:val="004F6561"/>
    <w:rsid w:val="004F6C30"/>
    <w:rsid w:val="004F7064"/>
    <w:rsid w:val="004F70FC"/>
    <w:rsid w:val="004F7202"/>
    <w:rsid w:val="004F74D5"/>
    <w:rsid w:val="004F79CD"/>
    <w:rsid w:val="004F7B19"/>
    <w:rsid w:val="0050003D"/>
    <w:rsid w:val="0050066D"/>
    <w:rsid w:val="0050077B"/>
    <w:rsid w:val="00501DAA"/>
    <w:rsid w:val="00501E8D"/>
    <w:rsid w:val="00502078"/>
    <w:rsid w:val="00502402"/>
    <w:rsid w:val="005027F3"/>
    <w:rsid w:val="00502CAF"/>
    <w:rsid w:val="00502D6C"/>
    <w:rsid w:val="00502E00"/>
    <w:rsid w:val="00502EC5"/>
    <w:rsid w:val="005034D9"/>
    <w:rsid w:val="005038D1"/>
    <w:rsid w:val="00503931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0CC"/>
    <w:rsid w:val="005076FD"/>
    <w:rsid w:val="00507905"/>
    <w:rsid w:val="00507BBD"/>
    <w:rsid w:val="00507C20"/>
    <w:rsid w:val="0051027F"/>
    <w:rsid w:val="00510407"/>
    <w:rsid w:val="00510454"/>
    <w:rsid w:val="005105A8"/>
    <w:rsid w:val="00510878"/>
    <w:rsid w:val="005111BB"/>
    <w:rsid w:val="0051140D"/>
    <w:rsid w:val="005115E9"/>
    <w:rsid w:val="00512291"/>
    <w:rsid w:val="00513409"/>
    <w:rsid w:val="00513CBA"/>
    <w:rsid w:val="00513E74"/>
    <w:rsid w:val="00514D74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15F4"/>
    <w:rsid w:val="00521936"/>
    <w:rsid w:val="005219FB"/>
    <w:rsid w:val="00521AAE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6DBA"/>
    <w:rsid w:val="0052737B"/>
    <w:rsid w:val="00527580"/>
    <w:rsid w:val="0052777E"/>
    <w:rsid w:val="00527C32"/>
    <w:rsid w:val="00527C60"/>
    <w:rsid w:val="0053025A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0ADB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401E"/>
    <w:rsid w:val="00544180"/>
    <w:rsid w:val="00544E4B"/>
    <w:rsid w:val="00544F68"/>
    <w:rsid w:val="00545395"/>
    <w:rsid w:val="005462F1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3026"/>
    <w:rsid w:val="00553407"/>
    <w:rsid w:val="00553BBD"/>
    <w:rsid w:val="00554D89"/>
    <w:rsid w:val="0055531D"/>
    <w:rsid w:val="00555326"/>
    <w:rsid w:val="00555519"/>
    <w:rsid w:val="00555B0B"/>
    <w:rsid w:val="0055625A"/>
    <w:rsid w:val="00556EF6"/>
    <w:rsid w:val="00557080"/>
    <w:rsid w:val="00557F90"/>
    <w:rsid w:val="00560950"/>
    <w:rsid w:val="00560B3E"/>
    <w:rsid w:val="00560B3F"/>
    <w:rsid w:val="0056190E"/>
    <w:rsid w:val="005620BC"/>
    <w:rsid w:val="00562421"/>
    <w:rsid w:val="00562B66"/>
    <w:rsid w:val="00562B9B"/>
    <w:rsid w:val="00562BE6"/>
    <w:rsid w:val="00562EBC"/>
    <w:rsid w:val="00563159"/>
    <w:rsid w:val="005636B5"/>
    <w:rsid w:val="005647B6"/>
    <w:rsid w:val="00565311"/>
    <w:rsid w:val="00565353"/>
    <w:rsid w:val="00565AFD"/>
    <w:rsid w:val="00565FDA"/>
    <w:rsid w:val="005663ED"/>
    <w:rsid w:val="00566483"/>
    <w:rsid w:val="005668A3"/>
    <w:rsid w:val="00567160"/>
    <w:rsid w:val="005673C1"/>
    <w:rsid w:val="005674F1"/>
    <w:rsid w:val="0057027F"/>
    <w:rsid w:val="00570370"/>
    <w:rsid w:val="00570423"/>
    <w:rsid w:val="00570700"/>
    <w:rsid w:val="00570CDE"/>
    <w:rsid w:val="00570FE0"/>
    <w:rsid w:val="005711BB"/>
    <w:rsid w:val="00571434"/>
    <w:rsid w:val="005718FD"/>
    <w:rsid w:val="00571AB0"/>
    <w:rsid w:val="00571D18"/>
    <w:rsid w:val="005724DB"/>
    <w:rsid w:val="00573455"/>
    <w:rsid w:val="00573616"/>
    <w:rsid w:val="00573712"/>
    <w:rsid w:val="005738F9"/>
    <w:rsid w:val="005744F6"/>
    <w:rsid w:val="00574E9C"/>
    <w:rsid w:val="00575471"/>
    <w:rsid w:val="0057564F"/>
    <w:rsid w:val="00575B3F"/>
    <w:rsid w:val="00575D79"/>
    <w:rsid w:val="00575FDA"/>
    <w:rsid w:val="005769C4"/>
    <w:rsid w:val="005769EA"/>
    <w:rsid w:val="00576CCC"/>
    <w:rsid w:val="00576EF6"/>
    <w:rsid w:val="00577255"/>
    <w:rsid w:val="0057794A"/>
    <w:rsid w:val="00580579"/>
    <w:rsid w:val="00580B8F"/>
    <w:rsid w:val="005810AF"/>
    <w:rsid w:val="005814A5"/>
    <w:rsid w:val="00581644"/>
    <w:rsid w:val="00581CC3"/>
    <w:rsid w:val="00582599"/>
    <w:rsid w:val="00582B2B"/>
    <w:rsid w:val="005831DE"/>
    <w:rsid w:val="005836DC"/>
    <w:rsid w:val="0058397D"/>
    <w:rsid w:val="00583993"/>
    <w:rsid w:val="005839B9"/>
    <w:rsid w:val="00584562"/>
    <w:rsid w:val="00584620"/>
    <w:rsid w:val="005850EE"/>
    <w:rsid w:val="00585849"/>
    <w:rsid w:val="005860AD"/>
    <w:rsid w:val="0058621F"/>
    <w:rsid w:val="00586395"/>
    <w:rsid w:val="00586411"/>
    <w:rsid w:val="00586881"/>
    <w:rsid w:val="00586945"/>
    <w:rsid w:val="00586AA9"/>
    <w:rsid w:val="00586AB3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696"/>
    <w:rsid w:val="005930FB"/>
    <w:rsid w:val="00593C57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E99"/>
    <w:rsid w:val="005A4F4A"/>
    <w:rsid w:val="005A6363"/>
    <w:rsid w:val="005A68A0"/>
    <w:rsid w:val="005A74CB"/>
    <w:rsid w:val="005A7A4F"/>
    <w:rsid w:val="005A7B0C"/>
    <w:rsid w:val="005B00AF"/>
    <w:rsid w:val="005B02ED"/>
    <w:rsid w:val="005B0870"/>
    <w:rsid w:val="005B0A09"/>
    <w:rsid w:val="005B0B3F"/>
    <w:rsid w:val="005B0FB5"/>
    <w:rsid w:val="005B2634"/>
    <w:rsid w:val="005B2A14"/>
    <w:rsid w:val="005B2F78"/>
    <w:rsid w:val="005B34C0"/>
    <w:rsid w:val="005B37B1"/>
    <w:rsid w:val="005B3A1C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4C2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1CDA"/>
    <w:rsid w:val="005C2228"/>
    <w:rsid w:val="005C22FF"/>
    <w:rsid w:val="005C306E"/>
    <w:rsid w:val="005C3331"/>
    <w:rsid w:val="005C3A7D"/>
    <w:rsid w:val="005C3D13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93C"/>
    <w:rsid w:val="005C7A1F"/>
    <w:rsid w:val="005C7F50"/>
    <w:rsid w:val="005D06EF"/>
    <w:rsid w:val="005D0B3E"/>
    <w:rsid w:val="005D0BBA"/>
    <w:rsid w:val="005D148B"/>
    <w:rsid w:val="005D1BE2"/>
    <w:rsid w:val="005D1E32"/>
    <w:rsid w:val="005D1E39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F5F"/>
    <w:rsid w:val="005D5127"/>
    <w:rsid w:val="005D624B"/>
    <w:rsid w:val="005D65F9"/>
    <w:rsid w:val="005D75DF"/>
    <w:rsid w:val="005D7E08"/>
    <w:rsid w:val="005D7E9B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69A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DBB"/>
    <w:rsid w:val="005E5F76"/>
    <w:rsid w:val="005E6393"/>
    <w:rsid w:val="005E6C7E"/>
    <w:rsid w:val="005E6F92"/>
    <w:rsid w:val="005E72F1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A61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49E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A3F"/>
    <w:rsid w:val="00602C20"/>
    <w:rsid w:val="0060388C"/>
    <w:rsid w:val="00603E8F"/>
    <w:rsid w:val="00603FB6"/>
    <w:rsid w:val="00604002"/>
    <w:rsid w:val="0060416D"/>
    <w:rsid w:val="006048BE"/>
    <w:rsid w:val="00604D84"/>
    <w:rsid w:val="00604DA3"/>
    <w:rsid w:val="006065DF"/>
    <w:rsid w:val="006066E6"/>
    <w:rsid w:val="00606EEC"/>
    <w:rsid w:val="00607104"/>
    <w:rsid w:val="006074A8"/>
    <w:rsid w:val="00607C4D"/>
    <w:rsid w:val="00607DEA"/>
    <w:rsid w:val="00607F07"/>
    <w:rsid w:val="00610081"/>
    <w:rsid w:val="006102F4"/>
    <w:rsid w:val="006104B8"/>
    <w:rsid w:val="006105B6"/>
    <w:rsid w:val="00610729"/>
    <w:rsid w:val="00610F25"/>
    <w:rsid w:val="0061117F"/>
    <w:rsid w:val="00611C57"/>
    <w:rsid w:val="00612367"/>
    <w:rsid w:val="00612582"/>
    <w:rsid w:val="00612621"/>
    <w:rsid w:val="00612753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00C"/>
    <w:rsid w:val="006246B3"/>
    <w:rsid w:val="00624735"/>
    <w:rsid w:val="006247BE"/>
    <w:rsid w:val="006251F5"/>
    <w:rsid w:val="00625648"/>
    <w:rsid w:val="006257FA"/>
    <w:rsid w:val="00625D3C"/>
    <w:rsid w:val="0062674D"/>
    <w:rsid w:val="006268CE"/>
    <w:rsid w:val="006277CD"/>
    <w:rsid w:val="00627BA1"/>
    <w:rsid w:val="00630002"/>
    <w:rsid w:val="006300F4"/>
    <w:rsid w:val="006301E5"/>
    <w:rsid w:val="00630CCD"/>
    <w:rsid w:val="00630D10"/>
    <w:rsid w:val="00630EDA"/>
    <w:rsid w:val="006313F4"/>
    <w:rsid w:val="00631A98"/>
    <w:rsid w:val="00631ACE"/>
    <w:rsid w:val="00631D4C"/>
    <w:rsid w:val="00631E7A"/>
    <w:rsid w:val="00632493"/>
    <w:rsid w:val="006325B5"/>
    <w:rsid w:val="0063322B"/>
    <w:rsid w:val="00633E3B"/>
    <w:rsid w:val="006342DC"/>
    <w:rsid w:val="006343A8"/>
    <w:rsid w:val="006346FB"/>
    <w:rsid w:val="00634F93"/>
    <w:rsid w:val="0063530D"/>
    <w:rsid w:val="00635310"/>
    <w:rsid w:val="006354EF"/>
    <w:rsid w:val="006355FB"/>
    <w:rsid w:val="006356B6"/>
    <w:rsid w:val="0063588E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1C7"/>
    <w:rsid w:val="006422D3"/>
    <w:rsid w:val="0064242E"/>
    <w:rsid w:val="00642A19"/>
    <w:rsid w:val="00643041"/>
    <w:rsid w:val="006438B1"/>
    <w:rsid w:val="00643E29"/>
    <w:rsid w:val="00644124"/>
    <w:rsid w:val="006446BB"/>
    <w:rsid w:val="006455CE"/>
    <w:rsid w:val="00645FA1"/>
    <w:rsid w:val="00646121"/>
    <w:rsid w:val="006469A6"/>
    <w:rsid w:val="00646AA0"/>
    <w:rsid w:val="006471F6"/>
    <w:rsid w:val="006478F9"/>
    <w:rsid w:val="006479CF"/>
    <w:rsid w:val="00647D23"/>
    <w:rsid w:val="00647D3B"/>
    <w:rsid w:val="00650484"/>
    <w:rsid w:val="00650A23"/>
    <w:rsid w:val="00650BCB"/>
    <w:rsid w:val="00652877"/>
    <w:rsid w:val="00652BF4"/>
    <w:rsid w:val="00652D67"/>
    <w:rsid w:val="00652F04"/>
    <w:rsid w:val="0065346F"/>
    <w:rsid w:val="0065352D"/>
    <w:rsid w:val="006535AA"/>
    <w:rsid w:val="00654240"/>
    <w:rsid w:val="00654265"/>
    <w:rsid w:val="006549E8"/>
    <w:rsid w:val="00654B5C"/>
    <w:rsid w:val="00655695"/>
    <w:rsid w:val="00655BC0"/>
    <w:rsid w:val="00655CF1"/>
    <w:rsid w:val="0065621D"/>
    <w:rsid w:val="00656737"/>
    <w:rsid w:val="00656F01"/>
    <w:rsid w:val="006574CA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698"/>
    <w:rsid w:val="00666CE7"/>
    <w:rsid w:val="00666DAB"/>
    <w:rsid w:val="00666EC1"/>
    <w:rsid w:val="00667491"/>
    <w:rsid w:val="00667D01"/>
    <w:rsid w:val="00670362"/>
    <w:rsid w:val="006710F4"/>
    <w:rsid w:val="006713F3"/>
    <w:rsid w:val="00671489"/>
    <w:rsid w:val="006718F2"/>
    <w:rsid w:val="00671A5B"/>
    <w:rsid w:val="00671B1F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9D4"/>
    <w:rsid w:val="00677E3F"/>
    <w:rsid w:val="00680036"/>
    <w:rsid w:val="00680974"/>
    <w:rsid w:val="00680D71"/>
    <w:rsid w:val="00680FD4"/>
    <w:rsid w:val="0068252F"/>
    <w:rsid w:val="00682BB9"/>
    <w:rsid w:val="00683049"/>
    <w:rsid w:val="006836A9"/>
    <w:rsid w:val="00683CE0"/>
    <w:rsid w:val="00683CF2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0E"/>
    <w:rsid w:val="0068721A"/>
    <w:rsid w:val="006874BC"/>
    <w:rsid w:val="00687EBB"/>
    <w:rsid w:val="00687F0B"/>
    <w:rsid w:val="00690419"/>
    <w:rsid w:val="00690496"/>
    <w:rsid w:val="00690BAC"/>
    <w:rsid w:val="006910EC"/>
    <w:rsid w:val="0069152C"/>
    <w:rsid w:val="00691BC3"/>
    <w:rsid w:val="00691C86"/>
    <w:rsid w:val="00691EEC"/>
    <w:rsid w:val="00691FF2"/>
    <w:rsid w:val="006922AB"/>
    <w:rsid w:val="00692F15"/>
    <w:rsid w:val="00693053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5857"/>
    <w:rsid w:val="006A5BB9"/>
    <w:rsid w:val="006A6339"/>
    <w:rsid w:val="006A656D"/>
    <w:rsid w:val="006A68ED"/>
    <w:rsid w:val="006A69C3"/>
    <w:rsid w:val="006A708C"/>
    <w:rsid w:val="006A7492"/>
    <w:rsid w:val="006A74E4"/>
    <w:rsid w:val="006A7841"/>
    <w:rsid w:val="006A7C33"/>
    <w:rsid w:val="006A7D29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1484"/>
    <w:rsid w:val="006C201A"/>
    <w:rsid w:val="006C2950"/>
    <w:rsid w:val="006C2B39"/>
    <w:rsid w:val="006C3106"/>
    <w:rsid w:val="006C3489"/>
    <w:rsid w:val="006C3881"/>
    <w:rsid w:val="006C39F0"/>
    <w:rsid w:val="006C413F"/>
    <w:rsid w:val="006C454F"/>
    <w:rsid w:val="006C468D"/>
    <w:rsid w:val="006C4924"/>
    <w:rsid w:val="006C4C52"/>
    <w:rsid w:val="006C5087"/>
    <w:rsid w:val="006C51E8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D0185"/>
    <w:rsid w:val="006D084F"/>
    <w:rsid w:val="006D0A03"/>
    <w:rsid w:val="006D0B4E"/>
    <w:rsid w:val="006D166C"/>
    <w:rsid w:val="006D2244"/>
    <w:rsid w:val="006D26B3"/>
    <w:rsid w:val="006D2B0E"/>
    <w:rsid w:val="006D2E04"/>
    <w:rsid w:val="006D3066"/>
    <w:rsid w:val="006D426D"/>
    <w:rsid w:val="006D427C"/>
    <w:rsid w:val="006D4290"/>
    <w:rsid w:val="006D4893"/>
    <w:rsid w:val="006D4BED"/>
    <w:rsid w:val="006D4CB2"/>
    <w:rsid w:val="006D5FA2"/>
    <w:rsid w:val="006D6CCA"/>
    <w:rsid w:val="006D7389"/>
    <w:rsid w:val="006D7824"/>
    <w:rsid w:val="006D7914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608"/>
    <w:rsid w:val="006E68B9"/>
    <w:rsid w:val="006E6FFB"/>
    <w:rsid w:val="006E75D4"/>
    <w:rsid w:val="006E78A6"/>
    <w:rsid w:val="006E7D3A"/>
    <w:rsid w:val="006E7DB8"/>
    <w:rsid w:val="006F087F"/>
    <w:rsid w:val="006F0F59"/>
    <w:rsid w:val="006F10B2"/>
    <w:rsid w:val="006F2001"/>
    <w:rsid w:val="006F204D"/>
    <w:rsid w:val="006F219C"/>
    <w:rsid w:val="006F2309"/>
    <w:rsid w:val="006F2AE1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F13"/>
    <w:rsid w:val="006F7031"/>
    <w:rsid w:val="006F772A"/>
    <w:rsid w:val="006F78F6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7B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6CF"/>
    <w:rsid w:val="0071585A"/>
    <w:rsid w:val="007162D3"/>
    <w:rsid w:val="007164A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39C"/>
    <w:rsid w:val="00724E41"/>
    <w:rsid w:val="007255CC"/>
    <w:rsid w:val="00725FCA"/>
    <w:rsid w:val="00726053"/>
    <w:rsid w:val="0072628F"/>
    <w:rsid w:val="007265B8"/>
    <w:rsid w:val="00726788"/>
    <w:rsid w:val="00726918"/>
    <w:rsid w:val="00726E61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167E"/>
    <w:rsid w:val="007320B3"/>
    <w:rsid w:val="007326D4"/>
    <w:rsid w:val="00732A83"/>
    <w:rsid w:val="00732AF3"/>
    <w:rsid w:val="007331B5"/>
    <w:rsid w:val="0073333B"/>
    <w:rsid w:val="007338C1"/>
    <w:rsid w:val="00733E82"/>
    <w:rsid w:val="007344E3"/>
    <w:rsid w:val="00734D30"/>
    <w:rsid w:val="00734FCF"/>
    <w:rsid w:val="00735475"/>
    <w:rsid w:val="0073593A"/>
    <w:rsid w:val="00735A66"/>
    <w:rsid w:val="00735CCB"/>
    <w:rsid w:val="00735D69"/>
    <w:rsid w:val="00736245"/>
    <w:rsid w:val="00736597"/>
    <w:rsid w:val="00736A66"/>
    <w:rsid w:val="00736BC7"/>
    <w:rsid w:val="00737188"/>
    <w:rsid w:val="00737A68"/>
    <w:rsid w:val="0074026C"/>
    <w:rsid w:val="00741772"/>
    <w:rsid w:val="00741991"/>
    <w:rsid w:val="00741C0C"/>
    <w:rsid w:val="00741EE9"/>
    <w:rsid w:val="00742182"/>
    <w:rsid w:val="0074297F"/>
    <w:rsid w:val="00742D03"/>
    <w:rsid w:val="00742DA5"/>
    <w:rsid w:val="00742F7C"/>
    <w:rsid w:val="007434C8"/>
    <w:rsid w:val="00744248"/>
    <w:rsid w:val="007445A0"/>
    <w:rsid w:val="00744617"/>
    <w:rsid w:val="0074473E"/>
    <w:rsid w:val="007449BA"/>
    <w:rsid w:val="00745019"/>
    <w:rsid w:val="007455E8"/>
    <w:rsid w:val="007458F0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BC9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C5C"/>
    <w:rsid w:val="00755D43"/>
    <w:rsid w:val="00755DC0"/>
    <w:rsid w:val="0075710D"/>
    <w:rsid w:val="00757640"/>
    <w:rsid w:val="007576FD"/>
    <w:rsid w:val="00757947"/>
    <w:rsid w:val="00760A9B"/>
    <w:rsid w:val="007610B6"/>
    <w:rsid w:val="0076152A"/>
    <w:rsid w:val="0076164A"/>
    <w:rsid w:val="00761B03"/>
    <w:rsid w:val="00761F12"/>
    <w:rsid w:val="00762034"/>
    <w:rsid w:val="00762862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6DD"/>
    <w:rsid w:val="00766B4D"/>
    <w:rsid w:val="00766DBC"/>
    <w:rsid w:val="00767612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9E6"/>
    <w:rsid w:val="00773A97"/>
    <w:rsid w:val="007743E7"/>
    <w:rsid w:val="00774A0C"/>
    <w:rsid w:val="0077544D"/>
    <w:rsid w:val="00775D54"/>
    <w:rsid w:val="00776279"/>
    <w:rsid w:val="007763A2"/>
    <w:rsid w:val="00776B7A"/>
    <w:rsid w:val="00776BC3"/>
    <w:rsid w:val="007774F8"/>
    <w:rsid w:val="007810BF"/>
    <w:rsid w:val="007817FD"/>
    <w:rsid w:val="00781AC7"/>
    <w:rsid w:val="00781FC0"/>
    <w:rsid w:val="007821E8"/>
    <w:rsid w:val="00782280"/>
    <w:rsid w:val="00782554"/>
    <w:rsid w:val="007828DC"/>
    <w:rsid w:val="00782AE8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DB8"/>
    <w:rsid w:val="00786E32"/>
    <w:rsid w:val="007871E2"/>
    <w:rsid w:val="00787E44"/>
    <w:rsid w:val="00790130"/>
    <w:rsid w:val="00790783"/>
    <w:rsid w:val="00791AA9"/>
    <w:rsid w:val="00792034"/>
    <w:rsid w:val="00792103"/>
    <w:rsid w:val="007922C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8BA"/>
    <w:rsid w:val="007968E5"/>
    <w:rsid w:val="00796A6D"/>
    <w:rsid w:val="00796BE3"/>
    <w:rsid w:val="0079757B"/>
    <w:rsid w:val="007975A3"/>
    <w:rsid w:val="00797757"/>
    <w:rsid w:val="00797A1D"/>
    <w:rsid w:val="007A007A"/>
    <w:rsid w:val="007A00C1"/>
    <w:rsid w:val="007A02F6"/>
    <w:rsid w:val="007A03BA"/>
    <w:rsid w:val="007A1512"/>
    <w:rsid w:val="007A2140"/>
    <w:rsid w:val="007A25A7"/>
    <w:rsid w:val="007A25D5"/>
    <w:rsid w:val="007A279F"/>
    <w:rsid w:val="007A2878"/>
    <w:rsid w:val="007A2985"/>
    <w:rsid w:val="007A2BCD"/>
    <w:rsid w:val="007A2D8E"/>
    <w:rsid w:val="007A33A5"/>
    <w:rsid w:val="007A35FF"/>
    <w:rsid w:val="007A3745"/>
    <w:rsid w:val="007A3BCF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B7E"/>
    <w:rsid w:val="007B5D2E"/>
    <w:rsid w:val="007B64F9"/>
    <w:rsid w:val="007B6C90"/>
    <w:rsid w:val="007B75A1"/>
    <w:rsid w:val="007C0925"/>
    <w:rsid w:val="007C09A4"/>
    <w:rsid w:val="007C1453"/>
    <w:rsid w:val="007C2625"/>
    <w:rsid w:val="007C28C1"/>
    <w:rsid w:val="007C2FE8"/>
    <w:rsid w:val="007C306D"/>
    <w:rsid w:val="007C32AE"/>
    <w:rsid w:val="007C35BB"/>
    <w:rsid w:val="007C3C7E"/>
    <w:rsid w:val="007C4BA0"/>
    <w:rsid w:val="007C4E06"/>
    <w:rsid w:val="007C4E3C"/>
    <w:rsid w:val="007C4EE6"/>
    <w:rsid w:val="007C52F3"/>
    <w:rsid w:val="007C55B0"/>
    <w:rsid w:val="007C5940"/>
    <w:rsid w:val="007C5969"/>
    <w:rsid w:val="007C64C0"/>
    <w:rsid w:val="007C6745"/>
    <w:rsid w:val="007C6B0D"/>
    <w:rsid w:val="007D013D"/>
    <w:rsid w:val="007D048C"/>
    <w:rsid w:val="007D0746"/>
    <w:rsid w:val="007D15A0"/>
    <w:rsid w:val="007D182D"/>
    <w:rsid w:val="007D1E49"/>
    <w:rsid w:val="007D2255"/>
    <w:rsid w:val="007D22FD"/>
    <w:rsid w:val="007D26CF"/>
    <w:rsid w:val="007D29D4"/>
    <w:rsid w:val="007D2E9D"/>
    <w:rsid w:val="007D2F06"/>
    <w:rsid w:val="007D3970"/>
    <w:rsid w:val="007D4869"/>
    <w:rsid w:val="007D4B4C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85"/>
    <w:rsid w:val="007E24BB"/>
    <w:rsid w:val="007E265D"/>
    <w:rsid w:val="007E28A4"/>
    <w:rsid w:val="007E28A8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62C0"/>
    <w:rsid w:val="007E6620"/>
    <w:rsid w:val="007E6AFA"/>
    <w:rsid w:val="007E6C44"/>
    <w:rsid w:val="007E6FCA"/>
    <w:rsid w:val="007E6FFB"/>
    <w:rsid w:val="007E7062"/>
    <w:rsid w:val="007E7162"/>
    <w:rsid w:val="007E7324"/>
    <w:rsid w:val="007E7404"/>
    <w:rsid w:val="007E7C6E"/>
    <w:rsid w:val="007E7ED7"/>
    <w:rsid w:val="007F05B0"/>
    <w:rsid w:val="007F0A83"/>
    <w:rsid w:val="007F0A96"/>
    <w:rsid w:val="007F0FC6"/>
    <w:rsid w:val="007F10D7"/>
    <w:rsid w:val="007F16AC"/>
    <w:rsid w:val="007F1C8D"/>
    <w:rsid w:val="007F1EC7"/>
    <w:rsid w:val="007F2982"/>
    <w:rsid w:val="007F4333"/>
    <w:rsid w:val="007F471C"/>
    <w:rsid w:val="007F48AE"/>
    <w:rsid w:val="007F5324"/>
    <w:rsid w:val="007F538B"/>
    <w:rsid w:val="007F5921"/>
    <w:rsid w:val="007F59B9"/>
    <w:rsid w:val="007F5B83"/>
    <w:rsid w:val="007F7482"/>
    <w:rsid w:val="007F74E5"/>
    <w:rsid w:val="008001B0"/>
    <w:rsid w:val="00800757"/>
    <w:rsid w:val="00800A4F"/>
    <w:rsid w:val="00800FE1"/>
    <w:rsid w:val="00801429"/>
    <w:rsid w:val="008017B5"/>
    <w:rsid w:val="0080198C"/>
    <w:rsid w:val="00801B89"/>
    <w:rsid w:val="00801D37"/>
    <w:rsid w:val="00801F9B"/>
    <w:rsid w:val="00802570"/>
    <w:rsid w:val="00802B2B"/>
    <w:rsid w:val="008031C9"/>
    <w:rsid w:val="008038CC"/>
    <w:rsid w:val="00803E73"/>
    <w:rsid w:val="00803F36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6A72"/>
    <w:rsid w:val="008073A7"/>
    <w:rsid w:val="00807B2A"/>
    <w:rsid w:val="00810D8C"/>
    <w:rsid w:val="00811582"/>
    <w:rsid w:val="00811651"/>
    <w:rsid w:val="00812024"/>
    <w:rsid w:val="00812086"/>
    <w:rsid w:val="008124E1"/>
    <w:rsid w:val="00812AAC"/>
    <w:rsid w:val="00812CCE"/>
    <w:rsid w:val="00812F2E"/>
    <w:rsid w:val="00813995"/>
    <w:rsid w:val="008147CD"/>
    <w:rsid w:val="0081515A"/>
    <w:rsid w:val="008151D8"/>
    <w:rsid w:val="00815420"/>
    <w:rsid w:val="00815AFC"/>
    <w:rsid w:val="00815D08"/>
    <w:rsid w:val="008160D6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412C"/>
    <w:rsid w:val="00834232"/>
    <w:rsid w:val="00834B9E"/>
    <w:rsid w:val="00834C04"/>
    <w:rsid w:val="00834FAD"/>
    <w:rsid w:val="00835287"/>
    <w:rsid w:val="0083550A"/>
    <w:rsid w:val="00835561"/>
    <w:rsid w:val="00835632"/>
    <w:rsid w:val="00835942"/>
    <w:rsid w:val="00835F3D"/>
    <w:rsid w:val="0083617C"/>
    <w:rsid w:val="008361E7"/>
    <w:rsid w:val="00836BF7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09F9"/>
    <w:rsid w:val="00841451"/>
    <w:rsid w:val="008415CD"/>
    <w:rsid w:val="00841833"/>
    <w:rsid w:val="00841ABE"/>
    <w:rsid w:val="00841F8B"/>
    <w:rsid w:val="008422AA"/>
    <w:rsid w:val="008423E3"/>
    <w:rsid w:val="00842CEF"/>
    <w:rsid w:val="00843673"/>
    <w:rsid w:val="00843694"/>
    <w:rsid w:val="0084396E"/>
    <w:rsid w:val="008440F9"/>
    <w:rsid w:val="0084433F"/>
    <w:rsid w:val="00844420"/>
    <w:rsid w:val="00844A4A"/>
    <w:rsid w:val="00844FC8"/>
    <w:rsid w:val="008451BC"/>
    <w:rsid w:val="0084530D"/>
    <w:rsid w:val="00845718"/>
    <w:rsid w:val="00845DA1"/>
    <w:rsid w:val="008467B3"/>
    <w:rsid w:val="008467FD"/>
    <w:rsid w:val="0084712E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6B1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D0"/>
    <w:rsid w:val="00871AE8"/>
    <w:rsid w:val="00871F9F"/>
    <w:rsid w:val="0087272E"/>
    <w:rsid w:val="0087334E"/>
    <w:rsid w:val="00873722"/>
    <w:rsid w:val="00873C72"/>
    <w:rsid w:val="00874CF0"/>
    <w:rsid w:val="0087558E"/>
    <w:rsid w:val="008755D6"/>
    <w:rsid w:val="00875C40"/>
    <w:rsid w:val="00875E60"/>
    <w:rsid w:val="00875EB8"/>
    <w:rsid w:val="0087668D"/>
    <w:rsid w:val="00876B83"/>
    <w:rsid w:val="0087710B"/>
    <w:rsid w:val="008773EA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AD3"/>
    <w:rsid w:val="0088686B"/>
    <w:rsid w:val="008868D8"/>
    <w:rsid w:val="00886ADA"/>
    <w:rsid w:val="00886BDF"/>
    <w:rsid w:val="00886E48"/>
    <w:rsid w:val="008873FF"/>
    <w:rsid w:val="00887665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33C9"/>
    <w:rsid w:val="008934F7"/>
    <w:rsid w:val="0089360B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5FE3"/>
    <w:rsid w:val="00896568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318"/>
    <w:rsid w:val="008A290E"/>
    <w:rsid w:val="008A2FA2"/>
    <w:rsid w:val="008A340E"/>
    <w:rsid w:val="008A3AEC"/>
    <w:rsid w:val="008A3F3A"/>
    <w:rsid w:val="008A4065"/>
    <w:rsid w:val="008A458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984"/>
    <w:rsid w:val="008C02B5"/>
    <w:rsid w:val="008C08EE"/>
    <w:rsid w:val="008C0F48"/>
    <w:rsid w:val="008C16C7"/>
    <w:rsid w:val="008C1C9D"/>
    <w:rsid w:val="008C1DC7"/>
    <w:rsid w:val="008C1E14"/>
    <w:rsid w:val="008C2215"/>
    <w:rsid w:val="008C31DF"/>
    <w:rsid w:val="008C339E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065"/>
    <w:rsid w:val="008D08F1"/>
    <w:rsid w:val="008D0948"/>
    <w:rsid w:val="008D14C6"/>
    <w:rsid w:val="008D2362"/>
    <w:rsid w:val="008D2E0F"/>
    <w:rsid w:val="008D2F50"/>
    <w:rsid w:val="008D40CC"/>
    <w:rsid w:val="008D42FE"/>
    <w:rsid w:val="008D435C"/>
    <w:rsid w:val="008D491D"/>
    <w:rsid w:val="008D4937"/>
    <w:rsid w:val="008D4D5E"/>
    <w:rsid w:val="008D68F3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8CA"/>
    <w:rsid w:val="008E0ABC"/>
    <w:rsid w:val="008E0C5F"/>
    <w:rsid w:val="008E0E59"/>
    <w:rsid w:val="008E1013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5F7"/>
    <w:rsid w:val="008E561A"/>
    <w:rsid w:val="008E5969"/>
    <w:rsid w:val="008E5C9A"/>
    <w:rsid w:val="008E6423"/>
    <w:rsid w:val="008E67B9"/>
    <w:rsid w:val="008E67C9"/>
    <w:rsid w:val="008E6E06"/>
    <w:rsid w:val="008E6E54"/>
    <w:rsid w:val="008E71CE"/>
    <w:rsid w:val="008E759F"/>
    <w:rsid w:val="008E7862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3112"/>
    <w:rsid w:val="008F3379"/>
    <w:rsid w:val="008F3D6A"/>
    <w:rsid w:val="008F418C"/>
    <w:rsid w:val="008F44C1"/>
    <w:rsid w:val="008F4AB8"/>
    <w:rsid w:val="008F4D8C"/>
    <w:rsid w:val="008F53C1"/>
    <w:rsid w:val="008F5541"/>
    <w:rsid w:val="008F5D6C"/>
    <w:rsid w:val="008F6152"/>
    <w:rsid w:val="008F6A38"/>
    <w:rsid w:val="008F6BD4"/>
    <w:rsid w:val="008F7153"/>
    <w:rsid w:val="008F719E"/>
    <w:rsid w:val="008F720A"/>
    <w:rsid w:val="008F7255"/>
    <w:rsid w:val="008F75A9"/>
    <w:rsid w:val="008F761F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079"/>
    <w:rsid w:val="00901284"/>
    <w:rsid w:val="0090143F"/>
    <w:rsid w:val="009015BE"/>
    <w:rsid w:val="0090183D"/>
    <w:rsid w:val="00901A8E"/>
    <w:rsid w:val="00901D6A"/>
    <w:rsid w:val="0090262E"/>
    <w:rsid w:val="00902930"/>
    <w:rsid w:val="009029E9"/>
    <w:rsid w:val="0090309F"/>
    <w:rsid w:val="0090330B"/>
    <w:rsid w:val="00903844"/>
    <w:rsid w:val="00904D51"/>
    <w:rsid w:val="0090536E"/>
    <w:rsid w:val="009054E2"/>
    <w:rsid w:val="00905884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4BB"/>
    <w:rsid w:val="009136FF"/>
    <w:rsid w:val="00913793"/>
    <w:rsid w:val="00913C7E"/>
    <w:rsid w:val="009141FA"/>
    <w:rsid w:val="00914317"/>
    <w:rsid w:val="0091440F"/>
    <w:rsid w:val="00914474"/>
    <w:rsid w:val="00914CC2"/>
    <w:rsid w:val="00914D08"/>
    <w:rsid w:val="00914F1B"/>
    <w:rsid w:val="00915256"/>
    <w:rsid w:val="00915262"/>
    <w:rsid w:val="009152BF"/>
    <w:rsid w:val="00915DC7"/>
    <w:rsid w:val="009160A7"/>
    <w:rsid w:val="00916155"/>
    <w:rsid w:val="009161D9"/>
    <w:rsid w:val="00916B39"/>
    <w:rsid w:val="0091719F"/>
    <w:rsid w:val="009175A7"/>
    <w:rsid w:val="00917623"/>
    <w:rsid w:val="009179A7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70A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417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681"/>
    <w:rsid w:val="00944AEB"/>
    <w:rsid w:val="009450DA"/>
    <w:rsid w:val="00945535"/>
    <w:rsid w:val="009456E9"/>
    <w:rsid w:val="009458B5"/>
    <w:rsid w:val="00946EFE"/>
    <w:rsid w:val="00947607"/>
    <w:rsid w:val="00947724"/>
    <w:rsid w:val="009478A7"/>
    <w:rsid w:val="00947D61"/>
    <w:rsid w:val="0095000D"/>
    <w:rsid w:val="009500C4"/>
    <w:rsid w:val="00950FDD"/>
    <w:rsid w:val="00951464"/>
    <w:rsid w:val="009518EE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05F"/>
    <w:rsid w:val="00955120"/>
    <w:rsid w:val="00955383"/>
    <w:rsid w:val="009554BA"/>
    <w:rsid w:val="00955D1B"/>
    <w:rsid w:val="00956470"/>
    <w:rsid w:val="00957C26"/>
    <w:rsid w:val="009600CA"/>
    <w:rsid w:val="00960164"/>
    <w:rsid w:val="009605C5"/>
    <w:rsid w:val="00960F29"/>
    <w:rsid w:val="00960F75"/>
    <w:rsid w:val="00961194"/>
    <w:rsid w:val="009623ED"/>
    <w:rsid w:val="00963D8C"/>
    <w:rsid w:val="00963EAF"/>
    <w:rsid w:val="00965358"/>
    <w:rsid w:val="009656AF"/>
    <w:rsid w:val="00965847"/>
    <w:rsid w:val="00965C00"/>
    <w:rsid w:val="00965CF8"/>
    <w:rsid w:val="00965D33"/>
    <w:rsid w:val="00966608"/>
    <w:rsid w:val="00966651"/>
    <w:rsid w:val="0096674B"/>
    <w:rsid w:val="0096723F"/>
    <w:rsid w:val="00967762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4D5"/>
    <w:rsid w:val="00974AB1"/>
    <w:rsid w:val="00974CD5"/>
    <w:rsid w:val="00974D49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11EE"/>
    <w:rsid w:val="009819C3"/>
    <w:rsid w:val="00981ADC"/>
    <w:rsid w:val="00981ED2"/>
    <w:rsid w:val="0098243D"/>
    <w:rsid w:val="00982483"/>
    <w:rsid w:val="009825F9"/>
    <w:rsid w:val="009826DC"/>
    <w:rsid w:val="00982751"/>
    <w:rsid w:val="0098329A"/>
    <w:rsid w:val="0098397F"/>
    <w:rsid w:val="00983C8F"/>
    <w:rsid w:val="009842E5"/>
    <w:rsid w:val="0098492B"/>
    <w:rsid w:val="00984AB7"/>
    <w:rsid w:val="00984CEF"/>
    <w:rsid w:val="00984D16"/>
    <w:rsid w:val="00985041"/>
    <w:rsid w:val="009850D5"/>
    <w:rsid w:val="00985185"/>
    <w:rsid w:val="0098590A"/>
    <w:rsid w:val="00985A26"/>
    <w:rsid w:val="009862CA"/>
    <w:rsid w:val="00986F45"/>
    <w:rsid w:val="009874EF"/>
    <w:rsid w:val="00987696"/>
    <w:rsid w:val="00987713"/>
    <w:rsid w:val="009879C7"/>
    <w:rsid w:val="00987A5B"/>
    <w:rsid w:val="00990157"/>
    <w:rsid w:val="00990522"/>
    <w:rsid w:val="00990D7D"/>
    <w:rsid w:val="00991ABD"/>
    <w:rsid w:val="00991C08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4831"/>
    <w:rsid w:val="009957EA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F77"/>
    <w:rsid w:val="009A1083"/>
    <w:rsid w:val="009A1327"/>
    <w:rsid w:val="009A1349"/>
    <w:rsid w:val="009A1E35"/>
    <w:rsid w:val="009A24FB"/>
    <w:rsid w:val="009A274C"/>
    <w:rsid w:val="009A283C"/>
    <w:rsid w:val="009A2A0C"/>
    <w:rsid w:val="009A2A72"/>
    <w:rsid w:val="009A2C69"/>
    <w:rsid w:val="009A2F7D"/>
    <w:rsid w:val="009A31EB"/>
    <w:rsid w:val="009A3326"/>
    <w:rsid w:val="009A3532"/>
    <w:rsid w:val="009A36A6"/>
    <w:rsid w:val="009A3B04"/>
    <w:rsid w:val="009A4090"/>
    <w:rsid w:val="009A4D2D"/>
    <w:rsid w:val="009A4DD2"/>
    <w:rsid w:val="009A4E3A"/>
    <w:rsid w:val="009A5430"/>
    <w:rsid w:val="009A60C8"/>
    <w:rsid w:val="009A60D0"/>
    <w:rsid w:val="009A61B4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7E3"/>
    <w:rsid w:val="009B28D1"/>
    <w:rsid w:val="009B2AA1"/>
    <w:rsid w:val="009B316A"/>
    <w:rsid w:val="009B31F9"/>
    <w:rsid w:val="009B3360"/>
    <w:rsid w:val="009B3EEE"/>
    <w:rsid w:val="009B3FD2"/>
    <w:rsid w:val="009B4786"/>
    <w:rsid w:val="009B4C56"/>
    <w:rsid w:val="009B4C99"/>
    <w:rsid w:val="009B5951"/>
    <w:rsid w:val="009B656C"/>
    <w:rsid w:val="009B6D92"/>
    <w:rsid w:val="009B70DB"/>
    <w:rsid w:val="009B77A5"/>
    <w:rsid w:val="009B7AB0"/>
    <w:rsid w:val="009B7CF9"/>
    <w:rsid w:val="009B7D68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573"/>
    <w:rsid w:val="009C2853"/>
    <w:rsid w:val="009C2D97"/>
    <w:rsid w:val="009C33B5"/>
    <w:rsid w:val="009C397B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7B"/>
    <w:rsid w:val="009D182E"/>
    <w:rsid w:val="009D19D7"/>
    <w:rsid w:val="009D19FD"/>
    <w:rsid w:val="009D1AC3"/>
    <w:rsid w:val="009D2A17"/>
    <w:rsid w:val="009D2CB3"/>
    <w:rsid w:val="009D2D40"/>
    <w:rsid w:val="009D33E0"/>
    <w:rsid w:val="009D3878"/>
    <w:rsid w:val="009D3D6A"/>
    <w:rsid w:val="009D3DFA"/>
    <w:rsid w:val="009D4120"/>
    <w:rsid w:val="009D4F6A"/>
    <w:rsid w:val="009D4FBB"/>
    <w:rsid w:val="009D54F4"/>
    <w:rsid w:val="009D565D"/>
    <w:rsid w:val="009D5681"/>
    <w:rsid w:val="009D5884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23F1"/>
    <w:rsid w:val="009E26F9"/>
    <w:rsid w:val="009E2995"/>
    <w:rsid w:val="009E2B7F"/>
    <w:rsid w:val="009E37B4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4F89"/>
    <w:rsid w:val="009E5029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908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DAB"/>
    <w:rsid w:val="009F5329"/>
    <w:rsid w:val="009F5BB4"/>
    <w:rsid w:val="009F5C41"/>
    <w:rsid w:val="009F5DC4"/>
    <w:rsid w:val="009F687D"/>
    <w:rsid w:val="009F6ECA"/>
    <w:rsid w:val="009F7C9B"/>
    <w:rsid w:val="00A00230"/>
    <w:rsid w:val="00A00434"/>
    <w:rsid w:val="00A0069C"/>
    <w:rsid w:val="00A0089A"/>
    <w:rsid w:val="00A00B2F"/>
    <w:rsid w:val="00A012A6"/>
    <w:rsid w:val="00A01D92"/>
    <w:rsid w:val="00A02056"/>
    <w:rsid w:val="00A024C0"/>
    <w:rsid w:val="00A02EDB"/>
    <w:rsid w:val="00A02F70"/>
    <w:rsid w:val="00A034CC"/>
    <w:rsid w:val="00A03B7C"/>
    <w:rsid w:val="00A03E43"/>
    <w:rsid w:val="00A04632"/>
    <w:rsid w:val="00A049D0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FA2"/>
    <w:rsid w:val="00A11054"/>
    <w:rsid w:val="00A11268"/>
    <w:rsid w:val="00A112F8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9A9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1F08"/>
    <w:rsid w:val="00A239C9"/>
    <w:rsid w:val="00A23CAA"/>
    <w:rsid w:val="00A23D34"/>
    <w:rsid w:val="00A24D44"/>
    <w:rsid w:val="00A24E31"/>
    <w:rsid w:val="00A25103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31A"/>
    <w:rsid w:val="00A329F3"/>
    <w:rsid w:val="00A32D5B"/>
    <w:rsid w:val="00A331E6"/>
    <w:rsid w:val="00A33767"/>
    <w:rsid w:val="00A344AB"/>
    <w:rsid w:val="00A3475B"/>
    <w:rsid w:val="00A34BDE"/>
    <w:rsid w:val="00A34CAD"/>
    <w:rsid w:val="00A34D1B"/>
    <w:rsid w:val="00A3503F"/>
    <w:rsid w:val="00A353C2"/>
    <w:rsid w:val="00A3548C"/>
    <w:rsid w:val="00A36366"/>
    <w:rsid w:val="00A369DD"/>
    <w:rsid w:val="00A36B59"/>
    <w:rsid w:val="00A371EB"/>
    <w:rsid w:val="00A374CB"/>
    <w:rsid w:val="00A37BEA"/>
    <w:rsid w:val="00A405E5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34B7"/>
    <w:rsid w:val="00A437DD"/>
    <w:rsid w:val="00A43B47"/>
    <w:rsid w:val="00A440C0"/>
    <w:rsid w:val="00A44473"/>
    <w:rsid w:val="00A446BD"/>
    <w:rsid w:val="00A446E6"/>
    <w:rsid w:val="00A45090"/>
    <w:rsid w:val="00A456B3"/>
    <w:rsid w:val="00A45CCD"/>
    <w:rsid w:val="00A45CEC"/>
    <w:rsid w:val="00A45F0B"/>
    <w:rsid w:val="00A45F82"/>
    <w:rsid w:val="00A4630E"/>
    <w:rsid w:val="00A46343"/>
    <w:rsid w:val="00A46657"/>
    <w:rsid w:val="00A467FA"/>
    <w:rsid w:val="00A469F6"/>
    <w:rsid w:val="00A46C65"/>
    <w:rsid w:val="00A46CEE"/>
    <w:rsid w:val="00A46E98"/>
    <w:rsid w:val="00A4710A"/>
    <w:rsid w:val="00A4754E"/>
    <w:rsid w:val="00A478B3"/>
    <w:rsid w:val="00A50B67"/>
    <w:rsid w:val="00A50CEB"/>
    <w:rsid w:val="00A50FA7"/>
    <w:rsid w:val="00A511E0"/>
    <w:rsid w:val="00A51698"/>
    <w:rsid w:val="00A51699"/>
    <w:rsid w:val="00A51C8A"/>
    <w:rsid w:val="00A525CB"/>
    <w:rsid w:val="00A5279F"/>
    <w:rsid w:val="00A5310F"/>
    <w:rsid w:val="00A532CD"/>
    <w:rsid w:val="00A53882"/>
    <w:rsid w:val="00A53DBC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87D"/>
    <w:rsid w:val="00A64D45"/>
    <w:rsid w:val="00A65004"/>
    <w:rsid w:val="00A654D8"/>
    <w:rsid w:val="00A65A97"/>
    <w:rsid w:val="00A66C56"/>
    <w:rsid w:val="00A66E2B"/>
    <w:rsid w:val="00A67645"/>
    <w:rsid w:val="00A6764B"/>
    <w:rsid w:val="00A67781"/>
    <w:rsid w:val="00A67AFE"/>
    <w:rsid w:val="00A67CDA"/>
    <w:rsid w:val="00A67D91"/>
    <w:rsid w:val="00A702BD"/>
    <w:rsid w:val="00A70B93"/>
    <w:rsid w:val="00A70E04"/>
    <w:rsid w:val="00A713F5"/>
    <w:rsid w:val="00A71CD1"/>
    <w:rsid w:val="00A7201A"/>
    <w:rsid w:val="00A72100"/>
    <w:rsid w:val="00A72233"/>
    <w:rsid w:val="00A72451"/>
    <w:rsid w:val="00A726C0"/>
    <w:rsid w:val="00A7282A"/>
    <w:rsid w:val="00A728AB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59C6"/>
    <w:rsid w:val="00A76576"/>
    <w:rsid w:val="00A765E3"/>
    <w:rsid w:val="00A7696D"/>
    <w:rsid w:val="00A76A97"/>
    <w:rsid w:val="00A76E65"/>
    <w:rsid w:val="00A7701A"/>
    <w:rsid w:val="00A7731D"/>
    <w:rsid w:val="00A77849"/>
    <w:rsid w:val="00A8003F"/>
    <w:rsid w:val="00A8073C"/>
    <w:rsid w:val="00A80D8F"/>
    <w:rsid w:val="00A810B1"/>
    <w:rsid w:val="00A827C2"/>
    <w:rsid w:val="00A82AAB"/>
    <w:rsid w:val="00A82BA8"/>
    <w:rsid w:val="00A82EA3"/>
    <w:rsid w:val="00A82FD8"/>
    <w:rsid w:val="00A83747"/>
    <w:rsid w:val="00A83799"/>
    <w:rsid w:val="00A837CE"/>
    <w:rsid w:val="00A838F5"/>
    <w:rsid w:val="00A83971"/>
    <w:rsid w:val="00A83A94"/>
    <w:rsid w:val="00A83C00"/>
    <w:rsid w:val="00A84387"/>
    <w:rsid w:val="00A843F3"/>
    <w:rsid w:val="00A84A19"/>
    <w:rsid w:val="00A84D07"/>
    <w:rsid w:val="00A84DA1"/>
    <w:rsid w:val="00A84EFC"/>
    <w:rsid w:val="00A84F11"/>
    <w:rsid w:val="00A85127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A40"/>
    <w:rsid w:val="00A87EB5"/>
    <w:rsid w:val="00A908AA"/>
    <w:rsid w:val="00A90BB1"/>
    <w:rsid w:val="00A90C06"/>
    <w:rsid w:val="00A9122C"/>
    <w:rsid w:val="00A9194D"/>
    <w:rsid w:val="00A91AA4"/>
    <w:rsid w:val="00A91C9F"/>
    <w:rsid w:val="00A9201B"/>
    <w:rsid w:val="00A92560"/>
    <w:rsid w:val="00A92883"/>
    <w:rsid w:val="00A92FC6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EA0"/>
    <w:rsid w:val="00A97049"/>
    <w:rsid w:val="00A973A3"/>
    <w:rsid w:val="00A9760C"/>
    <w:rsid w:val="00A97EFA"/>
    <w:rsid w:val="00AA0A4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3D43"/>
    <w:rsid w:val="00AA447F"/>
    <w:rsid w:val="00AA4721"/>
    <w:rsid w:val="00AA48D4"/>
    <w:rsid w:val="00AA4A7B"/>
    <w:rsid w:val="00AA4C79"/>
    <w:rsid w:val="00AA59AD"/>
    <w:rsid w:val="00AA5D9C"/>
    <w:rsid w:val="00AA5F03"/>
    <w:rsid w:val="00AA751D"/>
    <w:rsid w:val="00AA7523"/>
    <w:rsid w:val="00AA783C"/>
    <w:rsid w:val="00AB07AC"/>
    <w:rsid w:val="00AB0976"/>
    <w:rsid w:val="00AB0C40"/>
    <w:rsid w:val="00AB0CFB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5CD1"/>
    <w:rsid w:val="00AB61F4"/>
    <w:rsid w:val="00AB6CAB"/>
    <w:rsid w:val="00AB74AE"/>
    <w:rsid w:val="00AC045A"/>
    <w:rsid w:val="00AC06D2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69EE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40BD"/>
    <w:rsid w:val="00AD428F"/>
    <w:rsid w:val="00AD4426"/>
    <w:rsid w:val="00AD4460"/>
    <w:rsid w:val="00AD4E1C"/>
    <w:rsid w:val="00AD4F44"/>
    <w:rsid w:val="00AD5316"/>
    <w:rsid w:val="00AD5369"/>
    <w:rsid w:val="00AD5A7F"/>
    <w:rsid w:val="00AD5D0D"/>
    <w:rsid w:val="00AD5F6C"/>
    <w:rsid w:val="00AD6E46"/>
    <w:rsid w:val="00AD7CC9"/>
    <w:rsid w:val="00AE0485"/>
    <w:rsid w:val="00AE083A"/>
    <w:rsid w:val="00AE1347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DB7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1D97"/>
    <w:rsid w:val="00AF2856"/>
    <w:rsid w:val="00AF2917"/>
    <w:rsid w:val="00AF2986"/>
    <w:rsid w:val="00AF2A4D"/>
    <w:rsid w:val="00AF2A83"/>
    <w:rsid w:val="00AF2FB9"/>
    <w:rsid w:val="00AF2FE4"/>
    <w:rsid w:val="00AF3572"/>
    <w:rsid w:val="00AF3993"/>
    <w:rsid w:val="00AF3AA6"/>
    <w:rsid w:val="00AF4391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581"/>
    <w:rsid w:val="00B02972"/>
    <w:rsid w:val="00B02F90"/>
    <w:rsid w:val="00B03010"/>
    <w:rsid w:val="00B03025"/>
    <w:rsid w:val="00B03744"/>
    <w:rsid w:val="00B03A81"/>
    <w:rsid w:val="00B03DF5"/>
    <w:rsid w:val="00B04636"/>
    <w:rsid w:val="00B04A0B"/>
    <w:rsid w:val="00B04B31"/>
    <w:rsid w:val="00B04DBC"/>
    <w:rsid w:val="00B05114"/>
    <w:rsid w:val="00B05844"/>
    <w:rsid w:val="00B05C35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203"/>
    <w:rsid w:val="00B13326"/>
    <w:rsid w:val="00B13AF3"/>
    <w:rsid w:val="00B13B12"/>
    <w:rsid w:val="00B1413D"/>
    <w:rsid w:val="00B145F2"/>
    <w:rsid w:val="00B14AFF"/>
    <w:rsid w:val="00B155A4"/>
    <w:rsid w:val="00B15709"/>
    <w:rsid w:val="00B15D34"/>
    <w:rsid w:val="00B15DB5"/>
    <w:rsid w:val="00B16039"/>
    <w:rsid w:val="00B16D1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43A"/>
    <w:rsid w:val="00B235C1"/>
    <w:rsid w:val="00B23666"/>
    <w:rsid w:val="00B239F0"/>
    <w:rsid w:val="00B23D89"/>
    <w:rsid w:val="00B2469F"/>
    <w:rsid w:val="00B24BEA"/>
    <w:rsid w:val="00B25219"/>
    <w:rsid w:val="00B2557A"/>
    <w:rsid w:val="00B25765"/>
    <w:rsid w:val="00B259D0"/>
    <w:rsid w:val="00B26230"/>
    <w:rsid w:val="00B26D0B"/>
    <w:rsid w:val="00B26F8D"/>
    <w:rsid w:val="00B27075"/>
    <w:rsid w:val="00B2722A"/>
    <w:rsid w:val="00B27921"/>
    <w:rsid w:val="00B27CFD"/>
    <w:rsid w:val="00B304F7"/>
    <w:rsid w:val="00B31BA4"/>
    <w:rsid w:val="00B32B18"/>
    <w:rsid w:val="00B32B67"/>
    <w:rsid w:val="00B32F09"/>
    <w:rsid w:val="00B33002"/>
    <w:rsid w:val="00B342AF"/>
    <w:rsid w:val="00B3456C"/>
    <w:rsid w:val="00B34BAE"/>
    <w:rsid w:val="00B34D2D"/>
    <w:rsid w:val="00B35165"/>
    <w:rsid w:val="00B35588"/>
    <w:rsid w:val="00B3573C"/>
    <w:rsid w:val="00B35FD8"/>
    <w:rsid w:val="00B36335"/>
    <w:rsid w:val="00B366D1"/>
    <w:rsid w:val="00B37EE8"/>
    <w:rsid w:val="00B37F24"/>
    <w:rsid w:val="00B416FD"/>
    <w:rsid w:val="00B41875"/>
    <w:rsid w:val="00B41B41"/>
    <w:rsid w:val="00B4225F"/>
    <w:rsid w:val="00B42846"/>
    <w:rsid w:val="00B42D0F"/>
    <w:rsid w:val="00B42E89"/>
    <w:rsid w:val="00B43757"/>
    <w:rsid w:val="00B4431C"/>
    <w:rsid w:val="00B451EF"/>
    <w:rsid w:val="00B45A80"/>
    <w:rsid w:val="00B45F64"/>
    <w:rsid w:val="00B46033"/>
    <w:rsid w:val="00B46927"/>
    <w:rsid w:val="00B46D00"/>
    <w:rsid w:val="00B475C6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32F"/>
    <w:rsid w:val="00B53678"/>
    <w:rsid w:val="00B5369C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D4"/>
    <w:rsid w:val="00B567ED"/>
    <w:rsid w:val="00B56AC9"/>
    <w:rsid w:val="00B56CD4"/>
    <w:rsid w:val="00B570C2"/>
    <w:rsid w:val="00B57367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375"/>
    <w:rsid w:val="00B64638"/>
    <w:rsid w:val="00B64733"/>
    <w:rsid w:val="00B64E27"/>
    <w:rsid w:val="00B64E73"/>
    <w:rsid w:val="00B650FA"/>
    <w:rsid w:val="00B6516E"/>
    <w:rsid w:val="00B6574C"/>
    <w:rsid w:val="00B65B90"/>
    <w:rsid w:val="00B65BF1"/>
    <w:rsid w:val="00B65D0C"/>
    <w:rsid w:val="00B67139"/>
    <w:rsid w:val="00B678F5"/>
    <w:rsid w:val="00B703F7"/>
    <w:rsid w:val="00B70741"/>
    <w:rsid w:val="00B7077C"/>
    <w:rsid w:val="00B707F7"/>
    <w:rsid w:val="00B70B77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F1"/>
    <w:rsid w:val="00B778C2"/>
    <w:rsid w:val="00B77D5E"/>
    <w:rsid w:val="00B77EF7"/>
    <w:rsid w:val="00B77F2C"/>
    <w:rsid w:val="00B77FDF"/>
    <w:rsid w:val="00B80B36"/>
    <w:rsid w:val="00B8164F"/>
    <w:rsid w:val="00B81FF1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CA7"/>
    <w:rsid w:val="00B84EBF"/>
    <w:rsid w:val="00B852E4"/>
    <w:rsid w:val="00B8569B"/>
    <w:rsid w:val="00B8598C"/>
    <w:rsid w:val="00B86C10"/>
    <w:rsid w:val="00B86DA3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91B"/>
    <w:rsid w:val="00B97E10"/>
    <w:rsid w:val="00B97FE3"/>
    <w:rsid w:val="00BA1357"/>
    <w:rsid w:val="00BA1DA8"/>
    <w:rsid w:val="00BA2377"/>
    <w:rsid w:val="00BA2E65"/>
    <w:rsid w:val="00BA3464"/>
    <w:rsid w:val="00BA476A"/>
    <w:rsid w:val="00BA4872"/>
    <w:rsid w:val="00BA4B8A"/>
    <w:rsid w:val="00BA5A28"/>
    <w:rsid w:val="00BA5AC0"/>
    <w:rsid w:val="00BA6BB6"/>
    <w:rsid w:val="00BA7471"/>
    <w:rsid w:val="00BA77C4"/>
    <w:rsid w:val="00BA7C47"/>
    <w:rsid w:val="00BB08CE"/>
    <w:rsid w:val="00BB08F6"/>
    <w:rsid w:val="00BB0C4D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ADB"/>
    <w:rsid w:val="00BB3C12"/>
    <w:rsid w:val="00BB3E23"/>
    <w:rsid w:val="00BB5323"/>
    <w:rsid w:val="00BB535B"/>
    <w:rsid w:val="00BB5866"/>
    <w:rsid w:val="00BB652D"/>
    <w:rsid w:val="00BB6919"/>
    <w:rsid w:val="00BB6AA3"/>
    <w:rsid w:val="00BB711A"/>
    <w:rsid w:val="00BB7A7C"/>
    <w:rsid w:val="00BB7E25"/>
    <w:rsid w:val="00BC0DE1"/>
    <w:rsid w:val="00BC0E9E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6374"/>
    <w:rsid w:val="00BD66DD"/>
    <w:rsid w:val="00BD6826"/>
    <w:rsid w:val="00BD6947"/>
    <w:rsid w:val="00BD6B11"/>
    <w:rsid w:val="00BD6DC5"/>
    <w:rsid w:val="00BD6F25"/>
    <w:rsid w:val="00BD7F7D"/>
    <w:rsid w:val="00BE0433"/>
    <w:rsid w:val="00BE175D"/>
    <w:rsid w:val="00BE25D6"/>
    <w:rsid w:val="00BE2AB9"/>
    <w:rsid w:val="00BE39B7"/>
    <w:rsid w:val="00BE3F4B"/>
    <w:rsid w:val="00BE42AD"/>
    <w:rsid w:val="00BE4378"/>
    <w:rsid w:val="00BE49BF"/>
    <w:rsid w:val="00BE4A8F"/>
    <w:rsid w:val="00BE507C"/>
    <w:rsid w:val="00BE522D"/>
    <w:rsid w:val="00BE5BF9"/>
    <w:rsid w:val="00BE7A59"/>
    <w:rsid w:val="00BF01E9"/>
    <w:rsid w:val="00BF0267"/>
    <w:rsid w:val="00BF0327"/>
    <w:rsid w:val="00BF058E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21E"/>
    <w:rsid w:val="00BF4722"/>
    <w:rsid w:val="00BF4C8E"/>
    <w:rsid w:val="00BF5018"/>
    <w:rsid w:val="00BF6184"/>
    <w:rsid w:val="00BF71EC"/>
    <w:rsid w:val="00BF7736"/>
    <w:rsid w:val="00BF7ADE"/>
    <w:rsid w:val="00BF7FF5"/>
    <w:rsid w:val="00C0092C"/>
    <w:rsid w:val="00C00A57"/>
    <w:rsid w:val="00C00F28"/>
    <w:rsid w:val="00C01E7B"/>
    <w:rsid w:val="00C020D2"/>
    <w:rsid w:val="00C02100"/>
    <w:rsid w:val="00C02191"/>
    <w:rsid w:val="00C022FF"/>
    <w:rsid w:val="00C024FA"/>
    <w:rsid w:val="00C025C8"/>
    <w:rsid w:val="00C02601"/>
    <w:rsid w:val="00C02B6D"/>
    <w:rsid w:val="00C03603"/>
    <w:rsid w:val="00C04A62"/>
    <w:rsid w:val="00C055D7"/>
    <w:rsid w:val="00C05CD7"/>
    <w:rsid w:val="00C05D48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93E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A1E"/>
    <w:rsid w:val="00C24614"/>
    <w:rsid w:val="00C24836"/>
    <w:rsid w:val="00C24AD0"/>
    <w:rsid w:val="00C24C01"/>
    <w:rsid w:val="00C2511E"/>
    <w:rsid w:val="00C2555B"/>
    <w:rsid w:val="00C25EA7"/>
    <w:rsid w:val="00C25ECC"/>
    <w:rsid w:val="00C273D8"/>
    <w:rsid w:val="00C27675"/>
    <w:rsid w:val="00C27766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40667"/>
    <w:rsid w:val="00C4074F"/>
    <w:rsid w:val="00C4124F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57C7D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848"/>
    <w:rsid w:val="00C6453B"/>
    <w:rsid w:val="00C64554"/>
    <w:rsid w:val="00C6459D"/>
    <w:rsid w:val="00C6487E"/>
    <w:rsid w:val="00C64DD0"/>
    <w:rsid w:val="00C652A3"/>
    <w:rsid w:val="00C654BC"/>
    <w:rsid w:val="00C6561B"/>
    <w:rsid w:val="00C65B5D"/>
    <w:rsid w:val="00C6641F"/>
    <w:rsid w:val="00C668E9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599"/>
    <w:rsid w:val="00C73ECE"/>
    <w:rsid w:val="00C740B4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634"/>
    <w:rsid w:val="00C758BA"/>
    <w:rsid w:val="00C758DC"/>
    <w:rsid w:val="00C759A7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3207"/>
    <w:rsid w:val="00C834AE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5E45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21BF"/>
    <w:rsid w:val="00C928C9"/>
    <w:rsid w:val="00C92DDA"/>
    <w:rsid w:val="00C93254"/>
    <w:rsid w:val="00C93681"/>
    <w:rsid w:val="00C9383D"/>
    <w:rsid w:val="00C93896"/>
    <w:rsid w:val="00C9403A"/>
    <w:rsid w:val="00C94270"/>
    <w:rsid w:val="00C9448C"/>
    <w:rsid w:val="00C9532D"/>
    <w:rsid w:val="00C956CA"/>
    <w:rsid w:val="00C95BD4"/>
    <w:rsid w:val="00C96816"/>
    <w:rsid w:val="00C969B6"/>
    <w:rsid w:val="00C96E62"/>
    <w:rsid w:val="00C9756A"/>
    <w:rsid w:val="00C97983"/>
    <w:rsid w:val="00C97BA7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40E"/>
    <w:rsid w:val="00CA252C"/>
    <w:rsid w:val="00CA28BC"/>
    <w:rsid w:val="00CA2D84"/>
    <w:rsid w:val="00CA3238"/>
    <w:rsid w:val="00CA34A4"/>
    <w:rsid w:val="00CA358D"/>
    <w:rsid w:val="00CA388D"/>
    <w:rsid w:val="00CA436F"/>
    <w:rsid w:val="00CA47C8"/>
    <w:rsid w:val="00CA48B3"/>
    <w:rsid w:val="00CA4FA0"/>
    <w:rsid w:val="00CA5529"/>
    <w:rsid w:val="00CA573E"/>
    <w:rsid w:val="00CA5803"/>
    <w:rsid w:val="00CA661A"/>
    <w:rsid w:val="00CA6B3F"/>
    <w:rsid w:val="00CA6ED6"/>
    <w:rsid w:val="00CA6F76"/>
    <w:rsid w:val="00CA7784"/>
    <w:rsid w:val="00CA778A"/>
    <w:rsid w:val="00CB018A"/>
    <w:rsid w:val="00CB1A99"/>
    <w:rsid w:val="00CB1C39"/>
    <w:rsid w:val="00CB25ED"/>
    <w:rsid w:val="00CB27D9"/>
    <w:rsid w:val="00CB29AE"/>
    <w:rsid w:val="00CB2DD8"/>
    <w:rsid w:val="00CB2EDE"/>
    <w:rsid w:val="00CB3494"/>
    <w:rsid w:val="00CB3E6A"/>
    <w:rsid w:val="00CB4450"/>
    <w:rsid w:val="00CB4AAD"/>
    <w:rsid w:val="00CB4EBF"/>
    <w:rsid w:val="00CB4FCE"/>
    <w:rsid w:val="00CB543C"/>
    <w:rsid w:val="00CB558E"/>
    <w:rsid w:val="00CB587A"/>
    <w:rsid w:val="00CB5C94"/>
    <w:rsid w:val="00CB619F"/>
    <w:rsid w:val="00CB66A2"/>
    <w:rsid w:val="00CB6F9E"/>
    <w:rsid w:val="00CB6FC6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388D"/>
    <w:rsid w:val="00CC416C"/>
    <w:rsid w:val="00CC4826"/>
    <w:rsid w:val="00CC5926"/>
    <w:rsid w:val="00CC5C50"/>
    <w:rsid w:val="00CC6669"/>
    <w:rsid w:val="00CC66A7"/>
    <w:rsid w:val="00CC6702"/>
    <w:rsid w:val="00CC6775"/>
    <w:rsid w:val="00CC6D60"/>
    <w:rsid w:val="00CC7238"/>
    <w:rsid w:val="00CC7734"/>
    <w:rsid w:val="00CC77AD"/>
    <w:rsid w:val="00CC7B06"/>
    <w:rsid w:val="00CC7D48"/>
    <w:rsid w:val="00CC7DDD"/>
    <w:rsid w:val="00CC7EBB"/>
    <w:rsid w:val="00CD06BF"/>
    <w:rsid w:val="00CD0DC9"/>
    <w:rsid w:val="00CD0FD9"/>
    <w:rsid w:val="00CD13AF"/>
    <w:rsid w:val="00CD1872"/>
    <w:rsid w:val="00CD1BDE"/>
    <w:rsid w:val="00CD2AEC"/>
    <w:rsid w:val="00CD2F54"/>
    <w:rsid w:val="00CD33F6"/>
    <w:rsid w:val="00CD363C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391"/>
    <w:rsid w:val="00CD5656"/>
    <w:rsid w:val="00CD6025"/>
    <w:rsid w:val="00CD60A0"/>
    <w:rsid w:val="00CD6AEE"/>
    <w:rsid w:val="00CD75E6"/>
    <w:rsid w:val="00CD7B2C"/>
    <w:rsid w:val="00CE0674"/>
    <w:rsid w:val="00CE07EB"/>
    <w:rsid w:val="00CE0B88"/>
    <w:rsid w:val="00CE1245"/>
    <w:rsid w:val="00CE18FB"/>
    <w:rsid w:val="00CE1B13"/>
    <w:rsid w:val="00CE1CCE"/>
    <w:rsid w:val="00CE203C"/>
    <w:rsid w:val="00CE24DF"/>
    <w:rsid w:val="00CE2925"/>
    <w:rsid w:val="00CE2A39"/>
    <w:rsid w:val="00CE2B54"/>
    <w:rsid w:val="00CE2FA9"/>
    <w:rsid w:val="00CE311B"/>
    <w:rsid w:val="00CE38E3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7D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0B7"/>
    <w:rsid w:val="00CF5160"/>
    <w:rsid w:val="00CF59BB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035"/>
    <w:rsid w:val="00D02657"/>
    <w:rsid w:val="00D032EC"/>
    <w:rsid w:val="00D0338A"/>
    <w:rsid w:val="00D033C5"/>
    <w:rsid w:val="00D03726"/>
    <w:rsid w:val="00D03A04"/>
    <w:rsid w:val="00D03D26"/>
    <w:rsid w:val="00D0548E"/>
    <w:rsid w:val="00D061EA"/>
    <w:rsid w:val="00D06345"/>
    <w:rsid w:val="00D069AE"/>
    <w:rsid w:val="00D069B4"/>
    <w:rsid w:val="00D06AC7"/>
    <w:rsid w:val="00D06D05"/>
    <w:rsid w:val="00D06EA0"/>
    <w:rsid w:val="00D06F64"/>
    <w:rsid w:val="00D0722A"/>
    <w:rsid w:val="00D07704"/>
    <w:rsid w:val="00D07977"/>
    <w:rsid w:val="00D07FDF"/>
    <w:rsid w:val="00D10071"/>
    <w:rsid w:val="00D10686"/>
    <w:rsid w:val="00D107C2"/>
    <w:rsid w:val="00D10BDC"/>
    <w:rsid w:val="00D10E8B"/>
    <w:rsid w:val="00D11101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A14"/>
    <w:rsid w:val="00D14EC0"/>
    <w:rsid w:val="00D15247"/>
    <w:rsid w:val="00D1538B"/>
    <w:rsid w:val="00D15540"/>
    <w:rsid w:val="00D15BE0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CDA"/>
    <w:rsid w:val="00D31E6B"/>
    <w:rsid w:val="00D3201D"/>
    <w:rsid w:val="00D32DC1"/>
    <w:rsid w:val="00D32DE4"/>
    <w:rsid w:val="00D33137"/>
    <w:rsid w:val="00D3336A"/>
    <w:rsid w:val="00D33744"/>
    <w:rsid w:val="00D337DF"/>
    <w:rsid w:val="00D338A3"/>
    <w:rsid w:val="00D3467F"/>
    <w:rsid w:val="00D34910"/>
    <w:rsid w:val="00D34DC4"/>
    <w:rsid w:val="00D34E3F"/>
    <w:rsid w:val="00D34F2A"/>
    <w:rsid w:val="00D34FB6"/>
    <w:rsid w:val="00D3506C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1C49"/>
    <w:rsid w:val="00D42AFE"/>
    <w:rsid w:val="00D42E27"/>
    <w:rsid w:val="00D42FEA"/>
    <w:rsid w:val="00D4361D"/>
    <w:rsid w:val="00D44331"/>
    <w:rsid w:val="00D446D8"/>
    <w:rsid w:val="00D44EB5"/>
    <w:rsid w:val="00D44ED1"/>
    <w:rsid w:val="00D45275"/>
    <w:rsid w:val="00D45A29"/>
    <w:rsid w:val="00D45CA0"/>
    <w:rsid w:val="00D46A6D"/>
    <w:rsid w:val="00D46C28"/>
    <w:rsid w:val="00D47794"/>
    <w:rsid w:val="00D47AD8"/>
    <w:rsid w:val="00D5015E"/>
    <w:rsid w:val="00D50262"/>
    <w:rsid w:val="00D50D6D"/>
    <w:rsid w:val="00D50EBC"/>
    <w:rsid w:val="00D50EDD"/>
    <w:rsid w:val="00D51267"/>
    <w:rsid w:val="00D51981"/>
    <w:rsid w:val="00D51C61"/>
    <w:rsid w:val="00D51E37"/>
    <w:rsid w:val="00D52542"/>
    <w:rsid w:val="00D52819"/>
    <w:rsid w:val="00D539AD"/>
    <w:rsid w:val="00D53A4B"/>
    <w:rsid w:val="00D53C22"/>
    <w:rsid w:val="00D53C2C"/>
    <w:rsid w:val="00D53E79"/>
    <w:rsid w:val="00D54E72"/>
    <w:rsid w:val="00D54FF6"/>
    <w:rsid w:val="00D5500B"/>
    <w:rsid w:val="00D55F5D"/>
    <w:rsid w:val="00D55F6F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0A23"/>
    <w:rsid w:val="00D6127B"/>
    <w:rsid w:val="00D61613"/>
    <w:rsid w:val="00D61C9C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6BB2"/>
    <w:rsid w:val="00D671C9"/>
    <w:rsid w:val="00D673CD"/>
    <w:rsid w:val="00D674D5"/>
    <w:rsid w:val="00D676E2"/>
    <w:rsid w:val="00D717C2"/>
    <w:rsid w:val="00D71AB5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00E"/>
    <w:rsid w:val="00D8019D"/>
    <w:rsid w:val="00D808F9"/>
    <w:rsid w:val="00D81609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01D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3FFB"/>
    <w:rsid w:val="00DA4808"/>
    <w:rsid w:val="00DA4ACF"/>
    <w:rsid w:val="00DA552A"/>
    <w:rsid w:val="00DA5C19"/>
    <w:rsid w:val="00DA5D9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7A4"/>
    <w:rsid w:val="00DB2E1C"/>
    <w:rsid w:val="00DB370A"/>
    <w:rsid w:val="00DB3B48"/>
    <w:rsid w:val="00DB3B95"/>
    <w:rsid w:val="00DB3BC4"/>
    <w:rsid w:val="00DB3CC3"/>
    <w:rsid w:val="00DB4552"/>
    <w:rsid w:val="00DB498B"/>
    <w:rsid w:val="00DB4DFD"/>
    <w:rsid w:val="00DB5B8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0C92"/>
    <w:rsid w:val="00DE10C4"/>
    <w:rsid w:val="00DE1705"/>
    <w:rsid w:val="00DE1C99"/>
    <w:rsid w:val="00DE239C"/>
    <w:rsid w:val="00DE243F"/>
    <w:rsid w:val="00DE2867"/>
    <w:rsid w:val="00DE2C10"/>
    <w:rsid w:val="00DE2E67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443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8BF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0E53"/>
    <w:rsid w:val="00E013E4"/>
    <w:rsid w:val="00E0186C"/>
    <w:rsid w:val="00E01A35"/>
    <w:rsid w:val="00E01C13"/>
    <w:rsid w:val="00E01C39"/>
    <w:rsid w:val="00E01DBE"/>
    <w:rsid w:val="00E02493"/>
    <w:rsid w:val="00E02AA0"/>
    <w:rsid w:val="00E02C68"/>
    <w:rsid w:val="00E0328B"/>
    <w:rsid w:val="00E042A4"/>
    <w:rsid w:val="00E04378"/>
    <w:rsid w:val="00E04651"/>
    <w:rsid w:val="00E04913"/>
    <w:rsid w:val="00E04AFF"/>
    <w:rsid w:val="00E04DF2"/>
    <w:rsid w:val="00E04EA6"/>
    <w:rsid w:val="00E04FE4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9B"/>
    <w:rsid w:val="00E20573"/>
    <w:rsid w:val="00E207DA"/>
    <w:rsid w:val="00E20A3A"/>
    <w:rsid w:val="00E20B4E"/>
    <w:rsid w:val="00E20CA8"/>
    <w:rsid w:val="00E216FD"/>
    <w:rsid w:val="00E21A1E"/>
    <w:rsid w:val="00E21E23"/>
    <w:rsid w:val="00E22676"/>
    <w:rsid w:val="00E232F9"/>
    <w:rsid w:val="00E2347B"/>
    <w:rsid w:val="00E2365B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32"/>
    <w:rsid w:val="00E26A52"/>
    <w:rsid w:val="00E273B0"/>
    <w:rsid w:val="00E277C5"/>
    <w:rsid w:val="00E27A44"/>
    <w:rsid w:val="00E30B2C"/>
    <w:rsid w:val="00E30C5B"/>
    <w:rsid w:val="00E30EA9"/>
    <w:rsid w:val="00E30FE1"/>
    <w:rsid w:val="00E31217"/>
    <w:rsid w:val="00E312F4"/>
    <w:rsid w:val="00E31321"/>
    <w:rsid w:val="00E3160D"/>
    <w:rsid w:val="00E31AC3"/>
    <w:rsid w:val="00E31D03"/>
    <w:rsid w:val="00E31D05"/>
    <w:rsid w:val="00E322BF"/>
    <w:rsid w:val="00E32C60"/>
    <w:rsid w:val="00E3346A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4C"/>
    <w:rsid w:val="00E4370A"/>
    <w:rsid w:val="00E43BFD"/>
    <w:rsid w:val="00E43EA3"/>
    <w:rsid w:val="00E443DE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2E3D"/>
    <w:rsid w:val="00E530B4"/>
    <w:rsid w:val="00E53202"/>
    <w:rsid w:val="00E53496"/>
    <w:rsid w:val="00E5367E"/>
    <w:rsid w:val="00E53B17"/>
    <w:rsid w:val="00E53EF3"/>
    <w:rsid w:val="00E546B4"/>
    <w:rsid w:val="00E54AB8"/>
    <w:rsid w:val="00E54F97"/>
    <w:rsid w:val="00E55060"/>
    <w:rsid w:val="00E55291"/>
    <w:rsid w:val="00E55450"/>
    <w:rsid w:val="00E55BED"/>
    <w:rsid w:val="00E5635C"/>
    <w:rsid w:val="00E56C0E"/>
    <w:rsid w:val="00E56CAD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5C6"/>
    <w:rsid w:val="00E72717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4ED4"/>
    <w:rsid w:val="00E75343"/>
    <w:rsid w:val="00E755E2"/>
    <w:rsid w:val="00E765BC"/>
    <w:rsid w:val="00E77017"/>
    <w:rsid w:val="00E77099"/>
    <w:rsid w:val="00E777E1"/>
    <w:rsid w:val="00E77E3E"/>
    <w:rsid w:val="00E80066"/>
    <w:rsid w:val="00E80576"/>
    <w:rsid w:val="00E808AC"/>
    <w:rsid w:val="00E81BB3"/>
    <w:rsid w:val="00E822C5"/>
    <w:rsid w:val="00E825BB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703"/>
    <w:rsid w:val="00E84945"/>
    <w:rsid w:val="00E8517D"/>
    <w:rsid w:val="00E85410"/>
    <w:rsid w:val="00E85CD5"/>
    <w:rsid w:val="00E861F0"/>
    <w:rsid w:val="00E86CEE"/>
    <w:rsid w:val="00E871D5"/>
    <w:rsid w:val="00E874C5"/>
    <w:rsid w:val="00E877A3"/>
    <w:rsid w:val="00E87EA4"/>
    <w:rsid w:val="00E9010C"/>
    <w:rsid w:val="00E9025E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3491"/>
    <w:rsid w:val="00E93F85"/>
    <w:rsid w:val="00E9466E"/>
    <w:rsid w:val="00E947F9"/>
    <w:rsid w:val="00E9484F"/>
    <w:rsid w:val="00E94888"/>
    <w:rsid w:val="00E94C8F"/>
    <w:rsid w:val="00E94E34"/>
    <w:rsid w:val="00E9502B"/>
    <w:rsid w:val="00E955E9"/>
    <w:rsid w:val="00E956E4"/>
    <w:rsid w:val="00E958BD"/>
    <w:rsid w:val="00E95FE4"/>
    <w:rsid w:val="00E96368"/>
    <w:rsid w:val="00E9687C"/>
    <w:rsid w:val="00E9773D"/>
    <w:rsid w:val="00E977B3"/>
    <w:rsid w:val="00E97E03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56DD"/>
    <w:rsid w:val="00EA6300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B42"/>
    <w:rsid w:val="00EC1C7A"/>
    <w:rsid w:val="00EC28D3"/>
    <w:rsid w:val="00EC2BA1"/>
    <w:rsid w:val="00EC2C08"/>
    <w:rsid w:val="00EC2D9B"/>
    <w:rsid w:val="00EC346C"/>
    <w:rsid w:val="00EC4D52"/>
    <w:rsid w:val="00EC4D87"/>
    <w:rsid w:val="00EC57DB"/>
    <w:rsid w:val="00EC5A26"/>
    <w:rsid w:val="00EC6794"/>
    <w:rsid w:val="00EC69A7"/>
    <w:rsid w:val="00EC7D54"/>
    <w:rsid w:val="00EC7D7C"/>
    <w:rsid w:val="00ED0175"/>
    <w:rsid w:val="00ED01AE"/>
    <w:rsid w:val="00ED0EB6"/>
    <w:rsid w:val="00ED0F3C"/>
    <w:rsid w:val="00ED105E"/>
    <w:rsid w:val="00ED2AEC"/>
    <w:rsid w:val="00ED2F84"/>
    <w:rsid w:val="00ED3DE4"/>
    <w:rsid w:val="00ED4414"/>
    <w:rsid w:val="00ED46BB"/>
    <w:rsid w:val="00ED46E0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1E5C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55F"/>
    <w:rsid w:val="00EE56F4"/>
    <w:rsid w:val="00EE5809"/>
    <w:rsid w:val="00EE586E"/>
    <w:rsid w:val="00EE60C3"/>
    <w:rsid w:val="00EE6147"/>
    <w:rsid w:val="00EE6259"/>
    <w:rsid w:val="00EE6ABE"/>
    <w:rsid w:val="00EE6D4A"/>
    <w:rsid w:val="00EE6F68"/>
    <w:rsid w:val="00EE75B6"/>
    <w:rsid w:val="00EE7E13"/>
    <w:rsid w:val="00EF0454"/>
    <w:rsid w:val="00EF0681"/>
    <w:rsid w:val="00EF0EB6"/>
    <w:rsid w:val="00EF1297"/>
    <w:rsid w:val="00EF171A"/>
    <w:rsid w:val="00EF18DD"/>
    <w:rsid w:val="00EF1A1B"/>
    <w:rsid w:val="00EF2957"/>
    <w:rsid w:val="00EF32AA"/>
    <w:rsid w:val="00EF33A7"/>
    <w:rsid w:val="00EF35DF"/>
    <w:rsid w:val="00EF4917"/>
    <w:rsid w:val="00EF4E1C"/>
    <w:rsid w:val="00EF6B4A"/>
    <w:rsid w:val="00EF7319"/>
    <w:rsid w:val="00EF764E"/>
    <w:rsid w:val="00EF7D61"/>
    <w:rsid w:val="00F0107D"/>
    <w:rsid w:val="00F01FFC"/>
    <w:rsid w:val="00F02382"/>
    <w:rsid w:val="00F027A0"/>
    <w:rsid w:val="00F02890"/>
    <w:rsid w:val="00F02CD3"/>
    <w:rsid w:val="00F03385"/>
    <w:rsid w:val="00F036C7"/>
    <w:rsid w:val="00F03B11"/>
    <w:rsid w:val="00F044F8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2B14"/>
    <w:rsid w:val="00F133CB"/>
    <w:rsid w:val="00F13626"/>
    <w:rsid w:val="00F1429A"/>
    <w:rsid w:val="00F1474C"/>
    <w:rsid w:val="00F14A12"/>
    <w:rsid w:val="00F14A37"/>
    <w:rsid w:val="00F15107"/>
    <w:rsid w:val="00F158EC"/>
    <w:rsid w:val="00F15AE7"/>
    <w:rsid w:val="00F16020"/>
    <w:rsid w:val="00F16B5D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588"/>
    <w:rsid w:val="00F3088D"/>
    <w:rsid w:val="00F326DA"/>
    <w:rsid w:val="00F329DF"/>
    <w:rsid w:val="00F3343E"/>
    <w:rsid w:val="00F34301"/>
    <w:rsid w:val="00F34352"/>
    <w:rsid w:val="00F34E74"/>
    <w:rsid w:val="00F3554A"/>
    <w:rsid w:val="00F35848"/>
    <w:rsid w:val="00F358D2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A35"/>
    <w:rsid w:val="00F40CAA"/>
    <w:rsid w:val="00F41211"/>
    <w:rsid w:val="00F415D2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32F"/>
    <w:rsid w:val="00F43826"/>
    <w:rsid w:val="00F43AAB"/>
    <w:rsid w:val="00F43B73"/>
    <w:rsid w:val="00F43D26"/>
    <w:rsid w:val="00F43D47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9D4"/>
    <w:rsid w:val="00F50DE9"/>
    <w:rsid w:val="00F515A3"/>
    <w:rsid w:val="00F515E8"/>
    <w:rsid w:val="00F51F11"/>
    <w:rsid w:val="00F527DB"/>
    <w:rsid w:val="00F529C5"/>
    <w:rsid w:val="00F537D1"/>
    <w:rsid w:val="00F53F13"/>
    <w:rsid w:val="00F53F1E"/>
    <w:rsid w:val="00F5453F"/>
    <w:rsid w:val="00F546FD"/>
    <w:rsid w:val="00F54EA3"/>
    <w:rsid w:val="00F56583"/>
    <w:rsid w:val="00F56B94"/>
    <w:rsid w:val="00F56C05"/>
    <w:rsid w:val="00F5764E"/>
    <w:rsid w:val="00F57829"/>
    <w:rsid w:val="00F57EA2"/>
    <w:rsid w:val="00F60170"/>
    <w:rsid w:val="00F60265"/>
    <w:rsid w:val="00F602CB"/>
    <w:rsid w:val="00F607D0"/>
    <w:rsid w:val="00F61BF5"/>
    <w:rsid w:val="00F61D6F"/>
    <w:rsid w:val="00F61DB8"/>
    <w:rsid w:val="00F61ED6"/>
    <w:rsid w:val="00F61FA5"/>
    <w:rsid w:val="00F625F3"/>
    <w:rsid w:val="00F62684"/>
    <w:rsid w:val="00F62948"/>
    <w:rsid w:val="00F62AA4"/>
    <w:rsid w:val="00F639E8"/>
    <w:rsid w:val="00F6487E"/>
    <w:rsid w:val="00F64972"/>
    <w:rsid w:val="00F64F50"/>
    <w:rsid w:val="00F65476"/>
    <w:rsid w:val="00F657C1"/>
    <w:rsid w:val="00F6682E"/>
    <w:rsid w:val="00F6786C"/>
    <w:rsid w:val="00F67A88"/>
    <w:rsid w:val="00F67FD4"/>
    <w:rsid w:val="00F7059D"/>
    <w:rsid w:val="00F707DD"/>
    <w:rsid w:val="00F70DA7"/>
    <w:rsid w:val="00F70E45"/>
    <w:rsid w:val="00F70FF6"/>
    <w:rsid w:val="00F71095"/>
    <w:rsid w:val="00F711F8"/>
    <w:rsid w:val="00F7137B"/>
    <w:rsid w:val="00F713C9"/>
    <w:rsid w:val="00F71723"/>
    <w:rsid w:val="00F71724"/>
    <w:rsid w:val="00F71813"/>
    <w:rsid w:val="00F71BF4"/>
    <w:rsid w:val="00F72101"/>
    <w:rsid w:val="00F725D9"/>
    <w:rsid w:val="00F7264F"/>
    <w:rsid w:val="00F729BA"/>
    <w:rsid w:val="00F731B6"/>
    <w:rsid w:val="00F73A58"/>
    <w:rsid w:val="00F73BB1"/>
    <w:rsid w:val="00F73CF8"/>
    <w:rsid w:val="00F73EFA"/>
    <w:rsid w:val="00F743DA"/>
    <w:rsid w:val="00F74BCE"/>
    <w:rsid w:val="00F74F32"/>
    <w:rsid w:val="00F750FC"/>
    <w:rsid w:val="00F756DE"/>
    <w:rsid w:val="00F75810"/>
    <w:rsid w:val="00F75DDD"/>
    <w:rsid w:val="00F76136"/>
    <w:rsid w:val="00F76C8C"/>
    <w:rsid w:val="00F76ED1"/>
    <w:rsid w:val="00F77053"/>
    <w:rsid w:val="00F77114"/>
    <w:rsid w:val="00F7761A"/>
    <w:rsid w:val="00F77BB5"/>
    <w:rsid w:val="00F77CEE"/>
    <w:rsid w:val="00F8012D"/>
    <w:rsid w:val="00F802E1"/>
    <w:rsid w:val="00F805D8"/>
    <w:rsid w:val="00F80604"/>
    <w:rsid w:val="00F80831"/>
    <w:rsid w:val="00F808AD"/>
    <w:rsid w:val="00F812D5"/>
    <w:rsid w:val="00F81AE5"/>
    <w:rsid w:val="00F826C0"/>
    <w:rsid w:val="00F828BB"/>
    <w:rsid w:val="00F831B0"/>
    <w:rsid w:val="00F834EA"/>
    <w:rsid w:val="00F83757"/>
    <w:rsid w:val="00F83761"/>
    <w:rsid w:val="00F83BB9"/>
    <w:rsid w:val="00F84488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18C2"/>
    <w:rsid w:val="00F920AA"/>
    <w:rsid w:val="00F924B4"/>
    <w:rsid w:val="00F927D3"/>
    <w:rsid w:val="00F92FC2"/>
    <w:rsid w:val="00F930D9"/>
    <w:rsid w:val="00F93173"/>
    <w:rsid w:val="00F93ACA"/>
    <w:rsid w:val="00F94466"/>
    <w:rsid w:val="00F94500"/>
    <w:rsid w:val="00F9513D"/>
    <w:rsid w:val="00F95333"/>
    <w:rsid w:val="00F95461"/>
    <w:rsid w:val="00F95651"/>
    <w:rsid w:val="00F957A3"/>
    <w:rsid w:val="00F958B2"/>
    <w:rsid w:val="00F958DE"/>
    <w:rsid w:val="00F95A08"/>
    <w:rsid w:val="00F95E64"/>
    <w:rsid w:val="00F95FDD"/>
    <w:rsid w:val="00F96370"/>
    <w:rsid w:val="00F96A6A"/>
    <w:rsid w:val="00F96C80"/>
    <w:rsid w:val="00F970D2"/>
    <w:rsid w:val="00F97509"/>
    <w:rsid w:val="00F97642"/>
    <w:rsid w:val="00F97761"/>
    <w:rsid w:val="00F9777C"/>
    <w:rsid w:val="00F97D00"/>
    <w:rsid w:val="00F97F6D"/>
    <w:rsid w:val="00FA0250"/>
    <w:rsid w:val="00FA02D8"/>
    <w:rsid w:val="00FA0CD4"/>
    <w:rsid w:val="00FA0E2E"/>
    <w:rsid w:val="00FA3B6C"/>
    <w:rsid w:val="00FA3B76"/>
    <w:rsid w:val="00FA3BBF"/>
    <w:rsid w:val="00FA3D3E"/>
    <w:rsid w:val="00FA3DE2"/>
    <w:rsid w:val="00FA4B2A"/>
    <w:rsid w:val="00FA4F30"/>
    <w:rsid w:val="00FA524C"/>
    <w:rsid w:val="00FA5BB4"/>
    <w:rsid w:val="00FA5E55"/>
    <w:rsid w:val="00FA65E1"/>
    <w:rsid w:val="00FA69FE"/>
    <w:rsid w:val="00FA6C2B"/>
    <w:rsid w:val="00FA78E6"/>
    <w:rsid w:val="00FA7E9B"/>
    <w:rsid w:val="00FB0233"/>
    <w:rsid w:val="00FB0454"/>
    <w:rsid w:val="00FB06B0"/>
    <w:rsid w:val="00FB0EBB"/>
    <w:rsid w:val="00FB0FAA"/>
    <w:rsid w:val="00FB1A85"/>
    <w:rsid w:val="00FB1BBD"/>
    <w:rsid w:val="00FB20AE"/>
    <w:rsid w:val="00FB369B"/>
    <w:rsid w:val="00FB45B8"/>
    <w:rsid w:val="00FB5185"/>
    <w:rsid w:val="00FB5899"/>
    <w:rsid w:val="00FB5C67"/>
    <w:rsid w:val="00FB5F5C"/>
    <w:rsid w:val="00FB63A2"/>
    <w:rsid w:val="00FB6780"/>
    <w:rsid w:val="00FB6848"/>
    <w:rsid w:val="00FB6DDD"/>
    <w:rsid w:val="00FB729B"/>
    <w:rsid w:val="00FB7886"/>
    <w:rsid w:val="00FB7B8B"/>
    <w:rsid w:val="00FB7F23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1772"/>
    <w:rsid w:val="00FD2AED"/>
    <w:rsid w:val="00FD2F45"/>
    <w:rsid w:val="00FD2F76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EDF"/>
    <w:rsid w:val="00FD63A9"/>
    <w:rsid w:val="00FD66B7"/>
    <w:rsid w:val="00FD66F9"/>
    <w:rsid w:val="00FD6A48"/>
    <w:rsid w:val="00FD6D05"/>
    <w:rsid w:val="00FD70B8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1A57"/>
    <w:rsid w:val="00FE26E8"/>
    <w:rsid w:val="00FE2E2B"/>
    <w:rsid w:val="00FE3AC4"/>
    <w:rsid w:val="00FE40EF"/>
    <w:rsid w:val="00FE4EAF"/>
    <w:rsid w:val="00FE56E1"/>
    <w:rsid w:val="00FE5B6B"/>
    <w:rsid w:val="00FE6A82"/>
    <w:rsid w:val="00FE6F20"/>
    <w:rsid w:val="00FE6F8F"/>
    <w:rsid w:val="00FE7703"/>
    <w:rsid w:val="00FE7CE6"/>
    <w:rsid w:val="00FF0005"/>
    <w:rsid w:val="00FF0A40"/>
    <w:rsid w:val="00FF0A4C"/>
    <w:rsid w:val="00FF142A"/>
    <w:rsid w:val="00FF200F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198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1"/>
    <w:aliases w:val="EmailStyle94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0A35D-AA96-4736-8214-6677242A2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159</TotalTime>
  <Pages>28</Pages>
  <Words>5128</Words>
  <Characters>29234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MR</cp:lastModifiedBy>
  <cp:revision>64</cp:revision>
  <cp:lastPrinted>2020-11-13T11:15:00Z</cp:lastPrinted>
  <dcterms:created xsi:type="dcterms:W3CDTF">2020-11-13T03:02:00Z</dcterms:created>
  <dcterms:modified xsi:type="dcterms:W3CDTF">2020-11-15T05:00:00Z</dcterms:modified>
</cp:coreProperties>
</file>