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F44429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E36CF1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B73F33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B73F33">
        <w:rPr>
          <w:rFonts w:ascii="Angsana New" w:hAnsi="Angsana New"/>
          <w:sz w:val="30"/>
          <w:szCs w:val="30"/>
        </w:rPr>
        <w:t>2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F2359D">
        <w:rPr>
          <w:rFonts w:ascii="Angsana New" w:hAnsi="Angsana New" w:hint="cs"/>
          <w:sz w:val="30"/>
          <w:szCs w:val="30"/>
          <w:cs/>
          <w:lang w:val="th-TH"/>
        </w:rPr>
        <w:t>และเก้า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</w:t>
      </w:r>
      <w:r w:rsidR="00E11D25">
        <w:rPr>
          <w:rFonts w:ascii="Angsana New" w:hAnsi="Angsana New" w:hint="cs"/>
          <w:sz w:val="30"/>
          <w:szCs w:val="30"/>
          <w:cs/>
        </w:rPr>
        <w:t>0</w:t>
      </w:r>
      <w:r w:rsidR="001E4ADA">
        <w:rPr>
          <w:rFonts w:ascii="Angsana New" w:hAnsi="Angsana New" w:hint="cs"/>
          <w:sz w:val="30"/>
          <w:szCs w:val="30"/>
          <w:cs/>
        </w:rPr>
        <w:t xml:space="preserve"> กันย</w:t>
      </w:r>
      <w:r w:rsidR="00E11D25">
        <w:rPr>
          <w:rFonts w:ascii="Angsana New" w:hAnsi="Angsana New" w:hint="cs"/>
          <w:sz w:val="30"/>
          <w:szCs w:val="30"/>
          <w:cs/>
        </w:rPr>
        <w:t>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0A3D0E" w:rsidRPr="00872B0A">
        <w:rPr>
          <w:rFonts w:ascii="Angsana New" w:hAnsi="Angsana New"/>
          <w:sz w:val="30"/>
          <w:szCs w:val="30"/>
        </w:rPr>
        <w:t>7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B73F33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590F7F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</w:t>
      </w:r>
      <w:r w:rsidR="00590F7F" w:rsidRPr="00C8793A">
        <w:rPr>
          <w:rFonts w:ascii="Angsana New" w:hAnsi="Angsana New" w:hint="cs"/>
          <w:sz w:val="30"/>
          <w:szCs w:val="30"/>
          <w:cs/>
        </w:rPr>
        <w:t>ับปรุงใหม่โดยสภาวิชาชีพบัญชี</w:t>
      </w:r>
      <w:r w:rsidRPr="00C8793A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วมถึงการตีความมาตรฐานการบัญชี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C8793A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</w:t>
      </w:r>
      <w:r w:rsidR="009A78CF">
        <w:rPr>
          <w:rFonts w:ascii="Angsana New" w:hAnsi="Angsana New" w:hint="cs"/>
          <w:sz w:val="30"/>
          <w:szCs w:val="30"/>
          <w:cs/>
        </w:rPr>
        <w:t>บัญ</w:t>
      </w:r>
      <w:r w:rsidR="00C8793A" w:rsidRPr="00C8793A">
        <w:rPr>
          <w:rFonts w:ascii="Angsana New" w:hAnsi="Angsana New" w:hint="cs"/>
          <w:sz w:val="30"/>
          <w:szCs w:val="30"/>
          <w:cs/>
        </w:rPr>
        <w:t>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 w:rsidR="00C8793A" w:rsidRPr="00C8793A"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590F7F" w:rsidRPr="00C8793A">
        <w:rPr>
          <w:rFonts w:ascii="Angsana New" w:hAnsi="Angsana New" w:hint="cs"/>
          <w:sz w:val="30"/>
          <w:szCs w:val="30"/>
          <w:cs/>
        </w:rPr>
        <w:t>ยกเว้น</w:t>
      </w:r>
    </w:p>
    <w:p w:rsidR="00D52472" w:rsidRDefault="00D52472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8793A" w:rsidRDefault="00C8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</w:pP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</w:rPr>
        <w:t xml:space="preserve"> 9 </w:t>
      </w:r>
      <w:r w:rsidRPr="00C8793A">
        <w:rPr>
          <w:rFonts w:ascii="Angsana New" w:eastAsia="SimSun" w:hAnsi="Angsana New" w:cs="Angsana New" w:hint="cs"/>
          <w:i/>
          <w:iCs/>
          <w:sz w:val="30"/>
          <w:szCs w:val="30"/>
          <w:u w:val="single"/>
          <w:cs/>
        </w:rPr>
        <w:t>และฉบับอื่นๆ ที่เกี่ยวข้อง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แบ่ง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ออก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ส่วน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รายการและการวัดมูลค่า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การด้อยค่า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สินทรัพย์ทางการเงินให้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โดยแบ่งออกเป็นสามวิธีคือ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จะ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ต้อง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จัดประเภทรายการสินทรัพย์ทางการเงิน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ใหม่ในส่วน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ที่ได้รับผลกระทบ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หนี้สินทางการเงินให้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(โดย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หนี้สินดังกล่าว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รวมถึงหนี้สินอนุพันธ์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)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กิจการไม่สามารถจัดประเภท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ได้</w:t>
      </w:r>
    </w:p>
    <w:p w:rsidR="00C8793A" w:rsidRPr="00C8793A" w:rsidRDefault="00C8793A" w:rsidP="00C8793A">
      <w:pPr>
        <w:pStyle w:val="NoSpacing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ขาดทุนจา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</w:t>
      </w:r>
      <w:r w:rsidR="00872B0A">
        <w:rPr>
          <w:rFonts w:ascii="Angsana New" w:eastAsia="SimSun" w:hAnsi="Angsana New" w:cs="Angsana New" w:hint="cs"/>
          <w:sz w:val="30"/>
          <w:szCs w:val="30"/>
          <w:cs/>
        </w:rPr>
        <w:t>ก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ารด้อยค่า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ซึ่งเดิมบางรายการในงบการเงินหมายถึง หนี้สงสัยจะสูญ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(Expected credit loss)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ของสินทรัพย์ทางการเงินให้รับรู้เป็นขั้น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ตามวิธีการทั่วไป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(General approach)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(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12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เดือนข้างหน้าในกำไรหรือขาดทุน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 (under-performing)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คำนวณเช่นเดียวกับขั้นที่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>1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(credit-impaired)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จากการด้อยค่า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(Simplified approach)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ในอดีต (</w:t>
      </w:r>
      <w:r w:rsidRPr="0038467B">
        <w:rPr>
          <w:rFonts w:ascii="Angsana New" w:eastAsia="SimSun" w:hAnsi="Angsana New" w:cs="Angsana New"/>
          <w:sz w:val="30"/>
          <w:szCs w:val="30"/>
        </w:rPr>
        <w:t>Historical credit loss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(Forward-looking information)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ได้ระบุความสัมพันธ์ของการป้องกันความเสี่ยง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และวิธีการทางบัญชีที่เกี่ยวข้องออก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ได้แก่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การป้องกันความเสี่ยงในมูลค่ายุติธรรม</w:t>
      </w:r>
      <w:r w:rsidRPr="0038467B">
        <w:rPr>
          <w:rFonts w:ascii="Angsana New" w:eastAsia="SimSun" w:hAnsi="Angsana New" w:cs="Angsana New"/>
          <w:sz w:val="30"/>
          <w:szCs w:val="30"/>
        </w:rPr>
        <w:t> 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การป้องกันความเสี่ยงในกระแสเงินสด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ซึ่งในส่วนของ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นี้ไม่มีผลกระทบที่เป็นสาระสำคัญต่อบริษัท</w:t>
      </w:r>
      <w:r w:rsidR="007E5992" w:rsidRPr="0038467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9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ส่งผลกระทบให้บริษัทและบริษัทย่อยต้อง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และวัดมูลค่าสินทรัพย์ทางการเงิน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การ</w:t>
      </w:r>
      <w:r w:rsidRPr="0038467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สินทรัพย์ที่จัดประเภทรายการและวัดมูลค่าด้วย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/>
          <w:sz w:val="30"/>
          <w:szCs w:val="30"/>
          <w:cs/>
        </w:rPr>
        <w:t>เงินฝากธนาคาร</w:t>
      </w:r>
      <w:r w:rsidR="007E5992" w:rsidRPr="00842D5D">
        <w:rPr>
          <w:rFonts w:ascii="Angsana New" w:eastAsia="SimSun" w:hAnsi="Angsana New" w:cs="Angsana New" w:hint="cs"/>
          <w:sz w:val="30"/>
          <w:szCs w:val="30"/>
          <w:cs/>
        </w:rPr>
        <w:t>ที่มีข้อจำกัดในการใช้</w:t>
      </w:r>
    </w:p>
    <w:p w:rsidR="007E5992" w:rsidRPr="00842D5D" w:rsidRDefault="007E599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เงินลงทุนในตราสารหนี้ระยะสั้น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ลูกหนี้การค้า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ลูกหนี้อื่นๆ (รวมถึงเงินทดรองจ่าย</w:t>
      </w:r>
      <w:r w:rsidR="001233D9" w:rsidRPr="00842D5D">
        <w:rPr>
          <w:rFonts w:ascii="Angsana New" w:eastAsia="SimSun" w:hAnsi="Angsana New" w:cs="Angsana New" w:hint="cs"/>
          <w:sz w:val="30"/>
          <w:szCs w:val="30"/>
          <w:cs/>
        </w:rPr>
        <w:t>หรือเงินจ่ายล่วงหน้า</w:t>
      </w:r>
      <w:r w:rsidRPr="00842D5D">
        <w:rPr>
          <w:rFonts w:ascii="Angsana New" w:eastAsia="SimSun" w:hAnsi="Angsana New" w:cs="Angsana New" w:hint="cs"/>
          <w:sz w:val="30"/>
          <w:szCs w:val="30"/>
          <w:cs/>
        </w:rPr>
        <w:t>และเงินมัดจำหรือเงินประกันที่ขอคืนได้)</w:t>
      </w:r>
    </w:p>
    <w:p w:rsidR="002E04A2" w:rsidRPr="00842D5D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เงินให้กู้ยืม</w:t>
      </w:r>
    </w:p>
    <w:p w:rsidR="00C8793A" w:rsidRPr="00FF48F4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</w:p>
    <w:p w:rsidR="00832553" w:rsidRPr="0038467B" w:rsidRDefault="00832553" w:rsidP="00832553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>สินทรัพย์ตราสารอนุพันธ์ (สินทรัพย์หมุนเวียนอื่น)</w:t>
      </w: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FF48F4" w:rsidRDefault="001233D9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เงินเบิกเกินบัญชีและ</w:t>
      </w:r>
      <w:r w:rsidR="00C8793A" w:rsidRPr="00FF48F4">
        <w:rPr>
          <w:rFonts w:ascii="Angsana New" w:eastAsia="SimSun" w:hAnsi="Angsana New" w:cs="Angsana New"/>
          <w:sz w:val="30"/>
          <w:szCs w:val="30"/>
          <w:cs/>
        </w:rPr>
        <w:t>เงินกู้ยืมระยะสั้น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เจ้าหนี้การค้า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เจ้าหนี้อื่นๆ (รวมถึงรายการค้างจ่ายต่างๆ</w:t>
      </w:r>
      <w:r w:rsidR="001233D9"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และเงินมัดจำหรือเงินประกันรับที่มีข้อกำหนดชำระคืน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)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เงินกู้ยืมระยะ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ยาว</w:t>
      </w:r>
    </w:p>
    <w:p w:rsidR="002E04A2" w:rsidRPr="00FF48F4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หุ้นกู้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หนี้สิน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ตาม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สัญญาเช่า</w:t>
      </w: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หนี้สินที่จัดประเภทรายการและวัดมูลค่า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</w:p>
    <w:p w:rsidR="00832553" w:rsidRPr="00C8793A" w:rsidRDefault="00832553" w:rsidP="00832553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>หนี้สินตราสารอนุพันธ์ (หนี้สินหมุนเวียนอื่น)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ไม่มีการปรับตัวเลขของข้อมูลเปรียบเทียบงวดก่อนๆ ใหม่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การจัดประเภทรายการและการวัดมูลค่าเนื่องจากบริษัท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9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8793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ในส่วนของลูกหนี้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และเงินให้กู้ยืมรวมถึงเงินลงทุนในตราสารหนี้ระยะสั้น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ต่างๆ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มีการจัดกลุ่มประชากรโดยให้ความสำคัญไปที่ข้อมูลยอดคงค้างตามอายุหนี้ </w:t>
      </w:r>
      <w:r w:rsidRPr="00C8793A">
        <w:rPr>
          <w:rFonts w:ascii="Angsana New" w:eastAsia="SimSun" w:hAnsi="Angsana New" w:cs="Angsana New"/>
          <w:sz w:val="30"/>
          <w:szCs w:val="30"/>
        </w:rPr>
        <w:t>(Aging balance information)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โดยมีการจัดเก็บข้อมูลย้อนหลังสำหรับ </w:t>
      </w:r>
      <w:r w:rsidRPr="00C8793A">
        <w:rPr>
          <w:rFonts w:ascii="Angsana New" w:eastAsia="SimSun" w:hAnsi="Angsana New" w:cs="Angsana New"/>
          <w:sz w:val="30"/>
          <w:szCs w:val="30"/>
        </w:rPr>
        <w:t>Historical credit loss</w:t>
      </w:r>
      <w:r w:rsid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ประมาณ 1 ปี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อย่างไรก็ดี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ใช้ข้อผ่อนปรนบางประการของ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แนวปฏิบัติทางการบัญชีเรื่อง </w:t>
      </w:r>
      <w:r w:rsidRPr="00C8793A">
        <w:rPr>
          <w:rFonts w:ascii="Angsana New" w:eastAsia="SimSun" w:hAnsi="Angsana New" w:cs="Angsana New"/>
          <w:sz w:val="30"/>
          <w:szCs w:val="30"/>
        </w:rPr>
        <w:t>“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มาตรการผ่อนปรนชั่วคราวส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ำ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ค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โรนา </w:t>
      </w:r>
      <w:r w:rsidRPr="00C8793A">
        <w:rPr>
          <w:rFonts w:ascii="Angsana New" w:eastAsia="SimSun" w:hAnsi="Angsana New" w:cs="Angsana New"/>
          <w:sz w:val="30"/>
          <w:szCs w:val="30"/>
        </w:rPr>
        <w:t>2019 (COVID-19)”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ซึ่งออกโดยสภาวิชาชีพบัญชี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ในเดือนเมษายน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ในส่วนของการไม่ต้องนำ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Forward-looking information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มาประกอบ</w:t>
      </w:r>
      <w:r w:rsidR="006309EB">
        <w:rPr>
          <w:rFonts w:ascii="Angsana New" w:eastAsia="SimSun" w:hAnsi="Angsana New" w:cs="Angsana New" w:hint="cs"/>
          <w:sz w:val="30"/>
          <w:szCs w:val="30"/>
          <w:cs/>
        </w:rPr>
        <w:t>สำหรับสินทรัพย์ที่ใช้วิธีการอย่างง่าย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การพิจารณาและ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83341B" w:rsidRDefault="00C8793A" w:rsidP="00832553">
      <w:pPr>
        <w:pStyle w:val="NoSpacing"/>
        <w:jc w:val="thaiDistribute"/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</w:pPr>
      <w:r w:rsidRPr="001233D9">
        <w:rPr>
          <w:rFonts w:ascii="Angsana New" w:eastAsia="SimSun" w:hAnsi="Angsana New" w:cs="Angsana New" w:hint="cs"/>
          <w:sz w:val="30"/>
          <w:szCs w:val="30"/>
          <w:cs/>
        </w:rPr>
        <w:t>ณ วันที่ 31 ธันวาคม 2562 ผลกระทบจากการด้อยค่าสำหรับ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ของบัญชี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ตามที่กล่าวถึงในวรรคก่อนไม่เป็นสาระสำคัญ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ไม่มีการปรับตัวเลขของข้อมูลเปรียบเทียบงวดก่อนๆ ใหม่เนื่องจากบริษัท</w:t>
      </w:r>
      <w:r w:rsidR="000B360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 xml:space="preserve">9 มาใช้ครั้งแรก ณ วันที่นำมาถือปฏิบัติใช้ครั้งแรก (วันที่ 1 มกราคม 2563) </w:t>
      </w:r>
      <w:r w:rsidR="0083341B"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38467B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  <w:t xml:space="preserve"> 16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9A78CF" w:rsidRPr="0038467B" w:rsidRDefault="009A78CF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493A61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93A61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493A61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ส่งผลกระทบให้บริษัทต้องบันทึกรับรู้รายการสินทรัพย์สิทธิการใช้ (สินทรัพย์ไม่หมุนเวียน) และหนี้สินตามสัญญา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เช่ายานพาหนะ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(หนี้สินไม่หมุนเวียน) ซึ่งมีอายุของสัญญาเช่าคงเหลือ 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จำนวน </w:t>
      </w:r>
      <w:r w:rsidR="00A245B6" w:rsidRPr="00493A61">
        <w:rPr>
          <w:rFonts w:ascii="Angsana New" w:eastAsia="SimSun" w:hAnsi="Angsana New" w:cs="Angsana New" w:hint="cs"/>
          <w:sz w:val="30"/>
          <w:szCs w:val="30"/>
          <w:cs/>
        </w:rPr>
        <w:t>18 เดือนและ 29</w:t>
      </w:r>
      <w:r w:rsidRPr="00493A6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เดือน โดยยอดคงเหลือของสินทรัพย์ไม่หมุนเวียนและหนี้สินไม่หมุนเวียนในงบแสดงฐานะการเงิน</w:t>
      </w:r>
      <w:r w:rsidR="002907CD" w:rsidRPr="00493A61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ณ วันที่ 31 ธันวาคม 2562 เพิ่มขึ้นจากที่เคยรายงานไว้ประมาณ 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>1.87</w:t>
      </w:r>
      <w:r w:rsidR="00A245B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="00682B99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ส่วนผลกระทบที่มีต่องบกำไรขาดทุนเบ็ดเสร็จ</w:t>
      </w:r>
      <w:r w:rsidR="00607645" w:rsidRPr="00493A61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ไม่เป็นสาระสำคัญ</w:t>
      </w:r>
      <w:r w:rsidR="008F5FB3">
        <w:rPr>
          <w:rFonts w:ascii="Angsana New" w:eastAsia="SimSun" w:hAnsi="Angsana New" w:cs="Angsana New" w:hint="cs"/>
          <w:sz w:val="30"/>
          <w:szCs w:val="30"/>
          <w:cs/>
        </w:rPr>
        <w:t xml:space="preserve"> นอกจากนี้ บริษัทได้โอนยอดของสินทรัพย์ถาวร (ยานพาหนะ) ณ วันที่ 1 มกราคม 2563 ซึ่งมีราคาตามบัญชีประมาณ 4.00 ล้านบาทมาแสดงรายการเป็นส่วนหนึ่งของราคาตามบัญชีของสินทรัพย์สิทธิการใช้ ณ วันดังกล่าว</w:t>
      </w:r>
    </w:p>
    <w:p w:rsidR="009A78CF" w:rsidRPr="00493A61" w:rsidRDefault="009A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D63833" w:rsidRPr="00493A61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  <w:r w:rsidRPr="00493A61">
        <w:rPr>
          <w:rFonts w:ascii="Angsana New" w:hAnsi="Angsana New" w:cs="Angsana New"/>
          <w:sz w:val="30"/>
          <w:szCs w:val="30"/>
          <w:cs/>
        </w:rPr>
        <w:t>ข้อมูลกระทบยอด</w:t>
      </w:r>
      <w:r w:rsidRPr="00493A61">
        <w:rPr>
          <w:rFonts w:ascii="Angsana New" w:hAnsi="Angsana New" w:cs="Angsana New" w:hint="cs"/>
          <w:sz w:val="30"/>
          <w:szCs w:val="30"/>
          <w:cs/>
        </w:rPr>
        <w:t>ของ</w:t>
      </w:r>
      <w:r w:rsidRPr="00493A61">
        <w:rPr>
          <w:rFonts w:ascii="Angsana New" w:hAnsi="Angsana New" w:cs="Angsana New"/>
          <w:sz w:val="30"/>
          <w:szCs w:val="30"/>
          <w:cs/>
        </w:rPr>
        <w:t>หนี้สินตามสัญญาเช่า ณ วันที่ 31 ธันวาคม 2562 (หรือ</w:t>
      </w:r>
      <w:r w:rsidRPr="00493A6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93A61">
        <w:rPr>
          <w:rFonts w:ascii="Angsana New" w:hAnsi="Angsana New" w:cs="Angsana New"/>
          <w:sz w:val="30"/>
          <w:szCs w:val="30"/>
          <w:cs/>
        </w:rPr>
        <w:t xml:space="preserve"> 1 มกราคม 2563)</w:t>
      </w:r>
    </w:p>
    <w:p w:rsidR="00D63833" w:rsidRPr="00493A61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284"/>
        <w:gridCol w:w="1559"/>
        <w:gridCol w:w="284"/>
        <w:gridCol w:w="1559"/>
      </w:tblGrid>
      <w:tr w:rsidR="00D63833" w:rsidRPr="00493A61" w:rsidTr="006726AD">
        <w:tc>
          <w:tcPr>
            <w:tcW w:w="5920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63833" w:rsidRPr="00493A61" w:rsidTr="006726AD">
        <w:tc>
          <w:tcPr>
            <w:tcW w:w="5920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:rsidR="00D63833" w:rsidRPr="00493A61" w:rsidRDefault="00D63833" w:rsidP="001233D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</w:t>
            </w:r>
            <w:r w:rsidR="001233D9"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33D9" w:rsidRPr="00493A61" w:rsidTr="006726AD">
        <w:tc>
          <w:tcPr>
            <w:tcW w:w="5920" w:type="dxa"/>
          </w:tcPr>
          <w:p w:rsidR="001233D9" w:rsidRPr="00493A61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ภาระผูกพันตามสัญญาเช่าระยะยาวที่เปิดเผยไว้ ณ วันที่ 1 มกราคม 2563</w:t>
            </w:r>
          </w:p>
        </w:tc>
        <w:tc>
          <w:tcPr>
            <w:tcW w:w="284" w:type="dxa"/>
          </w:tcPr>
          <w:p w:rsidR="001233D9" w:rsidRPr="00493A61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233D9" w:rsidRPr="00493A61" w:rsidRDefault="001233D9" w:rsidP="001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  <w:tc>
          <w:tcPr>
            <w:tcW w:w="284" w:type="dxa"/>
          </w:tcPr>
          <w:p w:rsidR="001233D9" w:rsidRPr="00493A61" w:rsidRDefault="001233D9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233D9" w:rsidRPr="00493A61" w:rsidRDefault="001233D9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</w:tr>
      <w:tr w:rsidR="003036FE" w:rsidRPr="00493A61" w:rsidTr="006726AD">
        <w:tc>
          <w:tcPr>
            <w:tcW w:w="5920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="006325D5" w:rsidRPr="00493A61">
              <w:rPr>
                <w:rFonts w:ascii="Angsana New" w:hAnsi="Angsana New"/>
                <w:sz w:val="30"/>
                <w:szCs w:val="30"/>
              </w:rPr>
              <w:t>0.</w:t>
            </w:r>
            <w:r w:rsidRPr="00493A61">
              <w:rPr>
                <w:rFonts w:ascii="Angsana New" w:hAnsi="Angsana New"/>
                <w:sz w:val="30"/>
                <w:szCs w:val="30"/>
              </w:rPr>
              <w:t>1</w:t>
            </w:r>
            <w:r w:rsidR="006325D5" w:rsidRPr="00493A61">
              <w:rPr>
                <w:rFonts w:ascii="Angsana New" w:hAnsi="Angsana New"/>
                <w:sz w:val="30"/>
                <w:szCs w:val="30"/>
              </w:rPr>
              <w:t>0</w:t>
            </w: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493A61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493A61">
              <w:rPr>
                <w:rFonts w:ascii="Angsana New" w:hAnsi="Angsana New"/>
                <w:sz w:val="30"/>
                <w:szCs w:val="30"/>
              </w:rPr>
              <w:t>0.10</w:t>
            </w: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036FE" w:rsidRPr="00493A61" w:rsidTr="006726AD">
        <w:tc>
          <w:tcPr>
            <w:tcW w:w="5920" w:type="dxa"/>
          </w:tcPr>
          <w:p w:rsidR="003036FE" w:rsidRPr="00493A61" w:rsidRDefault="001233D9" w:rsidP="001233D9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บวก หนี้สินตามสัญญาเช่าเงินทุน </w:t>
            </w:r>
            <w:r w:rsidR="003036FE"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493A61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</w:tr>
      <w:tr w:rsidR="003036FE" w:rsidRPr="0038467B" w:rsidTr="006726AD">
        <w:tc>
          <w:tcPr>
            <w:tcW w:w="5920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38467B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</w:tr>
    </w:tbl>
    <w:p w:rsidR="009A78CF" w:rsidRPr="009A78CF" w:rsidRDefault="003036FE" w:rsidP="00630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ทั้งนี้ อัตราดอกเบี้ยเงินกู้ยืมส่วนเพิ่มถัวเฉลี่ยถ่วงน้ำหนักที่บริษัทนำมาใช้การคิดลดกระแสเงินสดเท่ากับร้อยละ 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 xml:space="preserve">         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>6.025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>%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9A78CF" w:rsidRDefault="009A78CF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40DF0" w:rsidRPr="006C0551" w:rsidRDefault="00D40DF0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C0551">
        <w:rPr>
          <w:rFonts w:ascii="Angsana New" w:hAnsi="Angsana New" w:hint="cs"/>
          <w:b/>
          <w:bCs/>
          <w:szCs w:val="30"/>
          <w:cs/>
        </w:rPr>
        <w:t>การเปลี่ยนแปลงนโยบายการบัญชี</w:t>
      </w:r>
    </w:p>
    <w:p w:rsidR="00D40DF0" w:rsidRPr="006C0551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เริ่มตั้งแต่วันที่ 1 มกราคม 2563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บริษัทได้เปลี่ยนแปลงนโยบายการบัญชีเกี่ยวกับการแสดงมูลค่า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อาคารและเครื่องจักรจากวิธี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ตี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ราคา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เป็นวิธีราคาทุน</w:t>
      </w:r>
      <w:r w:rsidR="00BA0B3A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(ได้รับอนุมัติโดยที่ประชุมคณะกรรมการบริษัทเมื่อวันที่ 30 มีนาคม 2563)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ซึ่งสามารถกระทำได้ภายใต้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ประกาศสภาวิชาชีพบัญชีฉบับที่ 18/2554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ลงวันที่ 12 เมษายน 2554 เรื่อง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“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การบันทึกบัญชีเมื่อมีการตีราคาใหม่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”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ทั้งนี้ เหตุผลหลักของการเปลี่ยนแปลงนโยบายการบัญชีดังกล่าวเกี่ยวเนื่องกับ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(1)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พื่อให้เกิดความเป็นไปได้ในทางปฏิบัติและขจัดความยุ่งยากรวมถึงต้นทุนที่เกินจำเป็นอย่างมากสำหรับการปิดบัญชีด้วยนโยบายการบัญชีเดียวกันของกิจการภายในกลุ่มและ (2) ฝ่ายบริหารของ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บริษัทเห็นว่าการบันทึกบัญชีด้วยวิธีราคาทุน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สอดคล้องกับ</w:t>
      </w:r>
      <w:r w:rsidR="002907C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วิธีปฏิบัติของอุตสาหกรรมเดียวกัน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และยัง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สะท้อนให้เห็นถึงความสามารถ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ในการบริหารจัดการและผล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การดำเนินงานของบริษัท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ที่มีความชัดเจนและ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เหมาะ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สม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กว่าวิธี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การตี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ราคาใหม่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โดย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บริษัทได้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ปรับปรุงย้อนหลัง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งบการเงินงวดก่อนๆ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ที่นำมาแสดงเปรียบเทียบเสมือนว่าบริษัทได้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บันทึกและแสดงมูลค่าที่ดิน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อาคารและเครื่องจักรโดยใช้วิธีราคาทุนมาโดยตลอด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ตั้งแต่ต้น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การปรับปรุง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ย้อนหลังดังกล่าวมี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ผลกระทบต่อ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ายการ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ที่สำคัญบางรายการ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ใน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งบการเงินงวดก่อนๆ ที่นำมาแสดงเปรียบเทียบดัง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นี้</w:t>
      </w: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7088"/>
        <w:gridCol w:w="2268"/>
      </w:tblGrid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D40DF0" w:rsidRPr="006C0551" w:rsidRDefault="00D40DF0" w:rsidP="00C35CE9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D40DF0" w:rsidRPr="006C0551" w:rsidRDefault="00D40DF0" w:rsidP="009A78CF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 (ลดลง)</w:t>
            </w:r>
            <w:r w:rsidR="009A78CF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D15922"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07645" w:rsidRDefault="00D40DF0" w:rsidP="00C35CE9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076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งบแสดงฐานะการเงิน ณ วันที่ 31 ธันวาคม 2562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ส่วนเกินทุนจากการตีราคาสินทรัพย์ - สุทธิ / รวมสินทรัพย์ </w:t>
            </w:r>
          </w:p>
        </w:tc>
        <w:tc>
          <w:tcPr>
            <w:tcW w:w="2268" w:type="dxa"/>
            <w:vAlign w:val="bottom"/>
          </w:tcPr>
          <w:p w:rsidR="00D40DF0" w:rsidRPr="00E66F72" w:rsidRDefault="00D40DF0" w:rsidP="00C35CE9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(242</w:t>
            </w: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,661)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 / รวมหนี้สิน</w:t>
            </w:r>
          </w:p>
        </w:tc>
        <w:tc>
          <w:tcPr>
            <w:tcW w:w="2268" w:type="dxa"/>
            <w:vAlign w:val="center"/>
          </w:tcPr>
          <w:p w:rsidR="00D40DF0" w:rsidRPr="00E66F72" w:rsidRDefault="00D40DF0" w:rsidP="00C35CE9">
            <w:pPr>
              <w:ind w:left="-108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(  29,937)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องค์ประกอบอื่นของส่วนของผู้ถือหุ้น / รวมส่วนของผู้ถือหุ้น</w:t>
            </w:r>
          </w:p>
        </w:tc>
        <w:tc>
          <w:tcPr>
            <w:tcW w:w="2268" w:type="dxa"/>
            <w:vAlign w:val="bottom"/>
          </w:tcPr>
          <w:p w:rsidR="00D40DF0" w:rsidRPr="00E66F72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(212,724)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1E4ADA" w:rsidRDefault="001E4ADA" w:rsidP="00803B44">
            <w:pPr>
              <w:rPr>
                <w:rFonts w:ascii="Angsana New" w:hAnsi="Angsana New"/>
                <w:sz w:val="30"/>
                <w:szCs w:val="30"/>
              </w:rPr>
            </w:pPr>
          </w:p>
          <w:p w:rsidR="00EB6001" w:rsidRPr="00803B44" w:rsidRDefault="00EB6001" w:rsidP="00803B4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83341B" w:rsidRPr="006C0551" w:rsidRDefault="0083341B" w:rsidP="00044076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="00D15922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1E4AD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งบกำไรขาดทุนเบ็ดเสร็จสำหรับงวดสามเดือนสิ้นสุดวันที่ 30 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กันย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ายน 2562</w:t>
            </w:r>
          </w:p>
        </w:tc>
        <w:tc>
          <w:tcPr>
            <w:tcW w:w="2268" w:type="dxa"/>
            <w:vAlign w:val="bottom"/>
          </w:tcPr>
          <w:p w:rsidR="00A82D83" w:rsidRPr="00857DE6" w:rsidRDefault="00A82D83" w:rsidP="0090132E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A82D83" w:rsidRPr="009B3994" w:rsidRDefault="00A82D83" w:rsidP="009B3994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01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363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:rsidR="00A82D83" w:rsidRPr="009B3994" w:rsidRDefault="00A82D83" w:rsidP="00A82D83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000,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334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A82D83" w:rsidRPr="009B3994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  <w:r w:rsidR="00A82D83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97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A82D83" w:rsidRPr="009B3994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</w:t>
            </w:r>
            <w:r w:rsidR="00A82D83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285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vAlign w:val="bottom"/>
          </w:tcPr>
          <w:p w:rsidR="00A82D83" w:rsidRPr="009B3994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="00A82D83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412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268" w:type="dxa"/>
            <w:vAlign w:val="bottom"/>
          </w:tcPr>
          <w:p w:rsidR="00A82D83" w:rsidRPr="009B3994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="00A82D83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412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(บาท)</w:t>
            </w:r>
          </w:p>
        </w:tc>
        <w:tc>
          <w:tcPr>
            <w:tcW w:w="2268" w:type="dxa"/>
            <w:vAlign w:val="bottom"/>
          </w:tcPr>
          <w:p w:rsidR="00A82D83" w:rsidRPr="001E4ADA" w:rsidRDefault="00A82D83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0.0</w:t>
            </w:r>
            <w:r w:rsidR="00857DE6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07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Pr="00857DE6" w:rsidRDefault="00A82D83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1E4AD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บกำไรขาดทุนเบ็ดเสร็จสำหรับงวดเก้า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เดือนสิ้นสุดวันที่ 3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0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กันย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2562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83341B" w:rsidRPr="009B3994" w:rsidRDefault="0083341B" w:rsidP="009B3994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24</w:t>
            </w:r>
            <w:r w:rsidR="00747C3F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819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:rsidR="0083341B" w:rsidRPr="009B3994" w:rsidRDefault="0083341B" w:rsidP="00044076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000,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991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9B3994" w:rsidRDefault="009B3994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</w:t>
            </w:r>
            <w:r w:rsidR="0083341B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810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9B3994" w:rsidRDefault="009B3994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  <w:r w:rsidR="0083341B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813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vAlign w:val="bottom"/>
          </w:tcPr>
          <w:p w:rsidR="0083341B" w:rsidRPr="009B3994" w:rsidRDefault="009B3994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</w:t>
            </w:r>
            <w:r w:rsidR="00747C3F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997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268" w:type="dxa"/>
            <w:vAlign w:val="bottom"/>
          </w:tcPr>
          <w:p w:rsidR="0083341B" w:rsidRPr="009B3994" w:rsidRDefault="009B3994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</w:t>
            </w:r>
            <w:r w:rsidR="0083341B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997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(บาท)</w:t>
            </w:r>
          </w:p>
        </w:tc>
        <w:tc>
          <w:tcPr>
            <w:tcW w:w="2268" w:type="dxa"/>
            <w:vAlign w:val="bottom"/>
          </w:tcPr>
          <w:p w:rsidR="0083341B" w:rsidRPr="009B3994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0.0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229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Pr="00857DE6" w:rsidRDefault="00A82D83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1E4AD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งบแสดงการเปลี่ยนแปลงส่วนของผู้ถือหุ้นสำหรับงวด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เก้า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เดือนสิ้นสุด</w:t>
            </w:r>
            <w:r w:rsidR="0038467B" w:rsidRPr="00857D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วันที่ 3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0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กันย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DA5143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2563 และ 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2563</w:t>
            </w:r>
          </w:p>
        </w:tc>
        <w:tc>
          <w:tcPr>
            <w:tcW w:w="2268" w:type="dxa"/>
            <w:vAlign w:val="bottom"/>
          </w:tcPr>
          <w:p w:rsidR="00DA5143" w:rsidRPr="009B3994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212,724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2562</w:t>
            </w:r>
          </w:p>
        </w:tc>
        <w:tc>
          <w:tcPr>
            <w:tcW w:w="2268" w:type="dxa"/>
            <w:vAlign w:val="bottom"/>
          </w:tcPr>
          <w:p w:rsidR="00DA5143" w:rsidRPr="009B3994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242,325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9B3994">
        <w:tc>
          <w:tcPr>
            <w:tcW w:w="7088" w:type="dxa"/>
            <w:vAlign w:val="bottom"/>
          </w:tcPr>
          <w:p w:rsidR="00DA5143" w:rsidRPr="00857DE6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โอนไปกำไรสะสม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(2562)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DA5143" w:rsidP="009B3994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</w:t>
            </w:r>
            <w:r w:rsidR="00F20E67" w:rsidRPr="009B3994">
              <w:rPr>
                <w:rFonts w:ascii="Angsana New" w:hAnsi="Angsana New"/>
                <w:sz w:val="30"/>
                <w:szCs w:val="30"/>
              </w:rPr>
              <w:t>,</w:t>
            </w:r>
            <w:r w:rsidR="009B3994" w:rsidRPr="009B3994">
              <w:rPr>
                <w:rFonts w:ascii="Angsana New" w:hAnsi="Angsana New"/>
                <w:sz w:val="30"/>
                <w:szCs w:val="30"/>
              </w:rPr>
              <w:t>997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9B3994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เข้ากำไรสะสม (2562)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9B3994" w:rsidP="00F20E67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</w:t>
            </w:r>
            <w:r w:rsidR="00DA5143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997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Default="00A82D83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P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C49F7" w:rsidRPr="006C0551" w:rsidTr="0090132E">
        <w:tc>
          <w:tcPr>
            <w:tcW w:w="7088" w:type="dxa"/>
            <w:vAlign w:val="bottom"/>
          </w:tcPr>
          <w:p w:rsidR="004C49F7" w:rsidRPr="006C0551" w:rsidRDefault="004C49F7" w:rsidP="0090132E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C49F7" w:rsidRPr="006C0551" w:rsidRDefault="004C49F7" w:rsidP="0090132E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4C49F7" w:rsidRPr="006C0551" w:rsidRDefault="004C49F7" w:rsidP="0090132E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4C49F7" w:rsidRPr="006C0551" w:rsidRDefault="004C49F7" w:rsidP="0090132E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DA5143" w:rsidRPr="006C0551" w:rsidTr="009B3994">
        <w:tc>
          <w:tcPr>
            <w:tcW w:w="7088" w:type="dxa"/>
            <w:vAlign w:val="bottom"/>
          </w:tcPr>
          <w:p w:rsidR="00DA5143" w:rsidRPr="00857DE6" w:rsidRDefault="00DA5143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งบกระแสเงินสดสำหรับงวด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เก้า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เดือนสิ้นสุดวันที่ </w:t>
            </w:r>
            <w:r w:rsidR="001E4A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30 กันย</w:t>
            </w:r>
            <w:r w:rsidR="009402FC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9B3994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9B3994" w:rsidP="009B3994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</w:t>
            </w:r>
            <w:r w:rsidR="00DA5143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997</w:t>
            </w:r>
          </w:p>
        </w:tc>
      </w:tr>
      <w:tr w:rsidR="00DA5143" w:rsidRPr="006C0551" w:rsidTr="009B3994">
        <w:tc>
          <w:tcPr>
            <w:tcW w:w="7088" w:type="dxa"/>
            <w:vAlign w:val="bottom"/>
          </w:tcPr>
          <w:p w:rsidR="00DA5143" w:rsidRPr="00857DE6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9B3994" w:rsidP="0038467B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  <w:r w:rsidR="00DA5143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813</w:t>
            </w:r>
          </w:p>
        </w:tc>
      </w:tr>
      <w:tr w:rsidR="00DA5143" w:rsidRPr="00D40DF0" w:rsidTr="009B3994">
        <w:tc>
          <w:tcPr>
            <w:tcW w:w="7088" w:type="dxa"/>
            <w:vAlign w:val="bottom"/>
          </w:tcPr>
          <w:p w:rsidR="00DA5143" w:rsidRPr="009402FC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02F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ค่าเสื่อมราคาและค่าใช้จ่ายตัดบัญชี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A5143" w:rsidRPr="009B3994" w:rsidRDefault="00DA5143" w:rsidP="00857DE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9B3994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</w:t>
            </w:r>
            <w:r w:rsidR="00747C3F"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9B3994" w:rsidRPr="009B399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810</w:t>
            </w:r>
            <w:r w:rsidRPr="009B3994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</w:tbl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BF128E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822D7">
        <w:rPr>
          <w:rFonts w:ascii="Angsana New" w:hAnsi="Angsana New"/>
          <w:sz w:val="30"/>
          <w:szCs w:val="30"/>
          <w:cs/>
        </w:rPr>
        <w:t>บริษัท</w:t>
      </w:r>
      <w:r w:rsidRPr="009822D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9822D7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9822D7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9822D7">
        <w:rPr>
          <w:rFonts w:ascii="Angsana New" w:hAnsi="Angsana New"/>
          <w:sz w:val="30"/>
          <w:szCs w:val="30"/>
          <w:cs/>
        </w:rPr>
        <w:t>ใน</w:t>
      </w:r>
      <w:r w:rsidRPr="009822D7">
        <w:rPr>
          <w:rFonts w:ascii="Angsana New" w:hAnsi="Angsana New" w:hint="cs"/>
          <w:sz w:val="30"/>
          <w:szCs w:val="30"/>
          <w:cs/>
        </w:rPr>
        <w:t>การจัดทำ</w:t>
      </w:r>
      <w:r w:rsidRPr="009822D7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9822D7">
        <w:rPr>
          <w:rFonts w:ascii="Angsana New" w:hAnsi="Angsana New" w:hint="cs"/>
          <w:sz w:val="30"/>
          <w:szCs w:val="30"/>
          <w:cs/>
        </w:rPr>
        <w:t>งวด</w:t>
      </w:r>
      <w:r w:rsidR="008B467A" w:rsidRPr="009822D7">
        <w:rPr>
          <w:rFonts w:ascii="Angsana New" w:hAnsi="Angsana New" w:hint="cs"/>
          <w:sz w:val="30"/>
          <w:szCs w:val="30"/>
          <w:cs/>
        </w:rPr>
        <w:t>สามเดือน</w:t>
      </w:r>
      <w:r w:rsidR="001E4ADA">
        <w:rPr>
          <w:rFonts w:ascii="Angsana New" w:hAnsi="Angsana New" w:hint="cs"/>
          <w:sz w:val="30"/>
          <w:szCs w:val="30"/>
          <w:cs/>
        </w:rPr>
        <w:t>และเก้า</w:t>
      </w:r>
      <w:r w:rsidR="00433604">
        <w:rPr>
          <w:rFonts w:ascii="Angsana New" w:hAnsi="Angsana New" w:hint="cs"/>
          <w:sz w:val="30"/>
          <w:szCs w:val="30"/>
          <w:cs/>
        </w:rPr>
        <w:t>เดือน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3C4B" w:rsidRPr="009822D7">
        <w:rPr>
          <w:rFonts w:ascii="Angsana New" w:hAnsi="Angsana New" w:hint="cs"/>
          <w:sz w:val="30"/>
          <w:szCs w:val="30"/>
          <w:cs/>
        </w:rPr>
        <w:t>3</w:t>
      </w:r>
      <w:r w:rsidR="00433604">
        <w:rPr>
          <w:rFonts w:ascii="Angsana New" w:hAnsi="Angsana New" w:hint="cs"/>
          <w:sz w:val="30"/>
          <w:szCs w:val="30"/>
          <w:cs/>
        </w:rPr>
        <w:t>0</w:t>
      </w:r>
      <w:r w:rsidR="00FA3C4B" w:rsidRPr="009822D7">
        <w:rPr>
          <w:rFonts w:ascii="Angsana New" w:hAnsi="Angsana New" w:hint="cs"/>
          <w:sz w:val="30"/>
          <w:szCs w:val="30"/>
          <w:cs/>
        </w:rPr>
        <w:t xml:space="preserve"> </w:t>
      </w:r>
      <w:r w:rsidR="001E4ADA">
        <w:rPr>
          <w:rFonts w:ascii="Angsana New" w:hAnsi="Angsana New" w:hint="cs"/>
          <w:sz w:val="30"/>
          <w:szCs w:val="30"/>
          <w:cs/>
        </w:rPr>
        <w:t>กันย</w:t>
      </w:r>
      <w:r w:rsidR="00433604">
        <w:rPr>
          <w:rFonts w:ascii="Angsana New" w:hAnsi="Angsana New" w:hint="cs"/>
          <w:sz w:val="30"/>
          <w:szCs w:val="30"/>
          <w:cs/>
        </w:rPr>
        <w:t>ายน</w:t>
      </w:r>
      <w:r w:rsidR="00155428" w:rsidRPr="009822D7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9822D7">
        <w:rPr>
          <w:rFonts w:ascii="Angsana New" w:hAnsi="Angsana New"/>
          <w:sz w:val="30"/>
          <w:szCs w:val="30"/>
        </w:rPr>
        <w:t>6</w:t>
      </w:r>
      <w:r w:rsidR="009822D7" w:rsidRPr="009822D7">
        <w:rPr>
          <w:rFonts w:ascii="Angsana New" w:hAnsi="Angsana New"/>
          <w:sz w:val="30"/>
          <w:szCs w:val="30"/>
        </w:rPr>
        <w:t>3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9822D7">
        <w:rPr>
          <w:rFonts w:ascii="Angsana New" w:hAnsi="Angsana New"/>
          <w:sz w:val="30"/>
          <w:szCs w:val="30"/>
        </w:rPr>
        <w:t>25</w:t>
      </w:r>
      <w:r w:rsidR="00FA3C4B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9822D7">
        <w:rPr>
          <w:rFonts w:ascii="Angsana New" w:hAnsi="Angsana New" w:hint="cs"/>
          <w:sz w:val="30"/>
          <w:szCs w:val="30"/>
          <w:cs/>
        </w:rPr>
        <w:t>ในการจัดทำ</w:t>
      </w:r>
      <w:r w:rsidRPr="009822D7">
        <w:rPr>
          <w:rFonts w:ascii="Angsana New" w:hAnsi="Angsana New"/>
          <w:sz w:val="30"/>
          <w:szCs w:val="30"/>
          <w:cs/>
        </w:rPr>
        <w:t>งบการเงิน</w:t>
      </w:r>
      <w:r w:rsidRPr="009822D7">
        <w:rPr>
          <w:rFonts w:ascii="Angsana New" w:hAnsi="Angsana New" w:hint="cs"/>
          <w:sz w:val="30"/>
          <w:szCs w:val="30"/>
          <w:cs/>
        </w:rPr>
        <w:t>สำหรับปี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822D7">
        <w:rPr>
          <w:rFonts w:ascii="Angsana New" w:hAnsi="Angsana New"/>
          <w:sz w:val="30"/>
          <w:szCs w:val="30"/>
        </w:rPr>
        <w:t xml:space="preserve">31 </w:t>
      </w:r>
      <w:r w:rsidRPr="009822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9822D7">
        <w:rPr>
          <w:rFonts w:ascii="Angsana New" w:hAnsi="Angsana New"/>
          <w:sz w:val="30"/>
          <w:szCs w:val="30"/>
        </w:rPr>
        <w:t>25</w:t>
      </w:r>
      <w:r w:rsidR="00D96C84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="003758E2" w:rsidRPr="009822D7">
        <w:rPr>
          <w:rFonts w:ascii="Angsana New" w:hAnsi="Angsana New"/>
          <w:sz w:val="30"/>
          <w:szCs w:val="30"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ยกเว้น</w:t>
      </w:r>
      <w:r w:rsidR="00FC489D" w:rsidRPr="009822D7">
        <w:rPr>
          <w:rFonts w:ascii="Angsana New" w:hAnsi="Angsana New" w:hint="cs"/>
          <w:sz w:val="30"/>
          <w:szCs w:val="30"/>
          <w:cs/>
        </w:rPr>
        <w:t xml:space="preserve"> (1) </w:t>
      </w:r>
      <w:r w:rsidR="001F6C28" w:rsidRPr="009822D7"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="00EE0A94" w:rsidRPr="009822D7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="001F6C28" w:rsidRPr="009822D7">
        <w:rPr>
          <w:rFonts w:ascii="Angsana New" w:hAnsi="Angsana New" w:hint="cs"/>
          <w:sz w:val="30"/>
          <w:szCs w:val="30"/>
          <w:cs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1F6C28" w:rsidRPr="009822D7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EE0A94" w:rsidRPr="009822D7">
        <w:rPr>
          <w:rFonts w:ascii="Angsana New" w:hAnsi="Angsana New"/>
          <w:sz w:val="30"/>
          <w:szCs w:val="30"/>
          <w:cs/>
        </w:rPr>
        <w:t>ที่</w:t>
      </w:r>
      <w:r w:rsidR="00F143BE" w:rsidRPr="009822D7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9822D7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มาเริ่มถือปฏิบัติซึ่งผลกระทบ</w:t>
      </w:r>
      <w:r w:rsidR="004D5310" w:rsidRPr="009822D7">
        <w:rPr>
          <w:rFonts w:ascii="Angsana New" w:hAnsi="Angsana New" w:hint="cs"/>
          <w:sz w:val="30"/>
          <w:szCs w:val="30"/>
          <w:cs/>
        </w:rPr>
        <w:t>ได้กล่าวถึงไ</w:t>
      </w:r>
      <w:r w:rsidR="009822D7" w:rsidRPr="009822D7">
        <w:rPr>
          <w:rFonts w:ascii="Angsana New" w:hAnsi="Angsana New" w:hint="cs"/>
          <w:sz w:val="30"/>
          <w:szCs w:val="30"/>
          <w:cs/>
        </w:rPr>
        <w:t>ว้แ</w:t>
      </w:r>
      <w:r w:rsidR="004D5310" w:rsidRPr="009822D7">
        <w:rPr>
          <w:rFonts w:ascii="Angsana New" w:hAnsi="Angsana New" w:hint="cs"/>
          <w:sz w:val="30"/>
          <w:szCs w:val="30"/>
          <w:cs/>
        </w:rPr>
        <w:t xml:space="preserve">ล้วในหมายเหตุ 1 </w:t>
      </w:r>
      <w:r w:rsidR="00FC489D" w:rsidRPr="009822D7">
        <w:rPr>
          <w:rFonts w:ascii="Angsana New" w:hAnsi="Angsana New" w:hint="cs"/>
          <w:sz w:val="30"/>
          <w:szCs w:val="30"/>
          <w:cs/>
        </w:rPr>
        <w:t>และ (2) นโยบายการบัญชีส่วนเพิ่มเติมเกี่ยวกับ</w:t>
      </w:r>
      <w:r w:rsidR="00E91DEE">
        <w:rPr>
          <w:rFonts w:ascii="Angsana New" w:eastAsia="Arial Unicode MS" w:hAnsi="Angsana New"/>
          <w:sz w:val="30"/>
          <w:szCs w:val="30"/>
          <w:cs/>
          <w:lang w:val="en-GB"/>
        </w:rPr>
        <w:t>สินทรัพย์ไม่หมุนเวียน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ที่ถือไว้เพื่อขาย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ซึ่ง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มูลค่าตามบัญชีที่จะได้รับคืนส่วนใหญ่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จะ</w:t>
      </w:r>
      <w:r w:rsidR="00722ACB">
        <w:rPr>
          <w:rFonts w:ascii="Angsana New" w:eastAsia="Arial Unicode MS" w:hAnsi="Angsana New"/>
          <w:sz w:val="30"/>
          <w:szCs w:val="30"/>
          <w:cs/>
          <w:lang w:val="en-GB"/>
        </w:rPr>
        <w:t>มาจากการขาย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โดย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การขายนั้นมีความเป็นไปได้ค่อนข้างแน่ในระดับสูงมาก สินทรัพย์ไม่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หมุนเวียน</w:t>
      </w:r>
      <w:r w:rsidR="00E91DEE" w:rsidRPr="00872B0A">
        <w:rPr>
          <w:rFonts w:ascii="Angsana New" w:eastAsia="Arial Unicode MS" w:hAnsi="Angsana New" w:hint="cs"/>
          <w:sz w:val="30"/>
          <w:szCs w:val="30"/>
          <w:cs/>
          <w:lang w:val="en-GB"/>
        </w:rPr>
        <w:t>ที่ถือไว้เพื่อขาย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วัดมูลค่าด้วยจำนวนที่ต</w:t>
      </w:r>
      <w:r w:rsidR="00E91DEE" w:rsidRPr="00872B0A">
        <w:rPr>
          <w:rFonts w:ascii="Angsana New" w:eastAsia="Arial Unicode MS" w:hAnsi="Angsana New"/>
          <w:sz w:val="30"/>
          <w:szCs w:val="30"/>
          <w:cs/>
          <w:lang w:val="en-GB"/>
        </w:rPr>
        <w:t>่ำกว่าระหว่างมูลค่าตามบัญชี</w:t>
      </w:r>
      <w:r w:rsidR="00E91DEE" w:rsidRPr="00872B0A">
        <w:rPr>
          <w:rFonts w:ascii="Angsana New" w:eastAsia="Arial Unicode MS" w:hAnsi="Angsana New" w:hint="cs"/>
          <w:sz w:val="30"/>
          <w:szCs w:val="30"/>
          <w:cs/>
          <w:lang w:val="en-GB"/>
        </w:rPr>
        <w:t>หรือ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มูลค่ายุติธรรมหักต้นทุนในการขาย</w:t>
      </w:r>
      <w:r w:rsidR="00E91DEE" w:rsidRPr="00872B0A">
        <w:rPr>
          <w:rFonts w:ascii="Angsana New" w:hAnsi="Angsana New" w:hint="cs"/>
          <w:sz w:val="30"/>
          <w:szCs w:val="30"/>
          <w:cs/>
        </w:rPr>
        <w:t xml:space="preserve"> (ดูหมายเหตุ 7)</w:t>
      </w:r>
    </w:p>
    <w:p w:rsidR="00D63833" w:rsidRDefault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1E4ADA">
        <w:rPr>
          <w:rFonts w:ascii="Angsana New" w:hAnsi="Angsana New" w:hint="cs"/>
          <w:color w:val="000000"/>
          <w:sz w:val="30"/>
          <w:szCs w:val="30"/>
          <w:cs/>
        </w:rPr>
        <w:t>และเก้า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1E4ADA">
        <w:rPr>
          <w:rFonts w:ascii="Angsana New" w:hAnsi="Angsana New" w:hint="cs"/>
          <w:color w:val="000000"/>
          <w:sz w:val="30"/>
          <w:szCs w:val="30"/>
          <w:cs/>
        </w:rPr>
        <w:t>30 กันย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256</w:t>
      </w:r>
      <w:r w:rsidR="00B23EE9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B23EE9">
        <w:rPr>
          <w:rFonts w:ascii="Angsana New" w:hAnsi="Angsana New"/>
          <w:color w:val="000000"/>
          <w:sz w:val="30"/>
          <w:szCs w:val="30"/>
        </w:rPr>
        <w:t>2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1E4A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7B5E83" w:rsidRPr="004F5042" w:rsidTr="00872B0A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72B0A" w:rsidRPr="004F5042" w:rsidTr="00872B0A">
        <w:tc>
          <w:tcPr>
            <w:tcW w:w="3652" w:type="dxa"/>
            <w:vAlign w:val="bottom"/>
          </w:tcPr>
          <w:p w:rsidR="00872B0A" w:rsidRPr="004F5042" w:rsidRDefault="00872B0A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5751CF" w:rsidRDefault="005751C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7,467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2B0A" w:rsidRPr="001E4ADA" w:rsidRDefault="00B464F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6,425</w:t>
            </w:r>
          </w:p>
        </w:tc>
        <w:tc>
          <w:tcPr>
            <w:tcW w:w="282" w:type="dxa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C62E4F" w:rsidRDefault="00C62E4F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>16,043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1E4ADA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872B0A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231</w:t>
            </w:r>
          </w:p>
        </w:tc>
      </w:tr>
      <w:tr w:rsidR="00D96C84" w:rsidRPr="004F5042" w:rsidTr="00FE018E">
        <w:tc>
          <w:tcPr>
            <w:tcW w:w="3652" w:type="dxa"/>
            <w:vAlign w:val="bottom"/>
          </w:tcPr>
          <w:p w:rsidR="00D96C84" w:rsidRPr="0031516A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5751CF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Pr="001E4ADA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1E4ADA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1E4ADA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751CF" w:rsidRPr="004F5042" w:rsidTr="00D96C84">
        <w:tc>
          <w:tcPr>
            <w:tcW w:w="3652" w:type="dxa"/>
            <w:vAlign w:val="bottom"/>
          </w:tcPr>
          <w:p w:rsidR="005751CF" w:rsidRPr="008D6154" w:rsidRDefault="005751CF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5751CF" w:rsidRPr="005751CF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5751CF" w:rsidRPr="00CD7B1B" w:rsidRDefault="005751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5751CF" w:rsidRPr="00B464F6" w:rsidRDefault="005751CF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5751CF" w:rsidRPr="00CD7B1B" w:rsidRDefault="005751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751CF" w:rsidRPr="00C62E4F" w:rsidRDefault="005751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C62E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</w:p>
        </w:tc>
        <w:tc>
          <w:tcPr>
            <w:tcW w:w="283" w:type="dxa"/>
            <w:vAlign w:val="bottom"/>
          </w:tcPr>
          <w:p w:rsidR="005751CF" w:rsidRPr="004F5042" w:rsidRDefault="005751C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751CF" w:rsidRPr="00B464F6" w:rsidRDefault="005751CF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</w:t>
            </w:r>
          </w:p>
        </w:tc>
      </w:tr>
      <w:tr w:rsidR="00A60D12" w:rsidRPr="004F5042" w:rsidTr="00D96C84">
        <w:tc>
          <w:tcPr>
            <w:tcW w:w="3652" w:type="dxa"/>
            <w:vAlign w:val="bottom"/>
          </w:tcPr>
          <w:p w:rsidR="00A60D12" w:rsidRPr="008D6154" w:rsidRDefault="00A60D12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A60D12" w:rsidRPr="005751CF" w:rsidRDefault="005751CF" w:rsidP="00C7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60D12" w:rsidRPr="00B464F6" w:rsidRDefault="00B464F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228</w:t>
            </w:r>
          </w:p>
        </w:tc>
        <w:tc>
          <w:tcPr>
            <w:tcW w:w="282" w:type="dxa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60D12" w:rsidRPr="00C62E4F" w:rsidRDefault="00A60D1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B17AAD" w:rsidRPr="00C62E4F">
              <w:rPr>
                <w:rFonts w:ascii="Angsana New" w:hAnsi="Angsana New"/>
                <w:color w:val="000000"/>
                <w:sz w:val="30"/>
                <w:szCs w:val="30"/>
              </w:rPr>
              <w:t>613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D12" w:rsidRPr="00B464F6" w:rsidRDefault="00B464F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704</w:t>
            </w:r>
          </w:p>
        </w:tc>
      </w:tr>
      <w:tr w:rsidR="00A60D12" w:rsidRPr="004F5042" w:rsidTr="00D96C84">
        <w:tc>
          <w:tcPr>
            <w:tcW w:w="3652" w:type="dxa"/>
            <w:vAlign w:val="bottom"/>
          </w:tcPr>
          <w:p w:rsidR="00A60D12" w:rsidRDefault="00A60D12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5751CF" w:rsidRDefault="005751CF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60D12" w:rsidRPr="00B464F6" w:rsidRDefault="00B464F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945</w:t>
            </w:r>
          </w:p>
        </w:tc>
        <w:tc>
          <w:tcPr>
            <w:tcW w:w="282" w:type="dxa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C62E4F" w:rsidRDefault="00B17AAD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B464F6" w:rsidRDefault="00B464F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805</w:t>
            </w: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31516A" w:rsidRDefault="00B23EE9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5751CF" w:rsidRDefault="005751CF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B464F6" w:rsidRDefault="00B464F6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,187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2F3C" w:rsidRPr="00C62E4F" w:rsidRDefault="00B17AAD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>1,321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F6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552</w:t>
            </w:r>
          </w:p>
        </w:tc>
      </w:tr>
      <w:tr w:rsidR="00162C1C" w:rsidRPr="0088128B" w:rsidTr="00B23EE9">
        <w:tc>
          <w:tcPr>
            <w:tcW w:w="3652" w:type="dxa"/>
            <w:vAlign w:val="bottom"/>
          </w:tcPr>
          <w:p w:rsidR="00162C1C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5751C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1E4ADA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C62E4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1E4ADA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D12" w:rsidRPr="004F5042" w:rsidTr="00B23EE9">
        <w:tc>
          <w:tcPr>
            <w:tcW w:w="3652" w:type="dxa"/>
            <w:vAlign w:val="bottom"/>
          </w:tcPr>
          <w:p w:rsidR="00A60D12" w:rsidRPr="008D6154" w:rsidRDefault="00A60D12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5751CF" w:rsidRDefault="005751CF" w:rsidP="00CD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CD7B1B" w:rsidRPr="005751C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60D12" w:rsidRPr="001E4ADA" w:rsidRDefault="00B464F6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129</w:t>
            </w:r>
          </w:p>
        </w:tc>
        <w:tc>
          <w:tcPr>
            <w:tcW w:w="282" w:type="dxa"/>
          </w:tcPr>
          <w:p w:rsidR="00A60D12" w:rsidRPr="00CD7B1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C62E4F" w:rsidRDefault="00C62E4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283" w:type="dxa"/>
            <w:vAlign w:val="bottom"/>
          </w:tcPr>
          <w:p w:rsidR="00A60D12" w:rsidRPr="0088128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1E4ADA" w:rsidRDefault="00A60D12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464F6" w:rsidRPr="00B464F6">
              <w:rPr>
                <w:rFonts w:ascii="Angsana New" w:hAnsi="Angsana New"/>
                <w:color w:val="000000"/>
                <w:sz w:val="30"/>
                <w:szCs w:val="30"/>
              </w:rPr>
              <w:t>,163</w:t>
            </w:r>
          </w:p>
        </w:tc>
      </w:tr>
      <w:tr w:rsidR="008F5FB3" w:rsidRPr="004F5042" w:rsidTr="00DE055D">
        <w:tc>
          <w:tcPr>
            <w:tcW w:w="3652" w:type="dxa"/>
            <w:vAlign w:val="bottom"/>
          </w:tcPr>
          <w:p w:rsidR="008F5FB3" w:rsidRPr="00DE055D" w:rsidRDefault="00F2359D" w:rsidP="00F2359D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รายได้เงินปันผล</w:t>
            </w:r>
            <w:r w:rsidR="00DE055D" w:rsidRPr="00DE055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E055D"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(แสดงเป็นรายการ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5751CF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F5FB3" w:rsidRPr="001E4ADA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1E4ADA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1E4ADA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E055D" w:rsidRPr="004F5042" w:rsidTr="00DE055D">
        <w:tc>
          <w:tcPr>
            <w:tcW w:w="3652" w:type="dxa"/>
            <w:vAlign w:val="bottom"/>
          </w:tcPr>
          <w:p w:rsidR="00DE055D" w:rsidRPr="00DE055D" w:rsidRDefault="00DE055D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หักจากมูลค่าเงินลงทุน)</w:t>
            </w:r>
          </w:p>
        </w:tc>
        <w:tc>
          <w:tcPr>
            <w:tcW w:w="1418" w:type="dxa"/>
            <w:vAlign w:val="bottom"/>
          </w:tcPr>
          <w:p w:rsidR="00DE055D" w:rsidRPr="005751CF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E055D" w:rsidRPr="001E4ADA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055D" w:rsidRPr="001E4ADA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E055D" w:rsidRPr="001E4ADA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F5FB3" w:rsidRPr="004F5042" w:rsidTr="00DE055D">
        <w:tc>
          <w:tcPr>
            <w:tcW w:w="3652" w:type="dxa"/>
            <w:vAlign w:val="bottom"/>
          </w:tcPr>
          <w:p w:rsidR="008F5FB3" w:rsidRPr="00DE055D" w:rsidRDefault="008F5FB3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5751CF" w:rsidRDefault="005751CF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>6,486</w:t>
            </w: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F5FB3" w:rsidRPr="00B464F6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C62E4F" w:rsidRDefault="00C62E4F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>8,961</w:t>
            </w: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B464F6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8F5FB3">
        <w:tc>
          <w:tcPr>
            <w:tcW w:w="3652" w:type="dxa"/>
            <w:vAlign w:val="bottom"/>
          </w:tcPr>
          <w:p w:rsidR="00B23EE9" w:rsidRPr="004F5042" w:rsidRDefault="00B23EE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5751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93960" w:rsidRPr="004F5042" w:rsidTr="005879B7">
        <w:tc>
          <w:tcPr>
            <w:tcW w:w="3652" w:type="dxa"/>
            <w:vAlign w:val="bottom"/>
          </w:tcPr>
          <w:p w:rsidR="00193960" w:rsidRPr="00AB0F68" w:rsidRDefault="00193960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5751CF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751C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CD7B1B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93960" w:rsidRPr="001E4ADA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  <w:tc>
          <w:tcPr>
            <w:tcW w:w="282" w:type="dxa"/>
          </w:tcPr>
          <w:p w:rsidR="00193960" w:rsidRPr="00CD7B1B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C62E4F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C62E4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AB0F68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1E4ADA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193960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964</w:t>
            </w:r>
          </w:p>
        </w:tc>
      </w:tr>
      <w:tr w:rsidR="00EC779F" w:rsidRPr="004F5042" w:rsidTr="00EC779F">
        <w:tc>
          <w:tcPr>
            <w:tcW w:w="3652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1E4ADA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EC779F" w:rsidRPr="001E4ADA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1E4ADA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1E4ADA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C779F" w:rsidRPr="004F5042" w:rsidTr="00EC779F">
        <w:tc>
          <w:tcPr>
            <w:tcW w:w="3652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:rsidR="00EC779F" w:rsidRPr="005751CF" w:rsidRDefault="009535D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83" w:type="dxa"/>
            <w:vAlign w:val="bottom"/>
          </w:tcPr>
          <w:p w:rsidR="00EC779F" w:rsidRPr="00CD7B1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C779F" w:rsidRPr="00B464F6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C779F" w:rsidRPr="00CD7B1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C779F" w:rsidRPr="00D77807" w:rsidRDefault="009535D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83" w:type="dxa"/>
            <w:vAlign w:val="bottom"/>
          </w:tcPr>
          <w:p w:rsidR="00EC779F" w:rsidRPr="004F5042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C779F" w:rsidRPr="00B464F6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295412">
        <w:tc>
          <w:tcPr>
            <w:tcW w:w="3652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1E4ADA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B23EE9" w:rsidRPr="005E25CD" w:rsidRDefault="005751C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5,16</w:t>
            </w:r>
            <w:r w:rsidR="00EB600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B464F6" w:rsidRDefault="00A60D12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23EE9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64F6" w:rsidRPr="00B464F6">
              <w:rPr>
                <w:rFonts w:ascii="Angsana New" w:hAnsi="Angsana New"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0A179B" w:rsidRDefault="000A179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14,39</w:t>
            </w:r>
            <w:r w:rsidR="00EB600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B23EE9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869</w:t>
            </w: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5E25CD" w:rsidRDefault="005E25CD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B23EE9" w:rsidRPr="00B464F6" w:rsidRDefault="00B464F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0A179B" w:rsidRDefault="00D7780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B464F6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64F6" w:rsidRPr="00B464F6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5E25CD" w:rsidRDefault="005E25CD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5,21</w:t>
            </w:r>
            <w:r w:rsidR="00EB600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B464F6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B464F6" w:rsidRPr="00B464F6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0A179B" w:rsidRDefault="000A179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14,61</w:t>
            </w:r>
            <w:r w:rsidR="00EB6001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B464F6" w:rsidRDefault="00B464F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092</w:t>
            </w:r>
          </w:p>
        </w:tc>
      </w:tr>
    </w:tbl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C49F7" w:rsidRDefault="004C49F7">
      <w:r>
        <w:br w:type="page"/>
      </w: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="001030AF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0D12" w:rsidRPr="004F5042" w:rsidTr="00DD4012">
        <w:trPr>
          <w:tblHeader/>
        </w:trPr>
        <w:tc>
          <w:tcPr>
            <w:tcW w:w="3652" w:type="dxa"/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1E4ADA" w:rsidP="001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A60D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  <w:tc>
          <w:tcPr>
            <w:tcW w:w="28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60D12" w:rsidRPr="004F5042" w:rsidTr="00DD4012">
        <w:tc>
          <w:tcPr>
            <w:tcW w:w="3652" w:type="dxa"/>
            <w:vAlign w:val="bottom"/>
          </w:tcPr>
          <w:p w:rsidR="00A60D12" w:rsidRPr="00BF128E" w:rsidRDefault="00A60D12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128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A60D12" w:rsidRPr="005E25CD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="005E25CD" w:rsidRPr="005E25CD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  <w:tc>
          <w:tcPr>
            <w:tcW w:w="283" w:type="dxa"/>
            <w:vAlign w:val="bottom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60D12" w:rsidRPr="00B464F6" w:rsidRDefault="00A60D12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2,3</w:t>
            </w:r>
            <w:r w:rsidR="00B464F6" w:rsidRPr="00B464F6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82" w:type="dxa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A60D12" w:rsidRPr="00D77807" w:rsidRDefault="00D7780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58,218</w:t>
            </w:r>
          </w:p>
        </w:tc>
        <w:tc>
          <w:tcPr>
            <w:tcW w:w="283" w:type="dxa"/>
            <w:vAlign w:val="bottom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D12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899</w:t>
            </w:r>
          </w:p>
        </w:tc>
      </w:tr>
      <w:tr w:rsidR="005E25CD" w:rsidRPr="004F5042" w:rsidTr="00DD4012">
        <w:tc>
          <w:tcPr>
            <w:tcW w:w="3652" w:type="dxa"/>
            <w:vAlign w:val="bottom"/>
          </w:tcPr>
          <w:p w:rsidR="005E25CD" w:rsidRPr="004F5042" w:rsidRDefault="005E25CD" w:rsidP="00DD401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E25CD" w:rsidRPr="005E25CD" w:rsidRDefault="005E25CD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283" w:type="dxa"/>
            <w:vAlign w:val="bottom"/>
          </w:tcPr>
          <w:p w:rsidR="005E25CD" w:rsidRPr="001E4ADA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5E25CD" w:rsidRPr="00B464F6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6,425</w:t>
            </w:r>
          </w:p>
        </w:tc>
        <w:tc>
          <w:tcPr>
            <w:tcW w:w="282" w:type="dxa"/>
          </w:tcPr>
          <w:p w:rsidR="005E25CD" w:rsidRPr="001E4ADA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5E25CD" w:rsidRPr="00D77807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13,512</w:t>
            </w:r>
          </w:p>
        </w:tc>
        <w:tc>
          <w:tcPr>
            <w:tcW w:w="283" w:type="dxa"/>
            <w:vAlign w:val="bottom"/>
          </w:tcPr>
          <w:p w:rsidR="005E25CD" w:rsidRPr="001E4ADA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E25CD" w:rsidRPr="00B464F6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20,231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5E25CD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5E25CD" w:rsidRPr="005E25CD">
              <w:rPr>
                <w:rFonts w:ascii="Angsana New" w:hAnsi="Angsana New"/>
                <w:color w:val="000000"/>
                <w:sz w:val="30"/>
                <w:szCs w:val="30"/>
              </w:rPr>
              <w:t>5,164</w:t>
            </w: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B464F6" w:rsidRDefault="00B464F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761</w:t>
            </w:r>
          </w:p>
        </w:tc>
        <w:tc>
          <w:tcPr>
            <w:tcW w:w="282" w:type="dxa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D77807" w:rsidRDefault="00D7780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71,730</w:t>
            </w: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B464F6" w:rsidRDefault="00B464F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A60D12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130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31516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370C3" w:rsidRPr="004F5042" w:rsidTr="00DD4012">
        <w:tc>
          <w:tcPr>
            <w:tcW w:w="3652" w:type="dxa"/>
            <w:vAlign w:val="bottom"/>
          </w:tcPr>
          <w:p w:rsidR="008370C3" w:rsidRPr="008D6154" w:rsidRDefault="008370C3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370C3" w:rsidRPr="005E25CD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5E25CD" w:rsidRPr="005E25CD">
              <w:rPr>
                <w:rFonts w:ascii="Angsana New" w:hAnsi="Angsana New"/>
                <w:color w:val="000000"/>
                <w:sz w:val="30"/>
                <w:szCs w:val="30"/>
              </w:rPr>
              <w:t>1,712</w:t>
            </w: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370C3" w:rsidRPr="00B464F6" w:rsidRDefault="00B464F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1,021</w:t>
            </w:r>
          </w:p>
        </w:tc>
        <w:tc>
          <w:tcPr>
            <w:tcW w:w="282" w:type="dxa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8370C3" w:rsidRPr="00D77807" w:rsidRDefault="00B17AA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2,680</w:t>
            </w: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370C3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370C3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037</w:t>
            </w:r>
          </w:p>
        </w:tc>
      </w:tr>
      <w:tr w:rsidR="00A60D12" w:rsidRPr="004F5042" w:rsidTr="00DD4012">
        <w:tc>
          <w:tcPr>
            <w:tcW w:w="3652" w:type="dxa"/>
            <w:vAlign w:val="bottom"/>
          </w:tcPr>
          <w:p w:rsidR="00A60D12" w:rsidRDefault="00A60D12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5E25C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5E25CD" w:rsidRPr="005E25C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83" w:type="dxa"/>
            <w:vAlign w:val="bottom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60D12" w:rsidRPr="00B464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D77807" w:rsidRDefault="00B17AA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283" w:type="dxa"/>
            <w:vAlign w:val="bottom"/>
          </w:tcPr>
          <w:p w:rsidR="00A60D12" w:rsidRPr="001E4ADA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B464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8370C3" w:rsidRPr="004F5042" w:rsidTr="00DD4012">
        <w:tc>
          <w:tcPr>
            <w:tcW w:w="3652" w:type="dxa"/>
            <w:vAlign w:val="bottom"/>
          </w:tcPr>
          <w:p w:rsidR="008370C3" w:rsidRPr="0031516A" w:rsidRDefault="008370C3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5E25CD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1,922</w:t>
            </w: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1,021</w:t>
            </w:r>
          </w:p>
        </w:tc>
        <w:tc>
          <w:tcPr>
            <w:tcW w:w="282" w:type="dxa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D77807" w:rsidRDefault="00B17AA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7807">
              <w:rPr>
                <w:rFonts w:ascii="Angsana New" w:hAnsi="Angsana New"/>
                <w:color w:val="000000"/>
                <w:sz w:val="30"/>
                <w:szCs w:val="30"/>
              </w:rPr>
              <w:t>3,372</w:t>
            </w: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B464F6" w:rsidRDefault="00B464F6" w:rsidP="00B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370C3" w:rsidRPr="00B46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>037</w:t>
            </w:r>
          </w:p>
        </w:tc>
      </w:tr>
      <w:tr w:rsidR="008370C3" w:rsidRPr="0088128B" w:rsidTr="00DD4012">
        <w:tc>
          <w:tcPr>
            <w:tcW w:w="3652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5E25CD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C62E4F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00714" w:rsidRPr="004F5042" w:rsidTr="00DD4012">
        <w:tc>
          <w:tcPr>
            <w:tcW w:w="3652" w:type="dxa"/>
            <w:vAlign w:val="bottom"/>
          </w:tcPr>
          <w:p w:rsidR="00600714" w:rsidRPr="008D6154" w:rsidRDefault="00600714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5E25CD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1E4ADA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00714" w:rsidRPr="00E315E8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15E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E315E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600714" w:rsidRPr="001E4ADA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0A179B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1E4ADA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E315E8" w:rsidRDefault="00600714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15E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1030AF" w:rsidRPr="0088128B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A179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315E8" w:rsidRPr="004F5042" w:rsidTr="00DD4012">
        <w:tc>
          <w:tcPr>
            <w:tcW w:w="3652" w:type="dxa"/>
            <w:vAlign w:val="bottom"/>
          </w:tcPr>
          <w:p w:rsidR="00E315E8" w:rsidRPr="008D6154" w:rsidRDefault="00E315E8" w:rsidP="00DD401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315E8" w:rsidRPr="005E25CD" w:rsidRDefault="005E25CD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283" w:type="dxa"/>
            <w:vAlign w:val="bottom"/>
          </w:tcPr>
          <w:p w:rsidR="00E315E8" w:rsidRPr="005E25CD" w:rsidRDefault="00E315E8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E315E8" w:rsidRPr="005E25CD" w:rsidRDefault="00E315E8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315E8" w:rsidRPr="001E4ADA" w:rsidRDefault="00E315E8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315E8" w:rsidRPr="000A179B" w:rsidRDefault="000A179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283" w:type="dxa"/>
            <w:vAlign w:val="bottom"/>
          </w:tcPr>
          <w:p w:rsidR="00E315E8" w:rsidRPr="001E4ADA" w:rsidRDefault="00E315E8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315E8" w:rsidRPr="00E315E8" w:rsidRDefault="00E315E8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15E8">
              <w:rPr>
                <w:rFonts w:ascii="Angsana New" w:hAnsi="Angsana New"/>
                <w:color w:val="000000"/>
                <w:sz w:val="30"/>
                <w:szCs w:val="30"/>
              </w:rPr>
              <w:t>944</w:t>
            </w:r>
          </w:p>
        </w:tc>
      </w:tr>
      <w:tr w:rsidR="009535DD" w:rsidRPr="0088128B" w:rsidTr="009217C5">
        <w:tc>
          <w:tcPr>
            <w:tcW w:w="3652" w:type="dxa"/>
            <w:vAlign w:val="bottom"/>
          </w:tcPr>
          <w:p w:rsidR="009535DD" w:rsidRPr="0088128B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535DD" w:rsidRPr="000A179B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95140E" w:rsidRPr="004F5042" w:rsidTr="009217C5">
        <w:tc>
          <w:tcPr>
            <w:tcW w:w="3652" w:type="dxa"/>
            <w:vAlign w:val="bottom"/>
          </w:tcPr>
          <w:p w:rsidR="0095140E" w:rsidRPr="008D6154" w:rsidRDefault="0095140E" w:rsidP="009217C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40E" w:rsidRPr="005E25CD" w:rsidRDefault="0095140E" w:rsidP="0095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95140E" w:rsidRPr="005E25CD" w:rsidRDefault="0095140E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95140E" w:rsidRPr="005E25CD" w:rsidRDefault="0095140E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95140E" w:rsidRPr="001E4ADA" w:rsidRDefault="0095140E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40E" w:rsidRPr="000A179B" w:rsidRDefault="0095140E" w:rsidP="0095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95140E" w:rsidRPr="001E4ADA" w:rsidRDefault="0095140E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5140E" w:rsidRPr="000A179B" w:rsidRDefault="0095140E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8370C3" w:rsidRPr="0088128B" w:rsidTr="00DD4012">
        <w:tc>
          <w:tcPr>
            <w:tcW w:w="3652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ซื้ออุปกรณ์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5E25CD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5E25CD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370C3" w:rsidRPr="005E25CD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0A179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1E4ADA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808A5" w:rsidRPr="004F5042" w:rsidTr="00DD4012">
        <w:tc>
          <w:tcPr>
            <w:tcW w:w="3652" w:type="dxa"/>
            <w:vAlign w:val="bottom"/>
          </w:tcPr>
          <w:p w:rsidR="003808A5" w:rsidRPr="008D6154" w:rsidRDefault="003808A5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808A5" w:rsidRPr="005E25CD" w:rsidRDefault="003808A5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3808A5" w:rsidRPr="005E25CD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3808A5" w:rsidRPr="005E25CD" w:rsidRDefault="003808A5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3808A5" w:rsidRPr="001E4ADA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808A5" w:rsidRPr="000A179B" w:rsidRDefault="003808A5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3808A5" w:rsidRPr="001E4ADA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808A5" w:rsidRPr="003808A5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542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5E25C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5E25C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5E25C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A179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AB0F68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5E25C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030AF" w:rsidRPr="005E25C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030AF" w:rsidRPr="005E25CD" w:rsidRDefault="003808A5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030AF" w:rsidRPr="005E25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  <w:tc>
          <w:tcPr>
            <w:tcW w:w="282" w:type="dxa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0A179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030AF" w:rsidRPr="001E4AD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3808A5" w:rsidRDefault="003808A5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1030AF" w:rsidRPr="003808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964</w:t>
            </w:r>
          </w:p>
        </w:tc>
      </w:tr>
      <w:tr w:rsidR="003A6920" w:rsidRPr="004F5042" w:rsidTr="00DD4012">
        <w:tc>
          <w:tcPr>
            <w:tcW w:w="3652" w:type="dxa"/>
            <w:vAlign w:val="bottom"/>
          </w:tcPr>
          <w:p w:rsidR="003A6920" w:rsidRPr="008D6154" w:rsidRDefault="003A6920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6920" w:rsidRPr="001E4ADA" w:rsidRDefault="003A6920" w:rsidP="00803B44">
            <w:pPr>
              <w:tabs>
                <w:tab w:val="left" w:pos="540"/>
              </w:tabs>
              <w:ind w:right="17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6920" w:rsidRPr="001E4ADA" w:rsidRDefault="003A692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3A6920" w:rsidRPr="001E4ADA" w:rsidRDefault="003A6920" w:rsidP="003808A5">
            <w:pPr>
              <w:tabs>
                <w:tab w:val="left" w:pos="540"/>
              </w:tabs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3A6920" w:rsidRPr="001E4ADA" w:rsidRDefault="003A692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6920" w:rsidRPr="001E4ADA" w:rsidRDefault="003A6920" w:rsidP="00EC779F">
            <w:pPr>
              <w:tabs>
                <w:tab w:val="left" w:pos="540"/>
              </w:tabs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6920" w:rsidRPr="001E4ADA" w:rsidRDefault="003A692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6920" w:rsidRPr="001E4ADA" w:rsidRDefault="003A6920" w:rsidP="007A69B1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9535DD" w:rsidRPr="004F5042" w:rsidTr="009217C5">
        <w:tc>
          <w:tcPr>
            <w:tcW w:w="3652" w:type="dxa"/>
            <w:vAlign w:val="bottom"/>
          </w:tcPr>
          <w:p w:rsidR="009535DD" w:rsidRPr="008D6154" w:rsidRDefault="009535DD" w:rsidP="009217C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535DD" w:rsidRPr="00B464F6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2" w:type="dxa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535DD" w:rsidRPr="00D77807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1,852</w:t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535DD" w:rsidRPr="00B464F6" w:rsidRDefault="009535DD" w:rsidP="0095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</w:tr>
      <w:tr w:rsidR="009535DD" w:rsidRPr="004F5042" w:rsidTr="009217C5">
        <w:tc>
          <w:tcPr>
            <w:tcW w:w="3652" w:type="dxa"/>
            <w:vAlign w:val="bottom"/>
          </w:tcPr>
          <w:p w:rsidR="009535DD" w:rsidRDefault="009535DD" w:rsidP="009217C5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535DD" w:rsidRPr="00B464F6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35DD" w:rsidRPr="00D77807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35DD" w:rsidRPr="00B464F6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9535DD" w:rsidRPr="004F5042" w:rsidTr="009217C5">
        <w:tc>
          <w:tcPr>
            <w:tcW w:w="3652" w:type="dxa"/>
            <w:vAlign w:val="bottom"/>
          </w:tcPr>
          <w:p w:rsidR="009535DD" w:rsidRPr="0031516A" w:rsidRDefault="009535DD" w:rsidP="009217C5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5DD" w:rsidRPr="005E25CD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5DD" w:rsidRPr="00B464F6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2" w:type="dxa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5DD" w:rsidRPr="00D77807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1,866</w:t>
            </w:r>
          </w:p>
        </w:tc>
        <w:tc>
          <w:tcPr>
            <w:tcW w:w="283" w:type="dxa"/>
            <w:vAlign w:val="bottom"/>
          </w:tcPr>
          <w:p w:rsidR="009535DD" w:rsidRPr="001E4ADA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5DD" w:rsidRPr="00B464F6" w:rsidRDefault="009535DD" w:rsidP="0092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A16CF" w:rsidRPr="001E4ADA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EA16CF" w:rsidRPr="005E25CD" w:rsidRDefault="005E25CD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4,326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A16CF" w:rsidRPr="003808A5" w:rsidRDefault="00EA16CF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3808A5" w:rsidRPr="003808A5">
              <w:rPr>
                <w:rFonts w:ascii="Angsana New" w:hAnsi="Angsana New"/>
                <w:color w:val="000000"/>
                <w:sz w:val="30"/>
                <w:szCs w:val="30"/>
              </w:rPr>
              <w:t>,855</w:t>
            </w:r>
          </w:p>
        </w:tc>
        <w:tc>
          <w:tcPr>
            <w:tcW w:w="282" w:type="dxa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EA16CF" w:rsidRPr="000A179B" w:rsidRDefault="000A179B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3,558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A16CF" w:rsidRPr="003808A5" w:rsidRDefault="00EA16CF" w:rsidP="0038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808A5" w:rsidRPr="003808A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808A5" w:rsidRPr="003808A5">
              <w:rPr>
                <w:rFonts w:ascii="Angsana New" w:hAnsi="Angsana New"/>
                <w:color w:val="000000"/>
                <w:sz w:val="30"/>
                <w:szCs w:val="30"/>
              </w:rPr>
              <w:t>869</w:t>
            </w:r>
          </w:p>
        </w:tc>
      </w:tr>
      <w:tr w:rsidR="00EA16CF" w:rsidRPr="001E4ADA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5E25CD" w:rsidRDefault="005E25CD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A16CF" w:rsidRPr="003808A5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82" w:type="dxa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0A179B" w:rsidRDefault="000A179B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3808A5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3808A5" w:rsidRPr="003808A5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</w:tr>
      <w:tr w:rsidR="00EA16CF" w:rsidRPr="001E4ADA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5E25CD" w:rsidRDefault="005E25CD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5CD">
              <w:rPr>
                <w:rFonts w:ascii="Angsana New" w:hAnsi="Angsana New"/>
                <w:color w:val="000000"/>
                <w:sz w:val="30"/>
                <w:szCs w:val="30"/>
              </w:rPr>
              <w:t>4,378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3808A5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5,0</w:t>
            </w:r>
            <w:r w:rsidR="00EA16CF" w:rsidRPr="003808A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0A179B" w:rsidRDefault="000A179B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7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3,777</w:t>
            </w:r>
          </w:p>
        </w:tc>
        <w:tc>
          <w:tcPr>
            <w:tcW w:w="283" w:type="dxa"/>
            <w:vAlign w:val="bottom"/>
          </w:tcPr>
          <w:p w:rsidR="00EA16CF" w:rsidRPr="001E4ADA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3808A5" w:rsidRDefault="003808A5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EA16CF" w:rsidRPr="003808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08A5">
              <w:rPr>
                <w:rFonts w:ascii="Angsana New" w:hAnsi="Angsana New"/>
                <w:color w:val="000000"/>
                <w:sz w:val="30"/>
                <w:szCs w:val="30"/>
              </w:rPr>
              <w:t>092</w:t>
            </w:r>
          </w:p>
        </w:tc>
      </w:tr>
    </w:tbl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33716" w:rsidRPr="00EF6372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FF2E1B" w:rsidRPr="00EF6372">
        <w:rPr>
          <w:rFonts w:ascii="Angsana New" w:hAnsi="Angsana New"/>
          <w:sz w:val="30"/>
          <w:szCs w:val="30"/>
        </w:rPr>
        <w:t>3</w:t>
      </w:r>
      <w:r w:rsidR="008370C3">
        <w:rPr>
          <w:rFonts w:ascii="Angsana New" w:hAnsi="Angsana New" w:hint="cs"/>
          <w:sz w:val="30"/>
          <w:szCs w:val="30"/>
          <w:cs/>
        </w:rPr>
        <w:t>0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1E4ADA">
        <w:rPr>
          <w:rFonts w:ascii="Angsana New" w:hAnsi="Angsana New" w:hint="cs"/>
          <w:sz w:val="30"/>
          <w:szCs w:val="30"/>
          <w:cs/>
        </w:rPr>
        <w:t>กันย</w:t>
      </w:r>
      <w:r w:rsidR="008370C3">
        <w:rPr>
          <w:rFonts w:ascii="Angsana New" w:hAnsi="Angsana New" w:hint="cs"/>
          <w:sz w:val="30"/>
          <w:szCs w:val="30"/>
          <w:cs/>
        </w:rPr>
        <w:t>ายน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B23EE9" w:rsidRPr="00EF6372">
        <w:rPr>
          <w:rFonts w:ascii="Angsana New" w:hAnsi="Angsana New"/>
          <w:sz w:val="30"/>
          <w:szCs w:val="30"/>
        </w:rPr>
        <w:t>3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B23EE9" w:rsidRPr="00EF6372">
        <w:rPr>
          <w:rFonts w:ascii="Angsana New" w:hAnsi="Angsana New"/>
          <w:sz w:val="30"/>
          <w:szCs w:val="30"/>
        </w:rPr>
        <w:t>2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F640E5" w:rsidTr="007B5E83">
        <w:trPr>
          <w:tblHeader/>
        </w:trPr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7B5E83" w:rsidRPr="00F640E5" w:rsidTr="007B5E83">
        <w:trPr>
          <w:tblHeader/>
        </w:trPr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3338" w:rsidRPr="00F640E5" w:rsidTr="007B5E83">
        <w:trPr>
          <w:tblHeader/>
        </w:trPr>
        <w:tc>
          <w:tcPr>
            <w:tcW w:w="3652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>3</w:t>
            </w:r>
            <w:r w:rsidR="008370C3" w:rsidRPr="00F640E5">
              <w:rPr>
                <w:rFonts w:ascii="Angsana New" w:hAnsi="Angsana New"/>
                <w:sz w:val="29"/>
                <w:szCs w:val="29"/>
              </w:rPr>
              <w:t>0</w:t>
            </w:r>
            <w:r w:rsidRPr="00F640E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1E4ADA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="008370C3" w:rsidRPr="00F640E5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</w:rPr>
              <w:t>256</w:t>
            </w:r>
            <w:r w:rsidR="00B23EE9" w:rsidRPr="00F640E5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B23EE9"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F640E5" w:rsidRDefault="008370C3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1E4ADA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83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B23EE9" w:rsidRPr="00F640E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</w:tr>
      <w:tr w:rsidR="007B5E83" w:rsidRPr="00F640E5" w:rsidTr="007B5E83"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52A6" w:rsidRPr="00BD4F72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BD4F72" w:rsidRDefault="00BD4F72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37,329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4,029</w:t>
            </w: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A6" w:rsidRPr="00BD4F72" w:rsidRDefault="00BD4F72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7,99</w:t>
            </w:r>
            <w:r w:rsidR="00BE257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BD4F72" w:rsidRDefault="00600714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5,</w:t>
            </w:r>
            <w:r w:rsidR="00BD4F72" w:rsidRPr="00BD4F72">
              <w:rPr>
                <w:rFonts w:ascii="Angsana New" w:hAnsi="Angsana New"/>
                <w:color w:val="000000"/>
                <w:sz w:val="29"/>
                <w:szCs w:val="29"/>
              </w:rPr>
              <w:t>288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52A6" w:rsidRPr="001F6DCF" w:rsidRDefault="001F6D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F6DCF">
              <w:rPr>
                <w:rFonts w:ascii="Angsana New" w:hAnsi="Angsana New"/>
                <w:color w:val="000000"/>
                <w:sz w:val="29"/>
                <w:szCs w:val="29"/>
              </w:rPr>
              <w:t>7,99</w:t>
            </w:r>
            <w:r w:rsidR="00BE257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</w:tcPr>
          <w:p w:rsidR="00F852A6" w:rsidRPr="001F6DCF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1F6DCF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F6DCF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1F6DCF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BD4F72" w:rsidRDefault="001F6DCF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42,617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10,546</w:t>
            </w:r>
          </w:p>
        </w:tc>
      </w:tr>
      <w:tr w:rsidR="00F852A6" w:rsidRPr="00F640E5" w:rsidTr="00F6770E">
        <w:tc>
          <w:tcPr>
            <w:tcW w:w="3652" w:type="dxa"/>
            <w:vAlign w:val="bottom"/>
          </w:tcPr>
          <w:p w:rsidR="00F852A6" w:rsidRPr="00F640E5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ลูกหนี้อื่นผ่อนชำระ</w:t>
            </w: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 xml:space="preserve"> 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(ดูหมายเหตุ </w:t>
            </w:r>
            <w:r w:rsidR="00056664"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6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1E4A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1E4A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F852A6" w:rsidRPr="00F640E5" w:rsidTr="00F6770E">
        <w:tc>
          <w:tcPr>
            <w:tcW w:w="3652" w:type="dxa"/>
            <w:vAlign w:val="bottom"/>
          </w:tcPr>
          <w:p w:rsidR="00F852A6" w:rsidRPr="00F640E5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1E4A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F852A6" w:rsidRPr="001E4A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F852A6" w:rsidRPr="00F640E5" w:rsidTr="00D9348E">
        <w:trPr>
          <w:trHeight w:val="344"/>
        </w:trPr>
        <w:tc>
          <w:tcPr>
            <w:tcW w:w="3652" w:type="dxa"/>
          </w:tcPr>
          <w:p w:rsidR="00F852A6" w:rsidRPr="00F640E5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-  ส่วนที่ครบกำหนดชำระภายใน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หนึ่ง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F852A6" w:rsidRPr="000D57B2" w:rsidRDefault="000D57B2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5,550</w:t>
            </w:r>
          </w:p>
        </w:tc>
        <w:tc>
          <w:tcPr>
            <w:tcW w:w="283" w:type="dxa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8,325</w:t>
            </w:r>
          </w:p>
        </w:tc>
        <w:tc>
          <w:tcPr>
            <w:tcW w:w="284" w:type="dxa"/>
            <w:vAlign w:val="bottom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F852A6" w:rsidRPr="000D57B2" w:rsidRDefault="000D57B2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5,550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8,325</w:t>
            </w:r>
          </w:p>
        </w:tc>
      </w:tr>
      <w:tr w:rsidR="00F852A6" w:rsidRPr="00F640E5" w:rsidTr="00F6770E">
        <w:tc>
          <w:tcPr>
            <w:tcW w:w="3652" w:type="dxa"/>
          </w:tcPr>
          <w:p w:rsidR="00F852A6" w:rsidRPr="00F640E5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-  ส่วนที่ครบกำหนดชำระ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หลังจากหนึ่งปีแต่ไม่เกินสาม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0D57B2" w:rsidRDefault="00A2583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8,335</w:t>
            </w:r>
          </w:p>
        </w:tc>
        <w:tc>
          <w:tcPr>
            <w:tcW w:w="283" w:type="dxa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11,110</w:t>
            </w:r>
          </w:p>
        </w:tc>
        <w:tc>
          <w:tcPr>
            <w:tcW w:w="284" w:type="dxa"/>
            <w:vAlign w:val="bottom"/>
          </w:tcPr>
          <w:p w:rsidR="00F852A6" w:rsidRPr="000D57B2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0D57B2" w:rsidRDefault="00A2583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8,335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11,110</w:t>
            </w:r>
          </w:p>
        </w:tc>
      </w:tr>
      <w:tr w:rsidR="00E256A1" w:rsidRPr="00F640E5" w:rsidTr="00100F97">
        <w:tc>
          <w:tcPr>
            <w:tcW w:w="3652" w:type="dxa"/>
            <w:vAlign w:val="bottom"/>
          </w:tcPr>
          <w:p w:rsidR="00E256A1" w:rsidRPr="00F640E5" w:rsidRDefault="00E256A1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56A1" w:rsidRPr="000D57B2" w:rsidRDefault="00E256A1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A2583A">
              <w:rPr>
                <w:rFonts w:ascii="Angsana New" w:hAnsi="Angsana New"/>
                <w:color w:val="000000"/>
                <w:sz w:val="29"/>
                <w:szCs w:val="29"/>
              </w:rPr>
              <w:t>3,885</w:t>
            </w:r>
          </w:p>
        </w:tc>
        <w:tc>
          <w:tcPr>
            <w:tcW w:w="283" w:type="dxa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19,435</w:t>
            </w:r>
          </w:p>
        </w:tc>
        <w:tc>
          <w:tcPr>
            <w:tcW w:w="284" w:type="dxa"/>
            <w:vAlign w:val="bottom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256A1" w:rsidRPr="000D57B2" w:rsidRDefault="00E256A1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A2583A">
              <w:rPr>
                <w:rFonts w:ascii="Angsana New" w:hAnsi="Angsana New"/>
                <w:color w:val="000000"/>
                <w:sz w:val="29"/>
                <w:szCs w:val="29"/>
              </w:rPr>
              <w:t>3,885</w:t>
            </w:r>
          </w:p>
        </w:tc>
        <w:tc>
          <w:tcPr>
            <w:tcW w:w="283" w:type="dxa"/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19,435</w:t>
            </w:r>
          </w:p>
        </w:tc>
      </w:tr>
      <w:tr w:rsidR="00E256A1" w:rsidRPr="00F640E5" w:rsidTr="00F6770E">
        <w:tc>
          <w:tcPr>
            <w:tcW w:w="3652" w:type="dxa"/>
            <w:vAlign w:val="bottom"/>
          </w:tcPr>
          <w:p w:rsidR="00E256A1" w:rsidRPr="00F640E5" w:rsidRDefault="00E256A1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56A1" w:rsidRPr="000D57B2" w:rsidRDefault="00A2583A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711</w:t>
            </w:r>
          </w:p>
        </w:tc>
        <w:tc>
          <w:tcPr>
            <w:tcW w:w="283" w:type="dxa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D57B2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  <w:tc>
          <w:tcPr>
            <w:tcW w:w="284" w:type="dxa"/>
            <w:vAlign w:val="bottom"/>
          </w:tcPr>
          <w:p w:rsidR="00E256A1" w:rsidRPr="000D57B2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56A1" w:rsidRPr="000D57B2" w:rsidRDefault="00A2583A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711</w:t>
            </w:r>
          </w:p>
        </w:tc>
        <w:tc>
          <w:tcPr>
            <w:tcW w:w="283" w:type="dxa"/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</w:tr>
      <w:tr w:rsidR="00E256A1" w:rsidRPr="00F640E5" w:rsidTr="00F6770E">
        <w:tc>
          <w:tcPr>
            <w:tcW w:w="3652" w:type="dxa"/>
            <w:vAlign w:val="bottom"/>
          </w:tcPr>
          <w:p w:rsidR="00E256A1" w:rsidRPr="00F640E5" w:rsidRDefault="00E256A1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6A1" w:rsidRPr="00100F97" w:rsidRDefault="00E256A1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A2583A">
              <w:rPr>
                <w:rFonts w:ascii="Angsana New" w:hAnsi="Angsana New"/>
                <w:color w:val="000000"/>
                <w:sz w:val="29"/>
                <w:szCs w:val="29"/>
              </w:rPr>
              <w:t>4,596</w:t>
            </w:r>
          </w:p>
        </w:tc>
        <w:tc>
          <w:tcPr>
            <w:tcW w:w="283" w:type="dxa"/>
          </w:tcPr>
          <w:p w:rsidR="00E256A1" w:rsidRPr="00100F97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6A1" w:rsidRPr="00100F97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19,454</w:t>
            </w:r>
          </w:p>
        </w:tc>
        <w:tc>
          <w:tcPr>
            <w:tcW w:w="284" w:type="dxa"/>
            <w:vAlign w:val="bottom"/>
          </w:tcPr>
          <w:p w:rsidR="00E256A1" w:rsidRPr="00100F97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6A1" w:rsidRPr="00100F97" w:rsidRDefault="00E256A1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A2583A">
              <w:rPr>
                <w:rFonts w:ascii="Angsana New" w:hAnsi="Angsana New"/>
                <w:color w:val="000000"/>
                <w:sz w:val="29"/>
                <w:szCs w:val="29"/>
              </w:rPr>
              <w:t>4,596</w:t>
            </w:r>
          </w:p>
        </w:tc>
        <w:tc>
          <w:tcPr>
            <w:tcW w:w="283" w:type="dxa"/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6A1" w:rsidRPr="00F640E5" w:rsidRDefault="00E256A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19,454</w:t>
            </w:r>
          </w:p>
        </w:tc>
      </w:tr>
      <w:tr w:rsidR="00265F26" w:rsidRPr="00F640E5" w:rsidTr="005879B7">
        <w:tc>
          <w:tcPr>
            <w:tcW w:w="3652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1E4ADA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1E4ADA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2478D9" w:rsidRPr="00F640E5" w:rsidTr="002478D9">
        <w:tc>
          <w:tcPr>
            <w:tcW w:w="3652" w:type="dxa"/>
            <w:vAlign w:val="bottom"/>
          </w:tcPr>
          <w:p w:rsidR="002478D9" w:rsidRPr="00F640E5" w:rsidRDefault="002478D9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478D9" w:rsidRPr="00100F97" w:rsidRDefault="002478D9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2478D9" w:rsidRPr="00100F97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478D9" w:rsidRPr="00100F97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2478D9" w:rsidRPr="00100F97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478D9" w:rsidRPr="00100F97" w:rsidRDefault="002478D9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2478D9" w:rsidRPr="00F640E5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478D9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,720</w:t>
            </w:r>
          </w:p>
        </w:tc>
      </w:tr>
      <w:tr w:rsidR="007F6F6A" w:rsidRPr="00F640E5" w:rsidTr="005A7C2C">
        <w:tc>
          <w:tcPr>
            <w:tcW w:w="3652" w:type="dxa"/>
            <w:vAlign w:val="bottom"/>
          </w:tcPr>
          <w:p w:rsidR="007F6F6A" w:rsidRPr="00F640E5" w:rsidRDefault="007F6F6A" w:rsidP="00B3791B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:rsidR="007F6F6A" w:rsidRPr="00100F97" w:rsidRDefault="00100F97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191</w:t>
            </w:r>
          </w:p>
        </w:tc>
        <w:tc>
          <w:tcPr>
            <w:tcW w:w="283" w:type="dxa"/>
          </w:tcPr>
          <w:p w:rsidR="007F6F6A" w:rsidRPr="00100F97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7F6F6A" w:rsidRPr="00100F97" w:rsidRDefault="007F6F6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  <w:tc>
          <w:tcPr>
            <w:tcW w:w="284" w:type="dxa"/>
            <w:vAlign w:val="bottom"/>
          </w:tcPr>
          <w:p w:rsidR="007F6F6A" w:rsidRPr="00100F97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F6F6A" w:rsidRPr="00100F97" w:rsidRDefault="00100F97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191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</w:tcPr>
          <w:p w:rsidR="007F6F6A" w:rsidRPr="00F640E5" w:rsidRDefault="007F6F6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</w:tr>
      <w:tr w:rsidR="007F6F6A" w:rsidRPr="00F640E5" w:rsidTr="005A7C2C">
        <w:tc>
          <w:tcPr>
            <w:tcW w:w="3652" w:type="dxa"/>
            <w:vAlign w:val="bottom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100F97" w:rsidRDefault="00100F97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191</w:t>
            </w:r>
          </w:p>
        </w:tc>
        <w:tc>
          <w:tcPr>
            <w:tcW w:w="283" w:type="dxa"/>
          </w:tcPr>
          <w:p w:rsidR="007F6F6A" w:rsidRPr="00100F97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100F97" w:rsidRDefault="007F6F6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  <w:tc>
          <w:tcPr>
            <w:tcW w:w="284" w:type="dxa"/>
            <w:vAlign w:val="bottom"/>
          </w:tcPr>
          <w:p w:rsidR="007F6F6A" w:rsidRPr="00100F97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100F97" w:rsidRDefault="00100F97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00F97">
              <w:rPr>
                <w:rFonts w:ascii="Angsana New" w:hAnsi="Angsana New"/>
                <w:color w:val="000000"/>
                <w:sz w:val="29"/>
                <w:szCs w:val="29"/>
              </w:rPr>
              <w:t>191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F6F6A" w:rsidRPr="00F640E5" w:rsidRDefault="007F6F6A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        2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834</w:t>
            </w:r>
          </w:p>
        </w:tc>
      </w:tr>
      <w:tr w:rsidR="00265F26" w:rsidRPr="00F640E5" w:rsidTr="004C49F7">
        <w:tc>
          <w:tcPr>
            <w:tcW w:w="3652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265F26" w:rsidRPr="001E4ADA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CE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9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</w:tr>
      <w:tr w:rsidR="00493A61" w:rsidRPr="00F640E5" w:rsidTr="007B5E83">
        <w:tc>
          <w:tcPr>
            <w:tcW w:w="3652" w:type="dxa"/>
            <w:vAlign w:val="bottom"/>
          </w:tcPr>
          <w:p w:rsidR="00493A61" w:rsidRPr="00F640E5" w:rsidRDefault="00493A61" w:rsidP="001F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93A61" w:rsidRPr="00F640E5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93A61" w:rsidRPr="00F640E5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BD4F72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BD4F72" w:rsidRDefault="00BD4F72" w:rsidP="0030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2,680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1,826</w:t>
            </w:r>
          </w:p>
        </w:tc>
      </w:tr>
      <w:tr w:rsidR="00BD4F72" w:rsidRPr="00F640E5" w:rsidTr="007B5E83">
        <w:tc>
          <w:tcPr>
            <w:tcW w:w="3652" w:type="dxa"/>
            <w:vAlign w:val="bottom"/>
          </w:tcPr>
          <w:p w:rsidR="00BD4F72" w:rsidRPr="00F640E5" w:rsidRDefault="00BD4F72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BD4F72" w:rsidRPr="00BD4F72" w:rsidRDefault="00BD4F72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BD4F72" w:rsidRPr="00F640E5" w:rsidRDefault="00BD4F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BD4F72" w:rsidRPr="00F640E5" w:rsidRDefault="00BD4F7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141</w:t>
            </w:r>
          </w:p>
        </w:tc>
        <w:tc>
          <w:tcPr>
            <w:tcW w:w="284" w:type="dxa"/>
            <w:vAlign w:val="bottom"/>
          </w:tcPr>
          <w:p w:rsidR="00BD4F72" w:rsidRPr="00F640E5" w:rsidRDefault="00BD4F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BD4F72" w:rsidRPr="00BD4F72" w:rsidRDefault="00BD4F7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BD4F72" w:rsidRPr="00F640E5" w:rsidRDefault="00BD4F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D4F72" w:rsidRPr="00F640E5" w:rsidRDefault="00BD4F72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4C49F7" w:rsidRPr="00BD4F72" w:rsidRDefault="00BD4F72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>322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1,132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BD4F72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BD4F72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6578A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</w:tcPr>
          <w:p w:rsidR="004C49F7" w:rsidRPr="001E4A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1E4ADA" w:rsidRDefault="004C49F7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6309EB" w:rsidRPr="00F640E5" w:rsidTr="007B5E83">
        <w:tc>
          <w:tcPr>
            <w:tcW w:w="3652" w:type="dxa"/>
            <w:vAlign w:val="bottom"/>
          </w:tcPr>
          <w:p w:rsidR="006309EB" w:rsidRPr="00907538" w:rsidRDefault="006309EB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5.5 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- 7.0 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เมื่อทวงถาม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6309EB" w:rsidRPr="00137E66" w:rsidRDefault="006309EB" w:rsidP="006309E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6309EB" w:rsidRPr="00F640E5" w:rsidRDefault="006309E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6309EB" w:rsidRPr="00F640E5" w:rsidRDefault="006309EB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6309EB" w:rsidRPr="00F640E5" w:rsidRDefault="006309E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6309EB" w:rsidRPr="001E4ADA" w:rsidRDefault="006309E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>123,000</w:t>
            </w:r>
          </w:p>
        </w:tc>
        <w:tc>
          <w:tcPr>
            <w:tcW w:w="283" w:type="dxa"/>
            <w:vAlign w:val="bottom"/>
          </w:tcPr>
          <w:p w:rsidR="006309EB" w:rsidRPr="00F640E5" w:rsidRDefault="006309E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09EB" w:rsidRPr="00F640E5" w:rsidRDefault="006309EB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35,000</w:t>
            </w:r>
          </w:p>
        </w:tc>
      </w:tr>
      <w:tr w:rsidR="004315E2" w:rsidRPr="00F640E5" w:rsidTr="006578AE">
        <w:tc>
          <w:tcPr>
            <w:tcW w:w="3652" w:type="dxa"/>
            <w:vAlign w:val="bottom"/>
          </w:tcPr>
          <w:p w:rsidR="004315E2" w:rsidRPr="00907538" w:rsidRDefault="004315E2" w:rsidP="00F6770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5 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315E2" w:rsidRPr="00137E66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315E2" w:rsidRPr="00F640E5" w:rsidRDefault="004315E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4" w:type="dxa"/>
            <w:vAlign w:val="bottom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315E2" w:rsidRPr="00137E66" w:rsidRDefault="004315E2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315E2" w:rsidRPr="00F640E5" w:rsidRDefault="004315E2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100F97" w:rsidRPr="00F640E5" w:rsidTr="006578AE">
        <w:tc>
          <w:tcPr>
            <w:tcW w:w="3652" w:type="dxa"/>
            <w:vAlign w:val="bottom"/>
          </w:tcPr>
          <w:p w:rsidR="00100F97" w:rsidRPr="00907538" w:rsidRDefault="00100F97" w:rsidP="00F6770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7.0 - 7.5 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100F97" w:rsidRPr="00BD4F72" w:rsidRDefault="00100F97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2,200</w:t>
            </w:r>
          </w:p>
        </w:tc>
        <w:tc>
          <w:tcPr>
            <w:tcW w:w="283" w:type="dxa"/>
          </w:tcPr>
          <w:p w:rsidR="00100F97" w:rsidRPr="00F640E5" w:rsidRDefault="00100F9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100F97" w:rsidRPr="00F640E5" w:rsidRDefault="00100F9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12,600</w:t>
            </w:r>
          </w:p>
        </w:tc>
        <w:tc>
          <w:tcPr>
            <w:tcW w:w="284" w:type="dxa"/>
            <w:vAlign w:val="bottom"/>
          </w:tcPr>
          <w:p w:rsidR="00100F97" w:rsidRPr="00F640E5" w:rsidRDefault="00100F9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100F97" w:rsidRPr="00137E66" w:rsidRDefault="00100F97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137E66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100F97" w:rsidRPr="00F640E5" w:rsidRDefault="00100F9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00F97" w:rsidRPr="00F640E5" w:rsidRDefault="00100F97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A2583A" w:rsidRDefault="004C49F7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A2583A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137E66" w:rsidRDefault="00100F9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2,</w:t>
            </w:r>
            <w:r w:rsidR="0094194C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  <w:r w:rsidR="00137E66" w:rsidRPr="00137E66">
              <w:rPr>
                <w:rFonts w:ascii="Angsana New" w:hAnsi="Angsana New"/>
                <w:color w:val="000000"/>
                <w:sz w:val="29"/>
                <w:szCs w:val="29"/>
              </w:rPr>
              <w:t>22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15,034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137E66" w:rsidRDefault="00137E66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125,680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36,826</w:t>
            </w:r>
          </w:p>
        </w:tc>
      </w:tr>
      <w:tr w:rsidR="00137E66" w:rsidRPr="00137E66" w:rsidTr="00803B44">
        <w:tc>
          <w:tcPr>
            <w:tcW w:w="3652" w:type="dxa"/>
            <w:vAlign w:val="bottom"/>
          </w:tcPr>
          <w:p w:rsidR="00137E66" w:rsidRPr="00A2583A" w:rsidRDefault="00137E66" w:rsidP="00803B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25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เงินปันผล</w:t>
            </w:r>
            <w:r w:rsidR="005751CF" w:rsidRPr="00A25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ค้าง</w:t>
            </w:r>
            <w:r w:rsidRPr="00A25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รับ</w:t>
            </w:r>
            <w:r w:rsidRPr="00A2583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A25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</w:t>
            </w:r>
            <w:r w:rsidR="00A25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สินทรัพย์หมุนเวียนอื่น)</w:t>
            </w:r>
          </w:p>
        </w:tc>
        <w:tc>
          <w:tcPr>
            <w:tcW w:w="1417" w:type="dxa"/>
            <w:vAlign w:val="bottom"/>
          </w:tcPr>
          <w:p w:rsidR="00137E66" w:rsidRPr="001E4ADA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37E66" w:rsidRPr="00DE055D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137E66" w:rsidRPr="001E4ADA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37E66" w:rsidRPr="00DE055D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37E66" w:rsidRPr="001E4ADA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37E66" w:rsidRPr="00DE055D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37E66" w:rsidRPr="001E4ADA" w:rsidRDefault="00137E66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751CF" w:rsidRPr="00137E66" w:rsidTr="006A07BF">
        <w:tc>
          <w:tcPr>
            <w:tcW w:w="3652" w:type="dxa"/>
            <w:vAlign w:val="bottom"/>
          </w:tcPr>
          <w:p w:rsidR="005751CF" w:rsidRPr="00A2583A" w:rsidRDefault="005751CF" w:rsidP="00803B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258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751CF" w:rsidRPr="006A07BF" w:rsidRDefault="005751CF" w:rsidP="006A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A07B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  <w:r w:rsidRPr="006A07BF">
              <w:rPr>
                <w:rFonts w:ascii="Angsana New" w:hAnsi="Angsana New"/>
                <w:color w:val="000000"/>
                <w:sz w:val="29"/>
                <w:szCs w:val="29"/>
              </w:rPr>
              <w:t>,050</w:t>
            </w:r>
          </w:p>
        </w:tc>
        <w:tc>
          <w:tcPr>
            <w:tcW w:w="283" w:type="dxa"/>
            <w:vAlign w:val="bottom"/>
          </w:tcPr>
          <w:p w:rsidR="005751CF" w:rsidRPr="00DE055D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5751CF" w:rsidRPr="00B464F6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5751CF" w:rsidRPr="00DE055D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751CF" w:rsidRPr="00B464F6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5751CF" w:rsidRPr="00DE055D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751CF" w:rsidRPr="00B464F6" w:rsidRDefault="005751CF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464F6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4C49F7" w:rsidRPr="00F640E5" w:rsidTr="006A07BF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C49F7" w:rsidRPr="001E4A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C49F7" w:rsidRPr="001E4A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ED3D69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ED3D69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ED3D69" w:rsidRDefault="004C49F7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7F6F6A" w:rsidRPr="00F640E5" w:rsidTr="007B5E83">
        <w:tc>
          <w:tcPr>
            <w:tcW w:w="3652" w:type="dxa"/>
            <w:vAlign w:val="bottom"/>
          </w:tcPr>
          <w:p w:rsidR="007F6F6A" w:rsidRPr="00F640E5" w:rsidRDefault="007F6F6A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F6F6A" w:rsidRPr="00ED3D69" w:rsidRDefault="00ED3D69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16,084</w:t>
            </w:r>
          </w:p>
        </w:tc>
        <w:tc>
          <w:tcPr>
            <w:tcW w:w="283" w:type="dxa"/>
            <w:vAlign w:val="bottom"/>
          </w:tcPr>
          <w:p w:rsidR="007F6F6A" w:rsidRPr="00ED3D69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F6F6A" w:rsidRPr="00ED3D69" w:rsidRDefault="007F6F6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78,750</w:t>
            </w:r>
          </w:p>
        </w:tc>
        <w:tc>
          <w:tcPr>
            <w:tcW w:w="284" w:type="dxa"/>
            <w:vAlign w:val="bottom"/>
          </w:tcPr>
          <w:p w:rsidR="007F6F6A" w:rsidRPr="00ED3D69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F6F6A" w:rsidRPr="00ED3D69" w:rsidRDefault="007F6F6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F6F6A" w:rsidRPr="00F640E5" w:rsidRDefault="007F6F6A" w:rsidP="005A7C2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ED3D69" w:rsidRDefault="004315E2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ED3D69">
              <w:rPr>
                <w:rFonts w:ascii="Angsana New" w:hAnsi="Angsana New"/>
                <w:color w:val="000000"/>
                <w:sz w:val="29"/>
                <w:szCs w:val="29"/>
              </w:rPr>
              <w:t>6,084</w:t>
            </w:r>
          </w:p>
        </w:tc>
        <w:tc>
          <w:tcPr>
            <w:tcW w:w="283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78,750</w:t>
            </w:r>
          </w:p>
        </w:tc>
        <w:tc>
          <w:tcPr>
            <w:tcW w:w="284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ED3D69" w:rsidRDefault="004C49F7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4C49F7" w:rsidRPr="00F640E5" w:rsidTr="00F6770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F6770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20,000</w:t>
            </w:r>
          </w:p>
        </w:tc>
        <w:tc>
          <w:tcPr>
            <w:tcW w:w="283" w:type="dxa"/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20,000</w:t>
            </w:r>
          </w:p>
        </w:tc>
        <w:tc>
          <w:tcPr>
            <w:tcW w:w="284" w:type="dxa"/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ED3D69" w:rsidRPr="00F640E5" w:rsidTr="009822D7">
        <w:tc>
          <w:tcPr>
            <w:tcW w:w="3652" w:type="dxa"/>
            <w:vAlign w:val="bottom"/>
          </w:tcPr>
          <w:p w:rsidR="00ED3D69" w:rsidRPr="00F640E5" w:rsidRDefault="00ED3D69" w:rsidP="00803B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การค้า</w:t>
            </w:r>
          </w:p>
        </w:tc>
        <w:tc>
          <w:tcPr>
            <w:tcW w:w="1417" w:type="dxa"/>
            <w:vAlign w:val="bottom"/>
          </w:tcPr>
          <w:p w:rsidR="00ED3D69" w:rsidRPr="001E4ADA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3D69" w:rsidRPr="00F640E5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ED3D69" w:rsidRPr="00F640E5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ED3D69" w:rsidRPr="00F640E5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3D69" w:rsidRPr="001E4ADA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3D69" w:rsidRPr="00F640E5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3D69" w:rsidRPr="00F640E5" w:rsidRDefault="00ED3D69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D3D69" w:rsidRPr="00F640E5" w:rsidTr="006A07BF">
        <w:tc>
          <w:tcPr>
            <w:tcW w:w="3652" w:type="dxa"/>
            <w:vAlign w:val="bottom"/>
          </w:tcPr>
          <w:p w:rsidR="00ED3D69" w:rsidRPr="00F640E5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D3D69" w:rsidRPr="00ED3D69" w:rsidRDefault="00ED3D69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ED3D69" w:rsidRPr="00ED3D69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ED3D69" w:rsidRPr="00ED3D69" w:rsidRDefault="00ED3D69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ED3D69" w:rsidRPr="00ED3D69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D3D69" w:rsidRPr="00ED3D69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83" w:type="dxa"/>
            <w:vAlign w:val="bottom"/>
          </w:tcPr>
          <w:p w:rsidR="00ED3D69" w:rsidRPr="00ED3D69" w:rsidRDefault="00ED3D69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D3D69" w:rsidRPr="00ED3D69" w:rsidRDefault="00ED3D69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6A07BF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C49F7" w:rsidRPr="001E4ADA" w:rsidRDefault="004C49F7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C49F7" w:rsidRPr="001E4ADA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9822D7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ED3D69" w:rsidRDefault="00ED3D69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6,941</w:t>
            </w:r>
          </w:p>
        </w:tc>
        <w:tc>
          <w:tcPr>
            <w:tcW w:w="283" w:type="dxa"/>
            <w:vAlign w:val="bottom"/>
          </w:tcPr>
          <w:p w:rsidR="004C49F7" w:rsidRPr="00ED3D69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ED3D69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A2583A" w:rsidRDefault="00A2583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A2583A" w:rsidRDefault="00A2583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A2583A" w:rsidRDefault="00A2583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A2583A" w:rsidRDefault="00A2583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เงินกู้ยืมระยะสั้นและดอกเบี้ยค้าง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ดอกเบี้ยค้าง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F9280D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9280D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9280D" w:rsidRDefault="00F9280D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1,066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792</w:t>
            </w:r>
          </w:p>
        </w:tc>
      </w:tr>
      <w:tr w:rsidR="00F9280D" w:rsidRPr="00F640E5" w:rsidTr="00CC19A8">
        <w:tc>
          <w:tcPr>
            <w:tcW w:w="3652" w:type="dxa"/>
            <w:vAlign w:val="bottom"/>
          </w:tcPr>
          <w:p w:rsidR="00F9280D" w:rsidRPr="00F640E5" w:rsidRDefault="00F9280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9280D" w:rsidRPr="00F9280D" w:rsidRDefault="00F9280D" w:rsidP="0024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56</w:t>
            </w:r>
          </w:p>
        </w:tc>
        <w:tc>
          <w:tcPr>
            <w:tcW w:w="283" w:type="dxa"/>
            <w:vAlign w:val="bottom"/>
          </w:tcPr>
          <w:p w:rsidR="00F9280D" w:rsidRPr="00F9280D" w:rsidRDefault="00F9280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9280D" w:rsidRPr="00F9280D" w:rsidRDefault="00F9280D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F9280D" w:rsidRPr="00F9280D" w:rsidRDefault="00F9280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9280D" w:rsidRPr="00F9280D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F9280D" w:rsidRPr="00F640E5" w:rsidRDefault="00F9280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9280D" w:rsidRPr="00F640E5" w:rsidRDefault="00F9280D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F9280D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9280D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9280D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4315E2" w:rsidRPr="00F640E5" w:rsidTr="00F9280D">
        <w:tc>
          <w:tcPr>
            <w:tcW w:w="3652" w:type="dxa"/>
            <w:vAlign w:val="bottom"/>
          </w:tcPr>
          <w:p w:rsidR="004315E2" w:rsidRPr="00F640E5" w:rsidRDefault="004315E2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</w:t>
            </w:r>
            <w:r w:rsidRPr="0090753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ดอกเบี้ยร้อยละ</w:t>
            </w:r>
            <w:r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7.0</w:t>
            </w:r>
            <w:r w:rsidR="00DE055D" w:rsidRPr="00907538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="00DE055D" w:rsidRPr="0090753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- </w:t>
            </w:r>
            <w:r w:rsidRPr="00907538">
              <w:rPr>
                <w:rFonts w:ascii="Angsana New" w:hAnsi="Angsana New"/>
                <w:sz w:val="29"/>
                <w:szCs w:val="29"/>
                <w:lang w:eastAsia="en-GB"/>
              </w:rPr>
              <w:t>7.5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315E2" w:rsidRPr="00F9280D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315E2" w:rsidRPr="00F9280D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315E2" w:rsidRPr="00F9280D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315E2" w:rsidRPr="00F9280D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315E2" w:rsidRPr="00F9280D" w:rsidRDefault="004315E2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315E2" w:rsidRPr="00F640E5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315E2" w:rsidRPr="00F640E5" w:rsidRDefault="004315E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48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,700</w:t>
            </w:r>
          </w:p>
        </w:tc>
      </w:tr>
      <w:tr w:rsidR="00F9280D" w:rsidRPr="00F640E5" w:rsidTr="00F9280D">
        <w:tc>
          <w:tcPr>
            <w:tcW w:w="3652" w:type="dxa"/>
            <w:vAlign w:val="bottom"/>
          </w:tcPr>
          <w:p w:rsidR="00F9280D" w:rsidRPr="00F640E5" w:rsidRDefault="00F9280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A2583A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Pr="00A2583A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A2583A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="00A2583A" w:rsidRPr="00A2583A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5.25</w:t>
            </w:r>
            <w:r w:rsidRPr="00A2583A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A2583A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A2583A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A2583A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A2583A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9280D" w:rsidRPr="00F9280D" w:rsidRDefault="00F9280D" w:rsidP="0080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8,000</w:t>
            </w:r>
          </w:p>
        </w:tc>
        <w:tc>
          <w:tcPr>
            <w:tcW w:w="283" w:type="dxa"/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80D" w:rsidRPr="00ED3D69" w:rsidRDefault="00F9280D" w:rsidP="00803B4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3D6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F9280D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9280D" w:rsidRDefault="00F9280D" w:rsidP="00431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8,056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9280D" w:rsidRDefault="00F9280D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9280D">
              <w:rPr>
                <w:rFonts w:ascii="Angsana New" w:hAnsi="Angsana New"/>
                <w:color w:val="000000"/>
                <w:sz w:val="29"/>
                <w:szCs w:val="29"/>
              </w:rPr>
              <w:t>1,066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49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,492</w:t>
            </w:r>
          </w:p>
        </w:tc>
      </w:tr>
    </w:tbl>
    <w:p w:rsidR="006262E4" w:rsidRDefault="006262E4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F640E5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F640E5">
        <w:rPr>
          <w:rFonts w:ascii="Angsana New" w:hAnsi="Angsana New" w:hint="cs"/>
          <w:sz w:val="30"/>
          <w:szCs w:val="30"/>
          <w:cs/>
        </w:rPr>
        <w:t>งวด</w:t>
      </w:r>
      <w:r w:rsidRPr="00F640E5">
        <w:rPr>
          <w:rFonts w:ascii="Angsana New" w:hAnsi="Angsana New"/>
          <w:sz w:val="30"/>
          <w:szCs w:val="30"/>
          <w:cs/>
        </w:rPr>
        <w:t>ดังนี้</w:t>
      </w: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5199B"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2440B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8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DC42E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="00DC42E5"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4AD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DC42E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1EAF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1EAF" w:rsidRPr="00F6770E" w:rsidRDefault="00E21EAF" w:rsidP="007C40CA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 w:rsidR="007C40CA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กรีนเอิร์ธ</w:t>
            </w:r>
            <w:r w:rsidR="00C263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="007C40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52D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C40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1EAF" w:rsidRPr="000D57B2" w:rsidRDefault="00E21EAF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0D57B2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0D57B2" w:rsidRDefault="00E21EA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EAF" w:rsidRPr="000D57B2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0D57B2" w:rsidRDefault="00E21EAF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0D57B2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1EAF" w:rsidRPr="000D57B2" w:rsidRDefault="00E21EAF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9822D7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E21EAF" w:rsidRDefault="009822D7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0D57B2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0D57B2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0D57B2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0D57B2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0D57B2" w:rsidRDefault="009822D7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</w:t>
            </w:r>
            <w:r w:rsidR="000D57B2"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10,400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0D57B2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0D57B2" w:rsidRDefault="000D57B2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D57B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2,200</w:t>
            </w:r>
          </w:p>
        </w:tc>
      </w:tr>
    </w:tbl>
    <w:p w:rsidR="00F16B39" w:rsidRPr="0000075D" w:rsidRDefault="00F16B39" w:rsidP="008B4FC8">
      <w:pPr>
        <w:rPr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4C49F7">
            <w:pPr>
              <w:tabs>
                <w:tab w:val="left" w:pos="1266"/>
              </w:tabs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DD401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4AD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822D7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F6770E" w:rsidRDefault="009822D7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907538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907538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907538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907538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907538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907538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907538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</w:tr>
      <w:tr w:rsidR="00947A73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47A73" w:rsidRPr="00D6323C" w:rsidRDefault="00947A73" w:rsidP="00DC114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47A73" w:rsidRPr="00907538" w:rsidRDefault="00947A73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A73" w:rsidRPr="00907538" w:rsidRDefault="00947A73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47A73" w:rsidRPr="00907538" w:rsidRDefault="00907538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88</w:t>
            </w:r>
            <w:r w:rsidR="00947A73"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7A73" w:rsidRPr="00907538" w:rsidRDefault="00947A73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47A73" w:rsidRPr="00907538" w:rsidRDefault="00947A73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A73" w:rsidRPr="00907538" w:rsidRDefault="00947A73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47A73" w:rsidRPr="00907538" w:rsidRDefault="00907538" w:rsidP="00DC114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88</w:t>
            </w:r>
            <w:r w:rsidR="00947A73"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</w:tr>
    </w:tbl>
    <w:p w:rsidR="00907538" w:rsidRDefault="00907538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217C5" w:rsidRDefault="009217C5">
      <w:r>
        <w:br w:type="page"/>
      </w: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E04D39" w:rsidRPr="00F6770E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E04D39" w:rsidRPr="00F6770E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04D39" w:rsidRPr="00F6770E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F6770E" w:rsidRDefault="00E04D39" w:rsidP="00C847C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04D39" w:rsidRPr="00F6770E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F6770E" w:rsidRDefault="00E04D39" w:rsidP="00C847C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4D39" w:rsidRPr="00F6770E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A441ED" w:rsidRPr="00323FE3" w:rsidTr="00537BED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A441ED" w:rsidRPr="00323FE3" w:rsidRDefault="00A441ED" w:rsidP="00537BE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3F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A441ED" w:rsidRPr="00907538" w:rsidRDefault="00A441ED" w:rsidP="0053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A441ED" w:rsidRPr="00323FE3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A441ED" w:rsidRPr="00323FE3" w:rsidRDefault="006309EB" w:rsidP="00C847C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441ED" w:rsidRPr="00323FE3" w:rsidRDefault="00A441ED" w:rsidP="00C8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41ED" w:rsidRPr="00323FE3" w:rsidRDefault="00A441ED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41ED" w:rsidRPr="00323FE3" w:rsidRDefault="00A441ED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41ED" w:rsidRPr="00323FE3" w:rsidRDefault="00A441ED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41ED" w:rsidRPr="00907538" w:rsidRDefault="00A441ED" w:rsidP="0053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41ED" w:rsidRPr="00323FE3" w:rsidRDefault="00A441ED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A441ED" w:rsidRPr="00323FE3" w:rsidRDefault="00A441ED" w:rsidP="00537BE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</w:tr>
    </w:tbl>
    <w:p w:rsidR="00E04D39" w:rsidRDefault="00E04D39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4B602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DD401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4AD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21EAF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1EAF" w:rsidRPr="00D6323C" w:rsidRDefault="00E21EAF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1EAF" w:rsidRPr="00907538" w:rsidRDefault="00E21EAF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907538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907538" w:rsidRDefault="00E21EA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EAF" w:rsidRPr="00907538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907538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907538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1EAF" w:rsidRPr="00907538" w:rsidRDefault="00E21EAF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E04D39" w:rsidRPr="008D6154" w:rsidTr="00C847C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D6323C" w:rsidRDefault="00E04D39" w:rsidP="00C847C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4D39" w:rsidRPr="00907538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22,700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907538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04D39" w:rsidRPr="00907538" w:rsidRDefault="00907538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</w:t>
            </w:r>
            <w:r w:rsidR="00E04D39"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0,800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4D39" w:rsidRPr="00907538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04D39" w:rsidRPr="00907538" w:rsidRDefault="00907538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</w:t>
            </w:r>
            <w:r w:rsidR="00E04D39"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907538" w:rsidRDefault="00E04D39" w:rsidP="00C847C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04D39" w:rsidRPr="00907538" w:rsidRDefault="00E04D39" w:rsidP="00C8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0753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E04D39" w:rsidRPr="00323FE3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04D39" w:rsidRPr="00323FE3" w:rsidRDefault="00E04D39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3F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04D39" w:rsidRPr="00323FE3" w:rsidRDefault="00E04D39" w:rsidP="00C8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323FE3" w:rsidRDefault="00E04D39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04D39" w:rsidRPr="00323FE3" w:rsidRDefault="00E04D39" w:rsidP="00E04D3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4D39" w:rsidRPr="00323FE3" w:rsidRDefault="00E04D39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04D39" w:rsidRPr="00323FE3" w:rsidRDefault="00E04D39" w:rsidP="00E04D3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4D39" w:rsidRPr="00323FE3" w:rsidRDefault="00E04D39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04D39" w:rsidRPr="00323FE3" w:rsidRDefault="00E04D39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155678" w:rsidRPr="007847E2" w:rsidRDefault="00155678" w:rsidP="00155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819DC" w:rsidRPr="00155678" w:rsidRDefault="004819DC" w:rsidP="00155678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5567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E4658" w:rsidRPr="007847E2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4658" w:rsidRPr="00F6770E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6770E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F6770E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F6770E">
        <w:rPr>
          <w:rFonts w:ascii="Angsana New" w:hAnsi="Angsana New"/>
          <w:sz w:val="30"/>
          <w:szCs w:val="30"/>
          <w:cs/>
        </w:rPr>
        <w:t>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="002216F9" w:rsidRPr="00F6770E">
        <w:rPr>
          <w:rFonts w:ascii="Angsana New" w:hAnsi="Angsana New" w:hint="cs"/>
          <w:sz w:val="30"/>
          <w:szCs w:val="30"/>
          <w:cs/>
        </w:rPr>
        <w:t xml:space="preserve"> </w:t>
      </w:r>
      <w:r w:rsidR="001E4ADA">
        <w:rPr>
          <w:rFonts w:ascii="Angsana New" w:hAnsi="Angsana New" w:hint="cs"/>
          <w:sz w:val="30"/>
          <w:szCs w:val="30"/>
          <w:cs/>
        </w:rPr>
        <w:t>กันย</w:t>
      </w:r>
      <w:r w:rsidR="00581214">
        <w:rPr>
          <w:rFonts w:ascii="Angsana New" w:hAnsi="Angsana New" w:hint="cs"/>
          <w:sz w:val="30"/>
          <w:szCs w:val="30"/>
          <w:cs/>
        </w:rPr>
        <w:t>ายน</w:t>
      </w:r>
      <w:r w:rsidR="00D132FF" w:rsidRPr="00F6770E">
        <w:rPr>
          <w:rFonts w:ascii="Angsana New" w:hAnsi="Angsana New"/>
          <w:sz w:val="30"/>
          <w:szCs w:val="30"/>
          <w:cs/>
        </w:rPr>
        <w:t xml:space="preserve"> </w:t>
      </w:r>
      <w:r w:rsidR="00BD6F86" w:rsidRPr="00F6770E">
        <w:rPr>
          <w:rFonts w:ascii="Angsana New" w:hAnsi="Angsana New"/>
          <w:sz w:val="30"/>
          <w:szCs w:val="30"/>
        </w:rPr>
        <w:t>25</w:t>
      </w:r>
      <w:r w:rsidR="004A3C05" w:rsidRPr="00F6770E">
        <w:rPr>
          <w:rFonts w:ascii="Angsana New" w:hAnsi="Angsana New"/>
          <w:sz w:val="30"/>
          <w:szCs w:val="30"/>
          <w:cs/>
        </w:rPr>
        <w:t>6</w:t>
      </w:r>
      <w:r w:rsidR="00F6770E">
        <w:rPr>
          <w:rFonts w:ascii="Angsana New" w:hAnsi="Angsana New"/>
          <w:sz w:val="30"/>
          <w:szCs w:val="30"/>
        </w:rPr>
        <w:t>3</w:t>
      </w:r>
      <w:r w:rsidR="005F1D96" w:rsidRPr="00F6770E">
        <w:rPr>
          <w:rFonts w:ascii="Angsana New" w:hAnsi="Angsana New"/>
          <w:sz w:val="30"/>
          <w:szCs w:val="30"/>
        </w:rPr>
        <w:t xml:space="preserve"> </w:t>
      </w:r>
      <w:r w:rsidR="005F1D96" w:rsidRPr="00F6770E">
        <w:rPr>
          <w:rFonts w:ascii="Angsana New" w:hAnsi="Angsana New"/>
          <w:sz w:val="30"/>
          <w:szCs w:val="30"/>
          <w:cs/>
        </w:rPr>
        <w:t>และ</w:t>
      </w:r>
      <w:r w:rsidR="005879B7" w:rsidRPr="00F6770E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 </w:t>
      </w:r>
      <w:r w:rsidR="005F1D96" w:rsidRPr="00F6770E">
        <w:rPr>
          <w:rFonts w:ascii="Angsana New" w:hAnsi="Angsana New"/>
          <w:sz w:val="30"/>
          <w:szCs w:val="30"/>
        </w:rPr>
        <w:t xml:space="preserve">31 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F6770E">
        <w:rPr>
          <w:rFonts w:ascii="Angsana New" w:hAnsi="Angsana New"/>
          <w:sz w:val="30"/>
          <w:szCs w:val="30"/>
        </w:rPr>
        <w:t>25</w:t>
      </w:r>
      <w:r w:rsidR="008B4FC8" w:rsidRPr="00F6770E">
        <w:rPr>
          <w:rFonts w:ascii="Angsana New" w:hAnsi="Angsana New"/>
          <w:sz w:val="30"/>
          <w:szCs w:val="30"/>
        </w:rPr>
        <w:t>6</w:t>
      </w:r>
      <w:r w:rsidR="00F6770E">
        <w:rPr>
          <w:rFonts w:ascii="Angsana New" w:hAnsi="Angsana New"/>
          <w:sz w:val="30"/>
          <w:szCs w:val="30"/>
        </w:rPr>
        <w:t>2</w:t>
      </w:r>
      <w:r w:rsidRPr="00F6770E">
        <w:rPr>
          <w:rFonts w:ascii="Angsana New" w:hAnsi="Angsana New"/>
          <w:sz w:val="30"/>
          <w:szCs w:val="30"/>
          <w:cs/>
        </w:rPr>
        <w:t xml:space="preserve">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7847E2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49" w:type="dxa"/>
        <w:tblLayout w:type="fixed"/>
        <w:tblLook w:val="04A0"/>
      </w:tblPr>
      <w:tblGrid>
        <w:gridCol w:w="3223"/>
        <w:gridCol w:w="1417"/>
        <w:gridCol w:w="283"/>
        <w:gridCol w:w="1422"/>
        <w:gridCol w:w="267"/>
        <w:gridCol w:w="1410"/>
        <w:gridCol w:w="282"/>
        <w:gridCol w:w="1445"/>
      </w:tblGrid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58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1E4A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6770E" w:rsidRDefault="00581214" w:rsidP="0058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1E4A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770E" w:rsidRPr="009945C1" w:rsidTr="004C49F7">
        <w:tc>
          <w:tcPr>
            <w:tcW w:w="322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055342" w:rsidRDefault="0005534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5,506</w:t>
            </w:r>
          </w:p>
        </w:tc>
        <w:tc>
          <w:tcPr>
            <w:tcW w:w="28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4,945</w:t>
            </w:r>
          </w:p>
        </w:tc>
        <w:tc>
          <w:tcPr>
            <w:tcW w:w="267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C847CE" w:rsidRPr="009945C1" w:rsidRDefault="001C3EDB" w:rsidP="00C8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</w:t>
            </w:r>
            <w:r w:rsidR="00CE63B7" w:rsidRPr="009945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</w:t>
            </w:r>
            <w:r w:rsidR="00C847CE" w:rsidRPr="009945C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160</w:t>
            </w:r>
          </w:p>
        </w:tc>
        <w:tc>
          <w:tcPr>
            <w:tcW w:w="282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9945C1" w:rsidRDefault="00F6770E" w:rsidP="004C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6,589</w:t>
            </w:r>
          </w:p>
        </w:tc>
      </w:tr>
      <w:tr w:rsidR="00F6770E" w:rsidRPr="009945C1" w:rsidTr="004C49F7">
        <w:tc>
          <w:tcPr>
            <w:tcW w:w="322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9945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5922" w:rsidRPr="009945C1" w:rsidTr="004C49F7">
        <w:tc>
          <w:tcPr>
            <w:tcW w:w="3223" w:type="dxa"/>
            <w:vAlign w:val="bottom"/>
          </w:tcPr>
          <w:p w:rsidR="00D15922" w:rsidRPr="009945C1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945C1">
              <w:rPr>
                <w:rFonts w:ascii="Angsana New" w:hAnsi="Angsana New"/>
                <w:sz w:val="30"/>
                <w:szCs w:val="30"/>
              </w:rPr>
              <w:t>3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15922" w:rsidRPr="009945C1" w:rsidRDefault="009945C1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2,480</w:t>
            </w:r>
          </w:p>
        </w:tc>
        <w:tc>
          <w:tcPr>
            <w:tcW w:w="283" w:type="dxa"/>
            <w:vAlign w:val="bottom"/>
          </w:tcPr>
          <w:p w:rsidR="00D15922" w:rsidRPr="009945C1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15922" w:rsidRPr="009945C1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1,559</w:t>
            </w:r>
          </w:p>
        </w:tc>
        <w:tc>
          <w:tcPr>
            <w:tcW w:w="267" w:type="dxa"/>
            <w:vAlign w:val="bottom"/>
          </w:tcPr>
          <w:p w:rsidR="00D15922" w:rsidRPr="009945C1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15922" w:rsidRPr="009945C1" w:rsidRDefault="00CE63B7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847CE" w:rsidRPr="009945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="00C847CE" w:rsidRPr="009945C1">
              <w:rPr>
                <w:rFonts w:ascii="Angsana New" w:hAnsi="Angsana New"/>
                <w:color w:val="000000"/>
                <w:sz w:val="30"/>
                <w:szCs w:val="30"/>
              </w:rPr>
              <w:t>,231</w:t>
            </w:r>
          </w:p>
        </w:tc>
        <w:tc>
          <w:tcPr>
            <w:tcW w:w="282" w:type="dxa"/>
            <w:vAlign w:val="bottom"/>
          </w:tcPr>
          <w:p w:rsidR="00D15922" w:rsidRPr="009945C1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15922" w:rsidRPr="009945C1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3,763</w:t>
            </w:r>
          </w:p>
        </w:tc>
      </w:tr>
      <w:tr w:rsidR="00F6770E" w:rsidRPr="009945C1" w:rsidTr="004C49F7">
        <w:tc>
          <w:tcPr>
            <w:tcW w:w="322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9945C1">
              <w:rPr>
                <w:rFonts w:ascii="Angsana New" w:hAnsi="Angsana New"/>
                <w:sz w:val="30"/>
                <w:szCs w:val="30"/>
              </w:rPr>
              <w:t>3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9945C1">
              <w:rPr>
                <w:rFonts w:ascii="Angsana New" w:hAnsi="Angsana New"/>
                <w:sz w:val="30"/>
                <w:szCs w:val="30"/>
              </w:rPr>
              <w:t>6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45C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45C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45C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45C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9945C1" w:rsidRDefault="00C847CE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1,217</w:t>
            </w:r>
          </w:p>
        </w:tc>
        <w:tc>
          <w:tcPr>
            <w:tcW w:w="282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</w:tr>
      <w:tr w:rsidR="00F6770E" w:rsidRPr="009945C1" w:rsidTr="004C49F7">
        <w:tc>
          <w:tcPr>
            <w:tcW w:w="322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9945C1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9945C1" w:rsidRDefault="001C3ED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2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F6770E" w:rsidRPr="009945C1" w:rsidTr="004C49F7">
        <w:tc>
          <w:tcPr>
            <w:tcW w:w="322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770E" w:rsidRPr="009945C1" w:rsidRDefault="0005534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7,995</w:t>
            </w:r>
          </w:p>
        </w:tc>
        <w:tc>
          <w:tcPr>
            <w:tcW w:w="283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67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9945C1" w:rsidRDefault="00C847CE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42,617</w:t>
            </w:r>
          </w:p>
        </w:tc>
        <w:tc>
          <w:tcPr>
            <w:tcW w:w="282" w:type="dxa"/>
            <w:vAlign w:val="bottom"/>
          </w:tcPr>
          <w:p w:rsidR="00F6770E" w:rsidRPr="009945C1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9945C1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</w:tbl>
    <w:p w:rsidR="003A0184" w:rsidRPr="007847E2" w:rsidRDefault="003A0184" w:rsidP="00E0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678" w:rsidRDefault="00155678" w:rsidP="00E0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55678" w:rsidRDefault="00155678" w:rsidP="00E0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55678" w:rsidRDefault="00155678" w:rsidP="00E0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6262E4" w:rsidRPr="009945C1" w:rsidTr="006262E4">
        <w:tc>
          <w:tcPr>
            <w:tcW w:w="3223" w:type="dxa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6262E4" w:rsidRPr="00F6770E" w:rsidRDefault="006262E4" w:rsidP="0062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262E4" w:rsidRPr="009945C1" w:rsidTr="006262E4">
        <w:tc>
          <w:tcPr>
            <w:tcW w:w="3223" w:type="dxa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2E4" w:rsidRPr="009945C1" w:rsidTr="006262E4">
        <w:tc>
          <w:tcPr>
            <w:tcW w:w="3223" w:type="dxa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67" w:type="dxa"/>
            <w:vMerge w:val="restart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82" w:type="dxa"/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6262E4" w:rsidRPr="00F6770E" w:rsidRDefault="006262E4" w:rsidP="00EB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</w:tr>
      <w:tr w:rsidR="006262E4" w:rsidRPr="009945C1" w:rsidTr="00EB0353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945C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9945C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9945C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Merge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6262E4" w:rsidRPr="009945C1" w:rsidRDefault="006262E4" w:rsidP="001C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1C62A4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C62A4">
              <w:rPr>
                <w:rFonts w:ascii="Angsana New" w:hAnsi="Angsana New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173,475</w:t>
            </w:r>
          </w:p>
        </w:tc>
        <w:tc>
          <w:tcPr>
            <w:tcW w:w="267" w:type="dxa"/>
            <w:vMerge w:val="restart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262E4" w:rsidRPr="009945C1" w:rsidRDefault="007E51A6" w:rsidP="007E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178</w:t>
            </w:r>
            <w:r w:rsidR="006262E4" w:rsidRPr="009945C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172,544</w:t>
            </w: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9945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Merge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945C1">
              <w:rPr>
                <w:rFonts w:ascii="Angsana New" w:hAnsi="Angsana New"/>
                <w:sz w:val="30"/>
                <w:szCs w:val="30"/>
              </w:rPr>
              <w:t>3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6262E4" w:rsidRPr="009945C1" w:rsidRDefault="001C62A4" w:rsidP="001C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6262E4" w:rsidRPr="009945C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56,940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262E4" w:rsidRPr="009945C1" w:rsidRDefault="006262E4" w:rsidP="007E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E51A6">
              <w:rPr>
                <w:rFonts w:ascii="Angsana New" w:hAnsi="Angsana New"/>
                <w:color w:val="000000"/>
                <w:sz w:val="30"/>
                <w:szCs w:val="30"/>
              </w:rPr>
              <w:t>9,215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55,663</w:t>
            </w: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9945C1">
              <w:rPr>
                <w:rFonts w:ascii="Angsana New" w:hAnsi="Angsana New"/>
                <w:sz w:val="30"/>
                <w:szCs w:val="30"/>
              </w:rPr>
              <w:t>3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9945C1">
              <w:rPr>
                <w:rFonts w:ascii="Angsana New" w:hAnsi="Angsana New"/>
                <w:sz w:val="30"/>
                <w:szCs w:val="30"/>
              </w:rPr>
              <w:t>6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6262E4" w:rsidRPr="009945C1" w:rsidRDefault="006262E4" w:rsidP="00E2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1,932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8,720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1,873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8,696</w:t>
            </w: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9945C1">
              <w:rPr>
                <w:rFonts w:ascii="Angsana New" w:hAnsi="Angsana New"/>
                <w:sz w:val="30"/>
                <w:szCs w:val="30"/>
              </w:rPr>
              <w:t>6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9945C1">
              <w:rPr>
                <w:rFonts w:ascii="Angsana New" w:hAnsi="Angsana New"/>
                <w:sz w:val="30"/>
                <w:szCs w:val="30"/>
              </w:rPr>
              <w:t>12</w:t>
            </w:r>
            <w:r w:rsidRPr="009945C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6262E4" w:rsidRPr="009945C1" w:rsidRDefault="001C62A4" w:rsidP="001C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42,488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262E4" w:rsidRPr="009945C1" w:rsidRDefault="006262E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42,</w:t>
            </w:r>
            <w:r w:rsidR="007E51A6">
              <w:rPr>
                <w:rFonts w:ascii="Angsana New" w:hAnsi="Angsana New"/>
                <w:color w:val="000000"/>
                <w:sz w:val="30"/>
                <w:szCs w:val="30"/>
              </w:rPr>
              <w:t>485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 w:rsidR="001C62A4"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49,419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6,0</w:t>
            </w:r>
            <w:r w:rsidR="007E51A6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46,426</w:t>
            </w:r>
          </w:p>
        </w:tc>
      </w:tr>
      <w:tr w:rsidR="006262E4" w:rsidRPr="009945C1" w:rsidTr="00044076">
        <w:tc>
          <w:tcPr>
            <w:tcW w:w="322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62E4" w:rsidRPr="009945C1" w:rsidRDefault="001C62A4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308,92</w:t>
            </w:r>
            <w:r w:rsidR="007E51A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300,258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E51A6">
              <w:rPr>
                <w:rFonts w:ascii="Angsana New" w:hAnsi="Angsana New"/>
                <w:color w:val="000000"/>
                <w:sz w:val="30"/>
                <w:szCs w:val="30"/>
              </w:rPr>
              <w:t>88,467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295,033</w:t>
            </w:r>
          </w:p>
        </w:tc>
      </w:tr>
      <w:tr w:rsidR="006262E4" w:rsidRPr="009945C1" w:rsidTr="00044076">
        <w:tc>
          <w:tcPr>
            <w:tcW w:w="3223" w:type="dxa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9945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การด้อยค่าสำหรับผลขาดทุนด้านเครดิตที่คาดว่าจะเกิดขึ้น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(    4,860)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(    23,458)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(    1,994)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(    21,237)</w:t>
            </w:r>
          </w:p>
        </w:tc>
      </w:tr>
      <w:tr w:rsidR="006262E4" w:rsidRPr="00F6770E" w:rsidTr="00044076">
        <w:tc>
          <w:tcPr>
            <w:tcW w:w="3223" w:type="dxa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2E4" w:rsidRPr="009945C1" w:rsidRDefault="001C62A4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</w:t>
            </w:r>
            <w:r w:rsidR="006262E4" w:rsidRPr="009945C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063</w:t>
            </w:r>
          </w:p>
        </w:tc>
        <w:tc>
          <w:tcPr>
            <w:tcW w:w="283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276,800</w:t>
            </w:r>
          </w:p>
        </w:tc>
        <w:tc>
          <w:tcPr>
            <w:tcW w:w="267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2E4" w:rsidRPr="009945C1" w:rsidRDefault="007E51A6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</w:t>
            </w:r>
            <w:r w:rsidR="006262E4" w:rsidRPr="009945C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473</w:t>
            </w:r>
          </w:p>
        </w:tc>
        <w:tc>
          <w:tcPr>
            <w:tcW w:w="282" w:type="dxa"/>
            <w:vAlign w:val="bottom"/>
          </w:tcPr>
          <w:p w:rsidR="006262E4" w:rsidRPr="009945C1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2E4" w:rsidRPr="00022719" w:rsidRDefault="006262E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45C1">
              <w:rPr>
                <w:rFonts w:ascii="Angsana New" w:hAnsi="Angsana New"/>
                <w:color w:val="000000"/>
                <w:sz w:val="30"/>
                <w:szCs w:val="30"/>
              </w:rPr>
              <w:t>273,796</w:t>
            </w:r>
          </w:p>
        </w:tc>
      </w:tr>
    </w:tbl>
    <w:p w:rsidR="003A0184" w:rsidRPr="007847E2" w:rsidRDefault="003A018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216F9" w:rsidRDefault="001553B8" w:rsidP="0058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ณ วันที่ 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Pr="008D6154">
        <w:rPr>
          <w:rFonts w:ascii="Angsana New" w:hAnsi="Angsana New"/>
          <w:sz w:val="30"/>
          <w:szCs w:val="30"/>
          <w:cs/>
        </w:rPr>
        <w:t xml:space="preserve"> </w:t>
      </w:r>
      <w:r w:rsidR="001E4ADA">
        <w:rPr>
          <w:rFonts w:ascii="Angsana New" w:hAnsi="Angsana New" w:hint="cs"/>
          <w:sz w:val="30"/>
          <w:szCs w:val="30"/>
          <w:cs/>
        </w:rPr>
        <w:t>กันย</w:t>
      </w:r>
      <w:r w:rsidR="00581214">
        <w:rPr>
          <w:rFonts w:ascii="Angsana New" w:hAnsi="Angsana New" w:hint="cs"/>
          <w:sz w:val="30"/>
          <w:szCs w:val="30"/>
          <w:cs/>
        </w:rPr>
        <w:t>ายน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F6770E">
        <w:rPr>
          <w:rFonts w:ascii="Angsana New" w:hAnsi="Angsana New" w:hint="cs"/>
          <w:sz w:val="30"/>
          <w:szCs w:val="30"/>
          <w:cs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31 </w:t>
      </w:r>
      <w:r w:rsidR="00F6770E" w:rsidRPr="00F6770E">
        <w:rPr>
          <w:rFonts w:ascii="Angsana New" w:hAnsi="Angsana New" w:hint="cs"/>
          <w:sz w:val="30"/>
          <w:szCs w:val="30"/>
          <w:cs/>
        </w:rPr>
        <w:t>ธันวาคม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2562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บริษัทได้นำลูกหนี้การค้า</w:t>
      </w:r>
      <w:r w:rsidR="00F6770E" w:rsidRPr="006325D5">
        <w:rPr>
          <w:rFonts w:ascii="Angsana New" w:hAnsi="Angsana New" w:hint="cs"/>
          <w:sz w:val="30"/>
          <w:szCs w:val="30"/>
          <w:cs/>
        </w:rPr>
        <w:t>จำนวนเงิน</w:t>
      </w:r>
      <w:r w:rsidR="00F6770E" w:rsidRPr="00A2583A">
        <w:rPr>
          <w:rFonts w:ascii="Angsana New" w:hAnsi="Angsana New" w:hint="cs"/>
          <w:sz w:val="30"/>
          <w:szCs w:val="30"/>
          <w:cs/>
        </w:rPr>
        <w:t>ประมาณ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A2583A" w:rsidRPr="00A2583A">
        <w:rPr>
          <w:rFonts w:ascii="Angsana New" w:hAnsi="Angsana New" w:hint="cs"/>
          <w:sz w:val="30"/>
          <w:szCs w:val="30"/>
          <w:cs/>
        </w:rPr>
        <w:t>110</w:t>
      </w:r>
      <w:r w:rsidR="00F6770E" w:rsidRPr="00A2583A">
        <w:rPr>
          <w:rFonts w:ascii="Angsana New" w:hAnsi="Angsana New"/>
          <w:sz w:val="30"/>
          <w:szCs w:val="30"/>
          <w:cs/>
        </w:rPr>
        <w:t>.</w:t>
      </w:r>
      <w:r w:rsidR="003638FD" w:rsidRPr="00A2583A">
        <w:rPr>
          <w:rFonts w:ascii="Angsana New" w:hAnsi="Angsana New" w:hint="cs"/>
          <w:sz w:val="30"/>
          <w:szCs w:val="30"/>
          <w:cs/>
        </w:rPr>
        <w:t>5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ล้านบาทและ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13</w:t>
      </w:r>
      <w:r w:rsidR="00F6770E" w:rsidRPr="00A2583A">
        <w:rPr>
          <w:rFonts w:ascii="Angsana New" w:hAnsi="Angsana New" w:hint="cs"/>
          <w:sz w:val="30"/>
          <w:szCs w:val="30"/>
          <w:cs/>
        </w:rPr>
        <w:t>0.0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ไป</w:t>
      </w:r>
      <w:r w:rsidR="00F2359D">
        <w:rPr>
          <w:rFonts w:ascii="Angsana New" w:hAnsi="Angsana New" w:hint="cs"/>
          <w:sz w:val="30"/>
          <w:szCs w:val="30"/>
          <w:cs/>
        </w:rPr>
        <w:t>ขายลดแก่สถาบันการเงินในประเทศสี่</w:t>
      </w:r>
      <w:r w:rsidR="00F6770E" w:rsidRPr="00A2583A">
        <w:rPr>
          <w:rFonts w:ascii="Angsana New" w:hAnsi="Angsana New" w:hint="cs"/>
          <w:sz w:val="30"/>
          <w:szCs w:val="30"/>
          <w:cs/>
        </w:rPr>
        <w:t>แห่ง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(</w:t>
      </w:r>
      <w:r w:rsidR="00F6770E" w:rsidRPr="00A2583A">
        <w:rPr>
          <w:rFonts w:ascii="Angsana New" w:hAnsi="Angsana New" w:hint="cs"/>
          <w:sz w:val="30"/>
          <w:szCs w:val="30"/>
          <w:cs/>
        </w:rPr>
        <w:t>ภายใต้วงเงินสินเชื่อรวม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A2583A" w:rsidRPr="00A2583A">
        <w:rPr>
          <w:rFonts w:ascii="Angsana New" w:hAnsi="Angsana New" w:hint="cs"/>
          <w:sz w:val="30"/>
          <w:szCs w:val="30"/>
          <w:cs/>
        </w:rPr>
        <w:t>215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) </w:t>
      </w:r>
      <w:r w:rsidR="00F6770E" w:rsidRPr="00A2583A">
        <w:rPr>
          <w:rFonts w:ascii="Angsana New" w:hAnsi="Angsana New" w:hint="cs"/>
          <w:sz w:val="30"/>
          <w:szCs w:val="30"/>
          <w:cs/>
        </w:rPr>
        <w:t>โดยสถาบันการเงินดังกล่าวมีสิทธิไล่เบี้ยจำนวนเงินประมาณ</w:t>
      </w:r>
      <w:r w:rsidR="006325D5" w:rsidRPr="00A2583A">
        <w:rPr>
          <w:rFonts w:ascii="Angsana New" w:hAnsi="Angsana New"/>
          <w:sz w:val="30"/>
          <w:szCs w:val="30"/>
          <w:cs/>
        </w:rPr>
        <w:t xml:space="preserve"> </w:t>
      </w:r>
      <w:r w:rsidR="00A2583A" w:rsidRPr="00A2583A">
        <w:rPr>
          <w:rFonts w:ascii="Angsana New" w:hAnsi="Angsana New" w:hint="cs"/>
          <w:sz w:val="30"/>
          <w:szCs w:val="30"/>
          <w:cs/>
        </w:rPr>
        <w:t>105.1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ล้านบาทและ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1</w:t>
      </w:r>
      <w:r w:rsidR="00F6770E" w:rsidRPr="00A2583A">
        <w:rPr>
          <w:rFonts w:ascii="Angsana New" w:hAnsi="Angsana New" w:hint="cs"/>
          <w:sz w:val="30"/>
          <w:szCs w:val="30"/>
          <w:cs/>
        </w:rPr>
        <w:t>08.2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A2583A">
        <w:rPr>
          <w:rFonts w:ascii="Angsana New" w:hAnsi="Angsana New"/>
          <w:sz w:val="30"/>
          <w:szCs w:val="30"/>
          <w:cs/>
        </w:rPr>
        <w:t xml:space="preserve"> </w:t>
      </w:r>
      <w:r w:rsidR="00F6770E" w:rsidRPr="00A2583A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/>
          <w:sz w:val="30"/>
          <w:szCs w:val="30"/>
        </w:rPr>
        <w:t>“</w:t>
      </w:r>
      <w:r w:rsidR="00F6770E" w:rsidRPr="00F6770E">
        <w:rPr>
          <w:rFonts w:ascii="Angsana New" w:hAnsi="Angsana New" w:hint="cs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F6770E" w:rsidRPr="00FB4946">
        <w:rPr>
          <w:rFonts w:ascii="Angsana New" w:hAnsi="Angsana New"/>
          <w:sz w:val="30"/>
          <w:szCs w:val="30"/>
        </w:rPr>
        <w:t>”</w:t>
      </w:r>
      <w:r w:rsidR="003A0184">
        <w:rPr>
          <w:rFonts w:ascii="Angsana New" w:hAnsi="Angsana New"/>
          <w:sz w:val="30"/>
          <w:szCs w:val="30"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:rsidR="00A2583A" w:rsidRPr="007847E2" w:rsidRDefault="00A2583A" w:rsidP="0058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155678" w:rsidRPr="00A2583A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ในที่ประชุมคณะกรรมการบริษัทในเดือนมีนาคม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55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5508">
        <w:rPr>
          <w:rFonts w:ascii="Angsana New" w:hAnsi="Angsana New" w:hint="cs"/>
          <w:color w:val="000000"/>
          <w:sz w:val="30"/>
          <w:szCs w:val="30"/>
          <w:cs/>
        </w:rPr>
        <w:t>และเกิดกำไร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จากการขายประมาณ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ซื้อแล้ว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เฉพาะกิจการสำหรับงวด</w:t>
      </w:r>
      <w:r w:rsidR="001E4ADA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color w:val="000000"/>
          <w:sz w:val="30"/>
          <w:szCs w:val="30"/>
        </w:rPr>
        <w:t>3</w:t>
      </w:r>
      <w:r w:rsidR="00E10DF0" w:rsidRPr="00CE63B7">
        <w:rPr>
          <w:rFonts w:ascii="Angsana New" w:hAnsi="Angsana New"/>
          <w:color w:val="000000"/>
          <w:sz w:val="30"/>
          <w:szCs w:val="30"/>
        </w:rPr>
        <w:t>0</w:t>
      </w:r>
      <w:r w:rsidRPr="00CE63B7">
        <w:rPr>
          <w:rFonts w:ascii="Angsana New" w:hAnsi="Angsana New"/>
          <w:color w:val="000000"/>
          <w:sz w:val="30"/>
          <w:szCs w:val="30"/>
        </w:rPr>
        <w:t xml:space="preserve"> </w:t>
      </w:r>
      <w:r w:rsidR="001E4ADA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E10DF0" w:rsidRPr="00CE63B7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CE63B7">
        <w:rPr>
          <w:rFonts w:ascii="Angsana New" w:hAnsi="Angsana New"/>
          <w:color w:val="000000"/>
          <w:sz w:val="30"/>
          <w:szCs w:val="30"/>
          <w:cs/>
        </w:rPr>
        <w:t>-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="006309EB">
        <w:rPr>
          <w:rFonts w:ascii="Angsana New" w:hAnsi="Angsana New" w:hint="cs"/>
          <w:color w:val="000000"/>
          <w:sz w:val="30"/>
          <w:szCs w:val="30"/>
          <w:cs/>
        </w:rPr>
        <w:t>รวมถึงหนังสือผ่อนผันการชำระหนี้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ผ่อนชำระราคาขายข้างต้นเป็นรายเดือนเริ่มตั้งแต่เดือนเมษายน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จนถึงเดือน</w:t>
      </w:r>
      <w:r w:rsidR="006309EB">
        <w:rPr>
          <w:rFonts w:ascii="Angsana New" w:hAnsi="Angsana New" w:hint="cs"/>
          <w:color w:val="000000"/>
          <w:sz w:val="30"/>
          <w:szCs w:val="30"/>
          <w:cs/>
        </w:rPr>
        <w:t>มีนาคม 2565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6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ต่อปีกับผู้ซื้อจนกว่าจะชำระราคาครบถ้วน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>3</w:t>
      </w:r>
      <w:r w:rsidR="00736016">
        <w:rPr>
          <w:rFonts w:ascii="Angsana New" w:hAnsi="Angsana New"/>
          <w:color w:val="000000"/>
          <w:sz w:val="30"/>
          <w:szCs w:val="30"/>
        </w:rPr>
        <w:t>0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 </w:t>
      </w:r>
      <w:r w:rsidR="001E4ADA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736016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ยอดคงค้างของบัญชีลูกหนี้</w:t>
      </w:r>
      <w:r w:rsidR="00873DE3">
        <w:rPr>
          <w:rFonts w:ascii="Angsana New" w:hAnsi="Angsana New" w:hint="cs"/>
          <w:color w:val="000000"/>
          <w:sz w:val="30"/>
          <w:szCs w:val="30"/>
          <w:cs/>
        </w:rPr>
        <w:t>จากการขายสิทธิ</w:t>
      </w:r>
      <w:r w:rsidR="00A90CCA">
        <w:rPr>
          <w:rFonts w:ascii="Angsana New" w:hAnsi="Angsana New" w:hint="cs"/>
          <w:color w:val="000000"/>
          <w:sz w:val="30"/>
          <w:szCs w:val="30"/>
          <w:cs/>
        </w:rPr>
        <w:t>ดังกล่าวส่วนที่จะได้รับ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ชำระภายในหนึ่งปี</w:t>
      </w:r>
      <w:r w:rsidR="00F64743">
        <w:rPr>
          <w:rFonts w:ascii="Angsana New" w:hAnsi="Angsana New" w:hint="cs"/>
          <w:color w:val="000000"/>
          <w:sz w:val="30"/>
          <w:szCs w:val="30"/>
          <w:cs/>
        </w:rPr>
        <w:t>และเกินกว่าหนึ่งปี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A2583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A258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64743">
        <w:rPr>
          <w:rFonts w:ascii="Angsana New" w:hAnsi="Angsana New"/>
          <w:color w:val="000000"/>
          <w:sz w:val="30"/>
          <w:szCs w:val="30"/>
        </w:rPr>
        <w:t>27</w:t>
      </w:r>
      <w:r w:rsidRPr="00A2583A">
        <w:rPr>
          <w:rFonts w:ascii="Angsana New" w:hAnsi="Angsana New"/>
          <w:color w:val="000000"/>
          <w:sz w:val="30"/>
          <w:szCs w:val="30"/>
        </w:rPr>
        <w:t xml:space="preserve"> </w:t>
      </w:r>
      <w:r w:rsidRPr="00A258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64743">
        <w:rPr>
          <w:rFonts w:ascii="Angsana New" w:hAnsi="Angsana New" w:hint="cs"/>
          <w:color w:val="000000"/>
          <w:sz w:val="30"/>
          <w:szCs w:val="30"/>
          <w:cs/>
        </w:rPr>
        <w:t>และ 21 ล้านบาท ตามลำดับ</w:t>
      </w: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55678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63B7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อินเตอร์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ฟาร์อีสท์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 w:hint="cs"/>
          <w:sz w:val="30"/>
          <w:szCs w:val="30"/>
          <w:cs/>
        </w:rPr>
        <w:t>มหาชน</w:t>
      </w:r>
      <w:r w:rsidRPr="00CE63B7">
        <w:rPr>
          <w:rFonts w:ascii="Angsana New" w:hAnsi="Angsana New"/>
          <w:sz w:val="30"/>
          <w:szCs w:val="30"/>
          <w:cs/>
        </w:rPr>
        <w:t>) (</w:t>
      </w:r>
      <w:r w:rsidRPr="00CE63B7">
        <w:rPr>
          <w:rFonts w:ascii="Angsana New" w:hAnsi="Angsana New"/>
          <w:sz w:val="30"/>
          <w:szCs w:val="30"/>
        </w:rPr>
        <w:t xml:space="preserve">“IFEC”) </w:t>
      </w:r>
      <w:r w:rsidR="00E91DEE" w:rsidRPr="00CE63B7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CE63B7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ซีอาร์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โซล่าร์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/>
          <w:sz w:val="30"/>
          <w:szCs w:val="30"/>
        </w:rPr>
        <w:t xml:space="preserve">“CRS”) </w:t>
      </w:r>
      <w:r w:rsidRPr="00CE63B7">
        <w:rPr>
          <w:rFonts w:ascii="Angsana New" w:hAnsi="Angsana New" w:hint="cs"/>
          <w:sz w:val="30"/>
          <w:szCs w:val="30"/>
          <w:cs/>
        </w:rPr>
        <w:t>ขนาด</w:t>
      </w:r>
      <w:r w:rsidRPr="00CE63B7">
        <w:rPr>
          <w:rFonts w:ascii="Angsana New" w:hAnsi="Angsana New"/>
          <w:sz w:val="30"/>
          <w:szCs w:val="30"/>
          <w:cs/>
        </w:rPr>
        <w:t xml:space="preserve"> 1 </w:t>
      </w:r>
      <w:r w:rsidRPr="00CE63B7">
        <w:rPr>
          <w:rFonts w:ascii="Angsana New" w:hAnsi="Angsana New" w:hint="cs"/>
          <w:sz w:val="30"/>
          <w:szCs w:val="30"/>
          <w:cs/>
        </w:rPr>
        <w:t>เมกะวัตต์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22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2560 </w:t>
      </w:r>
      <w:r w:rsidRPr="00CE63B7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30 </w:t>
      </w:r>
      <w:r w:rsidRPr="00CE63B7">
        <w:rPr>
          <w:rFonts w:ascii="Angsana New" w:hAnsi="Angsana New" w:hint="cs"/>
          <w:sz w:val="30"/>
          <w:szCs w:val="30"/>
          <w:cs/>
        </w:rPr>
        <w:t>พฤศจิกายน</w:t>
      </w:r>
      <w:r w:rsidRPr="00CE63B7">
        <w:rPr>
          <w:rFonts w:ascii="Angsana New" w:hAnsi="Angsana New"/>
          <w:sz w:val="30"/>
          <w:szCs w:val="30"/>
          <w:cs/>
        </w:rPr>
        <w:t xml:space="preserve"> 2562 </w:t>
      </w:r>
      <w:r w:rsidRPr="00CE63B7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31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2562</w:t>
      </w:r>
    </w:p>
    <w:p w:rsidR="00155678" w:rsidRDefault="00155678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78AE" w:rsidRPr="00155678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ณ</w:t>
      </w:r>
      <w:r w:rsidR="00B05263" w:rsidRPr="00CE63B7">
        <w:rPr>
          <w:rFonts w:ascii="Angsana New" w:hAnsi="Angsana New" w:hint="cs"/>
          <w:sz w:val="30"/>
          <w:szCs w:val="30"/>
          <w:cs/>
        </w:rPr>
        <w:t xml:space="preserve"> วันที่ 30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F17006">
        <w:rPr>
          <w:rFonts w:ascii="Angsana New" w:hAnsi="Angsana New" w:hint="cs"/>
          <w:sz w:val="30"/>
          <w:szCs w:val="30"/>
          <w:cs/>
        </w:rPr>
        <w:t>กันย</w:t>
      </w:r>
      <w:r w:rsidR="00B05263" w:rsidRPr="00CE63B7">
        <w:rPr>
          <w:rFonts w:ascii="Angsana New" w:hAnsi="Angsana New" w:hint="cs"/>
          <w:sz w:val="30"/>
          <w:szCs w:val="30"/>
          <w:cs/>
        </w:rPr>
        <w:t>ายน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2563</w:t>
      </w:r>
      <w:r w:rsidR="006325D5" w:rsidRPr="00B052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05263">
        <w:rPr>
          <w:rFonts w:ascii="Angsana New" w:hAnsi="Angsana New" w:hint="cs"/>
          <w:sz w:val="30"/>
          <w:szCs w:val="30"/>
          <w:cs/>
        </w:rPr>
        <w:t>วันที่</w:t>
      </w:r>
      <w:r w:rsidRPr="00B05263">
        <w:rPr>
          <w:rFonts w:ascii="Angsana New" w:hAnsi="Angsana New"/>
          <w:sz w:val="30"/>
          <w:szCs w:val="30"/>
          <w:cs/>
        </w:rPr>
        <w:t xml:space="preserve"> 31 </w:t>
      </w:r>
      <w:r w:rsidRPr="00B05263">
        <w:rPr>
          <w:rFonts w:ascii="Angsana New" w:hAnsi="Angsana New" w:hint="cs"/>
          <w:sz w:val="30"/>
          <w:szCs w:val="30"/>
          <w:cs/>
        </w:rPr>
        <w:t>ธันวาคม</w:t>
      </w:r>
      <w:r w:rsidRPr="00B05263">
        <w:rPr>
          <w:rFonts w:ascii="Angsana New" w:hAnsi="Angsana New"/>
          <w:sz w:val="30"/>
          <w:szCs w:val="30"/>
          <w:cs/>
        </w:rPr>
        <w:t xml:space="preserve"> 2562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Pr="00A2583A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A2583A">
        <w:rPr>
          <w:rFonts w:ascii="Angsana New" w:hAnsi="Angsana New" w:hint="cs"/>
          <w:sz w:val="30"/>
          <w:szCs w:val="30"/>
          <w:cs/>
        </w:rPr>
        <w:t xml:space="preserve"> </w:t>
      </w:r>
      <w:r w:rsidR="00A2583A" w:rsidRPr="00A2583A">
        <w:rPr>
          <w:rFonts w:ascii="Angsana New" w:hAnsi="Angsana New" w:hint="cs"/>
          <w:sz w:val="30"/>
          <w:szCs w:val="30"/>
          <w:cs/>
        </w:rPr>
        <w:t>11.10</w:t>
      </w:r>
      <w:r w:rsidR="006325D5" w:rsidRPr="00A2583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325D5" w:rsidRPr="00896472">
        <w:rPr>
          <w:rFonts w:ascii="Angsana New" w:hAnsi="Angsana New" w:hint="cs"/>
          <w:sz w:val="30"/>
          <w:szCs w:val="30"/>
          <w:cs/>
        </w:rPr>
        <w:t>และ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="00A2583A">
        <w:rPr>
          <w:rFonts w:ascii="Angsana New" w:hAnsi="Angsana New" w:hint="cs"/>
          <w:sz w:val="30"/>
          <w:szCs w:val="30"/>
          <w:cs/>
        </w:rPr>
        <w:t>5.55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Pr="00896472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6325D5" w:rsidRPr="00896472">
        <w:rPr>
          <w:rFonts w:ascii="Angsana New" w:hAnsi="Angsana New" w:hint="cs"/>
          <w:sz w:val="30"/>
          <w:szCs w:val="30"/>
          <w:cs/>
        </w:rPr>
        <w:t>ตามลำดับ</w:t>
      </w:r>
      <w:r w:rsidR="007919F5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Pr="00896472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และส่วนที่จะได้รับชำระเกินกว่าหนึ่งปีมีจำนวนเงินรวมประมาณ</w:t>
      </w:r>
      <w:r w:rsidR="00896472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A2583A">
        <w:rPr>
          <w:rFonts w:ascii="Angsana New" w:hAnsi="Angsana New" w:hint="cs"/>
          <w:sz w:val="30"/>
          <w:szCs w:val="30"/>
          <w:cs/>
        </w:rPr>
        <w:t>16.67</w:t>
      </w:r>
      <w:r w:rsidR="006325D5" w:rsidRPr="0089647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="006309EB">
        <w:rPr>
          <w:rFonts w:ascii="Angsana New" w:hAnsi="Angsana New" w:hint="cs"/>
          <w:sz w:val="30"/>
          <w:szCs w:val="30"/>
          <w:cs/>
        </w:rPr>
        <w:t>8.34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B0526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578AE"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9822D7" w:rsidRDefault="009822D7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155678" w:rsidRDefault="00155678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880FDD" w:rsidRPr="009822D7" w:rsidRDefault="00880FDD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BF0C21" w:rsidRPr="00F6770E" w:rsidRDefault="00BF0C2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6770E">
        <w:rPr>
          <w:rFonts w:ascii="Angsana New" w:hAnsi="Angsana New"/>
          <w:b/>
          <w:bCs/>
          <w:color w:val="000000"/>
          <w:spacing w:val="-4"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  <w:r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เงินลงทุนในบริษัทร่วม</w:t>
      </w:r>
      <w:r w:rsidR="00341831"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="00341831" w:rsidRPr="00F6770E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การร่วมค้า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F6770E" w:rsidTr="009145E7">
        <w:tc>
          <w:tcPr>
            <w:tcW w:w="2660" w:type="dxa"/>
            <w:vAlign w:val="bottom"/>
          </w:tcPr>
          <w:p w:rsidR="00A800C7" w:rsidRPr="00F6770E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8433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F6770E" w:rsidRDefault="00843342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770E" w:rsidRPr="00F6770E" w:rsidTr="009145E7">
        <w:tc>
          <w:tcPr>
            <w:tcW w:w="2660" w:type="dxa"/>
            <w:vAlign w:val="bottom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10,</w:t>
            </w:r>
            <w:r w:rsidRPr="00CE63B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10,</w:t>
            </w:r>
            <w:r w:rsidRPr="00CE63B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CE63B7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703,277</w:t>
            </w:r>
          </w:p>
        </w:tc>
        <w:tc>
          <w:tcPr>
            <w:tcW w:w="236" w:type="dxa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702D61" w:rsidRPr="006325D5" w:rsidRDefault="00843342" w:rsidP="0072095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6325D5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27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6325D5">
        <w:rPr>
          <w:rFonts w:ascii="Angsana New" w:hAnsi="Angsana New"/>
          <w:color w:val="000000"/>
          <w:sz w:val="30"/>
          <w:szCs w:val="30"/>
        </w:rPr>
        <w:t>2561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 PNB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6325D5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6325D5">
        <w:rPr>
          <w:rFonts w:ascii="Angsana New" w:hAnsi="Angsana New"/>
          <w:color w:val="000000"/>
          <w:sz w:val="30"/>
          <w:szCs w:val="30"/>
        </w:rPr>
        <w:t>(particle board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) โดยเป็นการเพิ่มทุนตามสัดส่วนของผู้ถือหุ้นเดิมซึ่งเป็นส่วนของบริษัทร้อยละ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 xml:space="preserve">57 เป็นจำนวนเงิน 228 ล้านบาท ทั้งนี้ ในช่วงสิ้นปี 2561 บริษัทได้จ่ายชำระเงินค่าหุ้นเพิ่มทุนดังกล่าวล่วงหน้าให้แก่ </w:t>
      </w:r>
      <w:r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CE63B7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 xml:space="preserve">และในเดือนมีนาคม 2563 </w:t>
      </w:r>
      <w:r w:rsidR="00720954"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ได้จ่ายคืนเงินค่าหุ้นเพิ่มทุนดังกล่าว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ให้แก่บริษัท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เนื่องจาก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A12241"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มีแผนชะลอการเพิ่มทุน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</w:rPr>
        <w:t>และโครงการลงทุนของกิจการ</w:t>
      </w:r>
    </w:p>
    <w:p w:rsidR="00843342" w:rsidRPr="00843342" w:rsidRDefault="00843342" w:rsidP="006322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341831" w:rsidRPr="004F5042" w:rsidSect="00857DE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FA3021" w:rsidRDefault="00883EA7" w:rsidP="00EE6554">
      <w:pPr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FA3021">
        <w:rPr>
          <w:rFonts w:ascii="Angsana New" w:hAnsi="Angsana New"/>
          <w:i/>
          <w:iCs/>
          <w:color w:val="000000"/>
          <w:sz w:val="27"/>
          <w:szCs w:val="27"/>
          <w:cs/>
        </w:rPr>
        <w:lastRenderedPageBreak/>
        <w:t>เงินลงทุนใน</w:t>
      </w:r>
      <w:r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บริษัทร่วม</w:t>
      </w:r>
      <w:r w:rsidR="009D5FC6"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และการร่วมค้า</w:t>
      </w:r>
      <w:r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B3D4C" w:rsidRPr="00FA3021" w:rsidTr="00EE6554">
        <w:trPr>
          <w:trHeight w:val="311"/>
        </w:trPr>
        <w:tc>
          <w:tcPr>
            <w:tcW w:w="5353" w:type="dxa"/>
            <w:vAlign w:val="bottom"/>
          </w:tcPr>
          <w:p w:rsidR="00EB3D4C" w:rsidRPr="00FA3021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สัดส่วน</w:t>
            </w: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</w:tr>
      <w:tr w:rsidR="00301676" w:rsidRPr="00FA3021" w:rsidTr="00EE6554">
        <w:trPr>
          <w:trHeight w:val="311"/>
        </w:trPr>
        <w:tc>
          <w:tcPr>
            <w:tcW w:w="5353" w:type="dxa"/>
            <w:vMerge w:val="restart"/>
            <w:vAlign w:val="bottom"/>
          </w:tcPr>
          <w:p w:rsidR="00301676" w:rsidRPr="00FA3021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FA3021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ถือหุ้นโดย</w:t>
            </w:r>
          </w:p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บริษัทย่อย </w:t>
            </w: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301676" w:rsidRPr="00FA3021" w:rsidTr="00EE6554">
        <w:trPr>
          <w:trHeight w:val="311"/>
        </w:trPr>
        <w:tc>
          <w:tcPr>
            <w:tcW w:w="5353" w:type="dxa"/>
            <w:vMerge/>
            <w:vAlign w:val="bottom"/>
          </w:tcPr>
          <w:p w:rsidR="00301676" w:rsidRPr="00FA3021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83" w:type="dxa"/>
            <w:vMerge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FA3021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เงินปันผล</w:t>
            </w:r>
          </w:p>
        </w:tc>
      </w:tr>
      <w:tr w:rsidR="000654FC" w:rsidRPr="00FA3021" w:rsidTr="00EE6554">
        <w:tc>
          <w:tcPr>
            <w:tcW w:w="5353" w:type="dxa"/>
            <w:vAlign w:val="bottom"/>
          </w:tcPr>
          <w:p w:rsidR="000654FC" w:rsidRPr="00FA3021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3" w:type="dxa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2216F9" w:rsidRPr="00FA3021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702D61" w:rsidRPr="00FA3021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</w:tr>
      <w:tr w:rsidR="00F61253" w:rsidRPr="00FA3021" w:rsidTr="00EE6554">
        <w:tc>
          <w:tcPr>
            <w:tcW w:w="5353" w:type="dxa"/>
            <w:shd w:val="clear" w:color="auto" w:fill="auto"/>
          </w:tcPr>
          <w:p w:rsidR="00F61253" w:rsidRPr="00FA3021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3021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FA3021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309EB" w:rsidRPr="00FA3021" w:rsidTr="00EE6554">
        <w:tc>
          <w:tcPr>
            <w:tcW w:w="5353" w:type="dxa"/>
            <w:shd w:val="clear" w:color="auto" w:fill="auto"/>
          </w:tcPr>
          <w:p w:rsidR="006309EB" w:rsidRPr="00FA3021" w:rsidRDefault="006309EB" w:rsidP="006309EB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กรีนเอิร์ธ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พาวเวอร์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แลนด์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จำกัด (</w:t>
            </w:r>
            <w:r w:rsidRPr="00FA3021">
              <w:rPr>
                <w:rFonts w:ascii="Angsana New" w:hAnsi="Angsana New"/>
                <w:sz w:val="27"/>
                <w:szCs w:val="27"/>
              </w:rPr>
              <w:t>“GEP”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1,080,648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554,532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356,389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02D61" w:rsidRPr="00FA3021" w:rsidTr="00EE6554">
        <w:tc>
          <w:tcPr>
            <w:tcW w:w="5353" w:type="dxa"/>
            <w:shd w:val="clear" w:color="auto" w:fill="auto"/>
          </w:tcPr>
          <w:p w:rsidR="00702D61" w:rsidRPr="00FA3021" w:rsidRDefault="00702D61" w:rsidP="00702D61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3021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FA3021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309EB" w:rsidRPr="00FA3021" w:rsidTr="00626956">
        <w:tc>
          <w:tcPr>
            <w:tcW w:w="5353" w:type="dxa"/>
            <w:shd w:val="clear" w:color="auto" w:fill="auto"/>
          </w:tcPr>
          <w:p w:rsidR="006309EB" w:rsidRPr="00FA3021" w:rsidRDefault="006309EB" w:rsidP="006309EB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บริษัท เซฟ เอนเนอจี โฮลดิ้ง จำกัด (</w:t>
            </w:r>
            <w:r w:rsidRPr="00FA3021">
              <w:rPr>
                <w:rFonts w:ascii="Angsana New" w:hAnsi="Angsana New"/>
                <w:sz w:val="27"/>
                <w:szCs w:val="27"/>
              </w:rPr>
              <w:t>“SAFE”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6309EB" w:rsidRPr="00FA3021" w:rsidRDefault="006309EB" w:rsidP="006309EB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309EB" w:rsidRPr="00FA3021" w:rsidRDefault="006309EB" w:rsidP="0063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C531F6" w:rsidRPr="00FA3021" w:rsidTr="00D22E1C">
        <w:tc>
          <w:tcPr>
            <w:tcW w:w="5353" w:type="dxa"/>
          </w:tcPr>
          <w:p w:rsidR="00C531F6" w:rsidRPr="00FA3021" w:rsidRDefault="00C531F6" w:rsidP="00C531F6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FA3021" w:rsidRDefault="00A2583A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782,243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E1C" w:rsidRPr="00FA3021" w:rsidTr="00626956">
        <w:tc>
          <w:tcPr>
            <w:tcW w:w="5353" w:type="dxa"/>
          </w:tcPr>
          <w:p w:rsidR="00D22E1C" w:rsidRPr="00FA3021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หัก ส่วนที่โอนเป็นสินทรัพย์ไม่หมุนเวียนที่ถือไว้เพื่อขาย</w:t>
            </w:r>
          </w:p>
        </w:tc>
        <w:tc>
          <w:tcPr>
            <w:tcW w:w="992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D22E1C" w:rsidRPr="00FA3021" w:rsidRDefault="00D22E1C" w:rsidP="00D22E1C">
            <w:pPr>
              <w:pStyle w:val="NoSpacing"/>
              <w:tabs>
                <w:tab w:val="left" w:pos="227"/>
                <w:tab w:val="left" w:pos="680"/>
                <w:tab w:val="left" w:pos="823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302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A3021">
              <w:rPr>
                <w:rFonts w:ascii="Angsana New" w:hAnsi="Angsana New" w:cs="Angsana New" w:hint="cs"/>
                <w:sz w:val="27"/>
                <w:szCs w:val="27"/>
                <w:cs/>
              </w:rPr>
              <w:t>227</w:t>
            </w:r>
            <w:r w:rsidRPr="00FA3021">
              <w:rPr>
                <w:rFonts w:ascii="Angsana New" w:hAnsi="Angsana New" w:cs="Angsana New"/>
                <w:sz w:val="27"/>
                <w:szCs w:val="27"/>
              </w:rPr>
              <w:t>,711)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E1C" w:rsidRPr="00FA3021" w:rsidTr="00D22E1C">
        <w:tc>
          <w:tcPr>
            <w:tcW w:w="5353" w:type="dxa"/>
          </w:tcPr>
          <w:p w:rsidR="00D22E1C" w:rsidRPr="00FA3021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FA3021" w:rsidRDefault="00A2583A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554,532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70CCD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  <w:r w:rsidRPr="00FA3021">
        <w:rPr>
          <w:rFonts w:ascii="Angsana New" w:hAnsi="Angsana New" w:hint="cs"/>
          <w:sz w:val="27"/>
          <w:szCs w:val="27"/>
          <w:cs/>
        </w:rPr>
        <w:t>ส่วนแบ่งกำไร</w:t>
      </w:r>
      <w:r w:rsidR="00F054EE" w:rsidRPr="00FA3021">
        <w:rPr>
          <w:rFonts w:ascii="Angsana New" w:hAnsi="Angsana New" w:hint="cs"/>
          <w:sz w:val="27"/>
          <w:szCs w:val="27"/>
          <w:cs/>
        </w:rPr>
        <w:t xml:space="preserve">จาก </w:t>
      </w:r>
      <w:r w:rsidR="00F054EE" w:rsidRPr="00FA3021">
        <w:rPr>
          <w:rFonts w:ascii="Angsana New" w:hAnsi="Angsana New"/>
          <w:sz w:val="27"/>
          <w:szCs w:val="27"/>
        </w:rPr>
        <w:t xml:space="preserve">GEP </w:t>
      </w:r>
      <w:r w:rsidR="00F054EE" w:rsidRPr="00FA3021">
        <w:rPr>
          <w:rFonts w:ascii="Angsana New" w:hAnsi="Angsana New" w:hint="cs"/>
          <w:sz w:val="27"/>
          <w:szCs w:val="27"/>
          <w:cs/>
        </w:rPr>
        <w:t>สำหรับงวด</w:t>
      </w:r>
      <w:r w:rsidR="007526C2">
        <w:rPr>
          <w:rFonts w:ascii="Angsana New" w:hAnsi="Angsana New" w:hint="cs"/>
          <w:sz w:val="27"/>
          <w:szCs w:val="27"/>
          <w:cs/>
        </w:rPr>
        <w:t>เก้า</w:t>
      </w:r>
      <w:r w:rsidR="00F054EE" w:rsidRPr="00FA3021">
        <w:rPr>
          <w:rFonts w:ascii="Angsana New" w:hAnsi="Angsana New" w:hint="cs"/>
          <w:sz w:val="27"/>
          <w:szCs w:val="27"/>
          <w:cs/>
        </w:rPr>
        <w:t>เ</w:t>
      </w:r>
      <w:r w:rsidR="006C23E7" w:rsidRPr="00FA3021">
        <w:rPr>
          <w:rFonts w:ascii="Angsana New" w:hAnsi="Angsana New" w:hint="cs"/>
          <w:sz w:val="27"/>
          <w:szCs w:val="27"/>
          <w:cs/>
        </w:rPr>
        <w:t>ดือนสิ้นสุดวันที่ 3</w:t>
      </w:r>
      <w:r w:rsidR="00BD40EB" w:rsidRPr="00FA3021">
        <w:rPr>
          <w:rFonts w:ascii="Angsana New" w:hAnsi="Angsana New" w:hint="cs"/>
          <w:sz w:val="27"/>
          <w:szCs w:val="27"/>
          <w:cs/>
        </w:rPr>
        <w:t>0</w:t>
      </w:r>
      <w:r w:rsidR="006C23E7" w:rsidRPr="00FA3021">
        <w:rPr>
          <w:rFonts w:ascii="Angsana New" w:hAnsi="Angsana New" w:hint="cs"/>
          <w:sz w:val="27"/>
          <w:szCs w:val="27"/>
          <w:cs/>
        </w:rPr>
        <w:t xml:space="preserve"> </w:t>
      </w:r>
      <w:r w:rsidR="007526C2">
        <w:rPr>
          <w:rFonts w:ascii="Angsana New" w:hAnsi="Angsana New" w:hint="cs"/>
          <w:sz w:val="27"/>
          <w:szCs w:val="27"/>
          <w:cs/>
        </w:rPr>
        <w:t>กันย</w:t>
      </w:r>
      <w:r w:rsidR="00BD40EB" w:rsidRPr="00FA3021">
        <w:rPr>
          <w:rFonts w:ascii="Angsana New" w:hAnsi="Angsana New" w:hint="cs"/>
          <w:sz w:val="27"/>
          <w:szCs w:val="27"/>
          <w:cs/>
        </w:rPr>
        <w:t>ายน</w:t>
      </w:r>
      <w:r w:rsidR="006C23E7" w:rsidRPr="00FA3021">
        <w:rPr>
          <w:rFonts w:ascii="Angsana New" w:hAnsi="Angsana New" w:hint="cs"/>
          <w:sz w:val="27"/>
          <w:szCs w:val="27"/>
          <w:cs/>
        </w:rPr>
        <w:t xml:space="preserve"> 256</w:t>
      </w:r>
      <w:r w:rsidR="00702D61" w:rsidRPr="00FA3021">
        <w:rPr>
          <w:rFonts w:ascii="Angsana New" w:hAnsi="Angsana New" w:hint="cs"/>
          <w:sz w:val="27"/>
          <w:szCs w:val="27"/>
          <w:cs/>
        </w:rPr>
        <w:t>3</w:t>
      </w:r>
      <w:r w:rsidR="00FE1611" w:rsidRPr="00FA3021">
        <w:rPr>
          <w:rFonts w:ascii="Angsana New" w:hAnsi="Angsana New" w:hint="cs"/>
          <w:sz w:val="27"/>
          <w:szCs w:val="27"/>
          <w:cs/>
        </w:rPr>
        <w:t xml:space="preserve"> มีจำนวนเงิน</w:t>
      </w:r>
      <w:r w:rsidR="00FE1611" w:rsidRPr="00A2583A">
        <w:rPr>
          <w:rFonts w:ascii="Angsana New" w:hAnsi="Angsana New" w:hint="cs"/>
          <w:sz w:val="27"/>
          <w:szCs w:val="27"/>
          <w:cs/>
        </w:rPr>
        <w:t xml:space="preserve">ประมาณ </w:t>
      </w:r>
      <w:r w:rsidR="00A2583A" w:rsidRPr="00A2583A">
        <w:rPr>
          <w:rFonts w:ascii="Angsana New" w:hAnsi="Angsana New"/>
          <w:sz w:val="27"/>
          <w:szCs w:val="27"/>
        </w:rPr>
        <w:t>32.0</w:t>
      </w:r>
      <w:r w:rsidR="00F054EE" w:rsidRPr="00A2583A">
        <w:rPr>
          <w:rFonts w:ascii="Angsana New" w:hAnsi="Angsana New" w:hint="cs"/>
          <w:sz w:val="27"/>
          <w:szCs w:val="27"/>
          <w:cs/>
        </w:rPr>
        <w:t xml:space="preserve"> ล้านบาท </w:t>
      </w:r>
      <w:r w:rsidR="000B25D6" w:rsidRPr="00A2583A">
        <w:rPr>
          <w:rFonts w:ascii="Angsana New" w:hAnsi="Angsana New" w:hint="cs"/>
          <w:sz w:val="27"/>
          <w:szCs w:val="27"/>
          <w:cs/>
        </w:rPr>
        <w:t>ในขณะที่ส่วนแบ่ง</w:t>
      </w:r>
      <w:r w:rsidR="00A2583A" w:rsidRPr="00A2583A">
        <w:rPr>
          <w:rFonts w:ascii="Angsana New" w:hAnsi="Angsana New" w:hint="cs"/>
          <w:sz w:val="27"/>
          <w:szCs w:val="27"/>
          <w:cs/>
        </w:rPr>
        <w:t>กำไร</w:t>
      </w:r>
      <w:r w:rsidR="000B25D6" w:rsidRPr="00A2583A">
        <w:rPr>
          <w:rFonts w:ascii="Angsana New" w:hAnsi="Angsana New" w:hint="cs"/>
          <w:sz w:val="27"/>
          <w:szCs w:val="27"/>
          <w:cs/>
        </w:rPr>
        <w:t>เบ็ดเสร็จอื่นสำหรับงวดเดียวกันมีจำนวนเงินประมาณ</w:t>
      </w:r>
      <w:r w:rsidR="004B57DC" w:rsidRPr="00A2583A">
        <w:rPr>
          <w:rFonts w:ascii="Angsana New" w:hAnsi="Angsana New"/>
          <w:sz w:val="27"/>
          <w:szCs w:val="27"/>
          <w:cs/>
        </w:rPr>
        <w:t xml:space="preserve"> </w:t>
      </w:r>
      <w:r w:rsidR="00E43B56">
        <w:rPr>
          <w:rFonts w:ascii="Angsana New" w:hAnsi="Angsana New" w:hint="cs"/>
          <w:sz w:val="27"/>
          <w:szCs w:val="27"/>
          <w:cs/>
        </w:rPr>
        <w:t>2.9</w:t>
      </w:r>
    </w:p>
    <w:p w:rsidR="00674529" w:rsidRPr="00A2583A" w:rsidRDefault="000B25D6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="00F054EE" w:rsidRPr="00A2583A">
        <w:rPr>
          <w:rFonts w:ascii="Angsana New" w:hAnsi="Angsana New" w:hint="cs"/>
          <w:sz w:val="27"/>
          <w:szCs w:val="27"/>
          <w:cs/>
        </w:rPr>
        <w:t xml:space="preserve">นอกจากนี้ </w:t>
      </w:r>
      <w:r w:rsidR="007526C2" w:rsidRPr="00A2583A">
        <w:rPr>
          <w:rFonts w:ascii="Angsana New" w:hAnsi="Angsana New" w:hint="cs"/>
          <w:sz w:val="27"/>
          <w:szCs w:val="27"/>
          <w:cs/>
        </w:rPr>
        <w:t>ณ วันที่ 30 กันย</w:t>
      </w:r>
      <w:r w:rsidR="00FA3021" w:rsidRPr="00A2583A">
        <w:rPr>
          <w:rFonts w:ascii="Angsana New" w:hAnsi="Angsana New" w:hint="cs"/>
          <w:sz w:val="27"/>
          <w:szCs w:val="27"/>
          <w:cs/>
        </w:rPr>
        <w:t>ายน</w:t>
      </w:r>
      <w:r w:rsidR="006218A4" w:rsidRPr="00A2583A">
        <w:rPr>
          <w:rFonts w:ascii="Angsana New" w:hAnsi="Angsana New" w:hint="cs"/>
          <w:sz w:val="27"/>
          <w:szCs w:val="27"/>
          <w:cs/>
        </w:rPr>
        <w:t xml:space="preserve"> 2563 และ</w:t>
      </w:r>
      <w:r w:rsidR="00A12241" w:rsidRPr="00A2583A">
        <w:rPr>
          <w:rFonts w:ascii="Angsana New" w:hAnsi="Angsana New" w:hint="cs"/>
          <w:sz w:val="27"/>
          <w:szCs w:val="27"/>
          <w:cs/>
        </w:rPr>
        <w:t>วันที่</w:t>
      </w:r>
      <w:r w:rsidR="006218A4" w:rsidRPr="00A2583A">
        <w:rPr>
          <w:rFonts w:ascii="Angsana New" w:hAnsi="Angsana New" w:hint="cs"/>
          <w:sz w:val="27"/>
          <w:szCs w:val="27"/>
          <w:cs/>
        </w:rPr>
        <w:t xml:space="preserve"> 31 ธันวาคม 2562 </w:t>
      </w:r>
      <w:r w:rsidR="00EE6554" w:rsidRPr="00A2583A">
        <w:rPr>
          <w:rFonts w:ascii="Angsana New" w:hAnsi="Angsana New" w:hint="cs"/>
          <w:sz w:val="27"/>
          <w:szCs w:val="27"/>
          <w:cs/>
        </w:rPr>
        <w:t>บริษัทย่อยของบริษัท</w:t>
      </w:r>
      <w:r w:rsidR="00EE6554" w:rsidRPr="00A2583A">
        <w:rPr>
          <w:rFonts w:ascii="Angsana New" w:hAnsi="Angsana New"/>
          <w:sz w:val="27"/>
          <w:szCs w:val="27"/>
          <w:cs/>
        </w:rPr>
        <w:t xml:space="preserve"> (</w:t>
      </w:r>
      <w:r w:rsidR="00EE6554" w:rsidRPr="00A2583A">
        <w:rPr>
          <w:rFonts w:ascii="Angsana New" w:hAnsi="Angsana New"/>
          <w:sz w:val="27"/>
          <w:szCs w:val="27"/>
        </w:rPr>
        <w:t xml:space="preserve">ECF-P) </w:t>
      </w:r>
      <w:r w:rsidR="006218A4" w:rsidRPr="00A2583A">
        <w:rPr>
          <w:rFonts w:ascii="Angsana New" w:hAnsi="Angsana New" w:hint="cs"/>
          <w:sz w:val="27"/>
          <w:szCs w:val="27"/>
          <w:cs/>
        </w:rPr>
        <w:t>มี</w:t>
      </w:r>
      <w:r w:rsidR="00EE6554" w:rsidRPr="00A2583A">
        <w:rPr>
          <w:rFonts w:ascii="Angsana New" w:hAnsi="Angsana New" w:hint="cs"/>
          <w:sz w:val="27"/>
          <w:szCs w:val="27"/>
          <w:cs/>
        </w:rPr>
        <w:t>เงิน</w:t>
      </w:r>
      <w:r w:rsidR="006218A4" w:rsidRPr="00A2583A">
        <w:rPr>
          <w:rFonts w:ascii="Angsana New" w:hAnsi="Angsana New" w:hint="cs"/>
          <w:sz w:val="27"/>
          <w:szCs w:val="27"/>
          <w:cs/>
        </w:rPr>
        <w:t>จ่าย</w:t>
      </w:r>
      <w:r w:rsidR="00EE6554" w:rsidRPr="00A2583A">
        <w:rPr>
          <w:rFonts w:ascii="Angsana New" w:hAnsi="Angsana New" w:hint="cs"/>
          <w:sz w:val="27"/>
          <w:szCs w:val="27"/>
          <w:cs/>
        </w:rPr>
        <w:t>ล่วงหน้าค่าหุ้นสำหรับแผนการเพิ่มทุนของ</w:t>
      </w:r>
      <w:r w:rsidR="00EE6554" w:rsidRPr="00A2583A">
        <w:rPr>
          <w:rFonts w:ascii="Angsana New" w:hAnsi="Angsana New"/>
          <w:sz w:val="27"/>
          <w:szCs w:val="27"/>
          <w:cs/>
        </w:rPr>
        <w:t xml:space="preserve"> </w:t>
      </w:r>
      <w:r w:rsidR="00EE6554" w:rsidRPr="00A2583A">
        <w:rPr>
          <w:rFonts w:ascii="Angsana New" w:hAnsi="Angsana New"/>
          <w:sz w:val="27"/>
          <w:szCs w:val="27"/>
        </w:rPr>
        <w:t xml:space="preserve">GEP </w:t>
      </w:r>
      <w:r w:rsidR="00EE6554" w:rsidRPr="00A2583A">
        <w:rPr>
          <w:rFonts w:ascii="Angsana New" w:hAnsi="Angsana New" w:hint="cs"/>
          <w:sz w:val="27"/>
          <w:szCs w:val="27"/>
          <w:cs/>
        </w:rPr>
        <w:t>เป็นจำนวนประมาณ</w:t>
      </w:r>
      <w:r w:rsidR="00EE6554" w:rsidRPr="00A2583A">
        <w:rPr>
          <w:rFonts w:ascii="Angsana New" w:hAnsi="Angsana New"/>
          <w:sz w:val="27"/>
          <w:szCs w:val="27"/>
          <w:cs/>
        </w:rPr>
        <w:t xml:space="preserve"> </w:t>
      </w:r>
      <w:r w:rsidR="00A2583A" w:rsidRPr="00A2583A">
        <w:rPr>
          <w:rFonts w:ascii="Angsana New" w:hAnsi="Angsana New" w:hint="cs"/>
          <w:sz w:val="27"/>
          <w:szCs w:val="27"/>
          <w:cs/>
        </w:rPr>
        <w:t>16</w:t>
      </w:r>
      <w:r w:rsidR="00DE4F8D" w:rsidRPr="00A2583A">
        <w:rPr>
          <w:rFonts w:ascii="Angsana New" w:hAnsi="Angsana New" w:hint="cs"/>
          <w:sz w:val="27"/>
          <w:szCs w:val="27"/>
          <w:cs/>
        </w:rPr>
        <w:t>.1</w:t>
      </w:r>
      <w:r w:rsidR="00FA3021" w:rsidRPr="00A2583A">
        <w:rPr>
          <w:rFonts w:ascii="Angsana New" w:hAnsi="Angsana New" w:hint="cs"/>
          <w:sz w:val="27"/>
          <w:szCs w:val="27"/>
          <w:cs/>
        </w:rPr>
        <w:t xml:space="preserve"> ล้านบาทและ </w:t>
      </w:r>
      <w:r w:rsidR="00EE6554" w:rsidRPr="00A2583A">
        <w:rPr>
          <w:rFonts w:ascii="Angsana New" w:hAnsi="Angsana New"/>
          <w:sz w:val="27"/>
          <w:szCs w:val="27"/>
          <w:cs/>
        </w:rPr>
        <w:t xml:space="preserve">78.8 </w:t>
      </w:r>
      <w:r w:rsidR="00EE6554" w:rsidRPr="00A2583A">
        <w:rPr>
          <w:rFonts w:ascii="Angsana New" w:hAnsi="Angsana New" w:hint="cs"/>
          <w:sz w:val="27"/>
          <w:szCs w:val="27"/>
          <w:cs/>
        </w:rPr>
        <w:t>ล้านบาท</w:t>
      </w:r>
      <w:r w:rsidR="00FA3021" w:rsidRPr="00A2583A">
        <w:rPr>
          <w:rFonts w:ascii="Angsana New" w:hAnsi="Angsana New" w:hint="cs"/>
          <w:sz w:val="27"/>
          <w:szCs w:val="27"/>
          <w:cs/>
        </w:rPr>
        <w:t xml:space="preserve"> ตามลำดับ</w:t>
      </w:r>
      <w:r w:rsidR="00A2583A">
        <w:rPr>
          <w:rFonts w:ascii="Angsana New" w:hAnsi="Angsana New" w:hint="cs"/>
          <w:sz w:val="27"/>
          <w:szCs w:val="27"/>
          <w:cs/>
        </w:rPr>
        <w:t xml:space="preserve"> ทั้งนี้ ในระหว่างงวดเก้าเดือนสิ้นสุดวันที่ 30 กันยายน 2563 </w:t>
      </w:r>
      <w:r w:rsidR="00A2583A">
        <w:rPr>
          <w:rFonts w:ascii="Angsana New" w:hAnsi="Angsana New"/>
          <w:sz w:val="27"/>
          <w:szCs w:val="27"/>
        </w:rPr>
        <w:t xml:space="preserve">ECF-P </w:t>
      </w:r>
      <w:r w:rsidR="00A2583A">
        <w:rPr>
          <w:rFonts w:ascii="Angsana New" w:hAnsi="Angsana New"/>
          <w:sz w:val="27"/>
          <w:szCs w:val="27"/>
          <w:cs/>
        </w:rPr>
        <w:t xml:space="preserve">ได้ลงทุนเพิ่มเติมใน </w:t>
      </w:r>
      <w:r w:rsidR="00A2583A">
        <w:rPr>
          <w:rFonts w:ascii="Angsana New" w:hAnsi="Angsana New"/>
          <w:sz w:val="27"/>
          <w:szCs w:val="27"/>
        </w:rPr>
        <w:t xml:space="preserve">GEP </w:t>
      </w:r>
      <w:r w:rsidR="00A2583A">
        <w:rPr>
          <w:rFonts w:ascii="Angsana New" w:hAnsi="Angsana New" w:hint="cs"/>
          <w:sz w:val="27"/>
          <w:szCs w:val="27"/>
          <w:cs/>
        </w:rPr>
        <w:t>อีกเป็นจำนวนเงินประมาณ 172.2 ล้านบาท โดยเป็นการโอนยอดจากเงินจ่ายล่วงหน้าค่าหุ้น</w:t>
      </w:r>
    </w:p>
    <w:p w:rsidR="00D22E1C" w:rsidRPr="00A2583A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Pr="00FA3021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  <w:r w:rsidRPr="00A2583A">
        <w:rPr>
          <w:rFonts w:ascii="Angsana New" w:hAnsi="Angsana New" w:hint="cs"/>
          <w:sz w:val="27"/>
          <w:szCs w:val="27"/>
          <w:cs/>
        </w:rPr>
        <w:t>ในอนาคต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/>
          <w:sz w:val="27"/>
          <w:szCs w:val="27"/>
        </w:rPr>
        <w:t xml:space="preserve">GEP </w:t>
      </w:r>
      <w:r w:rsidRPr="00A2583A">
        <w:rPr>
          <w:rFonts w:ascii="Angsana New" w:hAnsi="Angsana New" w:hint="cs"/>
          <w:sz w:val="27"/>
          <w:szCs w:val="27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A2583A">
        <w:rPr>
          <w:rFonts w:ascii="Angsana New" w:hAnsi="Angsana New"/>
          <w:sz w:val="27"/>
          <w:szCs w:val="27"/>
          <w:cs/>
        </w:rPr>
        <w:t xml:space="preserve"> (</w:t>
      </w:r>
      <w:r w:rsidRPr="00A2583A">
        <w:rPr>
          <w:rFonts w:ascii="Angsana New" w:hAnsi="Angsana New"/>
          <w:sz w:val="27"/>
          <w:szCs w:val="27"/>
        </w:rPr>
        <w:t xml:space="preserve">GEP </w:t>
      </w:r>
      <w:r w:rsidRPr="00A2583A">
        <w:rPr>
          <w:rFonts w:ascii="Angsana New" w:hAnsi="Angsana New" w:hint="cs"/>
          <w:sz w:val="27"/>
          <w:szCs w:val="27"/>
          <w:cs/>
        </w:rPr>
        <w:t>ถือหุ้นร้อยละ</w:t>
      </w:r>
      <w:r w:rsidRPr="00A2583A">
        <w:rPr>
          <w:rFonts w:ascii="Angsana New" w:hAnsi="Angsana New"/>
          <w:sz w:val="27"/>
          <w:szCs w:val="27"/>
          <w:cs/>
        </w:rPr>
        <w:t xml:space="preserve"> 100) </w:t>
      </w:r>
      <w:r w:rsidRPr="00A2583A">
        <w:rPr>
          <w:rFonts w:ascii="Angsana New" w:hAnsi="Angsana New" w:hint="cs"/>
          <w:sz w:val="27"/>
          <w:szCs w:val="27"/>
          <w:cs/>
        </w:rPr>
        <w:t>ซึ่งได้แก่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/>
          <w:sz w:val="27"/>
          <w:szCs w:val="27"/>
        </w:rPr>
        <w:t xml:space="preserve">GEP (Myanmar) Company Limited (“GEPM”) </w:t>
      </w:r>
      <w:r w:rsidRPr="00A2583A">
        <w:rPr>
          <w:rFonts w:ascii="Angsana New" w:hAnsi="Angsana New" w:hint="cs"/>
          <w:sz w:val="27"/>
          <w:szCs w:val="27"/>
          <w:cs/>
        </w:rPr>
        <w:t>โดยโครงการจะแบ่งออกเป็น</w:t>
      </w:r>
      <w:r w:rsidRPr="00A2583A">
        <w:rPr>
          <w:rFonts w:ascii="Angsana New" w:hAnsi="Angsana New"/>
          <w:sz w:val="27"/>
          <w:szCs w:val="27"/>
          <w:cs/>
        </w:rPr>
        <w:t xml:space="preserve"> 4 </w:t>
      </w:r>
      <w:r w:rsidRPr="00A2583A">
        <w:rPr>
          <w:rFonts w:ascii="Angsana New" w:hAnsi="Angsana New" w:hint="cs"/>
          <w:sz w:val="27"/>
          <w:szCs w:val="27"/>
          <w:cs/>
        </w:rPr>
        <w:t>เฟสจนครบ</w:t>
      </w:r>
      <w:r w:rsidRPr="00A2583A">
        <w:rPr>
          <w:rFonts w:ascii="Angsana New" w:hAnsi="Angsana New"/>
          <w:sz w:val="27"/>
          <w:szCs w:val="27"/>
          <w:cs/>
        </w:rPr>
        <w:t xml:space="preserve"> 220 </w:t>
      </w:r>
      <w:r w:rsidRPr="00A2583A">
        <w:rPr>
          <w:rFonts w:ascii="Angsana New" w:hAnsi="Angsana New" w:hint="cs"/>
          <w:sz w:val="27"/>
          <w:szCs w:val="27"/>
          <w:cs/>
        </w:rPr>
        <w:t>เมกะวัตต์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>ทั้งนี้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>การเพิ่มทุนดังกล่าวจะเป็นส่วนที่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/>
          <w:sz w:val="27"/>
          <w:szCs w:val="27"/>
        </w:rPr>
        <w:t xml:space="preserve">ECF-P </w:t>
      </w:r>
      <w:r w:rsidRPr="00A2583A">
        <w:rPr>
          <w:rFonts w:ascii="Angsana New" w:hAnsi="Angsana New" w:hint="cs"/>
          <w:sz w:val="27"/>
          <w:szCs w:val="27"/>
          <w:cs/>
        </w:rPr>
        <w:t>ต้องทยอยลงทุนเพิ่มเติมในอนาคตอีกประมาณ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="006309EB">
        <w:rPr>
          <w:rFonts w:ascii="Angsana New" w:hAnsi="Angsana New" w:hint="cs"/>
          <w:sz w:val="27"/>
          <w:szCs w:val="27"/>
          <w:cs/>
        </w:rPr>
        <w:t>199.38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>ล้านบาท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>ในระหว่างปี</w:t>
      </w:r>
      <w:r w:rsidRPr="00A2583A">
        <w:rPr>
          <w:rFonts w:ascii="Angsana New" w:hAnsi="Angsana New"/>
          <w:sz w:val="27"/>
          <w:szCs w:val="27"/>
          <w:cs/>
        </w:rPr>
        <w:t xml:space="preserve"> 2563 - 2564 </w:t>
      </w:r>
      <w:r w:rsidRPr="00A2583A">
        <w:rPr>
          <w:rFonts w:ascii="Angsana New" w:hAnsi="Angsana New" w:hint="cs"/>
          <w:sz w:val="27"/>
          <w:szCs w:val="27"/>
          <w:cs/>
        </w:rPr>
        <w:t>ทั้งนี้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/>
          <w:sz w:val="27"/>
          <w:szCs w:val="27"/>
        </w:rPr>
        <w:t xml:space="preserve">GEP </w:t>
      </w:r>
      <w:r w:rsidRPr="00A2583A">
        <w:rPr>
          <w:rFonts w:ascii="Angsana New" w:hAnsi="Angsana New" w:hint="cs"/>
          <w:sz w:val="27"/>
          <w:szCs w:val="27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A2583A">
        <w:rPr>
          <w:rFonts w:ascii="Angsana New" w:hAnsi="Angsana New"/>
          <w:sz w:val="27"/>
          <w:szCs w:val="27"/>
          <w:cs/>
        </w:rPr>
        <w:t xml:space="preserve"> 220 </w:t>
      </w:r>
      <w:r w:rsidRPr="00A2583A">
        <w:rPr>
          <w:rFonts w:ascii="Angsana New" w:hAnsi="Angsana New" w:hint="cs"/>
          <w:sz w:val="27"/>
          <w:szCs w:val="27"/>
          <w:cs/>
        </w:rPr>
        <w:t>เมกะวัตต์ของ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/>
          <w:sz w:val="27"/>
          <w:szCs w:val="27"/>
        </w:rPr>
        <w:t xml:space="preserve">GEPM </w:t>
      </w:r>
      <w:r w:rsidRPr="00A2583A">
        <w:rPr>
          <w:rFonts w:ascii="Angsana New" w:hAnsi="Angsana New" w:hint="cs"/>
          <w:sz w:val="27"/>
          <w:szCs w:val="27"/>
          <w:cs/>
        </w:rPr>
        <w:t>ซึ่งตั้งอยู่ที่เมืองมินบู</w:t>
      </w:r>
      <w:r w:rsidRPr="00A2583A">
        <w:rPr>
          <w:rFonts w:ascii="Angsana New" w:hAnsi="Angsana New"/>
          <w:sz w:val="27"/>
          <w:szCs w:val="27"/>
          <w:cs/>
        </w:rPr>
        <w:t xml:space="preserve"> </w:t>
      </w:r>
      <w:r w:rsidRPr="00A2583A">
        <w:rPr>
          <w:rFonts w:ascii="Angsana New" w:hAnsi="Angsana New" w:hint="cs"/>
          <w:sz w:val="27"/>
          <w:szCs w:val="27"/>
          <w:cs/>
        </w:rPr>
        <w:t>ประเทศเมียนมาร์</w:t>
      </w:r>
    </w:p>
    <w:p w:rsidR="00D22E1C" w:rsidRPr="00D22E1C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D22E1C" w:rsidRPr="00D22E1C" w:rsidSect="004C49F7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32" w:chapStyle="1"/>
          <w:cols w:space="720"/>
          <w:titlePg/>
          <w:docGrid w:linePitch="245"/>
        </w:sectPr>
      </w:pPr>
    </w:p>
    <w:p w:rsidR="00071716" w:rsidRPr="006B1C48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 w:hint="cs"/>
          <w:sz w:val="30"/>
          <w:szCs w:val="30"/>
          <w:cs/>
        </w:rPr>
        <w:t>ได้</w:t>
      </w:r>
      <w:r w:rsidRPr="00000F08">
        <w:rPr>
          <w:rFonts w:ascii="Angsana New" w:hAnsi="Angsana New"/>
          <w:sz w:val="30"/>
          <w:szCs w:val="30"/>
          <w:cs/>
        </w:rPr>
        <w:t>วางหลักประกันการ</w:t>
      </w:r>
      <w:r w:rsidRPr="006B1C48">
        <w:rPr>
          <w:rFonts w:ascii="Angsana New" w:hAnsi="Angsana New"/>
          <w:sz w:val="30"/>
          <w:szCs w:val="30"/>
          <w:cs/>
        </w:rPr>
        <w:t>ก่อสร้างโรงไฟฟ้าพลังงานแสงอาทิตย์ของ</w:t>
      </w:r>
      <w:r w:rsidRPr="006B1C48">
        <w:rPr>
          <w:rFonts w:ascii="Angsana New" w:hAnsi="Angsana New" w:hint="cs"/>
          <w:sz w:val="30"/>
          <w:szCs w:val="30"/>
          <w:cs/>
        </w:rPr>
        <w:t xml:space="preserve"> </w:t>
      </w:r>
      <w:r w:rsidRPr="006B1C48">
        <w:rPr>
          <w:rFonts w:ascii="Angsana New" w:hAnsi="Angsana New"/>
          <w:sz w:val="30"/>
          <w:szCs w:val="30"/>
        </w:rPr>
        <w:t xml:space="preserve">GEP </w:t>
      </w:r>
      <w:r w:rsidRPr="006B1C48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6B1C48">
        <w:rPr>
          <w:rFonts w:ascii="Angsana New" w:hAnsi="Angsana New"/>
          <w:sz w:val="30"/>
          <w:szCs w:val="30"/>
        </w:rPr>
        <w:t>“</w:t>
      </w:r>
      <w:r w:rsidRPr="006B1C48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6B1C48">
        <w:rPr>
          <w:rFonts w:ascii="Angsana New" w:hAnsi="Angsana New"/>
          <w:sz w:val="30"/>
          <w:szCs w:val="30"/>
        </w:rPr>
        <w:t xml:space="preserve">” </w:t>
      </w:r>
      <w:r w:rsidRPr="006B1C48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6B1C48">
        <w:rPr>
          <w:rFonts w:ascii="Angsana New" w:hAnsi="Angsana New" w:hint="cs"/>
          <w:sz w:val="30"/>
          <w:szCs w:val="30"/>
          <w:cs/>
        </w:rPr>
        <w:t>ณ</w:t>
      </w:r>
      <w:r w:rsidR="006218A4" w:rsidRPr="006B1C48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="001D59D8" w:rsidRPr="006B1C48">
        <w:rPr>
          <w:rFonts w:ascii="Angsana New" w:hAnsi="Angsana New" w:hint="cs"/>
          <w:sz w:val="30"/>
          <w:szCs w:val="30"/>
          <w:cs/>
        </w:rPr>
        <w:t>0</w:t>
      </w:r>
      <w:r w:rsidR="006218A4" w:rsidRPr="006B1C48">
        <w:rPr>
          <w:rFonts w:ascii="Angsana New" w:hAnsi="Angsana New" w:hint="cs"/>
          <w:sz w:val="30"/>
          <w:szCs w:val="30"/>
          <w:cs/>
        </w:rPr>
        <w:t xml:space="preserve"> </w:t>
      </w:r>
      <w:r w:rsidR="00E61115" w:rsidRPr="006B1C48">
        <w:rPr>
          <w:rFonts w:ascii="Angsana New" w:hAnsi="Angsana New" w:hint="cs"/>
          <w:sz w:val="30"/>
          <w:szCs w:val="30"/>
          <w:cs/>
        </w:rPr>
        <w:t>กันย</w:t>
      </w:r>
      <w:r w:rsidR="001D59D8" w:rsidRPr="006B1C48">
        <w:rPr>
          <w:rFonts w:ascii="Angsana New" w:hAnsi="Angsana New" w:hint="cs"/>
          <w:sz w:val="30"/>
          <w:szCs w:val="30"/>
          <w:cs/>
        </w:rPr>
        <w:t>ายน</w:t>
      </w:r>
      <w:r w:rsidR="006218A4" w:rsidRPr="006B1C48">
        <w:rPr>
          <w:rFonts w:ascii="Angsana New" w:hAnsi="Angsana New" w:hint="cs"/>
          <w:sz w:val="30"/>
          <w:szCs w:val="30"/>
          <w:cs/>
        </w:rPr>
        <w:t xml:space="preserve"> 2563 และ</w:t>
      </w:r>
      <w:r w:rsidRPr="006B1C48">
        <w:rPr>
          <w:rFonts w:ascii="Angsana New" w:hAnsi="Angsana New" w:hint="cs"/>
          <w:sz w:val="30"/>
          <w:szCs w:val="30"/>
          <w:cs/>
        </w:rPr>
        <w:t>วันที่ 31 ธันวาคม 2562</w:t>
      </w:r>
    </w:p>
    <w:p w:rsidR="00071716" w:rsidRPr="006B1C48" w:rsidRDefault="00071716" w:rsidP="00071716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071716" w:rsidRPr="006218A4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B1C48">
        <w:rPr>
          <w:rFonts w:ascii="Angsana New" w:hAnsi="Angsana New"/>
          <w:sz w:val="30"/>
          <w:szCs w:val="30"/>
        </w:rPr>
        <w:t xml:space="preserve">ECF-P </w:t>
      </w:r>
      <w:r w:rsidRPr="006B1C48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6B1C48">
        <w:rPr>
          <w:rFonts w:ascii="Angsana New" w:hAnsi="Angsana New"/>
          <w:sz w:val="30"/>
          <w:szCs w:val="30"/>
        </w:rPr>
        <w:t>GEP</w:t>
      </w:r>
      <w:r w:rsidRPr="006B1C48">
        <w:rPr>
          <w:rFonts w:ascii="Angsana New" w:hAnsi="Angsana New"/>
          <w:sz w:val="30"/>
          <w:szCs w:val="30"/>
          <w:cs/>
        </w:rPr>
        <w:t xml:space="preserve"> จำนวน </w:t>
      </w:r>
      <w:r w:rsidR="00F70C47">
        <w:rPr>
          <w:rFonts w:ascii="Angsana New" w:hAnsi="Angsana New" w:hint="cs"/>
          <w:sz w:val="30"/>
          <w:szCs w:val="30"/>
          <w:cs/>
        </w:rPr>
        <w:t>1</w:t>
      </w:r>
      <w:r w:rsidR="00F70C47">
        <w:rPr>
          <w:rFonts w:ascii="Angsana New" w:hAnsi="Angsana New"/>
          <w:sz w:val="30"/>
          <w:szCs w:val="30"/>
        </w:rPr>
        <w:t>,363,636</w:t>
      </w:r>
      <w:r w:rsidR="00F70C47">
        <w:rPr>
          <w:rFonts w:ascii="Angsana New" w:hAnsi="Angsana New"/>
          <w:sz w:val="30"/>
          <w:szCs w:val="30"/>
          <w:cs/>
        </w:rPr>
        <w:t xml:space="preserve"> หุ้น (คิดเป็นร้อยละ </w:t>
      </w:r>
      <w:r w:rsidR="00F70C47">
        <w:rPr>
          <w:rFonts w:ascii="Angsana New" w:hAnsi="Angsana New" w:hint="cs"/>
          <w:sz w:val="30"/>
          <w:szCs w:val="30"/>
          <w:cs/>
        </w:rPr>
        <w:t>63</w:t>
      </w:r>
      <w:r w:rsidRPr="006B1C48">
        <w:rPr>
          <w:rFonts w:ascii="Angsana New" w:hAnsi="Angsana New"/>
          <w:sz w:val="30"/>
          <w:szCs w:val="30"/>
          <w:cs/>
        </w:rPr>
        <w:t xml:space="preserve"> ของจำนวนหุ้นทั้งหมด</w:t>
      </w:r>
      <w:r w:rsidRPr="007C40CA">
        <w:rPr>
          <w:rFonts w:ascii="Angsana New" w:hAnsi="Angsana New"/>
          <w:sz w:val="30"/>
          <w:szCs w:val="30"/>
          <w:cs/>
        </w:rPr>
        <w:t>ที่ลงทุน) ไป</w:t>
      </w:r>
      <w:r w:rsidRPr="006218A4">
        <w:rPr>
          <w:rFonts w:ascii="Angsana New" w:hAnsi="Angsana New"/>
          <w:sz w:val="30"/>
          <w:szCs w:val="30"/>
          <w:cs/>
        </w:rPr>
        <w:t xml:space="preserve">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218A4">
        <w:rPr>
          <w:rFonts w:ascii="Angsana New" w:hAnsi="Angsana New"/>
          <w:sz w:val="30"/>
          <w:szCs w:val="30"/>
        </w:rPr>
        <w:t xml:space="preserve">GEPM </w:t>
      </w:r>
      <w:r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071716" w:rsidRPr="006218A4" w:rsidRDefault="00071716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18A4" w:rsidRPr="006218A4" w:rsidRDefault="006218A4" w:rsidP="000C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C48">
        <w:rPr>
          <w:rFonts w:ascii="Angsana New" w:hAnsi="Angsana New"/>
          <w:sz w:val="30"/>
          <w:szCs w:val="30"/>
          <w:cs/>
        </w:rPr>
        <w:t xml:space="preserve">เพื่อให้เกิดประโยชน์สูงสุดแก่กลุ่มบริษัท ในช่วงต้นไตรมาสที่ 1 ของปี 2563 </w:t>
      </w:r>
      <w:r w:rsidRPr="006B1C48">
        <w:rPr>
          <w:rFonts w:ascii="Angsana New" w:hAnsi="Angsana New"/>
          <w:sz w:val="30"/>
          <w:szCs w:val="30"/>
        </w:rPr>
        <w:t xml:space="preserve">ECF-P </w:t>
      </w:r>
      <w:r w:rsidRPr="006B1C48">
        <w:rPr>
          <w:rFonts w:ascii="Angsana New" w:hAnsi="Angsana New"/>
          <w:sz w:val="30"/>
          <w:szCs w:val="30"/>
          <w:cs/>
        </w:rPr>
        <w:t xml:space="preserve">ได้เข้าสู่แผนการขายเงินลงทุนใน </w:t>
      </w:r>
      <w:r w:rsidRPr="006B1C48">
        <w:rPr>
          <w:rFonts w:ascii="Angsana New" w:hAnsi="Angsana New"/>
          <w:sz w:val="30"/>
          <w:szCs w:val="30"/>
        </w:rPr>
        <w:t xml:space="preserve">SAFE </w:t>
      </w:r>
      <w:r w:rsidRPr="006B1C48">
        <w:rPr>
          <w:rFonts w:ascii="Angsana New" w:hAnsi="Angsana New"/>
          <w:sz w:val="30"/>
          <w:szCs w:val="30"/>
          <w:cs/>
        </w:rPr>
        <w:t xml:space="preserve">ทั้งจำนวนให้แก่ผู้ร่วมค้ารายหนึ่งใน </w:t>
      </w:r>
      <w:r w:rsidRPr="006B1C48">
        <w:rPr>
          <w:rFonts w:ascii="Angsana New" w:hAnsi="Angsana New"/>
          <w:sz w:val="30"/>
          <w:szCs w:val="30"/>
        </w:rPr>
        <w:t xml:space="preserve">SAFE </w:t>
      </w:r>
      <w:r w:rsidRPr="006B1C48">
        <w:rPr>
          <w:rFonts w:ascii="Angsana New" w:hAnsi="Angsana New"/>
          <w:sz w:val="30"/>
          <w:szCs w:val="30"/>
          <w:cs/>
        </w:rPr>
        <w:t>โดยทำสัญญาซื้อ-ขาย</w:t>
      </w:r>
      <w:r w:rsidR="0010378F">
        <w:rPr>
          <w:rFonts w:ascii="Angsana New" w:hAnsi="Angsana New" w:hint="cs"/>
          <w:sz w:val="30"/>
          <w:szCs w:val="30"/>
          <w:cs/>
        </w:rPr>
        <w:t xml:space="preserve"> </w:t>
      </w:r>
      <w:r w:rsidR="00253735">
        <w:rPr>
          <w:rFonts w:ascii="Angsana New" w:hAnsi="Angsana New" w:hint="cs"/>
          <w:sz w:val="30"/>
          <w:szCs w:val="30"/>
          <w:cs/>
        </w:rPr>
        <w:t xml:space="preserve">(รวมถึงฉบับแก้ไขในไตรมาสที่ 3 ของปี 2563) </w:t>
      </w:r>
      <w:r w:rsidRPr="006B1C48">
        <w:rPr>
          <w:rFonts w:ascii="Angsana New" w:hAnsi="Angsana New"/>
          <w:sz w:val="30"/>
          <w:szCs w:val="30"/>
          <w:cs/>
        </w:rPr>
        <w:t>ร่วมกับผู้ร่วมค</w:t>
      </w:r>
      <w:r w:rsidR="006B1C48" w:rsidRPr="006B1C48">
        <w:rPr>
          <w:rFonts w:ascii="Angsana New" w:hAnsi="Angsana New"/>
          <w:sz w:val="30"/>
          <w:szCs w:val="30"/>
          <w:cs/>
        </w:rPr>
        <w:t>้าอีกรายหนึ่งในราคารวมประมาณ 2</w:t>
      </w:r>
      <w:r w:rsidR="006B1C48" w:rsidRPr="006B1C48">
        <w:rPr>
          <w:rFonts w:ascii="Angsana New" w:hAnsi="Angsana New" w:hint="cs"/>
          <w:sz w:val="30"/>
          <w:szCs w:val="30"/>
          <w:cs/>
        </w:rPr>
        <w:t>33</w:t>
      </w:r>
      <w:r w:rsidRPr="006B1C48">
        <w:rPr>
          <w:rFonts w:ascii="Angsana New" w:hAnsi="Angsana New"/>
          <w:sz w:val="30"/>
          <w:szCs w:val="30"/>
          <w:cs/>
        </w:rPr>
        <w:t xml:space="preserve">.9 ล้านบาท </w:t>
      </w:r>
      <w:r w:rsidR="00253735">
        <w:rPr>
          <w:rFonts w:ascii="Angsana New" w:hAnsi="Angsana New" w:hint="cs"/>
          <w:sz w:val="30"/>
          <w:szCs w:val="30"/>
          <w:cs/>
        </w:rPr>
        <w:t>(เดิมมีราคาประมาณ 222.9 ล้านบาท ซึ่ง</w:t>
      </w:r>
      <w:r w:rsidR="000C0FAD">
        <w:rPr>
          <w:rFonts w:ascii="Angsana New" w:hAnsi="Angsana New" w:hint="cs"/>
          <w:sz w:val="30"/>
          <w:szCs w:val="30"/>
          <w:cs/>
        </w:rPr>
        <w:t xml:space="preserve">เคยทำให้ </w:t>
      </w:r>
      <w:r w:rsidR="000C0FAD">
        <w:rPr>
          <w:rFonts w:ascii="Angsana New" w:hAnsi="Angsana New"/>
          <w:sz w:val="30"/>
          <w:szCs w:val="30"/>
        </w:rPr>
        <w:t xml:space="preserve">ECF-P </w:t>
      </w:r>
      <w:r w:rsidR="000C0FAD">
        <w:rPr>
          <w:rFonts w:ascii="Angsana New" w:hAnsi="Angsana New" w:hint="cs"/>
          <w:sz w:val="30"/>
          <w:szCs w:val="30"/>
          <w:cs/>
        </w:rPr>
        <w:t>มีผลขาดทุนจากการวัดมูลค่าประมาณ 4.8 ล้านบาทในไตรมาสที่ 1 ของปี 2563)</w:t>
      </w:r>
      <w:r w:rsidR="00253735">
        <w:rPr>
          <w:rFonts w:ascii="Angsana New" w:hAnsi="Angsana New" w:hint="cs"/>
          <w:sz w:val="30"/>
          <w:szCs w:val="30"/>
          <w:cs/>
        </w:rPr>
        <w:t xml:space="preserve"> </w:t>
      </w:r>
      <w:r w:rsidRPr="006B1C48">
        <w:rPr>
          <w:rFonts w:ascii="Angsana New" w:hAnsi="Angsana New"/>
          <w:sz w:val="30"/>
          <w:szCs w:val="30"/>
          <w:cs/>
        </w:rPr>
        <w:t xml:space="preserve">ซึ่งมูลค่าเงินลงทุนตามวิธีส่วนได้เสียใน </w:t>
      </w:r>
      <w:r w:rsidRPr="006B1C48">
        <w:rPr>
          <w:rFonts w:ascii="Angsana New" w:hAnsi="Angsana New"/>
          <w:sz w:val="30"/>
          <w:szCs w:val="30"/>
        </w:rPr>
        <w:t xml:space="preserve">SAFE </w:t>
      </w:r>
      <w:r w:rsidRPr="006B1C48">
        <w:rPr>
          <w:rFonts w:ascii="Angsana New" w:hAnsi="Angsana New"/>
          <w:sz w:val="30"/>
          <w:szCs w:val="30"/>
          <w:cs/>
        </w:rPr>
        <w:t>ในช่วงดังกล่าวมีจำนวนเงินประมาณ 227.7 ล้านบาท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</w:t>
      </w:r>
      <w:r w:rsidR="006B1C48" w:rsidRPr="006B1C48">
        <w:rPr>
          <w:rFonts w:ascii="Angsana New" w:hAnsi="Angsana New"/>
          <w:sz w:val="30"/>
          <w:szCs w:val="30"/>
          <w:cs/>
        </w:rPr>
        <w:t xml:space="preserve">งินลงทุนเป็นจำนวนเงินประมาณ </w:t>
      </w:r>
      <w:r w:rsidR="006B1C48" w:rsidRPr="006B1C48">
        <w:rPr>
          <w:rFonts w:ascii="Angsana New" w:hAnsi="Angsana New" w:hint="cs"/>
          <w:sz w:val="30"/>
          <w:szCs w:val="30"/>
          <w:cs/>
        </w:rPr>
        <w:t>6.2</w:t>
      </w:r>
      <w:r w:rsidRPr="006B1C48">
        <w:rPr>
          <w:rFonts w:ascii="Angsana New" w:hAnsi="Angsana New"/>
          <w:sz w:val="30"/>
          <w:szCs w:val="30"/>
          <w:cs/>
        </w:rPr>
        <w:t xml:space="preserve"> ล้านบาท แผนการขายดังกล่าวข้างต้นคา</w:t>
      </w:r>
      <w:r w:rsidR="007C40CA" w:rsidRPr="006B1C48">
        <w:rPr>
          <w:rFonts w:ascii="Angsana New" w:hAnsi="Angsana New"/>
          <w:sz w:val="30"/>
          <w:szCs w:val="30"/>
          <w:cs/>
        </w:rPr>
        <w:t>ดว่าจะเสร็จสิ้นสมบูรณ์ภายใน</w:t>
      </w:r>
      <w:r w:rsidR="007C40CA" w:rsidRPr="006B1C48">
        <w:rPr>
          <w:rFonts w:ascii="Angsana New" w:hAnsi="Angsana New" w:hint="cs"/>
          <w:sz w:val="30"/>
          <w:szCs w:val="30"/>
          <w:cs/>
        </w:rPr>
        <w:t>ปี</w:t>
      </w:r>
      <w:r w:rsidRPr="006B1C48">
        <w:rPr>
          <w:rFonts w:ascii="Angsana New" w:hAnsi="Angsana New"/>
          <w:sz w:val="30"/>
          <w:szCs w:val="30"/>
          <w:cs/>
        </w:rPr>
        <w:t xml:space="preserve"> 2563 กลุ่มบริษัทได้จัดประเภทและแสดงรายการเงินลงทุนดังกล่าวข้างต้นเป็น </w:t>
      </w:r>
      <w:r w:rsidRPr="006B1C48">
        <w:rPr>
          <w:rFonts w:ascii="Angsana New" w:hAnsi="Angsana New"/>
          <w:sz w:val="30"/>
          <w:szCs w:val="30"/>
        </w:rPr>
        <w:t>“</w:t>
      </w:r>
      <w:r w:rsidRPr="006B1C48">
        <w:rPr>
          <w:rFonts w:ascii="Angsana New" w:hAnsi="Angsana New"/>
          <w:sz w:val="30"/>
          <w:szCs w:val="30"/>
          <w:cs/>
        </w:rPr>
        <w:t>สินทรัพย์ไม่หมุนเวียนที่ถือไว้เพื่อขาย</w:t>
      </w:r>
      <w:r w:rsidRPr="006B1C48">
        <w:rPr>
          <w:rFonts w:ascii="Angsana New" w:hAnsi="Angsana New"/>
          <w:sz w:val="30"/>
          <w:szCs w:val="30"/>
        </w:rPr>
        <w:t xml:space="preserve">” </w:t>
      </w:r>
      <w:r w:rsidRPr="006B1C48">
        <w:rPr>
          <w:rFonts w:ascii="Angsana New" w:hAnsi="Angsana New"/>
          <w:sz w:val="30"/>
          <w:szCs w:val="30"/>
          <w:cs/>
        </w:rPr>
        <w:t>ในงบแสดงฐานะการเงินรวม ณ วันที่ 3</w:t>
      </w:r>
      <w:r w:rsidR="00612EB6" w:rsidRPr="006B1C48">
        <w:rPr>
          <w:rFonts w:ascii="Angsana New" w:hAnsi="Angsana New" w:hint="cs"/>
          <w:sz w:val="30"/>
          <w:szCs w:val="30"/>
          <w:cs/>
        </w:rPr>
        <w:t>0</w:t>
      </w:r>
      <w:r w:rsidRPr="006B1C48">
        <w:rPr>
          <w:rFonts w:ascii="Angsana New" w:hAnsi="Angsana New"/>
          <w:sz w:val="30"/>
          <w:szCs w:val="30"/>
          <w:cs/>
        </w:rPr>
        <w:t xml:space="preserve"> </w:t>
      </w:r>
      <w:r w:rsidR="00E61115" w:rsidRPr="006B1C48">
        <w:rPr>
          <w:rFonts w:ascii="Angsana New" w:hAnsi="Angsana New" w:hint="cs"/>
          <w:sz w:val="30"/>
          <w:szCs w:val="30"/>
          <w:cs/>
        </w:rPr>
        <w:t>กันย</w:t>
      </w:r>
      <w:r w:rsidR="00612EB6" w:rsidRPr="006B1C48">
        <w:rPr>
          <w:rFonts w:ascii="Angsana New" w:hAnsi="Angsana New" w:hint="cs"/>
          <w:sz w:val="30"/>
          <w:szCs w:val="30"/>
          <w:cs/>
        </w:rPr>
        <w:t>ายน</w:t>
      </w:r>
      <w:r w:rsidRPr="006B1C48">
        <w:rPr>
          <w:rFonts w:ascii="Angsana New" w:hAnsi="Angsana New"/>
          <w:sz w:val="30"/>
          <w:szCs w:val="30"/>
          <w:cs/>
        </w:rPr>
        <w:t xml:space="preserve"> 2563 และวัดมูลค่ารายการดังกล่าวด้วยมูลค่า</w:t>
      </w:r>
      <w:r w:rsidR="006B1C48" w:rsidRPr="006B1C48">
        <w:rPr>
          <w:rFonts w:ascii="Angsana New" w:hAnsi="Angsana New" w:hint="cs"/>
          <w:sz w:val="30"/>
          <w:szCs w:val="30"/>
          <w:cs/>
        </w:rPr>
        <w:t>ตามบัญชีใหม่ที่กล่าวถึงข้างต้น</w:t>
      </w:r>
      <w:r w:rsidRPr="006B1C48">
        <w:rPr>
          <w:rFonts w:ascii="Angsana New" w:hAnsi="Angsana New"/>
          <w:sz w:val="30"/>
          <w:szCs w:val="30"/>
          <w:cs/>
        </w:rPr>
        <w:t xml:space="preserve"> นอกจากนี้ ในการรายงานเกี่ยวกับข้อมูลทางการเงินที่สำคัญจำแนกตามส่วนงานดำเนินงาน เงินลงทุนดังกล่าวจัดอยู่ในส่วนงาน </w:t>
      </w:r>
      <w:r w:rsidRPr="006B1C48">
        <w:rPr>
          <w:rFonts w:ascii="Angsana New" w:hAnsi="Angsana New"/>
          <w:sz w:val="30"/>
          <w:szCs w:val="30"/>
        </w:rPr>
        <w:t>“</w:t>
      </w:r>
      <w:r w:rsidRPr="006B1C48">
        <w:rPr>
          <w:rFonts w:ascii="Angsana New" w:hAnsi="Angsana New"/>
          <w:sz w:val="30"/>
          <w:szCs w:val="30"/>
          <w:cs/>
        </w:rPr>
        <w:t>ผลิตภัณฑ์อื่น ๆ</w:t>
      </w:r>
      <w:r w:rsidRPr="006B1C48">
        <w:rPr>
          <w:rFonts w:ascii="Angsana New" w:hAnsi="Angsana New"/>
          <w:sz w:val="30"/>
          <w:szCs w:val="30"/>
        </w:rPr>
        <w:t>”</w:t>
      </w:r>
    </w:p>
    <w:p w:rsidR="006218A4" w:rsidRPr="006B1C48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3833" w:rsidRDefault="00D63833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B232F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2539" w:rsidRPr="00B232F5" w:rsidRDefault="00F92539" w:rsidP="006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612EB6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C5C8D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="00612EB6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D85259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B232F5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B232F5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2F5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B232F5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B232F5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B232F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2539" w:rsidRPr="00B232F5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F92539" w:rsidRPr="00B232F5" w:rsidRDefault="00612EB6" w:rsidP="006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F92539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C5C8D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="00F92539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D85259" w:rsidRPr="00B232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EE71FB" w:rsidRPr="008D6154" w:rsidTr="00B232F5">
        <w:tc>
          <w:tcPr>
            <w:tcW w:w="3394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B232F5" w:rsidRDefault="00B232F5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24,426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E71FB" w:rsidRPr="00B232F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B232F5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2F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B232F5">
              <w:rPr>
                <w:rFonts w:ascii="Angsana New" w:hAnsi="Angsana New"/>
                <w:sz w:val="30"/>
                <w:szCs w:val="30"/>
              </w:rPr>
              <w:t>,324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71FB" w:rsidRPr="00B232F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B232F5" w:rsidRDefault="00B232F5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22,483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461E38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14</w:t>
            </w:r>
            <w:r w:rsidRPr="00461E38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704</w:t>
            </w:r>
          </w:p>
        </w:tc>
      </w:tr>
      <w:tr w:rsidR="00562D7A" w:rsidRPr="008D6154" w:rsidTr="00055342">
        <w:tc>
          <w:tcPr>
            <w:tcW w:w="3394" w:type="dxa"/>
            <w:vAlign w:val="bottom"/>
          </w:tcPr>
          <w:p w:rsidR="00562D7A" w:rsidRPr="008D6154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7,478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7,478</w:t>
            </w:r>
          </w:p>
        </w:tc>
        <w:tc>
          <w:tcPr>
            <w:tcW w:w="283" w:type="dxa"/>
            <w:vAlign w:val="bottom"/>
          </w:tcPr>
          <w:p w:rsidR="00562D7A" w:rsidRPr="008D6154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62D7A" w:rsidRPr="00461E38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</w:tr>
      <w:tr w:rsidR="00562D7A" w:rsidRPr="008D6154" w:rsidTr="00055342">
        <w:tc>
          <w:tcPr>
            <w:tcW w:w="3394" w:type="dxa"/>
            <w:vAlign w:val="bottom"/>
          </w:tcPr>
          <w:p w:rsidR="00562D7A" w:rsidRPr="008D6154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62D7A" w:rsidRPr="00B232F5" w:rsidRDefault="00FB20F0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2D7A" w:rsidRPr="00B232F5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562D7A" w:rsidRPr="00B232F5" w:rsidRDefault="00FB20F0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6,629</w:t>
            </w:r>
          </w:p>
        </w:tc>
        <w:tc>
          <w:tcPr>
            <w:tcW w:w="283" w:type="dxa"/>
            <w:vAlign w:val="bottom"/>
          </w:tcPr>
          <w:p w:rsidR="00562D7A" w:rsidRPr="008D6154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62D7A" w:rsidRPr="00461E38" w:rsidRDefault="00562D7A" w:rsidP="0005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6,370</w:t>
            </w:r>
          </w:p>
        </w:tc>
      </w:tr>
      <w:tr w:rsidR="00426DB9" w:rsidRPr="008D6154" w:rsidTr="00B232F5">
        <w:tc>
          <w:tcPr>
            <w:tcW w:w="3394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B232F5" w:rsidRDefault="00562D7A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426DB9" w:rsidRPr="00B232F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26DB9" w:rsidRPr="00B232F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6DB9" w:rsidRPr="00B232F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426DB9" w:rsidRPr="00B232F5" w:rsidRDefault="00562D7A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</w:tr>
      <w:tr w:rsidR="00896472" w:rsidRPr="008D6154" w:rsidTr="00B232F5">
        <w:tc>
          <w:tcPr>
            <w:tcW w:w="3394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96472" w:rsidRPr="00B232F5" w:rsidRDefault="00562D7A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96472" w:rsidRPr="00B232F5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6472" w:rsidRPr="00B232F5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96472" w:rsidRPr="00B232F5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896472" w:rsidRPr="00B232F5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3,</w:t>
            </w:r>
            <w:r w:rsidR="00562D7A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83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96472" w:rsidRPr="00461E38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</w:tr>
      <w:tr w:rsidR="009F2EFC" w:rsidRPr="008D6154" w:rsidTr="00B232F5">
        <w:tc>
          <w:tcPr>
            <w:tcW w:w="3394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F2EFC" w:rsidRPr="00B232F5" w:rsidRDefault="00B232F5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3,</w:t>
            </w:r>
            <w:r w:rsidR="00562D7A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2EFC" w:rsidRPr="00B232F5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9F2EFC" w:rsidRPr="00B232F5" w:rsidRDefault="00B232F5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3,</w:t>
            </w:r>
            <w:r w:rsidR="00562D7A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</w:tr>
      <w:tr w:rsidR="0034624B" w:rsidRPr="008D6154" w:rsidTr="00B232F5">
        <w:tc>
          <w:tcPr>
            <w:tcW w:w="3394" w:type="dxa"/>
            <w:vAlign w:val="bottom"/>
          </w:tcPr>
          <w:p w:rsidR="0034624B" w:rsidRPr="008D6154" w:rsidRDefault="0034624B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34624B" w:rsidRPr="00B232F5" w:rsidRDefault="0034624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2</w:t>
            </w:r>
            <w:r w:rsidR="00B232F5" w:rsidRPr="00B232F5">
              <w:rPr>
                <w:rFonts w:ascii="Angsana New" w:hAnsi="Angsana New"/>
                <w:sz w:val="30"/>
                <w:szCs w:val="30"/>
              </w:rPr>
              <w:t>,569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4624B" w:rsidRPr="00B232F5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24B" w:rsidRPr="00B232F5" w:rsidRDefault="0034624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4624B" w:rsidRPr="00B232F5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34624B" w:rsidRPr="00B232F5" w:rsidRDefault="0034624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2,</w:t>
            </w:r>
            <w:r w:rsidR="00B232F5" w:rsidRPr="00B232F5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3" w:type="dxa"/>
            <w:vAlign w:val="bottom"/>
          </w:tcPr>
          <w:p w:rsidR="0034624B" w:rsidRPr="008D6154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4624B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</w:tr>
      <w:tr w:rsidR="009F2EFC" w:rsidRPr="008D6154" w:rsidTr="00B232F5">
        <w:tc>
          <w:tcPr>
            <w:tcW w:w="3394" w:type="dxa"/>
            <w:vAlign w:val="bottom"/>
          </w:tcPr>
          <w:p w:rsidR="009F2EFC" w:rsidRPr="00571501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B232F5" w:rsidRDefault="00B232F5" w:rsidP="00F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4,</w:t>
            </w:r>
            <w:r w:rsidR="00FB20F0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B232F5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B232F5">
              <w:rPr>
                <w:rFonts w:ascii="Angsana New" w:hAnsi="Angsana New"/>
                <w:sz w:val="30"/>
                <w:szCs w:val="30"/>
              </w:rPr>
              <w:t>,</w:t>
            </w:r>
            <w:r w:rsidRPr="00B232F5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B232F5" w:rsidRDefault="00FB20F0" w:rsidP="00F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2EFC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2</w:t>
            </w:r>
            <w:r w:rsidR="009F2EFC" w:rsidRPr="0034624B">
              <w:rPr>
                <w:rFonts w:ascii="Angsana New" w:hAnsi="Angsana New"/>
                <w:sz w:val="30"/>
                <w:szCs w:val="30"/>
              </w:rPr>
              <w:t>,</w:t>
            </w:r>
            <w:r w:rsidRPr="0034624B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9F2EFC" w:rsidRPr="008D6154" w:rsidTr="00B232F5">
        <w:tc>
          <w:tcPr>
            <w:tcW w:w="3394" w:type="dxa"/>
            <w:vAlign w:val="bottom"/>
          </w:tcPr>
          <w:p w:rsidR="009F2EFC" w:rsidRPr="008D6154" w:rsidRDefault="009F2EFC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B232F5" w:rsidRDefault="007A5FA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5</w:t>
            </w:r>
            <w:r w:rsidR="00B232F5" w:rsidRPr="00B232F5">
              <w:rPr>
                <w:rFonts w:ascii="Angsana New" w:hAnsi="Angsana New"/>
                <w:sz w:val="30"/>
                <w:szCs w:val="30"/>
              </w:rPr>
              <w:t>8,114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B232F5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53,733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2EFC" w:rsidRPr="00B232F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B232F5" w:rsidRDefault="007A5FA3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2F5">
              <w:rPr>
                <w:rFonts w:ascii="Angsana New" w:hAnsi="Angsana New"/>
                <w:sz w:val="30"/>
                <w:szCs w:val="30"/>
              </w:rPr>
              <w:t>55,</w:t>
            </w:r>
            <w:r w:rsidR="00B232F5" w:rsidRPr="00B232F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52,717</w:t>
            </w:r>
          </w:p>
        </w:tc>
      </w:tr>
    </w:tbl>
    <w:p w:rsidR="00085D4A" w:rsidRPr="008C1C0D" w:rsidRDefault="00085D4A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612EB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2E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5C8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12EB6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8C1C0D" w:rsidRPr="004F5042" w:rsidTr="00B049DA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C1C0D" w:rsidRPr="003B6B31" w:rsidRDefault="003B6B31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31">
              <w:rPr>
                <w:rFonts w:ascii="Angsana New" w:hAnsi="Angsana New" w:cs="Angsana New"/>
                <w:sz w:val="30"/>
                <w:szCs w:val="30"/>
              </w:rPr>
              <w:t>961,300</w:t>
            </w:r>
            <w:r w:rsidR="008C1C0D" w:rsidRPr="003B6B31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E6689" w:rsidRPr="004F5042" w:rsidTr="00B049DA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8E6689" w:rsidRPr="003B6B31" w:rsidRDefault="008E6689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31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9834CA" w:rsidRPr="003B6B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13</w:t>
            </w:r>
            <w:r w:rsidRPr="003B6B3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3B6B31" w:rsidRPr="003B6B31">
              <w:rPr>
                <w:rFonts w:ascii="Angsana New" w:hAnsi="Angsana New" w:cs="Angsana New"/>
                <w:sz w:val="30"/>
                <w:szCs w:val="30"/>
              </w:rPr>
              <w:t>768</w:t>
            </w:r>
            <w:r w:rsidRPr="003B6B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8E6689" w:rsidRPr="008C1C0D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6689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E6689" w:rsidRPr="003B6B31" w:rsidRDefault="003B6B31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31">
              <w:rPr>
                <w:rFonts w:ascii="Angsana New" w:hAnsi="Angsana New" w:cs="Angsana New"/>
                <w:sz w:val="30"/>
                <w:szCs w:val="30"/>
              </w:rPr>
              <w:t>947,532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980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E6689" w:rsidRPr="003B6B31" w:rsidRDefault="008E6689" w:rsidP="00996D7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31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6309EB">
              <w:rPr>
                <w:rFonts w:ascii="Angsana New" w:hAnsi="Angsana New" w:cs="Angsana New"/>
                <w:sz w:val="30"/>
                <w:szCs w:val="30"/>
              </w:rPr>
              <w:t>378,070</w:t>
            </w:r>
            <w:r w:rsidRPr="003B6B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605,685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1C0D" w:rsidRPr="004F5042" w:rsidTr="008C1C0D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3B6B31" w:rsidRDefault="003B6B31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B31">
              <w:rPr>
                <w:rFonts w:ascii="Angsana New" w:hAnsi="Angsana New" w:cs="Angsana New"/>
                <w:sz w:val="30"/>
                <w:szCs w:val="30"/>
              </w:rPr>
              <w:t>569,46</w:t>
            </w:r>
            <w:r w:rsidR="006309E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375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F4A48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A90CCA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0E1B19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699,</w:t>
      </w:r>
      <w:r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6.5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="006B1C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ครบกำหนดไถ่ถอน</w:t>
      </w:r>
      <w:r w:rsidR="006B1C48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0E1B19">
        <w:rPr>
          <w:rFonts w:ascii="Angsana New" w:hAnsi="Angsana New" w:cs="Angsana New"/>
          <w:sz w:val="30"/>
          <w:szCs w:val="30"/>
        </w:rPr>
        <w:t xml:space="preserve">2563 </w:t>
      </w:r>
      <w:r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0E1B19">
        <w:rPr>
          <w:rFonts w:ascii="Angsana New" w:hAnsi="Angsana New" w:cs="Angsana New"/>
          <w:sz w:val="30"/>
          <w:szCs w:val="30"/>
        </w:rPr>
        <w:t>4:1</w:t>
      </w:r>
    </w:p>
    <w:p w:rsidR="00EF4A48" w:rsidRPr="000A3D0E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="00A90CCA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C1316E">
        <w:rPr>
          <w:rFonts w:ascii="Angsana New" w:hAnsi="Angsana New" w:cs="Angsana New"/>
          <w:sz w:val="30"/>
          <w:szCs w:val="30"/>
          <w:cs/>
        </w:rPr>
        <w:t>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A90CCA" w:rsidRP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0CCA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12 มิถุนายน 2563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และมีหลักประกันบางส่วนให้แก่ผู้ลงทุนสถาบันจำนวน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581</w:t>
      </w:r>
      <w:r w:rsidRPr="00A90CCA">
        <w:rPr>
          <w:rFonts w:ascii="Angsana New" w:eastAsia="Calibri" w:hAnsi="Angsana New"/>
          <w:sz w:val="30"/>
          <w:szCs w:val="30"/>
          <w:cs/>
        </w:rPr>
        <w:t>,</w:t>
      </w:r>
      <w:r w:rsidRPr="00A90CCA">
        <w:rPr>
          <w:rFonts w:ascii="Angsana New" w:eastAsia="Calibri" w:hAnsi="Angsana New" w:hint="cs"/>
          <w:sz w:val="30"/>
          <w:szCs w:val="30"/>
          <w:cs/>
        </w:rPr>
        <w:t>1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00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A90CCA">
        <w:rPr>
          <w:rFonts w:ascii="Angsana New" w:eastAsia="Calibri" w:hAnsi="Angsana New" w:hint="cs"/>
          <w:sz w:val="30"/>
          <w:szCs w:val="30"/>
          <w:cs/>
        </w:rPr>
        <w:t>บาท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7</w:t>
      </w:r>
      <w:r w:rsidRPr="00A90CCA">
        <w:rPr>
          <w:rFonts w:ascii="Angsana New" w:eastAsia="Calibri" w:hAnsi="Angsana New"/>
          <w:sz w:val="30"/>
          <w:szCs w:val="30"/>
          <w:cs/>
        </w:rPr>
        <w:t>.</w:t>
      </w:r>
      <w:r w:rsidRPr="00A90CCA">
        <w:rPr>
          <w:rFonts w:ascii="Angsana New" w:eastAsia="Calibri" w:hAnsi="Angsana New" w:hint="cs"/>
          <w:sz w:val="30"/>
          <w:szCs w:val="30"/>
          <w:cs/>
        </w:rPr>
        <w:t>2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5 </w:t>
      </w:r>
      <w:r w:rsidRPr="00A90CCA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A90CCA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12 มิถุนายน 2565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4:1</w:t>
      </w:r>
      <w:r w:rsidRPr="00A90CCA">
        <w:rPr>
          <w:rFonts w:ascii="Angsana New" w:eastAsia="Calibri" w:hAnsi="Angsana New" w:hint="cs"/>
          <w:sz w:val="30"/>
          <w:szCs w:val="30"/>
          <w:cs/>
        </w:rPr>
        <w:t xml:space="preserve"> หุ้นกู้นี้ค้ำประกันโดย</w:t>
      </w:r>
      <w:r w:rsidR="006B1C48">
        <w:rPr>
          <w:rFonts w:ascii="Angsana New" w:eastAsia="Calibri" w:hAnsi="Angsana New" w:hint="cs"/>
          <w:sz w:val="30"/>
          <w:szCs w:val="30"/>
          <w:cs/>
        </w:rPr>
        <w:t xml:space="preserve">หุ้นสามัญของ </w:t>
      </w:r>
      <w:r w:rsidR="006B1C48">
        <w:rPr>
          <w:rFonts w:ascii="Angsana New" w:eastAsia="Calibri" w:hAnsi="Angsana New"/>
          <w:sz w:val="30"/>
          <w:szCs w:val="30"/>
        </w:rPr>
        <w:t xml:space="preserve">ECF-P </w:t>
      </w:r>
      <w:r w:rsidR="006B1C48">
        <w:rPr>
          <w:rFonts w:ascii="Angsana New" w:eastAsia="Calibri" w:hAnsi="Angsana New"/>
          <w:sz w:val="30"/>
          <w:szCs w:val="30"/>
          <w:cs/>
        </w:rPr>
        <w:t xml:space="preserve">ที่บริษัทถืออยู่จำนวน </w:t>
      </w:r>
      <w:r w:rsidR="006B1C48">
        <w:rPr>
          <w:rFonts w:ascii="Angsana New" w:eastAsia="Calibri" w:hAnsi="Angsana New"/>
          <w:sz w:val="30"/>
          <w:szCs w:val="30"/>
        </w:rPr>
        <w:t xml:space="preserve">38,947,722 </w:t>
      </w:r>
      <w:r w:rsidR="006B1C48">
        <w:rPr>
          <w:rFonts w:ascii="Angsana New" w:eastAsia="Calibri" w:hAnsi="Angsana New"/>
          <w:sz w:val="30"/>
          <w:szCs w:val="30"/>
          <w:cs/>
        </w:rPr>
        <w:t>หุ้น</w:t>
      </w: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E60606">
        <w:rPr>
          <w:rFonts w:ascii="Angsana New" w:hAnsi="Angsana New" w:hint="cs"/>
          <w:sz w:val="30"/>
          <w:szCs w:val="30"/>
          <w:cs/>
        </w:rPr>
        <w:t>และเก้า</w:t>
      </w:r>
      <w:r w:rsidR="00371E17">
        <w:rPr>
          <w:rFonts w:ascii="Angsana New" w:hAnsi="Angsana New" w:hint="cs"/>
          <w:sz w:val="30"/>
          <w:szCs w:val="30"/>
          <w:cs/>
        </w:rPr>
        <w:t>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</w:t>
      </w:r>
      <w:r w:rsidR="00371E17">
        <w:rPr>
          <w:rFonts w:ascii="Angsana New" w:hAnsi="Angsana New" w:hint="cs"/>
          <w:sz w:val="30"/>
          <w:szCs w:val="30"/>
          <w:cs/>
        </w:rPr>
        <w:t>0</w:t>
      </w:r>
      <w:r w:rsidR="006B4EC9">
        <w:rPr>
          <w:rFonts w:ascii="Angsana New" w:hAnsi="Angsana New" w:hint="cs"/>
          <w:sz w:val="30"/>
          <w:szCs w:val="30"/>
          <w:cs/>
        </w:rPr>
        <w:t xml:space="preserve"> </w:t>
      </w:r>
      <w:r w:rsidR="00E60606">
        <w:rPr>
          <w:rFonts w:ascii="Angsana New" w:hAnsi="Angsana New" w:hint="cs"/>
          <w:sz w:val="30"/>
          <w:szCs w:val="30"/>
          <w:cs/>
        </w:rPr>
        <w:t>กันย</w:t>
      </w:r>
      <w:r w:rsidR="00371E17">
        <w:rPr>
          <w:rFonts w:ascii="Angsana New" w:hAnsi="Angsana New" w:hint="cs"/>
          <w:sz w:val="30"/>
          <w:szCs w:val="30"/>
          <w:cs/>
        </w:rPr>
        <w:t>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C45966">
        <w:rPr>
          <w:rFonts w:ascii="Angsana New" w:hAnsi="Angsana New"/>
          <w:sz w:val="30"/>
          <w:szCs w:val="30"/>
        </w:rPr>
        <w:t>3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8F4BC4"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4704E" w:rsidRPr="002E3EED" w:rsidTr="008F4BC4">
        <w:trPr>
          <w:tblHeader/>
        </w:trPr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D73D5E" w:rsidRPr="002E3EED" w:rsidTr="000078D2">
        <w:tc>
          <w:tcPr>
            <w:tcW w:w="5211" w:type="dxa"/>
            <w:vAlign w:val="bottom"/>
          </w:tcPr>
          <w:p w:rsidR="00D73D5E" w:rsidRPr="002E3EED" w:rsidRDefault="00D73D5E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08182C" w:rsidRDefault="00E25E0A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4,721</w:t>
            </w:r>
            <w:r w:rsidR="00D73D5E"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73D5E"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07C6A"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D73D5E" w:rsidRPr="00E53F4F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D73D5E" w:rsidRPr="00E53F4F" w:rsidRDefault="00D02ACD" w:rsidP="003808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3</w:t>
            </w:r>
            <w:r w:rsidR="00D73D5E" w:rsidRPr="00E53F4F">
              <w:rPr>
                <w:rFonts w:ascii="Angsana New" w:hAnsi="Angsana New"/>
                <w:sz w:val="30"/>
                <w:szCs w:val="30"/>
              </w:rPr>
              <w:t>,</w:t>
            </w:r>
            <w:r w:rsidRPr="00E53F4F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83" w:type="dxa"/>
            <w:vAlign w:val="bottom"/>
          </w:tcPr>
          <w:p w:rsidR="00D73D5E" w:rsidRPr="00E53F4F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E53F4F" w:rsidRDefault="00E25E0A" w:rsidP="00E25E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2,110</w:t>
            </w:r>
            <w:r w:rsidR="00D73D5E"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73D5E" w:rsidRPr="00E53F4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4" w:type="dxa"/>
            <w:vAlign w:val="bottom"/>
          </w:tcPr>
          <w:p w:rsidR="00D73D5E" w:rsidRPr="0008182C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D02ACD" w:rsidRDefault="00D73D5E" w:rsidP="00BD57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ACD">
              <w:rPr>
                <w:rFonts w:ascii="Angsana New" w:hAnsi="Angsana New"/>
                <w:sz w:val="30"/>
                <w:szCs w:val="30"/>
              </w:rPr>
              <w:t>3,</w:t>
            </w:r>
            <w:r w:rsidR="00D02ACD" w:rsidRPr="00D02AC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E25E0A" w:rsidRPr="002E3EED" w:rsidTr="000078D2">
        <w:tc>
          <w:tcPr>
            <w:tcW w:w="5211" w:type="dxa"/>
            <w:vAlign w:val="bottom"/>
          </w:tcPr>
          <w:p w:rsidR="00E25E0A" w:rsidRPr="002E3EED" w:rsidRDefault="00E25E0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25E0A" w:rsidRPr="0008182C" w:rsidRDefault="00D02B9F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  <w:r w:rsidR="00E25E0A"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5E0A"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E25E0A" w:rsidRPr="00E53F4F" w:rsidRDefault="00E25E0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E25E0A" w:rsidRPr="00E53F4F" w:rsidRDefault="00E25E0A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83" w:type="dxa"/>
            <w:vAlign w:val="bottom"/>
          </w:tcPr>
          <w:p w:rsidR="00E25E0A" w:rsidRPr="00E53F4F" w:rsidRDefault="00E25E0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25E0A" w:rsidRPr="00E53F4F" w:rsidRDefault="00D02B9F" w:rsidP="00E25E0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  <w:r w:rsidR="00E25E0A"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5E0A" w:rsidRPr="00E53F4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4" w:type="dxa"/>
            <w:vAlign w:val="bottom"/>
          </w:tcPr>
          <w:p w:rsidR="00E25E0A" w:rsidRPr="0008182C" w:rsidRDefault="00E25E0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E25E0A" w:rsidRPr="00D02ACD" w:rsidRDefault="00E25E0A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ACD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D02B9F" w:rsidRPr="002E3EED" w:rsidTr="00085D4A">
        <w:tc>
          <w:tcPr>
            <w:tcW w:w="5211" w:type="dxa"/>
            <w:vAlign w:val="bottom"/>
          </w:tcPr>
          <w:p w:rsidR="00D02B9F" w:rsidRPr="002E3EED" w:rsidRDefault="00D02B9F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02B9F" w:rsidRPr="00E53F4F" w:rsidRDefault="00D02B9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4,422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02B9F" w:rsidRPr="00E53F4F" w:rsidRDefault="00D02B9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02B9F" w:rsidRPr="0008182C" w:rsidRDefault="00D02B9F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08182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182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82C">
              <w:rPr>
                <w:rFonts w:ascii="Angsana New" w:hAnsi="Angsana New"/>
                <w:sz w:val="30"/>
                <w:szCs w:val="30"/>
              </w:rPr>
              <w:t>724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D02B9F" w:rsidRPr="0008182C" w:rsidRDefault="00D02B9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02B9F" w:rsidRPr="00E53F4F" w:rsidRDefault="00D02B9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1,444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02B9F" w:rsidRPr="0008182C" w:rsidRDefault="00D02B9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02B9F" w:rsidRPr="0008182C" w:rsidRDefault="00D02B9F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182C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82C">
              <w:rPr>
                <w:rFonts w:ascii="Angsana New" w:hAnsi="Angsana New"/>
                <w:sz w:val="30"/>
                <w:szCs w:val="30"/>
              </w:rPr>
              <w:t>430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53F4F" w:rsidRPr="002E3EED" w:rsidTr="00085D4A">
        <w:tc>
          <w:tcPr>
            <w:tcW w:w="5211" w:type="dxa"/>
            <w:vAlign w:val="bottom"/>
          </w:tcPr>
          <w:p w:rsidR="00E53F4F" w:rsidRPr="002E3EED" w:rsidRDefault="00E53F4F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1,448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E53F4F" w:rsidRDefault="00E53F4F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E53F4F" w:rsidRPr="00E53F4F" w:rsidRDefault="00E53F4F" w:rsidP="00D6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:rsidR="00E53F4F" w:rsidRPr="00E53F4F" w:rsidRDefault="00E53F4F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666"/>
              </w:tabs>
              <w:spacing w:line="240" w:lineRule="auto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1,448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D02ACD" w:rsidRDefault="00E53F4F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AC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E53F4F" w:rsidRPr="002E3EED" w:rsidTr="000078D2">
        <w:tc>
          <w:tcPr>
            <w:tcW w:w="5211" w:type="dxa"/>
            <w:vAlign w:val="bottom"/>
          </w:tcPr>
          <w:p w:rsidR="00E53F4F" w:rsidRPr="002E3EED" w:rsidRDefault="00E53F4F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53F4F" w:rsidRPr="00E53F4F" w:rsidRDefault="00E53F4F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84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E53F4F" w:rsidRPr="00E53F4F" w:rsidRDefault="00E53F4F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3,989</w:t>
            </w:r>
          </w:p>
        </w:tc>
        <w:tc>
          <w:tcPr>
            <w:tcW w:w="283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53F4F" w:rsidRPr="00D02ACD" w:rsidRDefault="00E53F4F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2ACD">
              <w:rPr>
                <w:rFonts w:ascii="Angsana New" w:hAnsi="Angsana New"/>
                <w:sz w:val="30"/>
                <w:szCs w:val="30"/>
              </w:rPr>
              <w:t>3,798</w:t>
            </w:r>
          </w:p>
        </w:tc>
      </w:tr>
      <w:tr w:rsidR="00E53F4F" w:rsidRPr="002E3EED" w:rsidTr="000078D2">
        <w:tc>
          <w:tcPr>
            <w:tcW w:w="5211" w:type="dxa"/>
            <w:vAlign w:val="bottom"/>
          </w:tcPr>
          <w:p w:rsidR="00E53F4F" w:rsidRPr="002E3EED" w:rsidRDefault="00E53F4F" w:rsidP="003E173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309E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6309EB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6309E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309EB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="00B52FDC" w:rsidRPr="006309EB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6309E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B52FDC" w:rsidRPr="006309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1,114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E53F4F" w:rsidRPr="00E53F4F" w:rsidRDefault="00E53F4F" w:rsidP="0037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E53F4F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  <w:r w:rsidRPr="00E53F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D02ACD" w:rsidRDefault="00E53F4F" w:rsidP="00D0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2A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D02AC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D02ACD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  <w:r w:rsidRPr="00D02A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53F4F" w:rsidRPr="002E3EED" w:rsidTr="000078D2">
        <w:tc>
          <w:tcPr>
            <w:tcW w:w="5211" w:type="dxa"/>
            <w:vAlign w:val="bottom"/>
          </w:tcPr>
          <w:p w:rsidR="00E53F4F" w:rsidRPr="002E3EED" w:rsidRDefault="00E53F4F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</w:t>
            </w:r>
            <w:r w:rsidRPr="00A5654A">
              <w:rPr>
                <w:rFonts w:ascii="Angsana New" w:hAnsi="Angsana New" w:hint="cs"/>
                <w:sz w:val="30"/>
                <w:szCs w:val="30"/>
                <w:cs/>
              </w:rPr>
              <w:t>บัญชีเพิ่มขึ้น (ลดลง)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E53F4F" w:rsidRPr="00E53F4F" w:rsidRDefault="00E53F4F" w:rsidP="0037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E53F4F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E53F4F">
              <w:rPr>
                <w:rFonts w:ascii="Angsana New" w:hAnsi="Angsana New"/>
                <w:sz w:val="30"/>
                <w:szCs w:val="30"/>
              </w:rPr>
              <w:t>136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53F4F" w:rsidRPr="00E53F4F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D02ACD" w:rsidRDefault="00E53F4F" w:rsidP="00D0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2A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D02AC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D02A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136)</w:t>
            </w:r>
          </w:p>
        </w:tc>
      </w:tr>
      <w:tr w:rsidR="00C4704E" w:rsidRPr="002E3EED" w:rsidTr="000078D2">
        <w:tc>
          <w:tcPr>
            <w:tcW w:w="5211" w:type="dxa"/>
            <w:vAlign w:val="bottom"/>
          </w:tcPr>
          <w:p w:rsidR="004708EE" w:rsidRPr="002E3EED" w:rsidRDefault="004708E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</w:t>
            </w:r>
            <w:r w:rsidR="00D02AC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E53F4F" w:rsidRDefault="00E25E0A" w:rsidP="00BD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84" w:type="dxa"/>
            <w:vAlign w:val="bottom"/>
          </w:tcPr>
          <w:p w:rsidR="004708EE" w:rsidRPr="00E53F4F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E53F4F" w:rsidRDefault="00C4704E" w:rsidP="00D02A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3</w:t>
            </w:r>
            <w:r w:rsidR="00CD410B" w:rsidRPr="00E53F4F">
              <w:rPr>
                <w:rFonts w:ascii="Angsana New" w:hAnsi="Angsana New"/>
                <w:sz w:val="30"/>
                <w:szCs w:val="30"/>
              </w:rPr>
              <w:t>,</w:t>
            </w:r>
            <w:r w:rsidR="00D02ACD" w:rsidRPr="00E53F4F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83" w:type="dxa"/>
            <w:vAlign w:val="bottom"/>
          </w:tcPr>
          <w:p w:rsidR="004708EE" w:rsidRPr="00E53F4F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E53F4F" w:rsidRDefault="00D73D5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1,</w:t>
            </w:r>
            <w:r w:rsidR="00E53F4F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84" w:type="dxa"/>
            <w:vAlign w:val="bottom"/>
          </w:tcPr>
          <w:p w:rsidR="004708EE" w:rsidRPr="00E60606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D02ACD" w:rsidRDefault="00C4704E" w:rsidP="00D02A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2ACD">
              <w:rPr>
                <w:rFonts w:ascii="Angsana New" w:hAnsi="Angsana New"/>
                <w:sz w:val="30"/>
                <w:szCs w:val="30"/>
              </w:rPr>
              <w:t>3</w:t>
            </w:r>
            <w:r w:rsidR="00CD410B" w:rsidRPr="00D02ACD">
              <w:rPr>
                <w:rFonts w:ascii="Angsana New" w:hAnsi="Angsana New"/>
                <w:sz w:val="30"/>
                <w:szCs w:val="30"/>
              </w:rPr>
              <w:t>,</w:t>
            </w:r>
            <w:r w:rsidR="00D02ACD" w:rsidRPr="00D02ACD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C4704E" w:rsidRPr="002E3EED" w:rsidTr="00167493">
        <w:tc>
          <w:tcPr>
            <w:tcW w:w="5211" w:type="dxa"/>
            <w:vAlign w:val="bottom"/>
          </w:tcPr>
          <w:p w:rsidR="00167493" w:rsidRPr="002E3EED" w:rsidRDefault="0016749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6309EB" w:rsidRDefault="006309EB">
      <w:r>
        <w:br w:type="page"/>
      </w: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2E3EED" w:rsidRDefault="00E6060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371E17">
              <w:rPr>
                <w:rFonts w:ascii="Angsana New" w:hAnsi="Angsana New" w:hint="cs"/>
                <w:sz w:val="30"/>
                <w:szCs w:val="30"/>
                <w:cs/>
              </w:rPr>
              <w:t>เดือน (</w:t>
            </w:r>
            <w:r w:rsidR="00371E17"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371E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7,025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10,719</w:t>
            </w:r>
          </w:p>
        </w:tc>
        <w:tc>
          <w:tcPr>
            <w:tcW w:w="283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10,908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374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D02B9F">
              <w:rPr>
                <w:rFonts w:ascii="Angsana New" w:hAnsi="Angsana New"/>
                <w:sz w:val="30"/>
                <w:szCs w:val="30"/>
              </w:rPr>
              <w:t>730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2,648</w:t>
            </w:r>
          </w:p>
        </w:tc>
        <w:tc>
          <w:tcPr>
            <w:tcW w:w="283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D02B9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53F4F" w:rsidRPr="00E53F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33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02B9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02B9F">
              <w:rPr>
                <w:rFonts w:ascii="Angsana New" w:hAnsi="Angsana New"/>
                <w:sz w:val="30"/>
                <w:szCs w:val="30"/>
              </w:rPr>
              <w:t>545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08182C">
              <w:rPr>
                <w:rFonts w:ascii="Angsana New" w:hAnsi="Angsana New"/>
                <w:sz w:val="30"/>
                <w:szCs w:val="30"/>
              </w:rPr>
              <w:t xml:space="preserve">  2,102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08182C" w:rsidRDefault="00E53F4F" w:rsidP="00D0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="00D02B9F">
              <w:rPr>
                <w:rFonts w:ascii="Angsana New" w:hAnsi="Angsana New"/>
                <w:sz w:val="30"/>
                <w:szCs w:val="30"/>
              </w:rPr>
              <w:t xml:space="preserve">  4</w:t>
            </w:r>
            <w:r w:rsidRPr="00E53F4F">
              <w:rPr>
                <w:rFonts w:ascii="Angsana New" w:hAnsi="Angsana New"/>
                <w:sz w:val="30"/>
                <w:szCs w:val="30"/>
              </w:rPr>
              <w:t>,</w:t>
            </w:r>
            <w:r w:rsidR="00D02B9F">
              <w:rPr>
                <w:rFonts w:ascii="Angsana New" w:hAnsi="Angsana New"/>
                <w:sz w:val="30"/>
                <w:szCs w:val="30"/>
              </w:rPr>
              <w:t>209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E53F4F" w:rsidRPr="0008182C" w:rsidRDefault="0008182C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53F4F" w:rsidRPr="000818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3F4F"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3F4F" w:rsidRPr="0008182C">
              <w:rPr>
                <w:rFonts w:ascii="Angsana New" w:hAnsi="Angsana New"/>
                <w:sz w:val="30"/>
                <w:szCs w:val="30"/>
              </w:rPr>
              <w:t>1,679</w:t>
            </w:r>
            <w:r w:rsidR="00E53F4F"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  </w:t>
            </w:r>
            <w:r w:rsidR="0008182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8182C">
              <w:rPr>
                <w:rFonts w:ascii="Angsana New" w:hAnsi="Angsana New"/>
                <w:sz w:val="30"/>
                <w:szCs w:val="30"/>
              </w:rPr>
              <w:t>62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A65F2E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5F2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sz w:val="30"/>
                <w:szCs w:val="30"/>
              </w:rPr>
              <w:t xml:space="preserve">  3,201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E53F4F" w:rsidRPr="00A65F2E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5F2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278"/>
                <w:tab w:val="left" w:pos="608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82C">
              <w:rPr>
                <w:rFonts w:ascii="Angsana New" w:hAnsi="Angsana New"/>
                <w:sz w:val="30"/>
                <w:szCs w:val="30"/>
                <w:cs/>
              </w:rPr>
              <w:t xml:space="preserve">( </w:t>
            </w:r>
            <w:r w:rsidRPr="0008182C">
              <w:rPr>
                <w:rFonts w:ascii="Angsana New" w:hAnsi="Angsana New"/>
                <w:sz w:val="30"/>
                <w:szCs w:val="30"/>
              </w:rPr>
              <w:t xml:space="preserve">  3,201</w:t>
            </w:r>
            <w:r w:rsidRPr="000818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A65F2E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5F2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11,203</w:t>
            </w: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10,744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3,881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3F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53F4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629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="000818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182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82C">
              <w:rPr>
                <w:rFonts w:ascii="Angsana New" w:hAnsi="Angsana New"/>
                <w:sz w:val="30"/>
                <w:szCs w:val="30"/>
              </w:rPr>
              <w:t>547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3,881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5"/>
              </w:tabs>
              <w:spacing w:line="240" w:lineRule="auto"/>
              <w:ind w:left="-108" w:right="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="000818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5F2E">
              <w:rPr>
                <w:rFonts w:ascii="Angsana New" w:hAnsi="Angsana New"/>
                <w:sz w:val="30"/>
                <w:szCs w:val="30"/>
              </w:rPr>
              <w:t>547</w:t>
            </w:r>
            <w:r w:rsidRPr="000818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08182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93" w:type="dxa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3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10,796</w:t>
            </w:r>
          </w:p>
        </w:tc>
        <w:tc>
          <w:tcPr>
            <w:tcW w:w="283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F4F">
              <w:rPr>
                <w:rFonts w:ascii="Angsana New" w:hAnsi="Angsana New"/>
                <w:sz w:val="30"/>
                <w:szCs w:val="30"/>
              </w:rPr>
              <w:t>5,949</w:t>
            </w:r>
          </w:p>
        </w:tc>
        <w:tc>
          <w:tcPr>
            <w:tcW w:w="284" w:type="dxa"/>
            <w:vAlign w:val="bottom"/>
          </w:tcPr>
          <w:p w:rsidR="00E53F4F" w:rsidRPr="0008182C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40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10,337</w:t>
            </w: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E53F4F" w:rsidRPr="00A65F2E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53F4F" w:rsidRPr="00E53F4F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53F4F" w:rsidRPr="00A65F2E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3F4F" w:rsidRPr="002E3EED" w:rsidTr="00DD4012">
        <w:tc>
          <w:tcPr>
            <w:tcW w:w="5211" w:type="dxa"/>
            <w:vAlign w:val="bottom"/>
          </w:tcPr>
          <w:p w:rsidR="00E53F4F" w:rsidRPr="002E3EED" w:rsidRDefault="00E53F4F" w:rsidP="00DD401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3F4F" w:rsidRPr="00E53F4F" w:rsidRDefault="00E53F4F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83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E53F4F" w:rsidRPr="00E53F4F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3F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E53F4F" w:rsidRPr="00E60606" w:rsidRDefault="00E53F4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E53F4F" w:rsidRPr="00A65F2E" w:rsidRDefault="00E53F4F" w:rsidP="0008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5F2E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EB3FB1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E60606">
        <w:rPr>
          <w:rFonts w:ascii="Angsana New" w:hAnsi="Angsana New" w:hint="cs"/>
          <w:sz w:val="30"/>
          <w:szCs w:val="30"/>
          <w:cs/>
        </w:rPr>
        <w:t>กันย</w:t>
      </w:r>
      <w:r w:rsidR="00EB3FB1">
        <w:rPr>
          <w:rFonts w:ascii="Angsana New" w:hAnsi="Angsana New" w:hint="cs"/>
          <w:sz w:val="30"/>
          <w:szCs w:val="30"/>
          <w:cs/>
        </w:rPr>
        <w:t>ายน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905690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2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EB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E606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E606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94594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94594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430A58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EF764E" w:rsidRDefault="009459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53735">
              <w:rPr>
                <w:rFonts w:ascii="Angsana New" w:hAnsi="Angsana New"/>
                <w:sz w:val="30"/>
                <w:szCs w:val="30"/>
                <w:cs/>
              </w:rPr>
              <w:t>เผื่อ</w:t>
            </w:r>
            <w:r w:rsidRPr="00253735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</w:t>
            </w:r>
            <w:r w:rsidR="00D630BB" w:rsidRPr="0025373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630BB" w:rsidRPr="0025373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630BB" w:rsidRPr="0025373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430A58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430A58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9459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430A58" w:rsidRDefault="009459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4594E" w:rsidRPr="00303185" w:rsidRDefault="009459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5,658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4594E" w:rsidRPr="0094594E" w:rsidRDefault="0094594E" w:rsidP="00D73D5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5,658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94594E" w:rsidRPr="00430A58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94594E" w:rsidRPr="008D6154" w:rsidRDefault="009459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8D6154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4594E" w:rsidRPr="008D6154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94E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2,754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303185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2,754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430A58" w:rsidRDefault="0094594E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594E" w:rsidRPr="00303185" w:rsidRDefault="0094594E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  <w:tr w:rsidR="0094594E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4594E" w:rsidRPr="008D6154" w:rsidRDefault="009459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594E" w:rsidRPr="0094594E" w:rsidRDefault="0094594E" w:rsidP="009459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2,754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594E" w:rsidRPr="00303185" w:rsidRDefault="0094594E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594E" w:rsidRPr="00303185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594E" w:rsidRPr="0094594E" w:rsidRDefault="0094594E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4E">
              <w:rPr>
                <w:rFonts w:ascii="Angsana New" w:hAnsi="Angsana New"/>
                <w:sz w:val="30"/>
                <w:szCs w:val="30"/>
              </w:rPr>
              <w:t>2,754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594E" w:rsidRPr="00430A58" w:rsidRDefault="0094594E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594E" w:rsidRPr="00303185" w:rsidRDefault="0094594E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6F08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0876">
        <w:rPr>
          <w:rFonts w:ascii="Angsana New" w:hAnsi="Angsana New"/>
          <w:sz w:val="30"/>
          <w:szCs w:val="30"/>
        </w:rPr>
        <w:t>3</w:t>
      </w:r>
      <w:r w:rsidR="009445C8">
        <w:rPr>
          <w:rFonts w:ascii="Angsana New" w:hAnsi="Angsana New"/>
          <w:sz w:val="30"/>
          <w:szCs w:val="30"/>
        </w:rPr>
        <w:t xml:space="preserve">0 </w:t>
      </w:r>
      <w:r w:rsidR="00E60606">
        <w:rPr>
          <w:rFonts w:ascii="Angsana New" w:hAnsi="Angsana New" w:hint="cs"/>
          <w:sz w:val="30"/>
          <w:szCs w:val="30"/>
          <w:cs/>
        </w:rPr>
        <w:t>กันย</w:t>
      </w:r>
      <w:r w:rsidR="009445C8">
        <w:rPr>
          <w:rFonts w:ascii="Angsana New" w:hAnsi="Angsana New" w:hint="cs"/>
          <w:sz w:val="30"/>
          <w:szCs w:val="30"/>
          <w:cs/>
        </w:rPr>
        <w:t>ายน</w:t>
      </w:r>
      <w:r w:rsidRPr="006F0876">
        <w:rPr>
          <w:rFonts w:ascii="Angsana New" w:hAnsi="Angsana New" w:hint="cs"/>
          <w:sz w:val="30"/>
          <w:szCs w:val="30"/>
          <w:cs/>
        </w:rPr>
        <w:t xml:space="preserve"> 256</w:t>
      </w:r>
      <w:r w:rsidR="00687C36" w:rsidRPr="006F0876">
        <w:rPr>
          <w:rFonts w:ascii="Angsana New" w:hAnsi="Angsana New" w:hint="cs"/>
          <w:sz w:val="30"/>
          <w:szCs w:val="30"/>
          <w:cs/>
        </w:rPr>
        <w:t>3</w:t>
      </w:r>
      <w:r w:rsidRPr="006F0876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</w:t>
      </w:r>
      <w:r w:rsidRPr="006B1C48">
        <w:rPr>
          <w:rFonts w:ascii="Angsana New" w:hAnsi="Angsana New"/>
          <w:sz w:val="30"/>
          <w:szCs w:val="30"/>
          <w:cs/>
        </w:rPr>
        <w:t>ไปเป็นจำนวนเงินรวมประมาณ</w:t>
      </w:r>
      <w:r w:rsidRPr="006B1C48">
        <w:rPr>
          <w:rFonts w:ascii="Angsana New" w:hAnsi="Angsana New"/>
          <w:sz w:val="30"/>
          <w:szCs w:val="30"/>
        </w:rPr>
        <w:t xml:space="preserve"> </w:t>
      </w:r>
      <w:r w:rsidR="00A90CCA" w:rsidRPr="006B1C48">
        <w:rPr>
          <w:rFonts w:ascii="Angsana New" w:hAnsi="Angsana New"/>
          <w:sz w:val="30"/>
          <w:szCs w:val="30"/>
        </w:rPr>
        <w:t>8</w:t>
      </w:r>
      <w:r w:rsidR="006B1C48" w:rsidRPr="006B1C48">
        <w:rPr>
          <w:rFonts w:ascii="Angsana New" w:hAnsi="Angsana New" w:hint="cs"/>
          <w:sz w:val="30"/>
          <w:szCs w:val="30"/>
          <w:cs/>
        </w:rPr>
        <w:t>3</w:t>
      </w:r>
      <w:r w:rsidR="006B1C48" w:rsidRPr="006B1C48">
        <w:rPr>
          <w:rFonts w:ascii="Angsana New" w:hAnsi="Angsana New"/>
          <w:sz w:val="30"/>
          <w:szCs w:val="30"/>
        </w:rPr>
        <w:t>.7</w:t>
      </w:r>
      <w:r w:rsidRPr="006B1C48">
        <w:rPr>
          <w:rFonts w:ascii="Angsana New" w:hAnsi="Angsana New" w:hint="cs"/>
          <w:sz w:val="30"/>
          <w:szCs w:val="30"/>
          <w:cs/>
        </w:rPr>
        <w:t xml:space="preserve"> </w:t>
      </w:r>
      <w:r w:rsidRPr="006B1C48">
        <w:rPr>
          <w:rFonts w:ascii="Angsana New" w:hAnsi="Angsana New"/>
          <w:sz w:val="30"/>
          <w:szCs w:val="30"/>
          <w:cs/>
        </w:rPr>
        <w:t>ล้าน</w:t>
      </w:r>
      <w:r w:rsidRPr="006B1C48">
        <w:rPr>
          <w:rFonts w:ascii="Angsana New" w:hAnsi="Angsana New" w:hint="cs"/>
          <w:sz w:val="30"/>
          <w:szCs w:val="30"/>
          <w:cs/>
        </w:rPr>
        <w:t>บ</w:t>
      </w:r>
      <w:r w:rsidRPr="006B1C48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6B1C48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687C36" w:rsidRPr="006B1C48">
        <w:rPr>
          <w:rFonts w:ascii="Angsana New" w:hAnsi="Angsana New"/>
          <w:sz w:val="30"/>
          <w:szCs w:val="30"/>
        </w:rPr>
        <w:t>3</w:t>
      </w:r>
      <w:r w:rsidRPr="006B1C48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687C36" w:rsidRPr="006B1C48">
        <w:rPr>
          <w:rFonts w:ascii="Angsana New" w:hAnsi="Angsana New" w:hint="cs"/>
          <w:sz w:val="30"/>
          <w:szCs w:val="30"/>
          <w:cs/>
        </w:rPr>
        <w:t>8</w:t>
      </w:r>
    </w:p>
    <w:p w:rsidR="006218A4" w:rsidRDefault="006218A4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6218A4" w:rsidRDefault="006218A4" w:rsidP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6218A4" w:rsidRDefault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E60606">
        <w:rPr>
          <w:rFonts w:ascii="Angsana New" w:hAnsi="Angsana New" w:hint="cs"/>
          <w:sz w:val="30"/>
          <w:szCs w:val="30"/>
          <w:cs/>
        </w:rPr>
        <w:t>เก้า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9445C8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E60606">
        <w:rPr>
          <w:rFonts w:ascii="Angsana New" w:hAnsi="Angsana New" w:hint="cs"/>
          <w:sz w:val="30"/>
          <w:szCs w:val="30"/>
          <w:cs/>
        </w:rPr>
        <w:t>กันย</w:t>
      </w:r>
      <w:r w:rsidR="009445C8">
        <w:rPr>
          <w:rFonts w:ascii="Angsana New" w:hAnsi="Angsana New" w:hint="cs"/>
          <w:sz w:val="30"/>
          <w:szCs w:val="30"/>
          <w:cs/>
        </w:rPr>
        <w:t>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687C36">
        <w:rPr>
          <w:rFonts w:ascii="Angsana New" w:hAnsi="Angsana New"/>
          <w:sz w:val="30"/>
          <w:szCs w:val="30"/>
        </w:rPr>
        <w:t>2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87C36" w:rsidRPr="008D6154" w:rsidTr="00082435">
        <w:trPr>
          <w:tblHeader/>
        </w:trPr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27070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687C36" w:rsidP="00270703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CA37BD" w:rsidRDefault="00CA37BD" w:rsidP="00371D6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7BD">
              <w:rPr>
                <w:rFonts w:ascii="Angsana New" w:hAnsi="Angsana New" w:hint="cs"/>
                <w:sz w:val="30"/>
                <w:szCs w:val="30"/>
                <w:cs/>
              </w:rPr>
              <w:t>548</w:t>
            </w:r>
          </w:p>
        </w:tc>
        <w:tc>
          <w:tcPr>
            <w:tcW w:w="283" w:type="dxa"/>
            <w:vAlign w:val="bottom"/>
          </w:tcPr>
          <w:p w:rsidR="00687C36" w:rsidRPr="00E60606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2227FA" w:rsidRDefault="002227FA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9445C8" w:rsidRPr="008D6154" w:rsidTr="009445C8">
        <w:tc>
          <w:tcPr>
            <w:tcW w:w="6406" w:type="dxa"/>
            <w:vAlign w:val="bottom"/>
          </w:tcPr>
          <w:p w:rsidR="009445C8" w:rsidRPr="008D6154" w:rsidRDefault="009445C8" w:rsidP="00DD401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9445C8" w:rsidRPr="00CA37BD" w:rsidRDefault="00CA37BD" w:rsidP="00DD401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7BD">
              <w:rPr>
                <w:rFonts w:ascii="Angsana New" w:hAnsi="Angsana New" w:hint="cs"/>
                <w:sz w:val="30"/>
                <w:szCs w:val="30"/>
                <w:cs/>
              </w:rPr>
              <w:t>147</w:t>
            </w:r>
          </w:p>
        </w:tc>
        <w:tc>
          <w:tcPr>
            <w:tcW w:w="283" w:type="dxa"/>
            <w:vAlign w:val="bottom"/>
          </w:tcPr>
          <w:p w:rsidR="009445C8" w:rsidRPr="00E60606" w:rsidRDefault="009445C8" w:rsidP="00DD401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445C8" w:rsidRPr="002227FA" w:rsidRDefault="002227FA" w:rsidP="00DD401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7A5FA3" w:rsidRPr="008D6154" w:rsidTr="00333AE4">
        <w:tc>
          <w:tcPr>
            <w:tcW w:w="6406" w:type="dxa"/>
            <w:vAlign w:val="bottom"/>
          </w:tcPr>
          <w:p w:rsidR="007A5FA3" w:rsidRPr="008D6154" w:rsidRDefault="007A5FA3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A5FA3" w:rsidRPr="00CA37BD" w:rsidRDefault="007A5FA3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7B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7A5FA3" w:rsidRPr="00E60606" w:rsidRDefault="007A5FA3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5FA3" w:rsidRPr="002227FA" w:rsidRDefault="007A5FA3" w:rsidP="009445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CA37BD" w:rsidRDefault="00CA37BD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37BD">
              <w:rPr>
                <w:rFonts w:ascii="Angsana New" w:hAnsi="Angsana New" w:hint="cs"/>
                <w:sz w:val="30"/>
                <w:szCs w:val="30"/>
                <w:cs/>
              </w:rPr>
              <w:t>695</w:t>
            </w:r>
          </w:p>
        </w:tc>
        <w:tc>
          <w:tcPr>
            <w:tcW w:w="283" w:type="dxa"/>
            <w:vAlign w:val="bottom"/>
          </w:tcPr>
          <w:p w:rsidR="00687C36" w:rsidRPr="00E60606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2227FA" w:rsidRDefault="009445C8" w:rsidP="002227F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2,</w:t>
            </w:r>
            <w:r w:rsidR="002227FA" w:rsidRPr="002227FA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371D6B" w:rsidRPr="008D6154" w:rsidTr="00333AE4">
        <w:tc>
          <w:tcPr>
            <w:tcW w:w="6406" w:type="dxa"/>
            <w:vAlign w:val="bottom"/>
          </w:tcPr>
          <w:p w:rsidR="00371D6B" w:rsidRPr="008D6154" w:rsidRDefault="00371D6B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31A4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CA37BD" w:rsidRDefault="00371D6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7B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71D6B" w:rsidRPr="00E60606" w:rsidRDefault="00371D6B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2227FA" w:rsidRDefault="009445C8" w:rsidP="009445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E60606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="009445C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0606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445C8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CA37BD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37BD">
              <w:rPr>
                <w:rFonts w:ascii="Angsana New" w:hAnsi="Angsana New"/>
                <w:sz w:val="30"/>
                <w:szCs w:val="30"/>
              </w:rPr>
              <w:t>1</w:t>
            </w:r>
            <w:r w:rsidR="007A5FA3" w:rsidRPr="00CA37BD">
              <w:rPr>
                <w:rFonts w:ascii="Angsana New" w:hAnsi="Angsana New"/>
                <w:sz w:val="30"/>
                <w:szCs w:val="30"/>
              </w:rPr>
              <w:t>1,</w:t>
            </w:r>
            <w:r w:rsidR="00CA37BD" w:rsidRPr="00CA37BD">
              <w:rPr>
                <w:rFonts w:ascii="Angsana New" w:hAnsi="Angsana New" w:hint="cs"/>
                <w:sz w:val="30"/>
                <w:szCs w:val="30"/>
                <w:cs/>
              </w:rPr>
              <w:t>383</w:t>
            </w:r>
          </w:p>
        </w:tc>
        <w:tc>
          <w:tcPr>
            <w:tcW w:w="283" w:type="dxa"/>
            <w:vAlign w:val="bottom"/>
          </w:tcPr>
          <w:p w:rsidR="00687C36" w:rsidRPr="00E60606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2227FA" w:rsidRDefault="009445C8" w:rsidP="009445C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FA"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2227FA">
              <w:rPr>
                <w:rFonts w:ascii="Angsana New" w:hAnsi="Angsana New"/>
                <w:sz w:val="30"/>
                <w:szCs w:val="30"/>
              </w:rPr>
              <w:t>,</w:t>
            </w:r>
            <w:r w:rsidR="002227FA" w:rsidRPr="002227FA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CD0E73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ขาดทุนจากการวัดมูลค่าประมาณการตามหลักคณิตศาสตร์ประกันภัยข้างต้นประกอบด้วย </w:t>
      </w:r>
      <w:r w:rsidRPr="00785627">
        <w:rPr>
          <w:rFonts w:ascii="Angsana New" w:hAnsi="Angsana New"/>
          <w:sz w:val="30"/>
          <w:szCs w:val="30"/>
        </w:rPr>
        <w:t xml:space="preserve">(1)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ขาดทุนจากการปรับปรุงประสบการณ์เป็นจำนวนเงินประมาณ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3,723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Pr="00785627">
        <w:rPr>
          <w:rFonts w:ascii="Angsana New" w:hAnsi="Angsana New"/>
          <w:sz w:val="30"/>
          <w:szCs w:val="30"/>
        </w:rPr>
        <w:t xml:space="preserve"> (2)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1,741 </w:t>
      </w:r>
      <w:r w:rsidRPr="00785627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Pr="00785627">
        <w:rPr>
          <w:rFonts w:ascii="Angsana New" w:hAnsi="Angsana New"/>
          <w:sz w:val="30"/>
          <w:szCs w:val="30"/>
        </w:rPr>
        <w:t xml:space="preserve">(3)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697 </w:t>
      </w:r>
      <w:r w:rsidRPr="00785627">
        <w:rPr>
          <w:rFonts w:ascii="Angsana New" w:hAnsi="Angsana New" w:hint="cs"/>
          <w:sz w:val="30"/>
          <w:szCs w:val="30"/>
          <w:cs/>
        </w:rPr>
        <w:t>พัน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CD0E73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2.66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  <w:r w:rsidRPr="003F57DB">
        <w:rPr>
          <w:rFonts w:ascii="Angsana New" w:hAnsi="Angsana New"/>
          <w:sz w:val="30"/>
          <w:szCs w:val="30"/>
        </w:rPr>
        <w:t xml:space="preserve"> </w:t>
      </w: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3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Pr="003F57DB">
        <w:rPr>
          <w:rFonts w:ascii="Angsana New" w:hAnsi="Angsana New" w:hint="cs"/>
          <w:sz w:val="30"/>
          <w:szCs w:val="30"/>
          <w:cs/>
        </w:rPr>
        <w:t>8</w:t>
      </w:r>
      <w:r w:rsidRPr="003F57DB">
        <w:rPr>
          <w:rFonts w:ascii="Angsana New" w:hAnsi="Angsana New"/>
          <w:sz w:val="30"/>
          <w:szCs w:val="30"/>
        </w:rPr>
        <w:t xml:space="preserve"> - 35 </w:t>
      </w:r>
      <w:r w:rsidRPr="003F57DB">
        <w:rPr>
          <w:rFonts w:ascii="Angsana New" w:hAnsi="Angsana New"/>
          <w:sz w:val="30"/>
          <w:szCs w:val="30"/>
          <w:cs/>
        </w:rPr>
        <w:t>ต่อปี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Pr="00034124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034124">
        <w:rPr>
          <w:rFonts w:ascii="Angsana New" w:hAnsi="Angsana New" w:hint="cs"/>
          <w:sz w:val="29"/>
          <w:szCs w:val="29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 w:rsidRPr="00034124">
        <w:rPr>
          <w:rFonts w:ascii="Angsana New" w:hAnsi="Angsana New" w:hint="cs"/>
          <w:sz w:val="29"/>
          <w:szCs w:val="29"/>
          <w:cs/>
        </w:rPr>
        <w:t>ของ</w:t>
      </w:r>
      <w:r w:rsidRPr="00034124">
        <w:rPr>
          <w:rFonts w:ascii="Angsana New" w:hAnsi="Angsana New" w:hint="cs"/>
          <w:sz w:val="29"/>
          <w:szCs w:val="29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034124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034124" w:rsidTr="00157F34">
        <w:tc>
          <w:tcPr>
            <w:tcW w:w="4786" w:type="dxa"/>
            <w:vAlign w:val="bottom"/>
          </w:tcPr>
          <w:p w:rsidR="00E66FE1" w:rsidRPr="00034124" w:rsidRDefault="00E66FE1" w:rsidP="00157F34">
            <w:pPr>
              <w:pStyle w:val="NoSpacing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302" w:type="dxa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หนี้สินอาจเพิ่มขึ้น (ลดลง) จากการ</w:t>
            </w:r>
          </w:p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เปลี่ยนแปลงของสมมติฐาน (พันบาท)</w:t>
            </w:r>
          </w:p>
        </w:tc>
      </w:tr>
      <w:tr w:rsidR="00E66FE1" w:rsidRPr="00034124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หาก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สมมติฐาน</w:t>
            </w: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หาก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สมมติฐาน</w:t>
            </w: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ลดลง</w:t>
            </w:r>
          </w:p>
        </w:tc>
      </w:tr>
      <w:tr w:rsidR="00687C36" w:rsidRPr="00034124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687C36" w:rsidRPr="00034124" w:rsidRDefault="00687C36" w:rsidP="00157F34">
            <w:pPr>
              <w:pStyle w:val="NoSpacing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อัตราคิดลด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7C36" w:rsidRPr="00034124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337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  <w:vMerge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687C36" w:rsidRPr="00034124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  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358</w:t>
            </w:r>
          </w:p>
        </w:tc>
      </w:tr>
      <w:tr w:rsidR="00687C36" w:rsidRPr="00034124" w:rsidTr="00157F34">
        <w:tc>
          <w:tcPr>
            <w:tcW w:w="4786" w:type="dxa"/>
            <w:vAlign w:val="bottom"/>
          </w:tcPr>
          <w:p w:rsidR="00687C36" w:rsidRPr="00034124" w:rsidRDefault="00687C36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อัตราการขึ้นเงินเดือน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034124" w:rsidRDefault="003A017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</w:rPr>
              <w:t>427</w:t>
            </w:r>
          </w:p>
        </w:tc>
        <w:tc>
          <w:tcPr>
            <w:tcW w:w="261" w:type="dxa"/>
          </w:tcPr>
          <w:p w:rsidR="00687C36" w:rsidRPr="00034124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403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87C36" w:rsidRPr="00034124" w:rsidTr="00157F34">
        <w:tc>
          <w:tcPr>
            <w:tcW w:w="4786" w:type="dxa"/>
            <w:vAlign w:val="bottom"/>
          </w:tcPr>
          <w:p w:rsidR="00687C36" w:rsidRPr="00034124" w:rsidRDefault="00687C36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อัตราการหมุนเวียนของพนักงาน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895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687C36" w:rsidRPr="00034124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1,023</w:t>
            </w:r>
          </w:p>
        </w:tc>
      </w:tr>
    </w:tbl>
    <w:p w:rsidR="00D70D40" w:rsidRPr="00034124" w:rsidRDefault="00D70D40" w:rsidP="00D70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D70D40" w:rsidRPr="00034124" w:rsidRDefault="00D70D40" w:rsidP="00C4769F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034124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034124">
        <w:rPr>
          <w:rFonts w:ascii="Angsana New" w:hAnsi="Angsana New"/>
          <w:sz w:val="29"/>
          <w:szCs w:val="29"/>
        </w:rPr>
        <w:t xml:space="preserve">2561 </w:t>
      </w:r>
      <w:r w:rsidRPr="00034124">
        <w:rPr>
          <w:rFonts w:ascii="Angsana New" w:hAnsi="Angsana New" w:hint="cs"/>
          <w:sz w:val="29"/>
          <w:szCs w:val="29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034124">
        <w:rPr>
          <w:rFonts w:ascii="Angsana New" w:hAnsi="Angsana New"/>
          <w:sz w:val="29"/>
          <w:szCs w:val="29"/>
        </w:rPr>
        <w:t xml:space="preserve">2541 </w:t>
      </w:r>
      <w:r w:rsidRPr="00034124">
        <w:rPr>
          <w:rFonts w:ascii="Angsana New" w:hAnsi="Angsana New" w:hint="cs"/>
          <w:sz w:val="29"/>
          <w:szCs w:val="29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034124">
        <w:rPr>
          <w:rFonts w:ascii="Angsana New" w:hAnsi="Angsana New"/>
          <w:sz w:val="29"/>
          <w:szCs w:val="29"/>
        </w:rPr>
        <w:t xml:space="preserve">20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ปีขึ้นไปจากเดิมเท่ากับอัตราค่าจ้างจำนวน </w:t>
      </w:r>
      <w:r w:rsidRPr="00034124">
        <w:rPr>
          <w:rFonts w:ascii="Angsana New" w:hAnsi="Angsana New"/>
          <w:sz w:val="29"/>
          <w:szCs w:val="29"/>
        </w:rPr>
        <w:t xml:space="preserve">300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วันเป็นอัตราใหม่เท่ากับ </w:t>
      </w:r>
      <w:r w:rsidRPr="00034124">
        <w:rPr>
          <w:rFonts w:ascii="Angsana New" w:hAnsi="Angsana New"/>
          <w:sz w:val="29"/>
          <w:szCs w:val="29"/>
        </w:rPr>
        <w:t xml:space="preserve">400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034124">
        <w:rPr>
          <w:rFonts w:ascii="Angsana New" w:hAnsi="Angsana New"/>
          <w:sz w:val="29"/>
          <w:szCs w:val="29"/>
        </w:rPr>
        <w:t xml:space="preserve">2562 </w:t>
      </w:r>
      <w:r w:rsidRPr="00034124">
        <w:rPr>
          <w:rFonts w:ascii="Angsana New" w:hAnsi="Angsana New" w:hint="cs"/>
          <w:sz w:val="29"/>
          <w:szCs w:val="29"/>
          <w:cs/>
        </w:rPr>
        <w:t xml:space="preserve">และมีผลบังคับใช้ในช่วงต้นเดือนพฤษภาคม </w:t>
      </w:r>
      <w:r w:rsidRPr="00034124">
        <w:rPr>
          <w:rFonts w:ascii="Angsana New" w:hAnsi="Angsana New"/>
          <w:sz w:val="29"/>
          <w:szCs w:val="29"/>
        </w:rPr>
        <w:t>2562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 w:rsidRPr="00034124">
        <w:rPr>
          <w:rFonts w:ascii="Angsana New" w:hAnsi="Angsana New"/>
          <w:sz w:val="29"/>
          <w:szCs w:val="29"/>
        </w:rPr>
        <w:t>4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ล้านบาทในไตรมาสที่ 2 ของปี 2562 โดยแสดงรายการเป็นส่วนหนึ่งของต้นทุนขายและค่าใช้จ่ายในการบริหารเป็นจำนวนเงินประมาณ </w:t>
      </w:r>
      <w:r w:rsidRPr="00034124">
        <w:rPr>
          <w:rFonts w:ascii="Angsana New" w:hAnsi="Angsana New"/>
          <w:sz w:val="29"/>
          <w:szCs w:val="29"/>
        </w:rPr>
        <w:t>0.2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ล้านบาทและ</w:t>
      </w:r>
      <w:r w:rsidRPr="00034124">
        <w:rPr>
          <w:rFonts w:ascii="Angsana New" w:hAnsi="Angsana New"/>
          <w:sz w:val="29"/>
          <w:szCs w:val="29"/>
        </w:rPr>
        <w:t xml:space="preserve"> 1.2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 ตามลำดับ ในงบกำไรขาดทุนเบ็ดเสร็จสำหรับงวด</w:t>
      </w:r>
      <w:r w:rsidR="00E60606">
        <w:rPr>
          <w:rFonts w:ascii="Angsana New" w:hAnsi="Angsana New" w:hint="cs"/>
          <w:sz w:val="29"/>
          <w:szCs w:val="29"/>
          <w:cs/>
        </w:rPr>
        <w:t>เก้า</w:t>
      </w:r>
      <w:r w:rsidRPr="00034124">
        <w:rPr>
          <w:rFonts w:ascii="Angsana New" w:hAnsi="Angsana New" w:hint="cs"/>
          <w:sz w:val="29"/>
          <w:szCs w:val="29"/>
          <w:cs/>
        </w:rPr>
        <w:t xml:space="preserve">เดือนสิ้นสุดวันที่ 30 </w:t>
      </w:r>
      <w:r w:rsidR="00E60606">
        <w:rPr>
          <w:rFonts w:ascii="Angsana New" w:hAnsi="Angsana New" w:hint="cs"/>
          <w:sz w:val="29"/>
          <w:szCs w:val="29"/>
          <w:cs/>
        </w:rPr>
        <w:t>กันยา</w:t>
      </w:r>
      <w:r w:rsidRPr="00034124">
        <w:rPr>
          <w:rFonts w:ascii="Angsana New" w:hAnsi="Angsana New" w:hint="cs"/>
          <w:sz w:val="29"/>
          <w:szCs w:val="29"/>
          <w:cs/>
        </w:rPr>
        <w:t xml:space="preserve">ยน 2562 </w:t>
      </w:r>
    </w:p>
    <w:p w:rsidR="00D70D40" w:rsidRPr="00034124" w:rsidRDefault="00D70D40" w:rsidP="00D70D40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  <w:r w:rsidRPr="00034124">
        <w:rPr>
          <w:rFonts w:ascii="Angsana New" w:hAnsi="Angsana New"/>
          <w:sz w:val="24"/>
          <w:szCs w:val="24"/>
          <w:cs/>
        </w:rPr>
        <w:t xml:space="preserve"> </w:t>
      </w:r>
    </w:p>
    <w:p w:rsidR="00D40DF0" w:rsidRPr="00034124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034124">
        <w:rPr>
          <w:rFonts w:ascii="Angsana New" w:hAnsi="Angsana New" w:hint="cs"/>
          <w:b/>
          <w:bCs/>
          <w:color w:val="000000"/>
          <w:sz w:val="29"/>
          <w:szCs w:val="29"/>
          <w:cs/>
        </w:rPr>
        <w:t>เงินกู้ยืมระยะสั้นจากบุคคลและกิจการอื่น</w:t>
      </w:r>
    </w:p>
    <w:p w:rsidR="00EF6E47" w:rsidRPr="00034124" w:rsidRDefault="00EF6E47" w:rsidP="006F0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034124" w:rsidRPr="00034124" w:rsidRDefault="00034124" w:rsidP="0003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5433CD">
        <w:rPr>
          <w:rFonts w:ascii="Angsana New" w:hAnsi="Angsana New" w:hint="cs"/>
          <w:sz w:val="29"/>
          <w:szCs w:val="29"/>
          <w:cs/>
        </w:rPr>
        <w:t>ณ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วันที่</w:t>
      </w:r>
      <w:r w:rsidR="005433CD" w:rsidRPr="005433CD">
        <w:rPr>
          <w:rFonts w:ascii="Angsana New" w:hAnsi="Angsana New"/>
          <w:sz w:val="29"/>
          <w:szCs w:val="29"/>
          <w:cs/>
        </w:rPr>
        <w:t xml:space="preserve"> 3</w:t>
      </w:r>
      <w:r w:rsidR="005433CD" w:rsidRPr="005433CD">
        <w:rPr>
          <w:rFonts w:ascii="Angsana New" w:hAnsi="Angsana New"/>
          <w:sz w:val="29"/>
          <w:szCs w:val="29"/>
        </w:rPr>
        <w:t xml:space="preserve">0 </w:t>
      </w:r>
      <w:r w:rsidR="00E60606">
        <w:rPr>
          <w:rFonts w:ascii="Angsana New" w:hAnsi="Angsana New" w:hint="cs"/>
          <w:sz w:val="29"/>
          <w:szCs w:val="29"/>
          <w:cs/>
        </w:rPr>
        <w:t>กันย</w:t>
      </w:r>
      <w:r w:rsidR="005433CD" w:rsidRPr="005433CD">
        <w:rPr>
          <w:rFonts w:ascii="Angsana New" w:hAnsi="Angsana New" w:hint="cs"/>
          <w:sz w:val="29"/>
          <w:szCs w:val="29"/>
          <w:cs/>
        </w:rPr>
        <w:t>ายน</w:t>
      </w:r>
      <w:r w:rsidRPr="005433CD">
        <w:rPr>
          <w:rFonts w:ascii="Angsana New" w:hAnsi="Angsana New"/>
          <w:sz w:val="29"/>
          <w:szCs w:val="29"/>
          <w:cs/>
        </w:rPr>
        <w:t xml:space="preserve"> 256</w:t>
      </w:r>
      <w:r w:rsidRPr="005433CD">
        <w:rPr>
          <w:rFonts w:ascii="Angsana New" w:hAnsi="Angsana New" w:hint="cs"/>
          <w:sz w:val="29"/>
          <w:szCs w:val="29"/>
          <w:cs/>
        </w:rPr>
        <w:t>3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</w:t>
      </w:r>
      <w:r w:rsidRPr="006B1C48">
        <w:rPr>
          <w:rFonts w:ascii="Angsana New" w:hAnsi="Angsana New" w:hint="cs"/>
          <w:sz w:val="29"/>
          <w:szCs w:val="29"/>
          <w:cs/>
        </w:rPr>
        <w:t>หุ้นสา</w:t>
      </w:r>
      <w:r w:rsidR="006B1C48" w:rsidRPr="006B1C48">
        <w:rPr>
          <w:rFonts w:ascii="Angsana New" w:hAnsi="Angsana New" w:hint="cs"/>
          <w:sz w:val="29"/>
          <w:szCs w:val="29"/>
          <w:cs/>
        </w:rPr>
        <w:t>มัญของบริษัทซึ่งถือโดยกรรมการสอง</w:t>
      </w:r>
      <w:r w:rsidRPr="006B1C48">
        <w:rPr>
          <w:rFonts w:ascii="Angsana New" w:hAnsi="Angsana New" w:hint="cs"/>
          <w:sz w:val="29"/>
          <w:szCs w:val="29"/>
          <w:cs/>
        </w:rPr>
        <w:t>ท่าน</w:t>
      </w:r>
      <w:r w:rsidR="005433CD" w:rsidRPr="006B1C48">
        <w:rPr>
          <w:rFonts w:ascii="Angsana New" w:hAnsi="Angsana New" w:hint="cs"/>
          <w:sz w:val="29"/>
          <w:szCs w:val="29"/>
          <w:cs/>
        </w:rPr>
        <w:t>และญาติของกรรมการ</w:t>
      </w:r>
      <w:r w:rsidR="007317D7">
        <w:rPr>
          <w:rFonts w:ascii="Angsana New" w:hAnsi="Angsana New" w:hint="cs"/>
          <w:sz w:val="29"/>
          <w:szCs w:val="29"/>
          <w:cs/>
        </w:rPr>
        <w:t>ทั้งสอง</w:t>
      </w:r>
      <w:r w:rsidR="006B1C48" w:rsidRPr="006B1C48">
        <w:rPr>
          <w:rFonts w:ascii="Angsana New" w:hAnsi="Angsana New" w:hint="cs"/>
          <w:sz w:val="29"/>
          <w:szCs w:val="29"/>
          <w:cs/>
        </w:rPr>
        <w:t>ท่านเป็น</w:t>
      </w:r>
      <w:r w:rsidR="005433CD" w:rsidRPr="006B1C48">
        <w:rPr>
          <w:rFonts w:ascii="Angsana New" w:hAnsi="Angsana New" w:hint="cs"/>
          <w:sz w:val="29"/>
          <w:szCs w:val="29"/>
          <w:cs/>
        </w:rPr>
        <w:t>จำนวน</w:t>
      </w:r>
      <w:r w:rsidR="006B1C48" w:rsidRPr="006B1C48">
        <w:rPr>
          <w:rFonts w:ascii="Angsana New" w:hAnsi="Angsana New" w:hint="cs"/>
          <w:sz w:val="29"/>
          <w:szCs w:val="29"/>
          <w:cs/>
        </w:rPr>
        <w:t>รวม 108</w:t>
      </w:r>
      <w:r w:rsidR="006B1C48" w:rsidRPr="006B1C48">
        <w:rPr>
          <w:rFonts w:ascii="Angsana New" w:hAnsi="Angsana New"/>
          <w:sz w:val="29"/>
          <w:szCs w:val="29"/>
        </w:rPr>
        <w:t>.11</w:t>
      </w:r>
      <w:r w:rsidRPr="006B1C48">
        <w:rPr>
          <w:rFonts w:ascii="Angsana New" w:hAnsi="Angsana New" w:hint="cs"/>
          <w:sz w:val="29"/>
          <w:szCs w:val="29"/>
          <w:cs/>
        </w:rPr>
        <w:t xml:space="preserve"> ล้านหุ้น</w:t>
      </w:r>
      <w:r w:rsidRPr="006B1C48">
        <w:rPr>
          <w:rFonts w:ascii="Angsana New" w:hAnsi="Angsana New"/>
          <w:sz w:val="29"/>
          <w:szCs w:val="29"/>
          <w:cs/>
        </w:rPr>
        <w:t xml:space="preserve"> </w:t>
      </w:r>
      <w:r w:rsidRPr="006B1C48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</w:t>
      </w:r>
      <w:r w:rsidR="005433CD" w:rsidRPr="006B1C48">
        <w:rPr>
          <w:rFonts w:ascii="Angsana New" w:hAnsi="Angsana New" w:hint="cs"/>
          <w:sz w:val="29"/>
          <w:szCs w:val="29"/>
          <w:cs/>
        </w:rPr>
        <w:t>ออกให้แก่บุคคล</w:t>
      </w:r>
      <w:r w:rsidRPr="006B1C48">
        <w:rPr>
          <w:rFonts w:ascii="Angsana New" w:hAnsi="Angsana New" w:hint="cs"/>
          <w:sz w:val="29"/>
          <w:szCs w:val="29"/>
          <w:cs/>
        </w:rPr>
        <w:t>ที่ไม่เกี่ยวข้องก</w:t>
      </w:r>
      <w:r w:rsidR="00BC269B" w:rsidRPr="006B1C48">
        <w:rPr>
          <w:rFonts w:ascii="Angsana New" w:hAnsi="Angsana New" w:hint="cs"/>
          <w:sz w:val="29"/>
          <w:szCs w:val="29"/>
          <w:cs/>
        </w:rPr>
        <w:t>ันหลายรายในระหว่างเดือนมกราคม</w:t>
      </w:r>
      <w:r w:rsidR="006B1C48" w:rsidRPr="006B1C48">
        <w:rPr>
          <w:rFonts w:ascii="Angsana New" w:hAnsi="Angsana New" w:hint="cs"/>
          <w:sz w:val="29"/>
          <w:szCs w:val="29"/>
          <w:cs/>
        </w:rPr>
        <w:t>ถึงเดือนกันยายน</w:t>
      </w:r>
      <w:r w:rsidRPr="006B1C48">
        <w:rPr>
          <w:rFonts w:ascii="Angsana New" w:hAnsi="Angsana New"/>
          <w:sz w:val="29"/>
          <w:szCs w:val="29"/>
          <w:cs/>
        </w:rPr>
        <w:t xml:space="preserve"> 256</w:t>
      </w:r>
      <w:r w:rsidRPr="006B1C48">
        <w:rPr>
          <w:rFonts w:ascii="Angsana New" w:hAnsi="Angsana New" w:hint="cs"/>
          <w:sz w:val="29"/>
          <w:szCs w:val="29"/>
          <w:cs/>
        </w:rPr>
        <w:t>3</w:t>
      </w:r>
      <w:r w:rsidRPr="006B1C48">
        <w:rPr>
          <w:rFonts w:ascii="Angsana New" w:hAnsi="Angsana New"/>
          <w:sz w:val="29"/>
          <w:szCs w:val="29"/>
          <w:cs/>
        </w:rPr>
        <w:t xml:space="preserve"> </w:t>
      </w:r>
      <w:r w:rsidRPr="006B1C48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="006B1C48" w:rsidRPr="006B1C48">
        <w:rPr>
          <w:rFonts w:ascii="Angsana New" w:hAnsi="Angsana New"/>
          <w:sz w:val="29"/>
          <w:szCs w:val="29"/>
          <w:cs/>
        </w:rPr>
        <w:t xml:space="preserve"> </w:t>
      </w:r>
      <w:r w:rsidR="006B1C48" w:rsidRPr="006B1C48">
        <w:rPr>
          <w:rFonts w:ascii="Angsana New" w:hAnsi="Angsana New" w:hint="cs"/>
          <w:sz w:val="29"/>
          <w:szCs w:val="29"/>
          <w:cs/>
        </w:rPr>
        <w:t>6</w:t>
      </w:r>
      <w:r w:rsidRPr="006B1C48">
        <w:rPr>
          <w:rFonts w:ascii="Angsana New" w:hAnsi="Angsana New"/>
          <w:sz w:val="29"/>
          <w:szCs w:val="29"/>
          <w:cs/>
        </w:rPr>
        <w:t>.</w:t>
      </w:r>
      <w:r w:rsidRPr="006B1C48">
        <w:rPr>
          <w:rFonts w:ascii="Angsana New" w:hAnsi="Angsana New" w:hint="cs"/>
          <w:sz w:val="29"/>
          <w:szCs w:val="29"/>
          <w:cs/>
        </w:rPr>
        <w:t>5</w:t>
      </w:r>
      <w:r w:rsidR="007317D7">
        <w:rPr>
          <w:rFonts w:ascii="Angsana New" w:hAnsi="Angsana New" w:hint="cs"/>
          <w:sz w:val="29"/>
          <w:szCs w:val="29"/>
          <w:cs/>
        </w:rPr>
        <w:t>0</w:t>
      </w:r>
      <w:r w:rsidRPr="006B1C48">
        <w:rPr>
          <w:rFonts w:ascii="Angsana New" w:hAnsi="Angsana New"/>
          <w:sz w:val="29"/>
          <w:szCs w:val="29"/>
          <w:cs/>
        </w:rPr>
        <w:t xml:space="preserve"> </w:t>
      </w:r>
      <w:r w:rsidRPr="006B1C48">
        <w:rPr>
          <w:rFonts w:ascii="Angsana New" w:hAnsi="Angsana New" w:hint="cs"/>
          <w:sz w:val="29"/>
          <w:szCs w:val="29"/>
          <w:cs/>
        </w:rPr>
        <w:t>ต่อปีถึงร้อยละ</w:t>
      </w:r>
      <w:r w:rsidRPr="006B1C48">
        <w:rPr>
          <w:rFonts w:ascii="Angsana New" w:hAnsi="Angsana New"/>
          <w:sz w:val="29"/>
          <w:szCs w:val="29"/>
          <w:cs/>
        </w:rPr>
        <w:t xml:space="preserve"> </w:t>
      </w:r>
      <w:r w:rsidRPr="006B1C48">
        <w:rPr>
          <w:rFonts w:ascii="Angsana New" w:hAnsi="Angsana New" w:hint="cs"/>
          <w:sz w:val="29"/>
          <w:szCs w:val="29"/>
          <w:cs/>
        </w:rPr>
        <w:t>7</w:t>
      </w:r>
      <w:r w:rsidR="006B1C48" w:rsidRPr="006B1C48">
        <w:rPr>
          <w:rFonts w:ascii="Angsana New" w:hAnsi="Angsana New"/>
          <w:sz w:val="29"/>
          <w:szCs w:val="29"/>
          <w:cs/>
        </w:rPr>
        <w:t>.</w:t>
      </w:r>
      <w:r w:rsidR="006B1C48" w:rsidRPr="006B1C48">
        <w:rPr>
          <w:rFonts w:ascii="Angsana New" w:hAnsi="Angsana New" w:hint="cs"/>
          <w:sz w:val="29"/>
          <w:szCs w:val="29"/>
          <w:cs/>
        </w:rPr>
        <w:t>25</w:t>
      </w:r>
      <w:r w:rsidRPr="006B1C48">
        <w:rPr>
          <w:rFonts w:ascii="Angsana New" w:hAnsi="Angsana New"/>
          <w:sz w:val="29"/>
          <w:szCs w:val="29"/>
          <w:cs/>
        </w:rPr>
        <w:t xml:space="preserve"> </w:t>
      </w:r>
      <w:r w:rsidRPr="006B1C48">
        <w:rPr>
          <w:rFonts w:ascii="Angsana New" w:hAnsi="Angsana New" w:hint="cs"/>
          <w:sz w:val="29"/>
          <w:szCs w:val="29"/>
          <w:cs/>
        </w:rPr>
        <w:t>ต่อปี</w:t>
      </w:r>
      <w:r w:rsidR="007317D7">
        <w:rPr>
          <w:rFonts w:ascii="Angsana New" w:hAnsi="Angsana New" w:hint="cs"/>
          <w:sz w:val="29"/>
          <w:szCs w:val="29"/>
          <w:cs/>
        </w:rPr>
        <w:t>โดยมีระยะเวลาครบกำหนดไม่เกินเก้า</w:t>
      </w:r>
      <w:r w:rsidRPr="006B1C48">
        <w:rPr>
          <w:rFonts w:ascii="Angsana New" w:hAnsi="Angsana New" w:hint="cs"/>
          <w:sz w:val="29"/>
          <w:szCs w:val="29"/>
          <w:cs/>
        </w:rPr>
        <w:t>เดือนนับจากวันที่ออกตราสาร</w:t>
      </w:r>
    </w:p>
    <w:p w:rsidR="00034124" w:rsidRPr="00034124" w:rsidRDefault="00034124" w:rsidP="00EF6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C1145" w:rsidRDefault="00D40DF0" w:rsidP="00EF6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4124">
        <w:rPr>
          <w:rFonts w:ascii="Angsana New" w:hAnsi="Angsana New" w:hint="cs"/>
          <w:sz w:val="29"/>
          <w:szCs w:val="29"/>
          <w:cs/>
        </w:rPr>
        <w:t>ณ</w:t>
      </w:r>
      <w:r w:rsidRPr="00034124">
        <w:rPr>
          <w:rFonts w:ascii="Angsana New" w:hAnsi="Angsana New"/>
          <w:sz w:val="29"/>
          <w:szCs w:val="29"/>
          <w:cs/>
        </w:rPr>
        <w:t xml:space="preserve"> </w:t>
      </w:r>
      <w:r w:rsidRPr="00034124">
        <w:rPr>
          <w:rFonts w:ascii="Angsana New" w:hAnsi="Angsana New" w:hint="cs"/>
          <w:sz w:val="29"/>
          <w:szCs w:val="29"/>
          <w:cs/>
        </w:rPr>
        <w:t>วันที่</w:t>
      </w:r>
      <w:r w:rsidRPr="00034124">
        <w:rPr>
          <w:rFonts w:ascii="Angsana New" w:hAnsi="Angsana New"/>
          <w:sz w:val="29"/>
          <w:szCs w:val="29"/>
          <w:cs/>
        </w:rPr>
        <w:t xml:space="preserve"> 31 </w:t>
      </w:r>
      <w:r w:rsidRPr="00034124">
        <w:rPr>
          <w:rFonts w:ascii="Angsana New" w:hAnsi="Angsana New" w:hint="cs"/>
          <w:sz w:val="29"/>
          <w:szCs w:val="29"/>
          <w:cs/>
        </w:rPr>
        <w:t>ธันวาคม</w:t>
      </w:r>
      <w:r w:rsidRPr="00034124">
        <w:rPr>
          <w:rFonts w:ascii="Angsana New" w:hAnsi="Angsana New"/>
          <w:sz w:val="29"/>
          <w:szCs w:val="29"/>
          <w:cs/>
        </w:rPr>
        <w:t xml:space="preserve"> 2562 </w:t>
      </w:r>
      <w:r w:rsidRPr="00034124">
        <w:rPr>
          <w:rFonts w:ascii="Angsana New" w:hAnsi="Angsana New" w:hint="cs"/>
          <w:sz w:val="29"/>
          <w:szCs w:val="29"/>
          <w:cs/>
        </w:rPr>
        <w:t>บัญชีนี้เป็นเงินกู้ยืมระยะสั้นประเภทตั๋วแลกเงิ</w:t>
      </w:r>
      <w:r w:rsidR="006F0876" w:rsidRPr="00034124">
        <w:rPr>
          <w:rFonts w:ascii="Angsana New" w:hAnsi="Angsana New" w:hint="cs"/>
          <w:sz w:val="29"/>
          <w:szCs w:val="29"/>
          <w:cs/>
        </w:rPr>
        <w:t>นซึ่งไม่มีหลักประกันและบางส่วนมี</w:t>
      </w:r>
      <w:r w:rsidRPr="00034124">
        <w:rPr>
          <w:rFonts w:ascii="Angsana New" w:hAnsi="Angsana New" w:hint="cs"/>
          <w:sz w:val="29"/>
          <w:szCs w:val="29"/>
          <w:cs/>
        </w:rPr>
        <w:t>หลักประกันเป็นหุ้นสามัญของบริษัทซึ่งถือโดยกรรมการบางท่านเป็นจำนวนรวมประมาณ</w:t>
      </w:r>
      <w:r w:rsidRPr="00034124">
        <w:rPr>
          <w:rFonts w:ascii="Angsana New" w:hAnsi="Angsana New"/>
          <w:sz w:val="29"/>
          <w:szCs w:val="29"/>
          <w:cs/>
        </w:rPr>
        <w:t xml:space="preserve"> 59.7 </w:t>
      </w:r>
      <w:r w:rsidRPr="00034124">
        <w:rPr>
          <w:rFonts w:ascii="Angsana New" w:hAnsi="Angsana New" w:hint="cs"/>
          <w:sz w:val="29"/>
          <w:szCs w:val="29"/>
          <w:cs/>
        </w:rPr>
        <w:t>ล้านหุ้น</w:t>
      </w:r>
      <w:r w:rsidRPr="00034124">
        <w:rPr>
          <w:rFonts w:ascii="Angsana New" w:hAnsi="Angsana New"/>
          <w:sz w:val="29"/>
          <w:szCs w:val="29"/>
          <w:cs/>
        </w:rPr>
        <w:t xml:space="preserve"> </w:t>
      </w:r>
      <w:r w:rsidRPr="00034124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มิถุนายนถึงเดือนพฤศจิกายน</w:t>
      </w:r>
      <w:r w:rsidRPr="00034124">
        <w:rPr>
          <w:rFonts w:ascii="Angsana New" w:hAnsi="Angsana New"/>
          <w:sz w:val="29"/>
          <w:szCs w:val="29"/>
          <w:cs/>
        </w:rPr>
        <w:t xml:space="preserve"> 2562 </w:t>
      </w:r>
      <w:r w:rsidRPr="00034124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Pr="00034124">
        <w:rPr>
          <w:rFonts w:ascii="Angsana New" w:hAnsi="Angsana New"/>
          <w:sz w:val="29"/>
          <w:szCs w:val="29"/>
          <w:cs/>
        </w:rPr>
        <w:t xml:space="preserve"> 5.5 </w:t>
      </w:r>
      <w:r w:rsidRPr="00034124">
        <w:rPr>
          <w:rFonts w:ascii="Angsana New" w:hAnsi="Angsana New" w:hint="cs"/>
          <w:sz w:val="29"/>
          <w:szCs w:val="29"/>
          <w:cs/>
        </w:rPr>
        <w:t>ต่อปีถึงร้อยละ</w:t>
      </w:r>
      <w:r w:rsidRPr="00034124">
        <w:rPr>
          <w:rFonts w:ascii="Angsana New" w:hAnsi="Angsana New"/>
          <w:sz w:val="29"/>
          <w:szCs w:val="29"/>
          <w:cs/>
        </w:rPr>
        <w:t xml:space="preserve"> 6.5 </w:t>
      </w:r>
      <w:r w:rsidRPr="00034124">
        <w:rPr>
          <w:rFonts w:ascii="Angsana New" w:hAnsi="Angsana New" w:hint="cs"/>
          <w:sz w:val="29"/>
          <w:szCs w:val="29"/>
          <w:cs/>
        </w:rPr>
        <w:t>ต่อปีโดยมีระยะเวลาครบกำหนดไม่เกินเจ็ดเดือนนับจากวันที่ออก</w:t>
      </w:r>
      <w:r w:rsidR="00BC269B">
        <w:rPr>
          <w:rFonts w:ascii="Angsana New" w:hAnsi="Angsana New" w:hint="cs"/>
          <w:sz w:val="29"/>
          <w:szCs w:val="29"/>
          <w:cs/>
        </w:rPr>
        <w:t xml:space="preserve">         </w:t>
      </w:r>
      <w:r w:rsidRPr="00034124">
        <w:rPr>
          <w:rFonts w:ascii="Angsana New" w:hAnsi="Angsana New" w:hint="cs"/>
          <w:sz w:val="29"/>
          <w:szCs w:val="29"/>
          <w:cs/>
        </w:rPr>
        <w:t>ตราสาร</w:t>
      </w:r>
    </w:p>
    <w:p w:rsidR="00C4769F" w:rsidRDefault="00C4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F7B0A" w:rsidRPr="00BA6E9A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6"/>
          <w:szCs w:val="26"/>
        </w:rPr>
      </w:pPr>
      <w:r w:rsidRPr="00BA6E9A">
        <w:rPr>
          <w:rFonts w:ascii="Angsana New" w:hAnsi="Angsana New" w:hint="cs"/>
          <w:b/>
          <w:bCs/>
          <w:sz w:val="26"/>
          <w:szCs w:val="26"/>
          <w:cs/>
        </w:rPr>
        <w:lastRenderedPageBreak/>
        <w:t>ทุนเรือนหุ้นและส่วนเกินมูลค่า</w:t>
      </w:r>
      <w:r w:rsidRPr="00BA6E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หุ้น</w:t>
      </w:r>
    </w:p>
    <w:p w:rsidR="000A523D" w:rsidRPr="00BA6E9A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BA6E9A" w:rsidTr="00EF6C95">
        <w:trPr>
          <w:tblHeader/>
        </w:trPr>
        <w:tc>
          <w:tcPr>
            <w:tcW w:w="2694" w:type="dxa"/>
          </w:tcPr>
          <w:p w:rsidR="000A523D" w:rsidRPr="00BA6E9A" w:rsidRDefault="000A523D" w:rsidP="00EF6C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พันหุ้น /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E9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A523D" w:rsidRPr="00BA6E9A" w:rsidTr="00EF6C95">
        <w:trPr>
          <w:tblHeader/>
        </w:trPr>
        <w:tc>
          <w:tcPr>
            <w:tcW w:w="2694" w:type="dxa"/>
          </w:tcPr>
          <w:p w:rsidR="000A523D" w:rsidRPr="00BA6E9A" w:rsidRDefault="000A523D" w:rsidP="00EF6C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BA6E9A" w:rsidRDefault="000A523D" w:rsidP="00786A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3</w:t>
            </w:r>
            <w:r w:rsidR="00EF6E47" w:rsidRPr="00BA6E9A">
              <w:rPr>
                <w:rFonts w:ascii="Angsana New" w:hAnsi="Angsana New"/>
                <w:sz w:val="26"/>
                <w:szCs w:val="26"/>
              </w:rPr>
              <w:t>0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86AAC" w:rsidRPr="00BA6E9A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F6E47" w:rsidRPr="00BA6E9A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D47E39" w:rsidRPr="00BA6E9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BA6E9A" w:rsidRDefault="000A523D" w:rsidP="00D47E3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A6E9A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D47E39" w:rsidRPr="00BA6E9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0A523D" w:rsidRPr="00BA6E9A" w:rsidTr="00EF6C95">
        <w:trPr>
          <w:tblHeader/>
        </w:trPr>
        <w:tc>
          <w:tcPr>
            <w:tcW w:w="2694" w:type="dxa"/>
          </w:tcPr>
          <w:p w:rsidR="000A523D" w:rsidRPr="00BA6E9A" w:rsidRDefault="000A523D" w:rsidP="00EF6C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A6E9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A6E9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จำนวนเงินตามมูลค่าหุ้น</w:t>
            </w:r>
          </w:p>
        </w:tc>
      </w:tr>
      <w:tr w:rsidR="000A523D" w:rsidRPr="00BA6E9A" w:rsidTr="00EF6C95">
        <w:tc>
          <w:tcPr>
            <w:tcW w:w="2694" w:type="dxa"/>
          </w:tcPr>
          <w:p w:rsidR="000A523D" w:rsidRPr="00BA6E9A" w:rsidRDefault="000A523D" w:rsidP="00EF6C95">
            <w:pPr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523D" w:rsidRPr="00BA6E9A" w:rsidTr="00EF6C95">
        <w:tc>
          <w:tcPr>
            <w:tcW w:w="2694" w:type="dxa"/>
          </w:tcPr>
          <w:p w:rsidR="000A523D" w:rsidRPr="00BA6E9A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E9A">
              <w:rPr>
                <w:rFonts w:ascii="Angsana New" w:hAnsi="Angsana New"/>
                <w:sz w:val="26"/>
                <w:szCs w:val="26"/>
              </w:rPr>
              <w:t>3</w:t>
            </w:r>
            <w:r w:rsidR="00EF6E47" w:rsidRPr="00BA6E9A">
              <w:rPr>
                <w:rFonts w:ascii="Angsana New" w:hAnsi="Angsana New"/>
                <w:sz w:val="26"/>
                <w:szCs w:val="26"/>
              </w:rPr>
              <w:t>0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86AAC" w:rsidRPr="00BA6E9A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EF6E47" w:rsidRPr="00BA6E9A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  <w:p w:rsidR="000A523D" w:rsidRPr="00BA6E9A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และวันที่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A6E9A">
              <w:rPr>
                <w:rFonts w:ascii="Angsana New" w:hAnsi="Angsana New"/>
                <w:sz w:val="26"/>
                <w:szCs w:val="26"/>
              </w:rPr>
              <w:t>25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A6E9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0A523D" w:rsidRPr="00BA6E9A" w:rsidRDefault="000A523D" w:rsidP="00EF6C9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7E39" w:rsidRPr="00BA6E9A" w:rsidTr="00EF6C95">
        <w:tc>
          <w:tcPr>
            <w:tcW w:w="2694" w:type="dxa"/>
          </w:tcPr>
          <w:p w:rsidR="00D47E39" w:rsidRPr="00BA6E9A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BA6E9A" w:rsidRDefault="00D47E39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284" w:type="dxa"/>
          </w:tcPr>
          <w:p w:rsidR="00D47E39" w:rsidRPr="00BA6E9A" w:rsidRDefault="00D47E39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BA6E9A" w:rsidRDefault="006F0876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1,</w:t>
            </w:r>
            <w:r w:rsidR="004B5320" w:rsidRPr="00BA6E9A"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  <w:r w:rsidR="004B5320" w:rsidRPr="00BA6E9A">
              <w:rPr>
                <w:rFonts w:ascii="Angsana New" w:hAnsi="Angsana New"/>
                <w:sz w:val="26"/>
                <w:szCs w:val="26"/>
              </w:rPr>
              <w:t>,646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BA6E9A" w:rsidRDefault="004B5320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299,162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1,249,848</w:t>
            </w:r>
          </w:p>
        </w:tc>
        <w:tc>
          <w:tcPr>
            <w:tcW w:w="284" w:type="dxa"/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312,462</w:t>
            </w:r>
          </w:p>
        </w:tc>
      </w:tr>
      <w:tr w:rsidR="000A523D" w:rsidRPr="00BA6E9A" w:rsidTr="00EF6C95">
        <w:tc>
          <w:tcPr>
            <w:tcW w:w="2694" w:type="dxa"/>
          </w:tcPr>
          <w:p w:rsidR="000A523D" w:rsidRPr="00BA6E9A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BA6E9A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0A523D" w:rsidRPr="00BA6E9A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523D" w:rsidRPr="00BA6E9A" w:rsidTr="00EF6C95">
        <w:tc>
          <w:tcPr>
            <w:tcW w:w="2694" w:type="dxa"/>
          </w:tcPr>
          <w:p w:rsidR="000A523D" w:rsidRPr="00BA6E9A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A6E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และ 256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2" w:type="dxa"/>
          </w:tcPr>
          <w:p w:rsidR="000A523D" w:rsidRPr="00BA6E9A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0A523D" w:rsidRPr="00BA6E9A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E39" w:rsidRPr="00BA6E9A" w:rsidTr="00EF6C95">
        <w:tc>
          <w:tcPr>
            <w:tcW w:w="2694" w:type="dxa"/>
          </w:tcPr>
          <w:p w:rsidR="00D47E39" w:rsidRPr="00BA6E9A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BA6E9A" w:rsidRDefault="00D47E39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284" w:type="dxa"/>
          </w:tcPr>
          <w:p w:rsidR="00D47E39" w:rsidRPr="00BA6E9A" w:rsidRDefault="00D47E39" w:rsidP="00EF6C9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D47E39" w:rsidRPr="00BA6E9A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959,</w:t>
            </w:r>
            <w:r w:rsidR="006F0876" w:rsidRPr="00BA6E9A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47E39" w:rsidRPr="00BA6E9A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239,</w:t>
            </w:r>
            <w:r w:rsidR="006F0876" w:rsidRPr="00BA6E9A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959,405</w:t>
            </w:r>
          </w:p>
        </w:tc>
        <w:tc>
          <w:tcPr>
            <w:tcW w:w="284" w:type="dxa"/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239,851</w:t>
            </w:r>
          </w:p>
        </w:tc>
      </w:tr>
      <w:tr w:rsidR="006F0876" w:rsidRPr="00BA6E9A" w:rsidTr="00996D74">
        <w:tc>
          <w:tcPr>
            <w:tcW w:w="2694" w:type="dxa"/>
          </w:tcPr>
          <w:p w:rsidR="006F0876" w:rsidRPr="00BA6E9A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การใช้ใบสำคัญแสดงสิทธิ</w:t>
            </w:r>
          </w:p>
          <w:p w:rsidR="006F0876" w:rsidRPr="00BA6E9A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6F0876" w:rsidRPr="00BA6E9A" w:rsidRDefault="006F0876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F0876" w:rsidRPr="00BA6E9A" w:rsidRDefault="006F0876" w:rsidP="00EF6C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284" w:type="dxa"/>
          </w:tcPr>
          <w:p w:rsidR="006F0876" w:rsidRPr="00BA6E9A" w:rsidRDefault="006F0876" w:rsidP="00EF6C9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F0876" w:rsidRPr="00BA6E9A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6E9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BA6E9A" w:rsidRDefault="006F0876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F0876" w:rsidRPr="00BA6E9A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6E9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BA6E9A" w:rsidRDefault="006F0876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F0876" w:rsidRPr="00BA6E9A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6F0876" w:rsidRPr="00BA6E9A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83</w:t>
            </w:r>
          </w:p>
        </w:tc>
        <w:tc>
          <w:tcPr>
            <w:tcW w:w="284" w:type="dxa"/>
          </w:tcPr>
          <w:p w:rsidR="006F0876" w:rsidRPr="00BA6E9A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6F0876" w:rsidRPr="00BA6E9A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6F0876" w:rsidRPr="00BA6E9A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0A523D" w:rsidRPr="00BA6E9A" w:rsidTr="00EF6C95">
        <w:tc>
          <w:tcPr>
            <w:tcW w:w="2694" w:type="dxa"/>
          </w:tcPr>
          <w:p w:rsidR="000A523D" w:rsidRPr="00BA6E9A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E9A">
              <w:rPr>
                <w:rFonts w:ascii="Angsana New" w:hAnsi="Angsana New"/>
                <w:sz w:val="26"/>
                <w:szCs w:val="26"/>
              </w:rPr>
              <w:t>3</w:t>
            </w:r>
            <w:r w:rsidR="00EF6E47" w:rsidRPr="00BA6E9A">
              <w:rPr>
                <w:rFonts w:ascii="Angsana New" w:hAnsi="Angsana New"/>
                <w:sz w:val="26"/>
                <w:szCs w:val="26"/>
              </w:rPr>
              <w:t>0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86AAC" w:rsidRPr="00BA6E9A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F6E47" w:rsidRPr="00BA6E9A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  <w:p w:rsidR="000A523D" w:rsidRPr="00BA6E9A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และวันที่</w:t>
            </w:r>
            <w:r w:rsidRPr="00BA6E9A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A6E9A">
              <w:rPr>
                <w:rFonts w:ascii="Angsana New" w:hAnsi="Angsana New"/>
                <w:sz w:val="26"/>
                <w:szCs w:val="26"/>
              </w:rPr>
              <w:t>25</w:t>
            </w:r>
            <w:r w:rsidRPr="00BA6E9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D356EE" w:rsidRPr="00BA6E9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2" w:type="dxa"/>
          </w:tcPr>
          <w:p w:rsidR="000A523D" w:rsidRPr="00BA6E9A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0A523D" w:rsidRPr="00BA6E9A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BA6E9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E39" w:rsidRPr="00BA6E9A" w:rsidTr="00EF6C95">
        <w:tc>
          <w:tcPr>
            <w:tcW w:w="2694" w:type="dxa"/>
          </w:tcPr>
          <w:p w:rsidR="00D47E39" w:rsidRPr="00BA6E9A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BA6E9A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284" w:type="dxa"/>
          </w:tcPr>
          <w:p w:rsidR="00D47E39" w:rsidRPr="00BA6E9A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BA6E9A" w:rsidRDefault="00D47E39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959,488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05780" w:rsidRPr="00BA6E9A" w:rsidRDefault="00D47E39" w:rsidP="009834C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239,872</w:t>
            </w:r>
          </w:p>
        </w:tc>
        <w:tc>
          <w:tcPr>
            <w:tcW w:w="283" w:type="dxa"/>
          </w:tcPr>
          <w:p w:rsidR="00D47E39" w:rsidRPr="00BA6E9A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959,488</w:t>
            </w:r>
          </w:p>
        </w:tc>
        <w:tc>
          <w:tcPr>
            <w:tcW w:w="284" w:type="dxa"/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BA6E9A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6E9A">
              <w:rPr>
                <w:rFonts w:ascii="Angsana New" w:hAnsi="Angsana New"/>
                <w:sz w:val="26"/>
                <w:szCs w:val="26"/>
              </w:rPr>
              <w:t>239,872</w:t>
            </w:r>
          </w:p>
        </w:tc>
      </w:tr>
    </w:tbl>
    <w:p w:rsidR="00627CBB" w:rsidRPr="00BA6E9A" w:rsidRDefault="00627CB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6D0A73" w:rsidRPr="00BA6E9A" w:rsidRDefault="006D0A73" w:rsidP="006D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BA6E9A">
        <w:rPr>
          <w:rFonts w:ascii="Angsana New" w:hAnsi="Angsana New" w:hint="cs"/>
          <w:color w:val="000000"/>
          <w:sz w:val="26"/>
          <w:szCs w:val="26"/>
          <w:cs/>
        </w:rPr>
        <w:t xml:space="preserve">ในที่ประชุมสามัญผู้ถือหุ้นเมื่อวันที่ 8 กรกฎาคม </w:t>
      </w:r>
      <w:r w:rsidRPr="00BA6E9A">
        <w:rPr>
          <w:rFonts w:ascii="Angsana New" w:hAnsi="Angsana New"/>
          <w:color w:val="000000"/>
          <w:sz w:val="26"/>
          <w:szCs w:val="26"/>
        </w:rPr>
        <w:t xml:space="preserve">2563 </w:t>
      </w:r>
      <w:r w:rsidRPr="00BA6E9A">
        <w:rPr>
          <w:rFonts w:ascii="Angsana New" w:hAnsi="Angsana New" w:hint="cs"/>
          <w:color w:val="000000"/>
          <w:sz w:val="26"/>
          <w:szCs w:val="26"/>
          <w:cs/>
        </w:rPr>
        <w:t>ผู้ถือหุ้นได้มีมติอนุมัติและรับทราบเรื่องสำคัญดังต่อไปนี้</w:t>
      </w:r>
    </w:p>
    <w:p w:rsidR="006D0A73" w:rsidRPr="00BA6E9A" w:rsidRDefault="006D0A73" w:rsidP="006D0A73">
      <w:pPr>
        <w:ind w:left="720" w:hanging="7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:rsidR="006D0A73" w:rsidRPr="00BA6E9A" w:rsidRDefault="006D0A73" w:rsidP="006D0A7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>การลดทุนจดทะเบียนของบริษัทจำนวน 40,100,543.75 บาท (จากเดิม 312,462,090.75 บาทเป็น 272,361,547.00 บาท</w:t>
      </w:r>
      <w:r w:rsidRPr="00BA6E9A">
        <w:rPr>
          <w:rFonts w:asciiTheme="majorBidi" w:hAnsiTheme="majorBidi" w:cstheme="majorBidi"/>
          <w:sz w:val="26"/>
          <w:szCs w:val="26"/>
        </w:rPr>
        <w:t xml:space="preserve">) </w:t>
      </w: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>โดยการตัดหุ้นสามัญที่ยังไม่ได้ออกจำหน่ายจำนวน 160,402,175 หุ้น มูลค่าหุ้นละ 0.25 บาท</w:t>
      </w:r>
      <w:r w:rsidRPr="00BA6E9A">
        <w:rPr>
          <w:rFonts w:asciiTheme="majorBidi" w:hAnsiTheme="majorBidi" w:cstheme="majorBidi"/>
          <w:sz w:val="26"/>
          <w:szCs w:val="26"/>
        </w:rPr>
        <w:t xml:space="preserve"> </w:t>
      </w:r>
      <w:r w:rsidRPr="00BA6E9A">
        <w:rPr>
          <w:rFonts w:asciiTheme="majorBidi" w:hAnsiTheme="majorBidi" w:cstheme="majorBidi"/>
          <w:sz w:val="26"/>
          <w:szCs w:val="26"/>
          <w:cs/>
        </w:rPr>
        <w:t>ซึ่งหุ้นสามัญจำนวนดังกล่าวประกอบด้วย (1) หุ้นสามัญจำนวน 53</w:t>
      </w:r>
      <w:r w:rsidRPr="00BA6E9A">
        <w:rPr>
          <w:rFonts w:asciiTheme="majorBidi" w:hAnsiTheme="majorBidi" w:cstheme="majorBidi"/>
          <w:sz w:val="26"/>
          <w:szCs w:val="26"/>
        </w:rPr>
        <w:t xml:space="preserve">,402,175 </w:t>
      </w:r>
      <w:r w:rsidRPr="00BA6E9A">
        <w:rPr>
          <w:rFonts w:asciiTheme="majorBidi" w:hAnsiTheme="majorBidi" w:cstheme="majorBidi"/>
          <w:sz w:val="26"/>
          <w:szCs w:val="26"/>
          <w:cs/>
        </w:rPr>
        <w:t>หุ้นที่เคยจัดสรรไว้เพื่อรองรับใบสำคัญแสดงสิทธิซื้อหุ้นสามัญ ECF-W2 ซึ่งสิ้นสุดระยะเวลาการใช้สิทธิแล้ว (2) หุ้นสามัญจำนวน 95</w:t>
      </w:r>
      <w:r w:rsidRPr="00BA6E9A">
        <w:rPr>
          <w:rFonts w:asciiTheme="majorBidi" w:hAnsiTheme="majorBidi" w:cstheme="majorBidi"/>
          <w:sz w:val="26"/>
          <w:szCs w:val="26"/>
        </w:rPr>
        <w:t xml:space="preserve">,000,000 </w:t>
      </w:r>
      <w:r w:rsidRPr="00BA6E9A">
        <w:rPr>
          <w:rFonts w:asciiTheme="majorBidi" w:hAnsiTheme="majorBidi" w:cstheme="majorBidi"/>
          <w:sz w:val="26"/>
          <w:szCs w:val="26"/>
          <w:cs/>
        </w:rPr>
        <w:t xml:space="preserve">หุ้นที่เคยจัดสรรไว้เพื่อเสนอขายให้แก่บุคคลในวงจำกัด </w:t>
      </w:r>
      <w:r w:rsidRPr="00BA6E9A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BA6E9A">
        <w:rPr>
          <w:rFonts w:asciiTheme="majorBidi" w:hAnsiTheme="majorBidi" w:cstheme="majorBidi"/>
          <w:sz w:val="26"/>
          <w:szCs w:val="26"/>
          <w:cs/>
        </w:rPr>
        <w:t>ในแบบมอบอำนาจทั่วไป (</w:t>
      </w:r>
      <w:r w:rsidRPr="00BA6E9A">
        <w:rPr>
          <w:rFonts w:asciiTheme="majorBidi" w:hAnsiTheme="majorBidi" w:cstheme="majorBidi"/>
          <w:sz w:val="26"/>
          <w:szCs w:val="26"/>
        </w:rPr>
        <w:t>General Mandate</w:t>
      </w:r>
      <w:r w:rsidRPr="00BA6E9A">
        <w:rPr>
          <w:rFonts w:asciiTheme="majorBidi" w:hAnsiTheme="majorBidi" w:cstheme="majorBidi"/>
          <w:sz w:val="26"/>
          <w:szCs w:val="26"/>
          <w:cs/>
        </w:rPr>
        <w:t>) และ (3) หุ้นสามัญจำนวน 12</w:t>
      </w:r>
      <w:r w:rsidRPr="00BA6E9A">
        <w:rPr>
          <w:rFonts w:asciiTheme="majorBidi" w:hAnsiTheme="majorBidi" w:cstheme="majorBidi"/>
          <w:sz w:val="26"/>
          <w:szCs w:val="26"/>
        </w:rPr>
        <w:t xml:space="preserve">,000,000 </w:t>
      </w:r>
      <w:r w:rsidRPr="00BA6E9A">
        <w:rPr>
          <w:rFonts w:asciiTheme="majorBidi" w:hAnsiTheme="majorBidi" w:cstheme="majorBidi"/>
          <w:sz w:val="26"/>
          <w:szCs w:val="26"/>
          <w:cs/>
        </w:rPr>
        <w:t>หุ้นที่เคยจัดสรรไว้ให้แก่ผู้ถือหุ้นเพื่อรองรับการปรับสิทธิของใบสำคัญแสดงสิทธิซื้อหุ้นสามัญ ECF-W3</w:t>
      </w:r>
      <w:r w:rsidRPr="00BA6E9A">
        <w:rPr>
          <w:rFonts w:asciiTheme="majorBidi" w:hAnsiTheme="majorBidi" w:cstheme="majorBidi"/>
          <w:sz w:val="26"/>
          <w:szCs w:val="26"/>
        </w:rPr>
        <w:t xml:space="preserve"> </w:t>
      </w:r>
      <w:r w:rsidRPr="00BA6E9A">
        <w:rPr>
          <w:rFonts w:asciiTheme="majorBidi" w:hAnsiTheme="majorBidi" w:cstheme="majorBidi" w:hint="cs"/>
          <w:sz w:val="26"/>
          <w:szCs w:val="26"/>
          <w:cs/>
        </w:rPr>
        <w:t>การลดทุนดังกล่าวได้จดทะเบียนกับกระทรวงพาณิชย์เมื่อวันที่ 21 กรกฎาคม 2563</w:t>
      </w:r>
    </w:p>
    <w:p w:rsidR="006D0A73" w:rsidRPr="00BA6E9A" w:rsidRDefault="006D0A73" w:rsidP="006D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3A017C" w:rsidRPr="00BA6E9A" w:rsidRDefault="006D0A73" w:rsidP="00BA6E9A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BA6E9A">
        <w:rPr>
          <w:rFonts w:asciiTheme="majorBidi" w:hAnsiTheme="majorBidi" w:cstheme="majorBidi"/>
          <w:sz w:val="26"/>
          <w:szCs w:val="26"/>
          <w:cs/>
        </w:rPr>
        <w:t>การเพิ่มทุนจดทะเบียน</w:t>
      </w: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>ของบริษัทจำนวน 26</w:t>
      </w:r>
      <w:r w:rsidRPr="00BA6E9A">
        <w:rPr>
          <w:rFonts w:asciiTheme="majorBidi" w:hAnsiTheme="majorBidi" w:cstheme="majorBidi"/>
          <w:sz w:val="26"/>
          <w:szCs w:val="26"/>
        </w:rPr>
        <w:t>,800,000</w:t>
      </w: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(จากเดิม 272,361,547 บาทเป็น </w:t>
      </w:r>
      <w:r w:rsidRPr="00BA6E9A">
        <w:rPr>
          <w:rFonts w:asciiTheme="majorBidi" w:hAnsiTheme="majorBidi" w:cstheme="majorBidi"/>
          <w:sz w:val="26"/>
          <w:szCs w:val="26"/>
        </w:rPr>
        <w:t>299,161,547</w:t>
      </w: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บาท) โดยแบ่งออกเป็นหุ้นสามัญจำนวน </w:t>
      </w:r>
      <w:r w:rsidRPr="00BA6E9A">
        <w:rPr>
          <w:rFonts w:asciiTheme="majorBidi" w:hAnsiTheme="majorBidi" w:cstheme="majorBidi"/>
          <w:sz w:val="26"/>
          <w:szCs w:val="26"/>
        </w:rPr>
        <w:t xml:space="preserve">107,200,000 </w:t>
      </w:r>
      <w:r w:rsidRPr="00BA6E9A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 0.25 บาท</w:t>
      </w:r>
      <w:r w:rsidRPr="00BA6E9A">
        <w:rPr>
          <w:rFonts w:asciiTheme="majorBidi" w:hAnsiTheme="majorBidi" w:cstheme="majorBidi"/>
          <w:sz w:val="26"/>
          <w:szCs w:val="26"/>
        </w:rPr>
        <w:t xml:space="preserve"> </w:t>
      </w:r>
      <w:r w:rsidRPr="00BA6E9A">
        <w:rPr>
          <w:rFonts w:asciiTheme="majorBidi" w:hAnsiTheme="majorBidi" w:cstheme="majorBidi"/>
          <w:sz w:val="26"/>
          <w:szCs w:val="26"/>
          <w:cs/>
        </w:rPr>
        <w:t>และจัดสรรหุ้นสามัญเพิ่มทุนดังกล่าวจำนวน (1) 95</w:t>
      </w:r>
      <w:r w:rsidRPr="00BA6E9A">
        <w:rPr>
          <w:rFonts w:asciiTheme="majorBidi" w:hAnsiTheme="majorBidi" w:cstheme="majorBidi"/>
          <w:sz w:val="26"/>
          <w:szCs w:val="26"/>
        </w:rPr>
        <w:t xml:space="preserve">,000,000 </w:t>
      </w:r>
      <w:r w:rsidRPr="00BA6E9A">
        <w:rPr>
          <w:rFonts w:asciiTheme="majorBidi" w:hAnsiTheme="majorBidi" w:cstheme="majorBidi"/>
          <w:sz w:val="26"/>
          <w:szCs w:val="26"/>
          <w:cs/>
        </w:rPr>
        <w:t>หุ้นเพื่อ</w:t>
      </w:r>
      <w:r w:rsidRPr="00BA6E9A">
        <w:rPr>
          <w:rFonts w:asciiTheme="majorBidi" w:hAnsiTheme="majorBidi" w:cstheme="majorBidi" w:hint="cs"/>
          <w:sz w:val="26"/>
          <w:szCs w:val="26"/>
          <w:cs/>
        </w:rPr>
        <w:t>ออกและ</w:t>
      </w:r>
      <w:r w:rsidRPr="00BA6E9A">
        <w:rPr>
          <w:rFonts w:asciiTheme="majorBidi" w:hAnsiTheme="majorBidi" w:cstheme="majorBidi"/>
          <w:sz w:val="26"/>
          <w:szCs w:val="26"/>
          <w:cs/>
        </w:rPr>
        <w:t xml:space="preserve">เสนอขายให้แก่บุคคลในวงจำกัด </w:t>
      </w:r>
      <w:r w:rsidRPr="00BA6E9A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BA6E9A">
        <w:rPr>
          <w:rFonts w:asciiTheme="majorBidi" w:hAnsiTheme="majorBidi" w:cstheme="majorBidi"/>
          <w:sz w:val="26"/>
          <w:szCs w:val="26"/>
          <w:cs/>
        </w:rPr>
        <w:t>ในแบบมอบอำนาจทั่วไป (</w:t>
      </w:r>
      <w:r w:rsidRPr="00BA6E9A">
        <w:rPr>
          <w:rFonts w:asciiTheme="majorBidi" w:hAnsiTheme="majorBidi" w:cstheme="majorBidi"/>
          <w:sz w:val="26"/>
          <w:szCs w:val="26"/>
        </w:rPr>
        <w:t>General Mandate</w:t>
      </w:r>
      <w:r w:rsidRPr="00BA6E9A">
        <w:rPr>
          <w:rFonts w:asciiTheme="majorBidi" w:hAnsiTheme="majorBidi" w:cstheme="majorBidi"/>
          <w:sz w:val="26"/>
          <w:szCs w:val="26"/>
          <w:cs/>
        </w:rPr>
        <w:t>) และ (2) 12</w:t>
      </w:r>
      <w:r w:rsidRPr="00BA6E9A">
        <w:rPr>
          <w:rFonts w:asciiTheme="majorBidi" w:hAnsiTheme="majorBidi" w:cstheme="majorBidi"/>
          <w:sz w:val="26"/>
          <w:szCs w:val="26"/>
        </w:rPr>
        <w:t xml:space="preserve">,200,000 </w:t>
      </w:r>
      <w:r w:rsidRPr="00BA6E9A">
        <w:rPr>
          <w:rFonts w:asciiTheme="majorBidi" w:hAnsiTheme="majorBidi" w:cstheme="majorBidi"/>
          <w:sz w:val="26"/>
          <w:szCs w:val="26"/>
          <w:cs/>
        </w:rPr>
        <w:t>หุ้น</w:t>
      </w:r>
      <w:r w:rsidRPr="00BA6E9A">
        <w:rPr>
          <w:rFonts w:asciiTheme="majorBidi" w:hAnsiTheme="majorBidi" w:cstheme="majorBidi" w:hint="cs"/>
          <w:sz w:val="26"/>
          <w:szCs w:val="26"/>
          <w:cs/>
        </w:rPr>
        <w:t>เพื่อออก</w:t>
      </w:r>
      <w:r w:rsidRPr="00BA6E9A">
        <w:rPr>
          <w:rFonts w:asciiTheme="majorBidi" w:hAnsiTheme="majorBidi" w:cstheme="majorBidi"/>
          <w:sz w:val="26"/>
          <w:szCs w:val="26"/>
          <w:cs/>
        </w:rPr>
        <w:t>ให้แก่ผู้ถือหุ้นเดิมเพื่อรองรับการปรับสิทธิของใบสำคัญแสดงสิทธิซื้อหุ้นสามัญ ECF-W3 โดยหุ้นสามัญในส่วนนี้ได้รวมจำนวน 200</w:t>
      </w:r>
      <w:r w:rsidRPr="00BA6E9A">
        <w:rPr>
          <w:rFonts w:asciiTheme="majorBidi" w:hAnsiTheme="majorBidi" w:cstheme="majorBidi"/>
          <w:sz w:val="26"/>
          <w:szCs w:val="26"/>
        </w:rPr>
        <w:t xml:space="preserve">,000 </w:t>
      </w:r>
      <w:r w:rsidRPr="00BA6E9A">
        <w:rPr>
          <w:rFonts w:asciiTheme="majorBidi" w:hAnsiTheme="majorBidi" w:cstheme="majorBidi"/>
          <w:sz w:val="26"/>
          <w:szCs w:val="26"/>
          <w:cs/>
        </w:rPr>
        <w:t>หุ้นที่ต้องมีการจัดสรรตามเงื่อนไขเนื่องจากบริษัทจ่ายเงินปันผลในสัดส่วนที่เกินกว่าร้อยละ 80 ของกำไรสำหรับปี 2561</w:t>
      </w:r>
      <w:r w:rsidRPr="00BA6E9A">
        <w:rPr>
          <w:rFonts w:asciiTheme="majorBidi" w:hAnsiTheme="majorBidi" w:cstheme="majorBidi" w:hint="cs"/>
          <w:sz w:val="26"/>
          <w:szCs w:val="26"/>
          <w:cs/>
        </w:rPr>
        <w:t xml:space="preserve"> การเพิ่มทุนดังกล่าวได้จดทะเบียนกับกระทรวงพาณิชย์เมื่อวันที่ 23 กรกฎาคม 2563</w:t>
      </w:r>
      <w:r w:rsidR="003A017C" w:rsidRPr="00BA6E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33AE4" w:rsidRPr="004F504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91473D" w:rsidRDefault="00333AE4" w:rsidP="0091473D">
      <w:pPr>
        <w:pStyle w:val="a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3A017C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27CB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96138" w:rsidRPr="003A017C" w:rsidRDefault="00496138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Pr="00665860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  <w:lang w:val="en-US"/>
        </w:rPr>
        <w:t>และในวันเดียวกัน</w:t>
      </w: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665860">
        <w:rPr>
          <w:rFonts w:ascii="Angsana New" w:hAnsi="Angsana New"/>
          <w:cs/>
          <w:lang w:val="en-US"/>
        </w:rPr>
        <w:t>129</w:t>
      </w:r>
      <w:proofErr w:type="gramStart"/>
      <w:r w:rsidR="006C0551">
        <w:rPr>
          <w:rFonts w:ascii="Angsana New" w:hAnsi="Angsana New"/>
          <w:lang w:val="en-US"/>
        </w:rPr>
        <w:t>,951,</w:t>
      </w:r>
      <w:r w:rsidRPr="00665860">
        <w:rPr>
          <w:rFonts w:ascii="Angsana New" w:hAnsi="Angsana New"/>
          <w:lang w:val="en-US"/>
        </w:rPr>
        <w:t>632</w:t>
      </w:r>
      <w:proofErr w:type="gramEnd"/>
      <w:r w:rsidR="006C0551">
        <w:rPr>
          <w:rFonts w:ascii="Angsana New" w:hAnsi="Angsana New" w:hint="cs"/>
          <w:cs/>
          <w:lang w:val="en-US"/>
        </w:rPr>
        <w:t xml:space="preserve"> </w:t>
      </w:r>
      <w:r w:rsidRPr="00665860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6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627CBB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EF6ABC">
              <w:rPr>
                <w:rFonts w:ascii="Angsana New" w:hAnsi="Angsana New"/>
                <w:lang w:val="en-US"/>
              </w:rPr>
              <w:t xml:space="preserve">1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  <w:p w:rsidR="0063484E" w:rsidRPr="00EF6ABC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cs/>
                <w:lang w:val="en-US"/>
              </w:rPr>
            </w:pPr>
            <w:r w:rsidRPr="00EF6ABC">
              <w:rPr>
                <w:rFonts w:ascii="Angsana New" w:hAnsi="Angsana New" w:hint="cs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EF6ABC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  <w:p w:rsidR="0063484E" w:rsidRPr="00EF6ABC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(</w:t>
            </w:r>
            <w:r w:rsidR="008D75C2" w:rsidRPr="00EF6ABC">
              <w:rPr>
                <w:rFonts w:ascii="Angsana New" w:hAnsi="Angsana New" w:hint="cs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EF6ABC">
              <w:rPr>
                <w:rFonts w:ascii="Angsana New" w:hAnsi="Angsana New"/>
                <w:lang w:val="en-US"/>
              </w:rPr>
              <w:t xml:space="preserve"> 4.9958 </w:t>
            </w:r>
            <w:r w:rsidR="00D710E4" w:rsidRPr="00EF6ABC">
              <w:rPr>
                <w:rFonts w:ascii="Angsana New" w:hAnsi="Angsana New" w:hint="cs"/>
                <w:cs/>
                <w:lang w:val="en-US"/>
              </w:rPr>
              <w:t>บาทต่อหุ้น</w:t>
            </w:r>
            <w:r w:rsidRPr="00EF6ABC">
              <w:rPr>
                <w:rFonts w:ascii="Angsana New" w:hAnsi="Angsana New"/>
                <w:lang w:val="en-US"/>
              </w:rPr>
              <w:t>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EF6ABC">
              <w:rPr>
                <w:rFonts w:ascii="Angsana New" w:hAnsi="Angsana New"/>
                <w:lang w:val="en-US"/>
              </w:rPr>
              <w:t>25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EF6ABC">
              <w:rPr>
                <w:rFonts w:ascii="Angsana New" w:hAnsi="Angsana New"/>
                <w:lang w:val="en-US"/>
              </w:rPr>
              <w:t xml:space="preserve">62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EF6ABC">
              <w:rPr>
                <w:rFonts w:ascii="Angsana New" w:hAnsi="Angsana New"/>
                <w:lang w:val="en-US"/>
              </w:rPr>
              <w:t xml:space="preserve">7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25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20 </w:t>
            </w:r>
            <w:r w:rsidRPr="00EF6ABC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EF6ABC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 xml:space="preserve">3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EF6ABC">
              <w:rPr>
                <w:rFonts w:ascii="Angsana New" w:hAnsi="Angsana New"/>
                <w:lang w:val="en-US"/>
              </w:rPr>
              <w:t xml:space="preserve">4 </w:t>
            </w:r>
            <w:r w:rsidRPr="00EF6ABC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  <w:r w:rsidRPr="00665860">
        <w:rPr>
          <w:rFonts w:ascii="Angsana New" w:hAnsi="Angsana New"/>
          <w:cs/>
        </w:rPr>
        <w:lastRenderedPageBreak/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</w:t>
      </w:r>
      <w:r w:rsidR="001A0C77">
        <w:rPr>
          <w:rFonts w:ascii="Angsana New" w:hAnsi="Angsana New" w:hint="cs"/>
          <w:cs/>
        </w:rPr>
        <w:t xml:space="preserve"> </w:t>
      </w:r>
      <w:r w:rsidR="001A0C77">
        <w:rPr>
          <w:rFonts w:ascii="Angsana New" w:hAnsi="Angsana New"/>
          <w:lang w:val="en-GB" w:eastAsia="zh-CN"/>
        </w:rPr>
        <w:t xml:space="preserve">ECF-W2 </w:t>
      </w:r>
      <w:r w:rsidRPr="00665860">
        <w:rPr>
          <w:rFonts w:ascii="Angsana New" w:hAnsi="Angsana New"/>
          <w:cs/>
        </w:rPr>
        <w:t>มีดังนี้</w:t>
      </w:r>
    </w:p>
    <w:p w:rsidR="00D710E4" w:rsidRPr="000A66CC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F44429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  <w:proofErr w:type="gramEnd"/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D356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</w:tbl>
    <w:p w:rsidR="00EC39D6" w:rsidRPr="00430075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496138" w:rsidRPr="000A66CC" w:rsidRDefault="00496138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1A0C77" w:rsidRPr="001A0C77" w:rsidRDefault="005D6666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97DDF">
        <w:rPr>
          <w:rFonts w:ascii="Angsana New" w:hAnsi="Angsana New" w:hint="cs"/>
          <w:sz w:val="30"/>
          <w:szCs w:val="30"/>
          <w:cs/>
        </w:rPr>
        <w:t>ณ วันที่ 30</w:t>
      </w:r>
      <w:r w:rsidR="001A0C77" w:rsidRPr="00E97DDF">
        <w:rPr>
          <w:rFonts w:ascii="Angsana New" w:hAnsi="Angsana New" w:hint="cs"/>
          <w:sz w:val="30"/>
          <w:szCs w:val="30"/>
          <w:cs/>
        </w:rPr>
        <w:t xml:space="preserve"> </w:t>
      </w:r>
      <w:r w:rsidR="00B34792">
        <w:rPr>
          <w:rFonts w:ascii="Angsana New" w:hAnsi="Angsana New" w:hint="cs"/>
          <w:sz w:val="30"/>
          <w:szCs w:val="30"/>
          <w:cs/>
        </w:rPr>
        <w:t>กันย</w:t>
      </w:r>
      <w:r w:rsidRPr="00E97DDF">
        <w:rPr>
          <w:rFonts w:ascii="Angsana New" w:hAnsi="Angsana New" w:hint="cs"/>
          <w:sz w:val="30"/>
          <w:szCs w:val="30"/>
          <w:cs/>
        </w:rPr>
        <w:t>ายน</w:t>
      </w:r>
      <w:r w:rsidR="001A0C77" w:rsidRPr="00E97DDF">
        <w:rPr>
          <w:rFonts w:ascii="Angsana New" w:hAnsi="Angsana New" w:hint="cs"/>
          <w:sz w:val="30"/>
          <w:szCs w:val="30"/>
          <w:cs/>
        </w:rPr>
        <w:t xml:space="preserve"> 2563 และวันที่ 31 ธันวาคม 2562 จำนวนใบสำคัญแสดงสิทธิที่ยังไม่ได้ถูกใช้สิทธิสำหรับ </w:t>
      </w:r>
      <w:r w:rsidR="001A0C77" w:rsidRPr="00E97DDF">
        <w:rPr>
          <w:rFonts w:ascii="Angsana New" w:hAnsi="Angsana New"/>
          <w:sz w:val="30"/>
          <w:szCs w:val="30"/>
        </w:rPr>
        <w:t xml:space="preserve">ECF-W3 </w:t>
      </w:r>
      <w:r w:rsidR="001A0C77" w:rsidRPr="00E97DDF">
        <w:rPr>
          <w:rFonts w:ascii="Angsana New" w:hAnsi="Angsana New" w:hint="cs"/>
          <w:sz w:val="30"/>
          <w:szCs w:val="30"/>
          <w:cs/>
        </w:rPr>
        <w:t>มีจำนวน 129,951,632 หน่วย</w:t>
      </w:r>
    </w:p>
    <w:p w:rsidR="001A0C77" w:rsidRPr="000A66CC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eastAsia="zh-CN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0A66CC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B34792">
        <w:rPr>
          <w:rFonts w:ascii="Angsana New" w:hAnsi="Angsana New" w:hint="cs"/>
          <w:sz w:val="30"/>
          <w:szCs w:val="30"/>
          <w:cs/>
        </w:rPr>
        <w:t>และเก้า</w:t>
      </w:r>
      <w:r w:rsidR="00DD4012">
        <w:rPr>
          <w:rFonts w:ascii="Angsana New" w:hAnsi="Angsana New" w:hint="cs"/>
          <w:sz w:val="30"/>
          <w:szCs w:val="30"/>
          <w:cs/>
        </w:rPr>
        <w:t>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DD4012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B34792">
        <w:rPr>
          <w:rFonts w:ascii="Angsana New" w:hAnsi="Angsana New" w:hint="cs"/>
          <w:sz w:val="30"/>
          <w:szCs w:val="30"/>
          <w:cs/>
        </w:rPr>
        <w:t>กันย</w:t>
      </w:r>
      <w:r w:rsidR="00DD4012">
        <w:rPr>
          <w:rFonts w:ascii="Angsana New" w:hAnsi="Angsana New" w:hint="cs"/>
          <w:sz w:val="30"/>
          <w:szCs w:val="30"/>
          <w:cs/>
        </w:rPr>
        <w:t>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0A66CC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 (พันบาท/พันหุ้น)</w:t>
            </w:r>
          </w:p>
        </w:tc>
      </w:tr>
      <w:tr w:rsidR="00B711E8" w:rsidRPr="000F1BB0" w:rsidTr="000A66CC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62EE4" w:rsidRPr="000F1BB0" w:rsidTr="00430075">
        <w:trPr>
          <w:cantSplit/>
        </w:trPr>
        <w:tc>
          <w:tcPr>
            <w:tcW w:w="5052" w:type="dxa"/>
          </w:tcPr>
          <w:p w:rsidR="00C62EE4" w:rsidRPr="00664E5D" w:rsidRDefault="00AE0FEB" w:rsidP="00AE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62EE4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="00C62EE4">
              <w:rPr>
                <w:rFonts w:ascii="Angsana New" w:hAnsi="Angsana New"/>
                <w:sz w:val="30"/>
                <w:szCs w:val="30"/>
              </w:rPr>
              <w:t>(</w:t>
            </w:r>
            <w:r w:rsidR="00C62EE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C62E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C62EE4" w:rsidRPr="00AE38B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21,905</w:t>
            </w:r>
          </w:p>
        </w:tc>
        <w:tc>
          <w:tcPr>
            <w:tcW w:w="284" w:type="dxa"/>
          </w:tcPr>
          <w:p w:rsidR="00C62EE4" w:rsidRPr="00B34792" w:rsidRDefault="00C62E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14,890</w:t>
            </w:r>
          </w:p>
        </w:tc>
        <w:tc>
          <w:tcPr>
            <w:tcW w:w="283" w:type="dxa"/>
          </w:tcPr>
          <w:p w:rsidR="00C62EE4" w:rsidRPr="00B34792" w:rsidRDefault="00C62E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9,486</w:t>
            </w:r>
          </w:p>
        </w:tc>
        <w:tc>
          <w:tcPr>
            <w:tcW w:w="283" w:type="dxa"/>
          </w:tcPr>
          <w:p w:rsidR="00C62EE4" w:rsidRPr="00B34792" w:rsidRDefault="00C62E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270703" w:rsidRPr="000A66CC" w:rsidTr="00430075">
        <w:trPr>
          <w:cantSplit/>
        </w:trPr>
        <w:tc>
          <w:tcPr>
            <w:tcW w:w="5052" w:type="dxa"/>
          </w:tcPr>
          <w:p w:rsidR="00270703" w:rsidRPr="000A66CC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B34792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270703" w:rsidRPr="00B34792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E38B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:rsidR="00270703" w:rsidRPr="00B34792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B34792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270703" w:rsidRPr="00B34792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AE38B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664E5D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B93EDF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4" w:type="dxa"/>
          </w:tcPr>
          <w:p w:rsidR="00270703" w:rsidRPr="00B93EDF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B93EDF" w:rsidRDefault="000A66CC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270703" w:rsidRPr="00B93EDF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B93EDF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</w:tcPr>
          <w:p w:rsidR="00270703" w:rsidRPr="00B34792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70703" w:rsidRPr="00AE38BF" w:rsidRDefault="00270703" w:rsidP="006F3C9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6F3C96"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270703" w:rsidRPr="000A66CC" w:rsidTr="00430075">
        <w:trPr>
          <w:cantSplit/>
        </w:trPr>
        <w:tc>
          <w:tcPr>
            <w:tcW w:w="5052" w:type="dxa"/>
          </w:tcPr>
          <w:p w:rsidR="00270703" w:rsidRPr="000A66CC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B93ED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270703" w:rsidRPr="00B93EDF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B93ED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70703" w:rsidRPr="00B93EDF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B93ED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70703" w:rsidRPr="00B34792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AE38B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6E9A" w:rsidRPr="00507BEC" w:rsidTr="00430075">
        <w:trPr>
          <w:cantSplit/>
        </w:trPr>
        <w:tc>
          <w:tcPr>
            <w:tcW w:w="5052" w:type="dxa"/>
          </w:tcPr>
          <w:p w:rsidR="00BA6E9A" w:rsidRPr="00507BEC" w:rsidRDefault="00BA6E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A6E9A" w:rsidRPr="00B93EDF" w:rsidRDefault="00BA6E9A" w:rsidP="00EB035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229</w:t>
            </w:r>
          </w:p>
        </w:tc>
        <w:tc>
          <w:tcPr>
            <w:tcW w:w="284" w:type="dxa"/>
            <w:shd w:val="clear" w:color="auto" w:fill="auto"/>
          </w:tcPr>
          <w:p w:rsidR="00BA6E9A" w:rsidRPr="00B93EDF" w:rsidRDefault="00BA6E9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A6E9A" w:rsidRPr="00B93EDF" w:rsidRDefault="00BA6E9A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0.0155</w:t>
            </w:r>
          </w:p>
        </w:tc>
        <w:tc>
          <w:tcPr>
            <w:tcW w:w="283" w:type="dxa"/>
            <w:shd w:val="clear" w:color="auto" w:fill="auto"/>
          </w:tcPr>
          <w:p w:rsidR="00BA6E9A" w:rsidRPr="00B93EDF" w:rsidRDefault="00BA6E9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A6E9A" w:rsidRPr="00B93EDF" w:rsidRDefault="00BA6E9A" w:rsidP="00BA6E9A">
            <w:pPr>
              <w:pStyle w:val="acctfourfigures"/>
              <w:tabs>
                <w:tab w:val="clear" w:pos="765"/>
                <w:tab w:val="left" w:pos="749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099</w:t>
            </w:r>
          </w:p>
        </w:tc>
        <w:tc>
          <w:tcPr>
            <w:tcW w:w="283" w:type="dxa"/>
            <w:shd w:val="clear" w:color="auto" w:fill="auto"/>
          </w:tcPr>
          <w:p w:rsidR="00BA6E9A" w:rsidRPr="00B34792" w:rsidRDefault="00BA6E9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A6E9A" w:rsidRPr="00AE38BF" w:rsidRDefault="00BA6E9A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/>
              </w:rPr>
              <w:t>0.0153</w:t>
            </w:r>
          </w:p>
        </w:tc>
      </w:tr>
    </w:tbl>
    <w:p w:rsidR="000A66CC" w:rsidRPr="000A66CC" w:rsidRDefault="000A66C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B34792" w:rsidP="00B3479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งวดเก้า</w:t>
            </w:r>
            <w:r w:rsidR="000A66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 (พันบาท/พันหุ้น)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F7C96" w:rsidRPr="000F1BB0" w:rsidTr="002450E2">
        <w:trPr>
          <w:cantSplit/>
        </w:trPr>
        <w:tc>
          <w:tcPr>
            <w:tcW w:w="5052" w:type="dxa"/>
          </w:tcPr>
          <w:p w:rsidR="001F7C96" w:rsidRPr="00664E5D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B93EDF" w:rsidRDefault="00B93EDF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37,200</w:t>
            </w:r>
          </w:p>
        </w:tc>
        <w:tc>
          <w:tcPr>
            <w:tcW w:w="284" w:type="dxa"/>
          </w:tcPr>
          <w:p w:rsidR="001F7C96" w:rsidRPr="00B34792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AE38BF" w:rsidRDefault="00AE38BF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1F7C96"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83" w:type="dxa"/>
          </w:tcPr>
          <w:p w:rsidR="001F7C96" w:rsidRPr="00B34792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B93EDF" w:rsidRDefault="00B93EDF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21,499</w:t>
            </w:r>
          </w:p>
        </w:tc>
        <w:tc>
          <w:tcPr>
            <w:tcW w:w="283" w:type="dxa"/>
          </w:tcPr>
          <w:p w:rsidR="001F7C96" w:rsidRPr="00B34792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1F7C96" w:rsidRPr="00AE38BF" w:rsidRDefault="00AE38BF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1F7C96"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A66CC" w:rsidRPr="00B34792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0A66CC" w:rsidRPr="00B34792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AE38B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0A66CC" w:rsidRPr="00B34792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B34792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66CC" w:rsidRPr="00B34792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A66CC" w:rsidRPr="00AE38B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664E5D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0A66CC" w:rsidRPr="00B93ED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AE38BF"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3" w:type="dxa"/>
          </w:tcPr>
          <w:p w:rsidR="000A66CC" w:rsidRPr="00B93ED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0A66CC" w:rsidRPr="00B34792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0A66CC" w:rsidRPr="00AE38B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AE38BF"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66CC" w:rsidRPr="00B93ED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66CC" w:rsidRPr="00B93ED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B93ED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66CC" w:rsidRPr="00B34792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A66CC" w:rsidRPr="00AE38B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7C96" w:rsidRPr="00507BEC" w:rsidTr="002450E2">
        <w:trPr>
          <w:cantSplit/>
        </w:trPr>
        <w:tc>
          <w:tcPr>
            <w:tcW w:w="5052" w:type="dxa"/>
          </w:tcPr>
          <w:p w:rsidR="001F7C96" w:rsidRPr="00507BEC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B93EDF" w:rsidRDefault="00B93EDF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0.0388</w:t>
            </w:r>
          </w:p>
        </w:tc>
        <w:tc>
          <w:tcPr>
            <w:tcW w:w="284" w:type="dxa"/>
            <w:shd w:val="clear" w:color="auto" w:fill="auto"/>
          </w:tcPr>
          <w:p w:rsidR="001F7C96" w:rsidRPr="00B93ED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B93EDF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AE38BF"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:rsidR="001F7C96" w:rsidRPr="00B93ED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B93EDF" w:rsidRDefault="00B93EDF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0.0224</w:t>
            </w:r>
          </w:p>
        </w:tc>
        <w:tc>
          <w:tcPr>
            <w:tcW w:w="283" w:type="dxa"/>
            <w:shd w:val="clear" w:color="auto" w:fill="auto"/>
          </w:tcPr>
          <w:p w:rsidR="001F7C96" w:rsidRPr="00B34792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1F7C96" w:rsidRPr="00AE38BF" w:rsidRDefault="001F7C96" w:rsidP="00DE58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AE38BF" w:rsidRPr="00AE38BF"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</w:p>
        </w:tc>
      </w:tr>
    </w:tbl>
    <w:p w:rsidR="00F84B01" w:rsidRDefault="00F84B0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E93203">
        <w:rPr>
          <w:rFonts w:ascii="Angsana New" w:hAnsi="Angsana New" w:hint="cs"/>
          <w:spacing w:val="-4"/>
          <w:sz w:val="30"/>
          <w:szCs w:val="30"/>
          <w:cs/>
        </w:rPr>
        <w:t>และเก้า</w:t>
      </w:r>
      <w:r w:rsidR="00DE5883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</w:t>
      </w:r>
      <w:r w:rsidR="00DE5883">
        <w:rPr>
          <w:rFonts w:ascii="Angsana New" w:eastAsia="Cordia New" w:hAnsi="Angsana New" w:hint="cs"/>
          <w:sz w:val="30"/>
          <w:szCs w:val="30"/>
          <w:cs/>
        </w:rPr>
        <w:t>0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E93203">
        <w:rPr>
          <w:rFonts w:ascii="Angsana New" w:eastAsia="Cordia New" w:hAnsi="Angsana New" w:hint="cs"/>
          <w:sz w:val="30"/>
          <w:szCs w:val="30"/>
          <w:cs/>
        </w:rPr>
        <w:t>กันย</w:t>
      </w:r>
      <w:r w:rsidR="00DE5883">
        <w:rPr>
          <w:rFonts w:ascii="Angsana New" w:eastAsia="Cordia New" w:hAnsi="Angsana New" w:hint="cs"/>
          <w:sz w:val="30"/>
          <w:szCs w:val="30"/>
          <w:cs/>
        </w:rPr>
        <w:t>ายน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270703">
        <w:rPr>
          <w:rFonts w:ascii="Angsana New" w:eastAsia="Cordia New" w:hAnsi="Angsana New"/>
          <w:sz w:val="30"/>
          <w:szCs w:val="30"/>
        </w:rPr>
        <w:t>3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270703" w:rsidRPr="0038231D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430075">
        <w:trPr>
          <w:cantSplit/>
        </w:trPr>
        <w:tc>
          <w:tcPr>
            <w:tcW w:w="5052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C62EE4" w:rsidRPr="000F1BB0" w:rsidTr="00430075">
        <w:trPr>
          <w:cantSplit/>
        </w:trPr>
        <w:tc>
          <w:tcPr>
            <w:tcW w:w="5052" w:type="dxa"/>
          </w:tcPr>
          <w:p w:rsidR="00C62EE4" w:rsidRPr="009C0EE0" w:rsidRDefault="00B010D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62EE4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="00C62EE4">
              <w:rPr>
                <w:rFonts w:ascii="Angsana New" w:hAnsi="Angsana New"/>
                <w:sz w:val="30"/>
                <w:szCs w:val="30"/>
              </w:rPr>
              <w:t>(</w:t>
            </w:r>
            <w:r w:rsidR="00C62EE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C62E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21,905</w:t>
            </w:r>
          </w:p>
        </w:tc>
        <w:tc>
          <w:tcPr>
            <w:tcW w:w="284" w:type="dxa"/>
          </w:tcPr>
          <w:p w:rsidR="00C62EE4" w:rsidRPr="00E93203" w:rsidRDefault="00C62EE4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14,890</w:t>
            </w:r>
          </w:p>
        </w:tc>
        <w:tc>
          <w:tcPr>
            <w:tcW w:w="283" w:type="dxa"/>
          </w:tcPr>
          <w:p w:rsidR="00C62EE4" w:rsidRPr="00E93203" w:rsidRDefault="00C62EE4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C62EE4" w:rsidRPr="00AE38B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9,486</w:t>
            </w:r>
          </w:p>
        </w:tc>
        <w:tc>
          <w:tcPr>
            <w:tcW w:w="284" w:type="dxa"/>
          </w:tcPr>
          <w:p w:rsidR="00C62EE4" w:rsidRPr="00E93203" w:rsidRDefault="00C62EE4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270703" w:rsidRPr="000F1BB0" w:rsidTr="0040427E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E93203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270703" w:rsidRPr="00E93203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E38B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70703" w:rsidRPr="00E93203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E93203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70703" w:rsidRPr="00E93203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E38B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EE4" w:rsidRPr="000F1BB0" w:rsidTr="00E12AEB">
        <w:trPr>
          <w:cantSplit/>
        </w:trPr>
        <w:tc>
          <w:tcPr>
            <w:tcW w:w="5052" w:type="dxa"/>
          </w:tcPr>
          <w:p w:rsidR="00C62EE4" w:rsidRPr="000F1BB0" w:rsidRDefault="00C62EE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C62EE4" w:rsidRPr="00E93203" w:rsidRDefault="00C62EE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</w:tcPr>
          <w:p w:rsidR="00C62EE4" w:rsidRPr="00AE38BF" w:rsidRDefault="00C62EE4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C62EE4" w:rsidRPr="00E93203" w:rsidRDefault="00C62EE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</w:tcPr>
          <w:p w:rsidR="00C62EE4" w:rsidRPr="00C62EE4" w:rsidRDefault="00C62EE4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C62EE4" w:rsidRPr="00E93203" w:rsidRDefault="00C62EE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</w:tcPr>
          <w:p w:rsidR="00C62EE4" w:rsidRPr="00AE38BF" w:rsidRDefault="00C62EE4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C62EE4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40427E" w:rsidRPr="00C62EE4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2EE4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C62EE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62EE4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C62E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C62EE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E38BF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8B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0427E" w:rsidRPr="00C62EE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E38BF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8B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C62EE4" w:rsidRPr="000F1BB0" w:rsidTr="00E12AEB">
        <w:trPr>
          <w:cantSplit/>
        </w:trPr>
        <w:tc>
          <w:tcPr>
            <w:tcW w:w="5052" w:type="dxa"/>
          </w:tcPr>
          <w:p w:rsidR="00C62EE4" w:rsidRPr="000F1BB0" w:rsidRDefault="00C62EE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C62EE4" w:rsidRPr="00E93203" w:rsidRDefault="00C62EE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EE4" w:rsidRPr="00AE38BF" w:rsidRDefault="00C62EE4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C62EE4" w:rsidRPr="00E93203" w:rsidRDefault="00C62EE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EE4" w:rsidRPr="00C62EE4" w:rsidRDefault="00C62EE4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C62EE4" w:rsidRPr="00E93203" w:rsidRDefault="00C62EE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EE4" w:rsidRPr="00AE38BF" w:rsidRDefault="00C62EE4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0427E" w:rsidRPr="000F1BB0" w:rsidTr="00996D6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0427E" w:rsidRPr="00E93203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AE38BF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40427E" w:rsidRPr="00E93203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40427E" w:rsidRPr="00E93203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AE38BF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E9A" w:rsidRPr="000F1BB0" w:rsidTr="00430075">
        <w:trPr>
          <w:cantSplit/>
        </w:trPr>
        <w:tc>
          <w:tcPr>
            <w:tcW w:w="5052" w:type="dxa"/>
          </w:tcPr>
          <w:p w:rsidR="00BA6E9A" w:rsidRPr="003B0D6B" w:rsidRDefault="00BA6E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A6E9A" w:rsidRPr="00B93EDF" w:rsidRDefault="00BA6E9A" w:rsidP="00EB035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229</w:t>
            </w:r>
          </w:p>
        </w:tc>
        <w:tc>
          <w:tcPr>
            <w:tcW w:w="284" w:type="dxa"/>
          </w:tcPr>
          <w:p w:rsidR="00BA6E9A" w:rsidRPr="00E93203" w:rsidRDefault="00BA6E9A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A6E9A" w:rsidRPr="00AE38BF" w:rsidRDefault="00BA6E9A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0.0155</w:t>
            </w:r>
          </w:p>
        </w:tc>
        <w:tc>
          <w:tcPr>
            <w:tcW w:w="283" w:type="dxa"/>
            <w:shd w:val="clear" w:color="auto" w:fill="auto"/>
          </w:tcPr>
          <w:p w:rsidR="00BA6E9A" w:rsidRPr="00E93203" w:rsidRDefault="00BA6E9A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A6E9A" w:rsidRPr="00B93EDF" w:rsidRDefault="00BA6E9A" w:rsidP="00EB0353">
            <w:pPr>
              <w:pStyle w:val="acctfourfigures"/>
              <w:tabs>
                <w:tab w:val="clear" w:pos="765"/>
                <w:tab w:val="left" w:pos="749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099</w:t>
            </w:r>
          </w:p>
        </w:tc>
        <w:tc>
          <w:tcPr>
            <w:tcW w:w="284" w:type="dxa"/>
            <w:shd w:val="clear" w:color="auto" w:fill="auto"/>
          </w:tcPr>
          <w:p w:rsidR="00BA6E9A" w:rsidRPr="00E93203" w:rsidRDefault="00BA6E9A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A6E9A" w:rsidRPr="00AE38BF" w:rsidRDefault="00BA6E9A" w:rsidP="00AB1EE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/>
              </w:rPr>
              <w:t>0.0153</w:t>
            </w:r>
          </w:p>
        </w:tc>
      </w:tr>
    </w:tbl>
    <w:p w:rsidR="003A017C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873C8A" w:rsidRDefault="00873C8A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F84B0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B010D5" w:rsidRDefault="00B010D5">
      <w:r>
        <w:br w:type="page"/>
      </w: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E93203" w:rsidP="00E9320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873C8A"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8C5A5E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C62EE4" w:rsidRPr="000F1BB0" w:rsidTr="002450E2">
        <w:trPr>
          <w:cantSplit/>
        </w:trPr>
        <w:tc>
          <w:tcPr>
            <w:tcW w:w="5052" w:type="dxa"/>
          </w:tcPr>
          <w:p w:rsidR="00C62EE4" w:rsidRPr="009C0EE0" w:rsidRDefault="00C62EE4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37,200</w:t>
            </w:r>
          </w:p>
        </w:tc>
        <w:tc>
          <w:tcPr>
            <w:tcW w:w="284" w:type="dxa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43,257</w:t>
            </w:r>
          </w:p>
        </w:tc>
        <w:tc>
          <w:tcPr>
            <w:tcW w:w="283" w:type="dxa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21,499</w:t>
            </w:r>
          </w:p>
        </w:tc>
        <w:tc>
          <w:tcPr>
            <w:tcW w:w="284" w:type="dxa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AE38BF" w:rsidRDefault="00C62EE4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44,200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E93203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AE38BF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873C8A" w:rsidRPr="00E93203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AE38BF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AE38BF"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3" w:type="dxa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</w:tcPr>
          <w:p w:rsidR="00873C8A" w:rsidRPr="00AE38BF" w:rsidRDefault="00AE38BF" w:rsidP="00AE38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959,472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C62EE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C62EE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73C8A" w:rsidRPr="00C62EE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EE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AE38BF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8B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AE38BF"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3" w:type="dxa"/>
            <w:shd w:val="clear" w:color="auto" w:fill="auto"/>
          </w:tcPr>
          <w:p w:rsidR="00873C8A" w:rsidRPr="00C62EE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C62EE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2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AE38BF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AE38BF"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E93203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873C8A" w:rsidRPr="00AE38BF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873C8A" w:rsidRPr="00E93203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73C8A" w:rsidRPr="00E93203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873C8A" w:rsidRPr="00AE38BF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EE4" w:rsidRPr="000F1BB0" w:rsidTr="002450E2">
        <w:trPr>
          <w:cantSplit/>
        </w:trPr>
        <w:tc>
          <w:tcPr>
            <w:tcW w:w="5052" w:type="dxa"/>
          </w:tcPr>
          <w:p w:rsidR="00C62EE4" w:rsidRPr="003B0D6B" w:rsidRDefault="00C62EE4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0.0388</w:t>
            </w:r>
          </w:p>
        </w:tc>
        <w:tc>
          <w:tcPr>
            <w:tcW w:w="284" w:type="dxa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C62EE4" w:rsidRPr="00AE38BF" w:rsidRDefault="00C62EE4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0.0451</w:t>
            </w:r>
          </w:p>
        </w:tc>
        <w:tc>
          <w:tcPr>
            <w:tcW w:w="283" w:type="dxa"/>
            <w:shd w:val="clear" w:color="auto" w:fill="auto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C62EE4" w:rsidRPr="00B93EDF" w:rsidRDefault="00C62EE4" w:rsidP="00803B4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0.0224</w:t>
            </w:r>
          </w:p>
        </w:tc>
        <w:tc>
          <w:tcPr>
            <w:tcW w:w="284" w:type="dxa"/>
            <w:shd w:val="clear" w:color="auto" w:fill="auto"/>
          </w:tcPr>
          <w:p w:rsidR="00C62EE4" w:rsidRPr="00E93203" w:rsidRDefault="00C62EE4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C62EE4" w:rsidRPr="00AE38BF" w:rsidRDefault="00C62EE4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8BF">
              <w:rPr>
                <w:rFonts w:ascii="Angsana New" w:hAnsi="Angsana New" w:cs="Angsana New"/>
                <w:sz w:val="30"/>
                <w:szCs w:val="30"/>
                <w:lang w:val="en-US"/>
              </w:rPr>
              <w:t>0.0461</w:t>
            </w:r>
          </w:p>
        </w:tc>
      </w:tr>
    </w:tbl>
    <w:p w:rsidR="00873C8A" w:rsidRDefault="00873C8A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0A3D0E">
        <w:rPr>
          <w:rFonts w:ascii="Angsana New" w:hAnsi="Angsana New" w:hint="cs"/>
          <w:cs/>
          <w:lang w:val="en-US"/>
        </w:rPr>
        <w:t>กำไรต่</w:t>
      </w:r>
      <w:r w:rsidR="002E3EED" w:rsidRPr="000A3D0E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E93203">
        <w:rPr>
          <w:rFonts w:ascii="Angsana New" w:hAnsi="Angsana New" w:hint="cs"/>
          <w:cs/>
          <w:lang w:val="en-US"/>
        </w:rPr>
        <w:t>และเก้า</w:t>
      </w:r>
      <w:r w:rsidR="00357E05">
        <w:rPr>
          <w:rFonts w:ascii="Angsana New" w:hAnsi="Angsana New" w:hint="cs"/>
          <w:cs/>
          <w:lang w:val="en-US"/>
        </w:rPr>
        <w:t>เดือน</w:t>
      </w:r>
      <w:r w:rsidR="002E3EED" w:rsidRPr="000A3D0E">
        <w:rPr>
          <w:rFonts w:ascii="Angsana New" w:hAnsi="Angsana New" w:hint="cs"/>
          <w:cs/>
          <w:lang w:val="en-US"/>
        </w:rPr>
        <w:t>สิ้</w:t>
      </w:r>
      <w:r w:rsidR="002E3EED" w:rsidRPr="009834CA">
        <w:rPr>
          <w:rFonts w:ascii="Angsana New" w:hAnsi="Angsana New" w:hint="cs"/>
          <w:cs/>
          <w:lang w:val="en-US"/>
        </w:rPr>
        <w:t>นสุดวันที่</w:t>
      </w:r>
      <w:r w:rsidR="002E3EED" w:rsidRPr="009834CA">
        <w:rPr>
          <w:rFonts w:ascii="Angsana New" w:hAnsi="Angsana New"/>
          <w:cs/>
          <w:lang w:val="en-US"/>
        </w:rPr>
        <w:t xml:space="preserve"> 3</w:t>
      </w:r>
      <w:r w:rsidR="00357E05" w:rsidRPr="009834CA">
        <w:rPr>
          <w:rFonts w:ascii="Angsana New" w:hAnsi="Angsana New" w:hint="cs"/>
          <w:cs/>
          <w:lang w:val="en-US"/>
        </w:rPr>
        <w:t>0</w:t>
      </w:r>
      <w:r w:rsidR="002E3EED" w:rsidRPr="009834CA">
        <w:rPr>
          <w:rFonts w:ascii="Angsana New" w:hAnsi="Angsana New"/>
          <w:cs/>
          <w:lang w:val="en-US"/>
        </w:rPr>
        <w:t xml:space="preserve"> </w:t>
      </w:r>
      <w:r w:rsidR="00E93203">
        <w:rPr>
          <w:rFonts w:ascii="Angsana New" w:hAnsi="Angsana New" w:hint="cs"/>
          <w:cs/>
          <w:lang w:val="en-US"/>
        </w:rPr>
        <w:t>กันย</w:t>
      </w:r>
      <w:r w:rsidR="00357E05" w:rsidRPr="009834CA">
        <w:rPr>
          <w:rFonts w:ascii="Angsana New" w:hAnsi="Angsana New" w:hint="cs"/>
          <w:cs/>
          <w:lang w:val="en-US"/>
        </w:rPr>
        <w:t>ายน</w:t>
      </w:r>
      <w:r w:rsidR="002E3EED" w:rsidRPr="009834CA">
        <w:rPr>
          <w:rFonts w:ascii="Angsana New" w:hAnsi="Angsana New"/>
          <w:cs/>
          <w:lang w:val="en-US"/>
        </w:rPr>
        <w:t xml:space="preserve"> 256</w:t>
      </w:r>
      <w:r w:rsidR="00270703" w:rsidRPr="009834CA">
        <w:rPr>
          <w:rFonts w:ascii="Angsana New" w:hAnsi="Angsana New" w:hint="cs"/>
          <w:cs/>
          <w:lang w:val="en-US"/>
        </w:rPr>
        <w:t>3</w:t>
      </w:r>
      <w:r w:rsidR="001A0C77" w:rsidRPr="009834CA">
        <w:rPr>
          <w:rFonts w:ascii="Angsana New" w:hAnsi="Angsana New" w:hint="cs"/>
          <w:cs/>
          <w:lang w:val="en-US"/>
        </w:rPr>
        <w:t xml:space="preserve"> และ 2562</w:t>
      </w:r>
      <w:r w:rsidR="002E3EED" w:rsidRPr="009834CA">
        <w:rPr>
          <w:rFonts w:ascii="Angsana New" w:hAnsi="Angsana New"/>
          <w:cs/>
          <w:lang w:val="en-US"/>
        </w:rPr>
        <w:t xml:space="preserve"> </w:t>
      </w:r>
      <w:r w:rsidR="002E3EED" w:rsidRPr="009834CA">
        <w:rPr>
          <w:rFonts w:ascii="Angsana New" w:hAnsi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9834CA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761AD1" w:rsidRDefault="0076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475F76" w:rsidRPr="00627CBB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ธุรกิจค้าปลีกสินค้าเบ็ดเตล็ดและธุรกิจพลังงานที่ดำเนินงานโดยบริษัทร่วมและการร่วมค้า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ซึ่ง</w:t>
      </w:r>
      <w:r w:rsidR="00173ACF">
        <w:rPr>
          <w:rFonts w:ascii="Angsana New" w:hAnsi="Angsana New" w:hint="cs"/>
          <w:sz w:val="30"/>
          <w:szCs w:val="30"/>
          <w:cs/>
        </w:rPr>
        <w:t>อยู่ในช่วงเริ่มต้นและ</w:t>
      </w:r>
      <w:r w:rsidRPr="00627CBB">
        <w:rPr>
          <w:rFonts w:ascii="Angsana New" w:hAnsi="Angsana New" w:hint="cs"/>
          <w:sz w:val="30"/>
          <w:szCs w:val="30"/>
          <w:cs/>
        </w:rPr>
        <w:t>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F775EE">
        <w:rPr>
          <w:rFonts w:ascii="Angsana New" w:hAnsi="Angsana New" w:hint="cs"/>
          <w:sz w:val="30"/>
          <w:szCs w:val="30"/>
          <w:cs/>
        </w:rPr>
        <w:t>3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E93203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งวดเก้า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627CBB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3A1D75">
        <w:trPr>
          <w:tblHeader/>
        </w:trPr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0E107A" w:rsidRDefault="000E107A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932,947</w:t>
            </w:r>
          </w:p>
        </w:tc>
        <w:tc>
          <w:tcPr>
            <w:tcW w:w="283" w:type="dxa"/>
            <w:vAlign w:val="bottom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A47057" w:rsidP="00CF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="00CF221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70703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F221B">
              <w:rPr>
                <w:rFonts w:ascii="Angsana New" w:hAnsi="Angsana New"/>
                <w:color w:val="000000"/>
                <w:sz w:val="30"/>
                <w:szCs w:val="30"/>
              </w:rPr>
              <w:t>073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0E107A" w:rsidRDefault="000E107A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39,090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A47057" w:rsidRDefault="00A47057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B365BA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926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0E107A" w:rsidRDefault="000E107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972,037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A47057" w:rsidRDefault="00A47057" w:rsidP="00CF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  <w:r w:rsidR="00CF221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270703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F221B">
              <w:rPr>
                <w:rFonts w:ascii="Angsana New" w:hAnsi="Angsana New"/>
                <w:color w:val="000000"/>
                <w:sz w:val="30"/>
                <w:szCs w:val="30"/>
              </w:rPr>
              <w:t>999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125B3C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0E107A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0E107A" w:rsidRDefault="000E107A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10,097</w:t>
            </w:r>
          </w:p>
        </w:tc>
        <w:tc>
          <w:tcPr>
            <w:tcW w:w="283" w:type="dxa"/>
            <w:vAlign w:val="bottom"/>
          </w:tcPr>
          <w:p w:rsidR="00270703" w:rsidRPr="00E93203" w:rsidRDefault="00270703" w:rsidP="000E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A47057" w:rsidP="0090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270703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90234A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801D4F" w:rsidRPr="00627CBB" w:rsidTr="003A1D75">
        <w:tc>
          <w:tcPr>
            <w:tcW w:w="6771" w:type="dxa"/>
            <w:vAlign w:val="bottom"/>
          </w:tcPr>
          <w:p w:rsidR="00801D4F" w:rsidRPr="00627CBB" w:rsidRDefault="00801D4F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0E107A" w:rsidRDefault="000E107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62,717</w:t>
            </w:r>
          </w:p>
        </w:tc>
        <w:tc>
          <w:tcPr>
            <w:tcW w:w="283" w:type="dxa"/>
          </w:tcPr>
          <w:p w:rsidR="00801D4F" w:rsidRPr="00E93203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A47057" w:rsidRDefault="00A47057" w:rsidP="00E9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801D4F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0E107A" w:rsidRDefault="000E107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,814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A47057" w:rsidRDefault="00A47057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270703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90234A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270703" w:rsidRPr="000E107A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0E107A" w:rsidRDefault="000E107A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713,64</w:t>
            </w:r>
            <w:r w:rsidR="001D17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90234A" w:rsidP="0090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  <w:r w:rsidR="00270703" w:rsidRPr="00A47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0E107A" w:rsidRDefault="000E107A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35,023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A47057" w:rsidRDefault="00A47057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057">
              <w:rPr>
                <w:rFonts w:ascii="Angsana New" w:hAnsi="Angsana New"/>
                <w:sz w:val="30"/>
                <w:szCs w:val="30"/>
              </w:rPr>
              <w:t>33</w:t>
            </w:r>
            <w:r w:rsidR="00B365BA" w:rsidRPr="00A47057">
              <w:rPr>
                <w:rFonts w:ascii="Angsana New" w:hAnsi="Angsana New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0E107A" w:rsidRDefault="000E107A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07A">
              <w:rPr>
                <w:rFonts w:ascii="Angsana New" w:hAnsi="Angsana New"/>
                <w:color w:val="000000"/>
                <w:sz w:val="30"/>
                <w:szCs w:val="30"/>
              </w:rPr>
              <w:t>748,67</w:t>
            </w:r>
            <w:r w:rsidR="001D17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70703" w:rsidRPr="00A47057" w:rsidRDefault="0090234A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671</w:t>
            </w:r>
            <w:r w:rsidR="00270703" w:rsidRPr="00A470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270703" w:rsidRPr="000E107A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70703" w:rsidRPr="00E93203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7F1C88">
        <w:trPr>
          <w:trHeight w:val="70"/>
        </w:trPr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0E107A" w:rsidRDefault="000E107A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228,678</w:t>
            </w:r>
          </w:p>
        </w:tc>
        <w:tc>
          <w:tcPr>
            <w:tcW w:w="283" w:type="dxa"/>
            <w:vAlign w:val="bottom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90234A" w:rsidP="0090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  <w:r w:rsidR="00270703" w:rsidRPr="00A47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0E107A" w:rsidRDefault="006F3129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3</w:t>
            </w:r>
            <w:r w:rsidR="000E107A" w:rsidRPr="000E107A">
              <w:rPr>
                <w:rFonts w:ascii="Angsana New" w:hAnsi="Angsana New"/>
                <w:sz w:val="30"/>
                <w:szCs w:val="30"/>
              </w:rPr>
              <w:t>2,34</w:t>
            </w:r>
            <w:r w:rsidR="001D17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A47057" w:rsidRDefault="00A47057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057">
              <w:rPr>
                <w:rFonts w:ascii="Angsana New" w:hAnsi="Angsana New"/>
                <w:sz w:val="30"/>
                <w:szCs w:val="30"/>
              </w:rPr>
              <w:t>17</w:t>
            </w:r>
            <w:r w:rsidR="00270703" w:rsidRPr="00A47057">
              <w:rPr>
                <w:rFonts w:ascii="Angsana New" w:hAnsi="Angsana New"/>
                <w:sz w:val="30"/>
                <w:szCs w:val="30"/>
              </w:rPr>
              <w:t>,</w:t>
            </w:r>
            <w:r w:rsidRPr="00A47057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0E107A" w:rsidRDefault="000E107A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261,02</w:t>
            </w:r>
            <w:r w:rsidR="001D17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A47057" w:rsidRDefault="00A47057" w:rsidP="0090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057">
              <w:rPr>
                <w:rFonts w:ascii="Angsana New" w:hAnsi="Angsana New"/>
                <w:sz w:val="30"/>
                <w:szCs w:val="30"/>
              </w:rPr>
              <w:t>2</w:t>
            </w:r>
            <w:r w:rsidR="0090234A">
              <w:rPr>
                <w:rFonts w:ascii="Angsana New" w:hAnsi="Angsana New"/>
                <w:sz w:val="30"/>
                <w:szCs w:val="30"/>
              </w:rPr>
              <w:t>69</w:t>
            </w:r>
            <w:r w:rsidR="00DA3BAB" w:rsidRPr="00A47057">
              <w:rPr>
                <w:rFonts w:ascii="Angsana New" w:hAnsi="Angsana New"/>
                <w:sz w:val="30"/>
                <w:szCs w:val="30"/>
              </w:rPr>
              <w:t>,</w:t>
            </w:r>
            <w:r w:rsidR="0090234A">
              <w:rPr>
                <w:rFonts w:ascii="Angsana New" w:hAnsi="Angsana New"/>
                <w:sz w:val="30"/>
                <w:szCs w:val="30"/>
              </w:rPr>
              <w:t>069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0E107A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A47057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0E107A" w:rsidRDefault="000E107A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83" w:type="dxa"/>
            <w:vAlign w:val="bottom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A47057" w:rsidRDefault="00F645B5" w:rsidP="00F6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270703" w:rsidRPr="00A47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801D4F" w:rsidRPr="00627CBB" w:rsidTr="003A1D75">
        <w:tc>
          <w:tcPr>
            <w:tcW w:w="6771" w:type="dxa"/>
            <w:vAlign w:val="bottom"/>
          </w:tcPr>
          <w:p w:rsidR="00801D4F" w:rsidRPr="00627CBB" w:rsidRDefault="00801D4F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0E107A" w:rsidRDefault="000E107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34,441</w:t>
            </w:r>
          </w:p>
        </w:tc>
        <w:tc>
          <w:tcPr>
            <w:tcW w:w="283" w:type="dxa"/>
          </w:tcPr>
          <w:p w:rsidR="00801D4F" w:rsidRPr="00E93203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EB0353" w:rsidRDefault="00801D4F" w:rsidP="00EB0353">
            <w:pPr>
              <w:tabs>
                <w:tab w:val="left" w:pos="540"/>
              </w:tabs>
              <w:ind w:right="1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353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 w:rsidR="003957B1" w:rsidRPr="00EB0353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EB03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B035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47057" w:rsidRPr="00EB0353"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  <w:r w:rsidRPr="00EB035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01D4F" w:rsidRPr="00627CBB" w:rsidTr="003A1D75">
        <w:trPr>
          <w:trHeight w:val="56"/>
        </w:trPr>
        <w:tc>
          <w:tcPr>
            <w:tcW w:w="6771" w:type="dxa"/>
            <w:vAlign w:val="bottom"/>
          </w:tcPr>
          <w:p w:rsidR="00801D4F" w:rsidRPr="00627CBB" w:rsidRDefault="00801D4F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D4F" w:rsidRPr="000E107A" w:rsidRDefault="000E107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07A">
              <w:rPr>
                <w:rFonts w:ascii="Angsana New" w:hAnsi="Angsana New"/>
                <w:sz w:val="30"/>
                <w:szCs w:val="30"/>
              </w:rPr>
              <w:t>35,160</w:t>
            </w:r>
          </w:p>
        </w:tc>
        <w:tc>
          <w:tcPr>
            <w:tcW w:w="283" w:type="dxa"/>
          </w:tcPr>
          <w:p w:rsidR="00801D4F" w:rsidRPr="00E93203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D4F" w:rsidRPr="00A47057" w:rsidRDefault="00F645B5" w:rsidP="00F6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801D4F" w:rsidRPr="00A47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</w:tbl>
    <w:p w:rsidR="00F936E0" w:rsidRPr="006C0551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7847E2" w:rsidRDefault="0078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E93203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งวดเก้า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6C0551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F353DE" w:rsidRDefault="002707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270703" w:rsidRPr="00EC1567" w:rsidRDefault="00EC156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452,189</w:t>
            </w:r>
          </w:p>
        </w:tc>
        <w:tc>
          <w:tcPr>
            <w:tcW w:w="283" w:type="dxa"/>
          </w:tcPr>
          <w:p w:rsidR="00270703" w:rsidRPr="00E93203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270703" w:rsidRPr="00A01ECE" w:rsidRDefault="00A01ECE" w:rsidP="00A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474</w:t>
            </w:r>
            <w:r w:rsidR="00270703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Pr="00A01ECE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EC1567" w:rsidRPr="00627CBB" w:rsidTr="00720954">
        <w:tc>
          <w:tcPr>
            <w:tcW w:w="6771" w:type="dxa"/>
            <w:vAlign w:val="bottom"/>
          </w:tcPr>
          <w:p w:rsidR="00EC1567" w:rsidRPr="00627CBB" w:rsidRDefault="00EC1567" w:rsidP="00EC156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EC1567" w:rsidRPr="00EC1567" w:rsidRDefault="00EC1567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70,590</w:t>
            </w:r>
          </w:p>
        </w:tc>
        <w:tc>
          <w:tcPr>
            <w:tcW w:w="283" w:type="dxa"/>
          </w:tcPr>
          <w:p w:rsidR="00EC1567" w:rsidRPr="00E93203" w:rsidRDefault="00EC1567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EC1567" w:rsidRPr="00A01ECE" w:rsidRDefault="00EC1567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A01E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0B048F" w:rsidRPr="00627CBB" w:rsidTr="00720954">
        <w:tc>
          <w:tcPr>
            <w:tcW w:w="6771" w:type="dxa"/>
            <w:vAlign w:val="bottom"/>
          </w:tcPr>
          <w:p w:rsidR="000B048F" w:rsidRPr="00F353DE" w:rsidRDefault="000B048F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0B048F" w:rsidRPr="00EC1567" w:rsidRDefault="00EC156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66,961</w:t>
            </w:r>
          </w:p>
        </w:tc>
        <w:tc>
          <w:tcPr>
            <w:tcW w:w="283" w:type="dxa"/>
          </w:tcPr>
          <w:p w:rsidR="000B048F" w:rsidRPr="00E93203" w:rsidRDefault="000B048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0B048F" w:rsidRPr="00A01ECE" w:rsidRDefault="00A01ECE" w:rsidP="00A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B048F" w:rsidRPr="00A01E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5A7C2C" w:rsidRPr="00627CBB" w:rsidTr="00720954">
        <w:tc>
          <w:tcPr>
            <w:tcW w:w="6771" w:type="dxa"/>
            <w:vAlign w:val="bottom"/>
          </w:tcPr>
          <w:p w:rsidR="005A7C2C" w:rsidRPr="00F353DE" w:rsidRDefault="005A7C2C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5A7C2C" w:rsidRPr="00EC1567" w:rsidRDefault="00EC156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35,731</w:t>
            </w:r>
          </w:p>
        </w:tc>
        <w:tc>
          <w:tcPr>
            <w:tcW w:w="283" w:type="dxa"/>
          </w:tcPr>
          <w:p w:rsidR="005A7C2C" w:rsidRPr="00E93203" w:rsidRDefault="005A7C2C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5A7C2C" w:rsidRPr="00A01ECE" w:rsidRDefault="00A01ECE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5</w:t>
            </w:r>
            <w:r w:rsidR="005A7C2C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Pr="00A01ECE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1228D7" w:rsidRPr="00EC1567" w:rsidRDefault="00EC156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5,563</w:t>
            </w:r>
          </w:p>
        </w:tc>
        <w:tc>
          <w:tcPr>
            <w:tcW w:w="283" w:type="dxa"/>
          </w:tcPr>
          <w:p w:rsidR="001228D7" w:rsidRPr="00E93203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1228D7" w:rsidRPr="00A01ECE" w:rsidRDefault="00A01ECE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6</w:t>
            </w:r>
            <w:r w:rsidR="001228D7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Pr="00A01ECE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1228D7" w:rsidRPr="00EC1567" w:rsidRDefault="00EC156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4,202</w:t>
            </w:r>
          </w:p>
        </w:tc>
        <w:tc>
          <w:tcPr>
            <w:tcW w:w="283" w:type="dxa"/>
          </w:tcPr>
          <w:p w:rsidR="001228D7" w:rsidRPr="00E93203" w:rsidRDefault="001228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1228D7" w:rsidRPr="00A01ECE" w:rsidRDefault="00A01ECE" w:rsidP="00A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228D7" w:rsidRPr="00A01E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1228D7" w:rsidRPr="00627CBB" w:rsidTr="00EC1567">
        <w:tc>
          <w:tcPr>
            <w:tcW w:w="6771" w:type="dxa"/>
            <w:vAlign w:val="bottom"/>
          </w:tcPr>
          <w:p w:rsidR="001228D7" w:rsidRPr="00627CBB" w:rsidRDefault="001228D7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1228D7" w:rsidRPr="00EC1567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 xml:space="preserve">        2,</w:t>
            </w:r>
            <w:r w:rsidR="00EC1567" w:rsidRPr="00EC1567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3" w:type="dxa"/>
          </w:tcPr>
          <w:p w:rsidR="001228D7" w:rsidRPr="00E93203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1228D7" w:rsidRPr="00A01ECE" w:rsidRDefault="00A01ECE" w:rsidP="00A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228D7" w:rsidRPr="00A01E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EC1567" w:rsidRPr="003E5B96" w:rsidTr="00EC1567">
        <w:tc>
          <w:tcPr>
            <w:tcW w:w="6771" w:type="dxa"/>
            <w:vAlign w:val="bottom"/>
          </w:tcPr>
          <w:p w:rsidR="00EC1567" w:rsidRPr="00627CBB" w:rsidRDefault="00F44429" w:rsidP="00EC156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hyperlink r:id="rId14" w:history="1">
              <w:r w:rsidR="00EC1567" w:rsidRPr="00EC1567">
                <w:rPr>
                  <w:rFonts w:ascii="Angsana New" w:hAnsi="Angsana New"/>
                  <w:sz w:val="30"/>
                  <w:szCs w:val="30"/>
                  <w:cs/>
                </w:rPr>
                <w:t>สหรัฐอาหรับเอมิเรตส์</w:t>
              </w:r>
            </w:hyperlink>
          </w:p>
        </w:tc>
        <w:tc>
          <w:tcPr>
            <w:tcW w:w="1417" w:type="dxa"/>
            <w:vAlign w:val="bottom"/>
          </w:tcPr>
          <w:p w:rsidR="00EC1567" w:rsidRPr="00EC1567" w:rsidRDefault="00EC1567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83" w:type="dxa"/>
          </w:tcPr>
          <w:p w:rsidR="00EC1567" w:rsidRPr="00E93203" w:rsidRDefault="00EC1567" w:rsidP="00EC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EC1567" w:rsidRPr="003E5B96" w:rsidRDefault="00EC1567" w:rsidP="00EC156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</w:t>
            </w:r>
            <w:r w:rsidRPr="002762D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1ECE" w:rsidRPr="00627CBB" w:rsidTr="00EC1567">
        <w:tc>
          <w:tcPr>
            <w:tcW w:w="6771" w:type="dxa"/>
            <w:vAlign w:val="bottom"/>
          </w:tcPr>
          <w:p w:rsidR="00A01ECE" w:rsidRPr="00627CBB" w:rsidRDefault="00A01ECE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A01ECE" w:rsidRPr="00EC1567" w:rsidRDefault="00EC1567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567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</w:tcPr>
          <w:p w:rsidR="00A01ECE" w:rsidRPr="00E93203" w:rsidRDefault="00A01EC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A01ECE" w:rsidRPr="00A01ECE" w:rsidRDefault="00A01ECE" w:rsidP="006C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1228D7" w:rsidRPr="00627CBB" w:rsidTr="00DE5FD9">
        <w:tc>
          <w:tcPr>
            <w:tcW w:w="6771" w:type="dxa"/>
            <w:vAlign w:val="bottom"/>
          </w:tcPr>
          <w:p w:rsidR="008F010F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228D7" w:rsidRPr="000063D9" w:rsidRDefault="00EC156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3D9">
              <w:rPr>
                <w:rFonts w:ascii="Angsana New" w:hAnsi="Angsana New"/>
                <w:sz w:val="30"/>
                <w:szCs w:val="30"/>
              </w:rPr>
              <w:t>640,229</w:t>
            </w:r>
          </w:p>
        </w:tc>
        <w:tc>
          <w:tcPr>
            <w:tcW w:w="283" w:type="dxa"/>
          </w:tcPr>
          <w:p w:rsidR="001228D7" w:rsidRPr="00E93203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28D7" w:rsidRPr="00A01ECE" w:rsidRDefault="00A01ECE" w:rsidP="00A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516</w:t>
            </w:r>
            <w:r w:rsidR="001228D7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Pr="00A01ECE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1E2020" w:rsidRPr="00627CBB" w:rsidTr="00B56233">
        <w:tc>
          <w:tcPr>
            <w:tcW w:w="6771" w:type="dxa"/>
            <w:vAlign w:val="bottom"/>
          </w:tcPr>
          <w:p w:rsidR="001E2020" w:rsidRPr="00627CBB" w:rsidRDefault="001E202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E2020" w:rsidRPr="000063D9" w:rsidRDefault="00634D16" w:rsidP="0063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  <w:r w:rsidR="000063D9" w:rsidRPr="000063D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808</w:t>
            </w:r>
          </w:p>
        </w:tc>
        <w:tc>
          <w:tcPr>
            <w:tcW w:w="283" w:type="dxa"/>
          </w:tcPr>
          <w:p w:rsidR="001E2020" w:rsidRPr="00E93203" w:rsidRDefault="001E202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E2020" w:rsidRPr="00A01ECE" w:rsidRDefault="00A01ECE" w:rsidP="00F6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44</w:t>
            </w:r>
            <w:r w:rsidR="00F645B5">
              <w:rPr>
                <w:rFonts w:ascii="Angsana New" w:hAnsi="Angsana New"/>
                <w:sz w:val="30"/>
                <w:szCs w:val="30"/>
              </w:rPr>
              <w:t>2</w:t>
            </w:r>
            <w:r w:rsidR="001E2020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="00F645B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1228D7" w:rsidRPr="00627CBB" w:rsidTr="00B56233">
        <w:tc>
          <w:tcPr>
            <w:tcW w:w="6771" w:type="dxa"/>
            <w:vAlign w:val="bottom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28D7" w:rsidRPr="000063D9" w:rsidRDefault="000063D9" w:rsidP="0063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3D9">
              <w:rPr>
                <w:rFonts w:ascii="Angsana New" w:hAnsi="Angsana New"/>
                <w:sz w:val="30"/>
                <w:szCs w:val="30"/>
              </w:rPr>
              <w:t>9</w:t>
            </w:r>
            <w:r w:rsidR="00634D16">
              <w:rPr>
                <w:rFonts w:ascii="Angsana New" w:hAnsi="Angsana New"/>
                <w:sz w:val="30"/>
                <w:szCs w:val="30"/>
              </w:rPr>
              <w:t>72</w:t>
            </w:r>
            <w:r w:rsidRPr="000063D9">
              <w:rPr>
                <w:rFonts w:ascii="Angsana New" w:hAnsi="Angsana New"/>
                <w:sz w:val="30"/>
                <w:szCs w:val="30"/>
              </w:rPr>
              <w:t>,</w:t>
            </w:r>
            <w:r w:rsidR="00634D16">
              <w:rPr>
                <w:rFonts w:ascii="Angsana New" w:hAnsi="Angsana New"/>
                <w:sz w:val="30"/>
                <w:szCs w:val="30"/>
              </w:rPr>
              <w:t>0</w:t>
            </w:r>
            <w:r w:rsidRPr="000063D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:rsidR="001228D7" w:rsidRPr="00E93203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28D7" w:rsidRPr="00A01ECE" w:rsidRDefault="00A01ECE" w:rsidP="00F6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ECE">
              <w:rPr>
                <w:rFonts w:ascii="Angsana New" w:hAnsi="Angsana New"/>
                <w:sz w:val="30"/>
                <w:szCs w:val="30"/>
              </w:rPr>
              <w:t>95</w:t>
            </w:r>
            <w:r w:rsidR="00F645B5">
              <w:rPr>
                <w:rFonts w:ascii="Angsana New" w:hAnsi="Angsana New"/>
                <w:sz w:val="30"/>
                <w:szCs w:val="30"/>
              </w:rPr>
              <w:t>8</w:t>
            </w:r>
            <w:r w:rsidR="001228D7" w:rsidRPr="00A01ECE">
              <w:rPr>
                <w:rFonts w:ascii="Angsana New" w:hAnsi="Angsana New"/>
                <w:sz w:val="30"/>
                <w:szCs w:val="30"/>
              </w:rPr>
              <w:t>,</w:t>
            </w:r>
            <w:r w:rsidR="00F645B5"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</w:tbl>
    <w:p w:rsidR="00DA1623" w:rsidRDefault="00DA162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DA1623" w:rsidRDefault="00D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C1020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E932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E93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งวดเก้า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50D9" w:rsidRPr="001138CF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90275E" w:rsidRDefault="00CA4B99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275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0275E" w:rsidRPr="0090275E">
              <w:rPr>
                <w:rFonts w:ascii="Angsana New" w:hAnsi="Angsana New"/>
                <w:color w:val="000000"/>
                <w:sz w:val="30"/>
                <w:szCs w:val="30"/>
              </w:rPr>
              <w:t>4.05</w:t>
            </w:r>
          </w:p>
        </w:tc>
        <w:tc>
          <w:tcPr>
            <w:tcW w:w="283" w:type="dxa"/>
            <w:shd w:val="clear" w:color="auto" w:fill="auto"/>
          </w:tcPr>
          <w:p w:rsidR="006B50D9" w:rsidRPr="00E93203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42676E" w:rsidRDefault="006B50D9" w:rsidP="00F6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76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3634C" w:rsidRPr="0042676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645B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71E56" w:rsidRPr="001138CF" w:rsidTr="0095199B">
        <w:tc>
          <w:tcPr>
            <w:tcW w:w="6771" w:type="dxa"/>
            <w:vAlign w:val="bottom"/>
          </w:tcPr>
          <w:p w:rsidR="00571E56" w:rsidRPr="001138CF" w:rsidRDefault="00571E56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71E56" w:rsidRPr="0090275E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75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71E56" w:rsidRPr="00E93203" w:rsidRDefault="00571E5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71E56" w:rsidRPr="0042676E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76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6B50D9" w:rsidRPr="001138CF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90275E" w:rsidRDefault="00571E56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275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0275E" w:rsidRPr="0090275E">
              <w:rPr>
                <w:rFonts w:ascii="Angsana New" w:hAnsi="Angsana New"/>
                <w:color w:val="000000"/>
                <w:sz w:val="30"/>
                <w:szCs w:val="30"/>
              </w:rPr>
              <w:t>5.04</w:t>
            </w:r>
          </w:p>
        </w:tc>
        <w:tc>
          <w:tcPr>
            <w:tcW w:w="283" w:type="dxa"/>
            <w:shd w:val="clear" w:color="auto" w:fill="auto"/>
          </w:tcPr>
          <w:p w:rsidR="006B50D9" w:rsidRPr="00E93203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42676E" w:rsidRDefault="00571E56" w:rsidP="0042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76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2676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</w:tr>
      <w:tr w:rsidR="00571E56" w:rsidRPr="001138CF" w:rsidTr="00B93338">
        <w:tc>
          <w:tcPr>
            <w:tcW w:w="6771" w:type="dxa"/>
            <w:vAlign w:val="bottom"/>
          </w:tcPr>
          <w:p w:rsidR="00571E56" w:rsidRPr="001138CF" w:rsidRDefault="00571E56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71E56" w:rsidRPr="0090275E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75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71E56" w:rsidRPr="00E93203" w:rsidRDefault="00571E56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71E56" w:rsidRPr="0042676E" w:rsidRDefault="00571E56" w:rsidP="0042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76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4.</w:t>
            </w:r>
            <w:r w:rsidR="00F645B5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6B50D9" w:rsidRPr="004F5042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90275E" w:rsidRDefault="00CA4B99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275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B2D55" w:rsidRPr="0090275E">
              <w:rPr>
                <w:rFonts w:ascii="Angsana New" w:hAnsi="Angsana New"/>
                <w:color w:val="000000"/>
                <w:sz w:val="30"/>
                <w:szCs w:val="30"/>
              </w:rPr>
              <w:t>3.</w:t>
            </w:r>
            <w:r w:rsidR="0090275E" w:rsidRPr="0090275E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</w:tc>
        <w:tc>
          <w:tcPr>
            <w:tcW w:w="283" w:type="dxa"/>
            <w:shd w:val="clear" w:color="auto" w:fill="auto"/>
          </w:tcPr>
          <w:p w:rsidR="006B50D9" w:rsidRPr="00E93203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42676E" w:rsidRDefault="006B50D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76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2676E" w:rsidRPr="0042676E">
              <w:rPr>
                <w:rFonts w:ascii="Angsana New" w:hAnsi="Angsana New"/>
                <w:color w:val="000000"/>
                <w:sz w:val="30"/>
                <w:szCs w:val="30"/>
              </w:rPr>
              <w:t>0.8</w:t>
            </w:r>
            <w:r w:rsidR="00F645B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</w:tbl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  <w:r w:rsidR="009B42D2">
        <w:rPr>
          <w:rFonts w:ascii="Angsana New" w:hAnsi="Angsana New" w:hint="cs"/>
          <w:b/>
          <w:bCs/>
          <w:sz w:val="30"/>
          <w:szCs w:val="30"/>
          <w:cs/>
        </w:rPr>
        <w:t>และเงินปันผลระหว่างกาล</w:t>
      </w:r>
    </w:p>
    <w:p w:rsidR="00F84B01" w:rsidRPr="006D0A73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F84B01" w:rsidRDefault="00F84B01" w:rsidP="00F84B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4B01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</w:t>
      </w:r>
      <w:r w:rsidRPr="00F84B01">
        <w:rPr>
          <w:rFonts w:ascii="Angsana New" w:hAnsi="Angsana New" w:cs="Angsana New" w:hint="cs"/>
          <w:sz w:val="30"/>
          <w:szCs w:val="30"/>
          <w:cs/>
        </w:rPr>
        <w:t>4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F84B01">
        <w:rPr>
          <w:rFonts w:ascii="Angsana New" w:hAnsi="Angsana New" w:cs="Angsana New" w:hint="cs"/>
          <w:sz w:val="30"/>
          <w:szCs w:val="30"/>
          <w:cs/>
        </w:rPr>
        <w:t>3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="004B5320">
        <w:rPr>
          <w:rFonts w:ascii="Angsana New" w:hAnsi="Angsana New" w:cs="Angsana New" w:hint="cs"/>
          <w:sz w:val="30"/>
          <w:szCs w:val="30"/>
          <w:cs/>
        </w:rPr>
        <w:t xml:space="preserve">(รับทราบภายหลังในที่ประชุมผู้ถือหุ้นเมื่อวันที่ 8 กรกฎาคม 2563) </w:t>
      </w:r>
      <w:r w:rsidRPr="00F84B01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คณะกรรมการบริษัทได้มีมติเป็นเอกฉันท์อนุมัติการ</w:t>
      </w:r>
      <w:r w:rsidRPr="00F84B01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Pr="00F84B0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84B01">
        <w:rPr>
          <w:rFonts w:ascii="Angsana New" w:hAnsi="Angsana New" w:cs="Angsana New"/>
          <w:sz w:val="30"/>
          <w:szCs w:val="30"/>
          <w:cs/>
        </w:rPr>
        <w:t>จากผลการดำเนินงานปี 2562 ในอัตราหุ้น</w:t>
      </w:r>
      <w:r w:rsidRPr="001F41E0">
        <w:rPr>
          <w:rFonts w:ascii="Angsana New" w:hAnsi="Angsana New" w:cs="Angsana New"/>
          <w:sz w:val="30"/>
          <w:szCs w:val="30"/>
          <w:cs/>
        </w:rPr>
        <w:t>ละประมา</w:t>
      </w:r>
      <w:r w:rsidRPr="001F41E0">
        <w:rPr>
          <w:rFonts w:ascii="Angsana New" w:hAnsi="Angsana New" w:cs="Angsana New" w:hint="cs"/>
          <w:sz w:val="30"/>
          <w:szCs w:val="30"/>
          <w:cs/>
        </w:rPr>
        <w:t xml:space="preserve">ณ 0.0167 </w:t>
      </w:r>
      <w:r w:rsidRPr="001F41E0">
        <w:rPr>
          <w:rFonts w:ascii="Angsana New" w:hAnsi="Angsana New" w:cs="Angsana New"/>
          <w:sz w:val="30"/>
          <w:szCs w:val="30"/>
          <w:cs/>
        </w:rPr>
        <w:t>บาทเป็นเงิน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รวมประมาณ </w:t>
      </w:r>
      <w:r w:rsidRPr="00F84B01">
        <w:rPr>
          <w:rFonts w:ascii="Angsana New" w:hAnsi="Angsana New" w:cs="Angsana New" w:hint="cs"/>
          <w:sz w:val="30"/>
          <w:szCs w:val="30"/>
          <w:cs/>
        </w:rPr>
        <w:t>16.0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84B01">
        <w:rPr>
          <w:rFonts w:ascii="Angsana New" w:hAnsi="Angsana New" w:cs="Angsana New" w:hint="cs"/>
          <w:sz w:val="30"/>
          <w:szCs w:val="30"/>
          <w:cs/>
        </w:rPr>
        <w:t>ให้แก่ผู้ถือหุ้น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โดยกำหนดจ่ายเงินปันผลในวันที่ </w:t>
      </w:r>
      <w:r w:rsidRPr="00F84B01">
        <w:rPr>
          <w:rFonts w:ascii="Angsana New" w:hAnsi="Angsana New" w:cs="Angsana New" w:hint="cs"/>
          <w:sz w:val="30"/>
          <w:szCs w:val="30"/>
          <w:cs/>
        </w:rPr>
        <w:t>22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พฤษภาคม 2563</w:t>
      </w:r>
      <w:r w:rsidRPr="00AF435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4B01" w:rsidRPr="006D0A73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20DBF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20DBF">
        <w:rPr>
          <w:rFonts w:ascii="Angsana New" w:hAnsi="Angsana New"/>
          <w:sz w:val="30"/>
          <w:szCs w:val="30"/>
        </w:rPr>
        <w:t>2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ผู้ถือหุ</w:t>
      </w:r>
      <w:r>
        <w:rPr>
          <w:rFonts w:ascii="Angsana New" w:hAnsi="Angsana New" w:hint="cs"/>
          <w:sz w:val="30"/>
          <w:szCs w:val="30"/>
          <w:cs/>
        </w:rPr>
        <w:t>้นได้มีมติเป็นเอกฉันท์อนุมัติการจ่ายเงินปันผลจาก</w:t>
      </w:r>
      <w:r w:rsidRPr="00620DBF">
        <w:rPr>
          <w:rFonts w:ascii="Angsana New" w:hAnsi="Angsana New" w:hint="cs"/>
          <w:sz w:val="30"/>
          <w:szCs w:val="30"/>
          <w:cs/>
        </w:rPr>
        <w:t xml:space="preserve">ผลการดำเนินงานปี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1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ในอัตราหุ้นละประมาณ 0.</w:t>
      </w:r>
      <w:r w:rsidRPr="00F84B01">
        <w:rPr>
          <w:rFonts w:ascii="Angsana New" w:hAnsi="Angsana New" w:hint="cs"/>
          <w:sz w:val="30"/>
          <w:szCs w:val="30"/>
          <w:cs/>
        </w:rPr>
        <w:t>030227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บาทเป็นเงินรวมประมาณ 29.0 ล้านบาท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620DBF">
        <w:rPr>
          <w:rFonts w:ascii="Angsana New" w:hAnsi="Angsana New" w:hint="cs"/>
          <w:sz w:val="30"/>
          <w:szCs w:val="30"/>
          <w:cs/>
        </w:rPr>
        <w:t>แก่ผู้ถือหุ้น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620DBF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620DBF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0DBF">
        <w:rPr>
          <w:rFonts w:ascii="Angsana New" w:hAnsi="Angsana New"/>
          <w:spacing w:val="-2"/>
          <w:sz w:val="30"/>
          <w:szCs w:val="30"/>
        </w:rPr>
        <w:t xml:space="preserve">21 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20DBF">
        <w:rPr>
          <w:rFonts w:ascii="Angsana New" w:hAnsi="Angsana New"/>
          <w:spacing w:val="-2"/>
          <w:sz w:val="30"/>
          <w:szCs w:val="30"/>
        </w:rPr>
        <w:t>2562</w:t>
      </w:r>
    </w:p>
    <w:p w:rsidR="00F84B01" w:rsidRPr="006D0A73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6D0A73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</w:t>
      </w:r>
      <w:r w:rsidR="00F84B01">
        <w:rPr>
          <w:rFonts w:ascii="Angsana New" w:hAnsi="Angsana New"/>
          <w:color w:val="000000"/>
          <w:sz w:val="30"/>
          <w:szCs w:val="30"/>
        </w:rPr>
        <w:t>0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93203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F84B01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270703" w:rsidRPr="00430075">
        <w:rPr>
          <w:rFonts w:ascii="Angsana New" w:hAnsi="Angsana New"/>
          <w:color w:val="000000"/>
          <w:sz w:val="30"/>
          <w:szCs w:val="30"/>
        </w:rPr>
        <w:t>3</w:t>
      </w:r>
    </w:p>
    <w:p w:rsidR="00C92609" w:rsidRPr="006D0A73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044076" w:rsidRPr="006D0A73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73F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ค้ำประกันบริษัทซึ่งออกโดยธนาคารในป</w:t>
      </w:r>
      <w:r w:rsidR="001206F7">
        <w:rPr>
          <w:rFonts w:ascii="Angsana New" w:hAnsi="Angsana New" w:hint="cs"/>
          <w:color w:val="000000"/>
          <w:sz w:val="30"/>
          <w:szCs w:val="30"/>
          <w:cs/>
        </w:rPr>
        <w:t>ระเทศสามแห่งให้กับบริษัทเอกชนสอง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6D0A73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6D0A73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F645B5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F645B5" w:rsidRPr="00F645B5">
        <w:rPr>
          <w:rFonts w:ascii="Angsana New" w:hAnsi="Angsana New"/>
          <w:color w:val="000000"/>
          <w:sz w:val="30"/>
          <w:szCs w:val="30"/>
        </w:rPr>
        <w:t>17</w:t>
      </w:r>
      <w:r w:rsidR="004B5320" w:rsidRPr="00F645B5">
        <w:rPr>
          <w:rFonts w:ascii="Angsana New" w:hAnsi="Angsana New" w:hint="cs"/>
          <w:color w:val="000000"/>
          <w:sz w:val="30"/>
          <w:szCs w:val="30"/>
          <w:cs/>
        </w:rPr>
        <w:t>.9</w:t>
      </w:r>
      <w:r w:rsidRPr="00F645B5">
        <w:rPr>
          <w:rFonts w:ascii="Angsana New" w:hAnsi="Angsana New"/>
          <w:color w:val="000000"/>
          <w:sz w:val="30"/>
          <w:szCs w:val="30"/>
        </w:rPr>
        <w:t xml:space="preserve"> </w:t>
      </w:r>
      <w:r w:rsidRPr="00F645B5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6D0A73" w:rsidRPr="00F645B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D0A73">
        <w:rPr>
          <w:rFonts w:ascii="Angsana New" w:hAnsi="Angsana New" w:hint="cs"/>
          <w:color w:val="000000"/>
          <w:sz w:val="30"/>
          <w:szCs w:val="30"/>
          <w:cs/>
        </w:rPr>
        <w:t>มีเลตเตอร์ออฟเครดิตที่ยังไม่ได้</w:t>
      </w:r>
      <w:r w:rsidR="00166EF4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6D0A73">
        <w:rPr>
          <w:rFonts w:ascii="Angsana New" w:hAnsi="Angsana New" w:hint="cs"/>
          <w:color w:val="000000"/>
          <w:sz w:val="30"/>
          <w:szCs w:val="30"/>
          <w:cs/>
        </w:rPr>
        <w:t>กับธนาคารในประเทศแห่งหนึ่งประมาณ 3.5 ล้านบาท</w:t>
      </w:r>
    </w:p>
    <w:p w:rsidR="00044076" w:rsidRPr="006D0A73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92609" w:rsidRPr="006D0A73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D0A73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</w:t>
      </w:r>
      <w:r w:rsidR="006D0A73">
        <w:rPr>
          <w:rFonts w:ascii="Angsana New" w:hAnsi="Angsana New" w:hint="cs"/>
          <w:color w:val="000000"/>
          <w:sz w:val="30"/>
          <w:szCs w:val="30"/>
          <w:cs/>
        </w:rPr>
        <w:t>การซื้อที่ดิน</w:t>
      </w:r>
      <w:r w:rsidR="00B010D5">
        <w:rPr>
          <w:rFonts w:ascii="Angsana New" w:hAnsi="Angsana New" w:hint="cs"/>
          <w:color w:val="000000"/>
          <w:sz w:val="30"/>
          <w:szCs w:val="30"/>
          <w:cs/>
        </w:rPr>
        <w:t xml:space="preserve"> ซื้อเครื่องจักร</w:t>
      </w:r>
      <w:r w:rsidR="006D0A7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การก่อสร้าง</w:t>
      </w:r>
      <w:r w:rsidR="00044076" w:rsidRPr="006D0A73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อาคารสำนักงานและโกดังเก็บสินค้าเป็นจำนวนเงินประมาณ</w:t>
      </w:r>
      <w:r w:rsidR="006D0A73">
        <w:rPr>
          <w:rFonts w:ascii="Angsana New" w:hAnsi="Angsana New" w:hint="cs"/>
          <w:color w:val="000000"/>
          <w:sz w:val="30"/>
          <w:szCs w:val="30"/>
          <w:cs/>
        </w:rPr>
        <w:t xml:space="preserve"> 9.4 ล้านบาท</w:t>
      </w:r>
      <w:r w:rsidR="00B010D5">
        <w:rPr>
          <w:rFonts w:ascii="Angsana New" w:hAnsi="Angsana New" w:hint="cs"/>
          <w:color w:val="000000"/>
          <w:sz w:val="30"/>
          <w:szCs w:val="30"/>
          <w:cs/>
        </w:rPr>
        <w:t xml:space="preserve"> 11.8 ล้านบาท</w:t>
      </w:r>
      <w:r w:rsidR="00044076" w:rsidRPr="006D0A7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5320" w:rsidRPr="006D0A73">
        <w:rPr>
          <w:rFonts w:ascii="Angsana New" w:hAnsi="Angsana New" w:hint="cs"/>
          <w:color w:val="000000"/>
          <w:sz w:val="30"/>
          <w:szCs w:val="30"/>
          <w:cs/>
        </w:rPr>
        <w:t>32.0</w:t>
      </w:r>
      <w:r w:rsidR="00044076" w:rsidRPr="006D0A73">
        <w:rPr>
          <w:rFonts w:ascii="Angsana New" w:hAnsi="Angsana New"/>
          <w:color w:val="000000"/>
          <w:sz w:val="30"/>
          <w:szCs w:val="30"/>
        </w:rPr>
        <w:t xml:space="preserve"> </w:t>
      </w:r>
      <w:r w:rsidR="00044076" w:rsidRPr="006D0A7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4B5320" w:rsidRPr="006D0A73">
        <w:rPr>
          <w:rFonts w:ascii="Angsana New" w:hAnsi="Angsana New" w:hint="cs"/>
          <w:sz w:val="30"/>
          <w:szCs w:val="30"/>
          <w:cs/>
        </w:rPr>
        <w:t>และ 17.5</w:t>
      </w:r>
      <w:r w:rsidR="00044076" w:rsidRPr="006D0A7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044076" w:rsidRPr="006D0A73">
        <w:rPr>
          <w:rFonts w:ascii="Angsana New" w:hAnsi="Angsana New"/>
          <w:sz w:val="30"/>
          <w:szCs w:val="30"/>
          <w:cs/>
        </w:rPr>
        <w:t xml:space="preserve"> </w:t>
      </w:r>
      <w:r w:rsidR="00044076" w:rsidRPr="006D0A73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27CBB" w:rsidRPr="006D0A73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C92609" w:rsidRPr="002B287A" w:rsidRDefault="00044076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D0A73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="004B5320" w:rsidRPr="006D0A7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B5320" w:rsidRPr="006D0A73">
        <w:rPr>
          <w:rFonts w:ascii="Angsana New" w:hAnsi="Angsana New" w:hint="cs"/>
          <w:color w:val="000000"/>
          <w:sz w:val="30"/>
          <w:szCs w:val="30"/>
          <w:cs/>
        </w:rPr>
        <w:t>80</w:t>
      </w:r>
      <w:r w:rsidRPr="006D0A73">
        <w:rPr>
          <w:rFonts w:ascii="Angsana New" w:hAnsi="Angsana New"/>
          <w:color w:val="000000"/>
          <w:sz w:val="30"/>
          <w:szCs w:val="30"/>
          <w:cs/>
        </w:rPr>
        <w:t xml:space="preserve">.0 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6D0A7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6D0A7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D0A73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อนุมัติในที่ประชุมคณะกรรมการบริษัทเมื่อวันที่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40427E" w:rsidRPr="006D0A73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92609" w:rsidRPr="002B287A" w:rsidRDefault="0006740B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B287A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B287A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A36D4" w:rsidRPr="00573E75" w:rsidRDefault="0050182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573E75">
        <w:rPr>
          <w:rFonts w:ascii="Angsana New" w:hAnsi="Angsana New" w:hint="cs"/>
          <w:sz w:val="29"/>
          <w:szCs w:val="29"/>
          <w:cs/>
          <w:lang w:val="th-TH"/>
        </w:rPr>
        <w:lastRenderedPageBreak/>
        <w:t>บริษัทมีสัญญา</w:t>
      </w:r>
      <w:r w:rsidR="006A36D4" w:rsidRPr="00573E75">
        <w:rPr>
          <w:rFonts w:ascii="Angsana New" w:hAnsi="Angsana New" w:hint="cs"/>
          <w:sz w:val="29"/>
          <w:szCs w:val="29"/>
          <w:cs/>
          <w:lang w:val="th-TH"/>
        </w:rPr>
        <w:t>ขายเงินตราต่างประเทศสกุล</w:t>
      </w:r>
      <w:r w:rsidR="006A36D4" w:rsidRPr="00573E75">
        <w:rPr>
          <w:rFonts w:ascii="Angsana New" w:hAnsi="Angsana New" w:hint="cs"/>
          <w:sz w:val="29"/>
          <w:szCs w:val="29"/>
          <w:cs/>
        </w:rPr>
        <w:t>เหรียญสหรัฐอเมริกา</w:t>
      </w:r>
      <w:r w:rsidR="006A36D4" w:rsidRPr="00573E75">
        <w:rPr>
          <w:rFonts w:ascii="Angsana New" w:hAnsi="Angsana New" w:hint="cs"/>
          <w:sz w:val="29"/>
          <w:szCs w:val="29"/>
          <w:cs/>
          <w:lang w:val="th-TH"/>
        </w:rPr>
        <w:t>ล่วงหน้าดังนี้</w:t>
      </w:r>
    </w:p>
    <w:p w:rsidR="006A36D4" w:rsidRPr="00963D69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573E75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จำนวนเงินบาท</w:t>
            </w: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คงที่</w:t>
            </w:r>
            <w:r w:rsidRPr="00573E75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</w:t>
            </w: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ระยะเวลาครบกำหนด</w:t>
            </w:r>
          </w:p>
        </w:tc>
      </w:tr>
      <w:tr w:rsidR="006A36D4" w:rsidRPr="00573E75" w:rsidTr="0095199B">
        <w:tc>
          <w:tcPr>
            <w:tcW w:w="1431" w:type="dxa"/>
          </w:tcPr>
          <w:p w:rsidR="006A36D4" w:rsidRPr="006D0A73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D0A73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61" w:type="dxa"/>
          </w:tcPr>
          <w:p w:rsidR="006A36D4" w:rsidRPr="006D0A73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6A36D4" w:rsidRPr="006D0A73" w:rsidRDefault="006D0A73" w:rsidP="002B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0A73">
              <w:rPr>
                <w:rFonts w:ascii="Angsana New" w:hAnsi="Angsana New" w:hint="cs"/>
                <w:sz w:val="29"/>
                <w:szCs w:val="29"/>
                <w:cs/>
              </w:rPr>
              <w:t>765</w:t>
            </w:r>
            <w:r w:rsidRPr="006D0A73">
              <w:rPr>
                <w:rFonts w:ascii="Angsana New" w:hAnsi="Angsana New"/>
                <w:sz w:val="29"/>
                <w:szCs w:val="29"/>
              </w:rPr>
              <w:t>,918</w:t>
            </w:r>
          </w:p>
        </w:tc>
        <w:tc>
          <w:tcPr>
            <w:tcW w:w="284" w:type="dxa"/>
          </w:tcPr>
          <w:p w:rsidR="006A36D4" w:rsidRPr="006D0A73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6A36D4" w:rsidRPr="006D0A73" w:rsidRDefault="006D0A73" w:rsidP="002B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0A73">
              <w:rPr>
                <w:rFonts w:ascii="Angsana New" w:hAnsi="Angsana New"/>
                <w:sz w:val="29"/>
                <w:szCs w:val="29"/>
              </w:rPr>
              <w:t>24,046</w:t>
            </w:r>
          </w:p>
        </w:tc>
        <w:tc>
          <w:tcPr>
            <w:tcW w:w="284" w:type="dxa"/>
          </w:tcPr>
          <w:p w:rsidR="006A36D4" w:rsidRPr="006D0A73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6A36D4" w:rsidRPr="006D0A73" w:rsidRDefault="006D0A73" w:rsidP="001D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D0A73">
              <w:rPr>
                <w:rFonts w:ascii="Angsana New" w:hAnsi="Angsana New"/>
                <w:sz w:val="29"/>
                <w:szCs w:val="29"/>
              </w:rPr>
              <w:t>24,308</w:t>
            </w:r>
          </w:p>
        </w:tc>
        <w:tc>
          <w:tcPr>
            <w:tcW w:w="283" w:type="dxa"/>
          </w:tcPr>
          <w:p w:rsidR="006A36D4" w:rsidRPr="006D0A73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6A36D4" w:rsidRPr="006D0A73" w:rsidRDefault="001D7D9C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D0A73">
              <w:rPr>
                <w:rFonts w:ascii="Angsana New" w:hAnsi="Angsana New" w:hint="cs"/>
                <w:sz w:val="29"/>
                <w:szCs w:val="29"/>
                <w:cs/>
              </w:rPr>
              <w:t>ธันวา</w:t>
            </w:r>
            <w:r w:rsidR="0050182C" w:rsidRPr="006D0A73">
              <w:rPr>
                <w:rFonts w:ascii="Angsana New" w:hAnsi="Angsana New" w:hint="cs"/>
                <w:sz w:val="29"/>
                <w:szCs w:val="29"/>
                <w:cs/>
              </w:rPr>
              <w:t>คม</w:t>
            </w:r>
            <w:r w:rsidR="006A36D4" w:rsidRPr="006D0A73">
              <w:rPr>
                <w:rFonts w:ascii="Angsana New" w:hAnsi="Angsana New" w:hint="cs"/>
                <w:sz w:val="29"/>
                <w:szCs w:val="29"/>
                <w:cs/>
              </w:rPr>
              <w:t xml:space="preserve"> 256</w:t>
            </w:r>
            <w:r w:rsidR="00963D69" w:rsidRPr="006D0A73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6D0A73" w:rsidRPr="006D0A73">
              <w:rPr>
                <w:rFonts w:ascii="Angsana New" w:hAnsi="Angsana New" w:hint="cs"/>
                <w:sz w:val="29"/>
                <w:szCs w:val="29"/>
                <w:cs/>
              </w:rPr>
              <w:t xml:space="preserve"> ถึงมีนาคม 2564</w:t>
            </w:r>
          </w:p>
        </w:tc>
      </w:tr>
    </w:tbl>
    <w:p w:rsidR="0006740B" w:rsidRPr="002B4483" w:rsidRDefault="0006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:rsidR="00B010D5" w:rsidRDefault="00B010D5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 xml:space="preserve">บริษัทมีวงเงินสินเชื่อหมุนเวียนกับธนาคารในประเทศแห่งหนึ่งเพิ่มเติมจากปี 2562 โดยเป็นวงเงินสินเชื่อประเภทเงินเบิกเกินบัญชี แพ็กกิ้งเครดิตและขายลดตั๋วเงินแบบมีสิทธิไล่เบี้ยเป็นจำนวนรวม 95 ล้านบาท ซึ่งเสียดอกเบี้ยในอัตราอ้างอิงกับ </w:t>
      </w:r>
      <w:r>
        <w:rPr>
          <w:rFonts w:ascii="Angsana New" w:hAnsi="Angsana New"/>
          <w:sz w:val="29"/>
          <w:szCs w:val="29"/>
        </w:rPr>
        <w:t xml:space="preserve">MOR </w:t>
      </w:r>
      <w:r>
        <w:rPr>
          <w:rFonts w:ascii="Angsana New" w:hAnsi="Angsana New"/>
          <w:sz w:val="29"/>
          <w:szCs w:val="29"/>
          <w:cs/>
        </w:rPr>
        <w:t xml:space="preserve">และ </w:t>
      </w:r>
      <w:r>
        <w:rPr>
          <w:rFonts w:ascii="Angsana New" w:hAnsi="Angsana New"/>
          <w:sz w:val="29"/>
          <w:szCs w:val="29"/>
        </w:rPr>
        <w:t xml:space="preserve">MLR </w:t>
      </w:r>
      <w:r>
        <w:rPr>
          <w:rFonts w:ascii="Angsana New" w:hAnsi="Angsana New"/>
          <w:sz w:val="29"/>
          <w:szCs w:val="29"/>
          <w:cs/>
        </w:rPr>
        <w:t xml:space="preserve">และค้ำประกันโดยที่ดินบางส่วนของบริษัทในวงเงินจำนอง </w:t>
      </w:r>
      <w:r>
        <w:rPr>
          <w:rFonts w:ascii="Angsana New" w:hAnsi="Angsana New"/>
          <w:sz w:val="29"/>
          <w:szCs w:val="29"/>
        </w:rPr>
        <w:t xml:space="preserve">48 </w:t>
      </w:r>
      <w:r>
        <w:rPr>
          <w:rFonts w:ascii="Angsana New" w:hAnsi="Angsana New"/>
          <w:sz w:val="29"/>
          <w:szCs w:val="29"/>
          <w:cs/>
        </w:rPr>
        <w:t>ล้านบาท เงินฝากธนาคารของบริษัท</w:t>
      </w:r>
      <w:r w:rsidR="00054CE3">
        <w:rPr>
          <w:rFonts w:ascii="Angsana New" w:hAnsi="Angsana New" w:hint="cs"/>
          <w:sz w:val="29"/>
          <w:szCs w:val="29"/>
          <w:cs/>
        </w:rPr>
        <w:t>กับธนาคารดังกล่าวจำนวน 6 ล้านบาท และค้ำประกันส่วนบุคคลโดยกรรมการของบริษัทท่านหนึ่งและญาติของกรรมการดังกล่าวอีกท่านหนึ่ง</w:t>
      </w:r>
    </w:p>
    <w:p w:rsidR="00054CE3" w:rsidRDefault="00054CE3" w:rsidP="0005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9"/>
          <w:szCs w:val="29"/>
        </w:rPr>
      </w:pPr>
    </w:p>
    <w:p w:rsidR="00054CE3" w:rsidRDefault="00054CE3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>บริษัทมีวงเงินกู้ยืมระยะยาวกับบริษัทลิสซิ่งในประเทศแห่งหนึ่งเพิ่มเติมจากปี 2562 จำนวน 30 ล้านบาทซึ่งเสียดอกเบี้ยในอัตราร้อยละ 11.105 ต่อปี โดยครบกำหนดชำระเงินต้นเป็นรายเดือนพร้อมดอกเบี้ยเป็นจำนวนเงินเดือนละ 1.4 ล้านบาท (เริ่มเดือนสิงหาคม 2563) รวม 24 เดือน เงินกู้ยืมนี้ค้ำประกันโดยการวางเงินประกันจำนวน 6 ล้านบาทไว้กับบริษัทดังกล่าวและค้ำประกันส่วนบุคคลโดยกรรมการของบริษัทสองท่าน</w:t>
      </w:r>
    </w:p>
    <w:p w:rsidR="00B010D5" w:rsidRDefault="00B010D5" w:rsidP="00B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9"/>
          <w:szCs w:val="29"/>
        </w:rPr>
      </w:pPr>
    </w:p>
    <w:p w:rsidR="007F4A00" w:rsidRPr="00573E75" w:rsidRDefault="007F4A00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 w:rsidRPr="00573E75">
        <w:rPr>
          <w:rFonts w:ascii="Angsana New" w:hAnsi="Angsana New" w:hint="cs"/>
          <w:sz w:val="29"/>
          <w:szCs w:val="29"/>
          <w:cs/>
        </w:rPr>
        <w:t>บริษัทย่อยแห่งหนึ่งซึ่งได้แก่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บริษัท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แพลนเนทบอร์ด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จำกัด</w:t>
      </w:r>
      <w:r w:rsidRPr="00573E75">
        <w:rPr>
          <w:rFonts w:ascii="Angsana New" w:hAnsi="Angsana New"/>
          <w:sz w:val="29"/>
          <w:szCs w:val="29"/>
          <w:cs/>
        </w:rPr>
        <w:t xml:space="preserve"> (</w:t>
      </w:r>
      <w:r w:rsidRPr="00573E75">
        <w:rPr>
          <w:rFonts w:ascii="Angsana New" w:hAnsi="Angsana New"/>
          <w:sz w:val="29"/>
          <w:szCs w:val="29"/>
        </w:rPr>
        <w:t xml:space="preserve">“PNB”) </w:t>
      </w:r>
      <w:r w:rsidRPr="00573E75">
        <w:rPr>
          <w:rFonts w:ascii="Angsana New" w:hAnsi="Angsana New" w:hint="cs"/>
          <w:sz w:val="29"/>
          <w:szCs w:val="29"/>
          <w:cs/>
        </w:rPr>
        <w:t>ได้มีแผนยกเลิกโครงการผลิตและจำหน่ายแผ่นไม้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MDF (MDF board) </w:t>
      </w:r>
      <w:r w:rsidRPr="00573E75">
        <w:rPr>
          <w:rFonts w:ascii="Angsana New" w:hAnsi="Angsana New" w:hint="cs"/>
          <w:sz w:val="29"/>
          <w:szCs w:val="29"/>
          <w:cs/>
        </w:rPr>
        <w:t>และแผ่นปาร์ติเกิ้ล</w:t>
      </w:r>
      <w:r w:rsidRPr="00573E75">
        <w:rPr>
          <w:rFonts w:ascii="Angsana New" w:hAnsi="Angsana New"/>
          <w:sz w:val="29"/>
          <w:szCs w:val="29"/>
          <w:cs/>
        </w:rPr>
        <w:t xml:space="preserve"> (</w:t>
      </w:r>
      <w:r w:rsidRPr="00573E75">
        <w:rPr>
          <w:rFonts w:ascii="Angsana New" w:hAnsi="Angsana New"/>
          <w:sz w:val="29"/>
          <w:szCs w:val="29"/>
        </w:rPr>
        <w:t xml:space="preserve">particle board) </w:t>
      </w:r>
      <w:r w:rsidRPr="00573E75">
        <w:rPr>
          <w:rFonts w:ascii="Angsana New" w:hAnsi="Angsana New" w:hint="cs"/>
          <w:sz w:val="29"/>
          <w:szCs w:val="29"/>
          <w:cs/>
        </w:rPr>
        <w:t>โดยขณะนี้ฝ่ายบริหารของบริษัทอยู่ระหว่างการพิจารณาโครงการใหม่ที่เหมาะสมในอนาคตสำหรับ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PNB </w:t>
      </w:r>
      <w:r w:rsidRPr="00573E75">
        <w:rPr>
          <w:rFonts w:ascii="Angsana New" w:hAnsi="Angsana New" w:hint="cs"/>
          <w:sz w:val="29"/>
          <w:szCs w:val="29"/>
          <w:cs/>
        </w:rPr>
        <w:t>สินทรัพย์ถาวรของ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PNB </w:t>
      </w:r>
      <w:r w:rsidRPr="00573E75">
        <w:rPr>
          <w:rFonts w:ascii="Angsana New" w:hAnsi="Angsana New" w:hint="cs"/>
          <w:sz w:val="29"/>
          <w:szCs w:val="29"/>
          <w:cs/>
        </w:rPr>
        <w:t>ส่วนหนึ่งซึ่งมีจำนวนเงินประมาณ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18.1 </w:t>
      </w:r>
      <w:r w:rsidRPr="00573E75">
        <w:rPr>
          <w:rFonts w:ascii="Angsana New" w:hAnsi="Angsana New" w:hint="cs"/>
          <w:sz w:val="29"/>
          <w:szCs w:val="29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BA0B3A" w:rsidRPr="00573E75">
        <w:rPr>
          <w:rFonts w:ascii="Angsana New" w:hAnsi="Angsana New" w:hint="cs"/>
          <w:sz w:val="29"/>
          <w:szCs w:val="29"/>
          <w:cs/>
        </w:rPr>
        <w:t xml:space="preserve"> (ได้รับอนุมัติโดยกรรมการของบริษัทแล้ว) </w:t>
      </w:r>
      <w:r w:rsidRPr="00573E75">
        <w:rPr>
          <w:rFonts w:ascii="Angsana New" w:hAnsi="Angsana New" w:hint="cs"/>
          <w:sz w:val="29"/>
          <w:szCs w:val="29"/>
          <w:cs/>
        </w:rPr>
        <w:t>ซึ่งแสดงรายการเป็นส่วนหนึ่งของ</w:t>
      </w:r>
      <w:r w:rsidR="0040427E" w:rsidRPr="00573E75">
        <w:rPr>
          <w:rFonts w:ascii="Angsana New" w:hAnsi="Angsana New" w:hint="cs"/>
          <w:sz w:val="29"/>
          <w:szCs w:val="29"/>
          <w:cs/>
        </w:rPr>
        <w:t xml:space="preserve"> “ค่าใช้จ่ายอื่น” </w:t>
      </w:r>
      <w:r w:rsidRPr="00573E75">
        <w:rPr>
          <w:rFonts w:ascii="Angsana New" w:hAnsi="Angsana New" w:hint="cs"/>
          <w:sz w:val="29"/>
          <w:szCs w:val="29"/>
          <w:cs/>
        </w:rPr>
        <w:t>ในงบกำไรขาดทุนเบ็ดเสร็จรวมสำหรับงวด</w:t>
      </w:r>
      <w:r w:rsidR="00E93203">
        <w:rPr>
          <w:rFonts w:ascii="Angsana New" w:hAnsi="Angsana New" w:hint="cs"/>
          <w:sz w:val="29"/>
          <w:szCs w:val="29"/>
          <w:cs/>
        </w:rPr>
        <w:t>เก้า</w:t>
      </w:r>
      <w:r w:rsidRPr="00573E75">
        <w:rPr>
          <w:rFonts w:ascii="Angsana New" w:hAnsi="Angsana New" w:hint="cs"/>
          <w:sz w:val="29"/>
          <w:szCs w:val="29"/>
          <w:cs/>
        </w:rPr>
        <w:t>เดือนสิ้นสุดวันที่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>3</w:t>
      </w:r>
      <w:r w:rsidR="001D7D9C" w:rsidRPr="00573E75">
        <w:rPr>
          <w:rFonts w:ascii="Angsana New" w:hAnsi="Angsana New"/>
          <w:sz w:val="29"/>
          <w:szCs w:val="29"/>
        </w:rPr>
        <w:t>0</w:t>
      </w:r>
      <w:r w:rsidRPr="00573E75">
        <w:rPr>
          <w:rFonts w:ascii="Angsana New" w:hAnsi="Angsana New"/>
          <w:sz w:val="29"/>
          <w:szCs w:val="29"/>
        </w:rPr>
        <w:t xml:space="preserve"> </w:t>
      </w:r>
      <w:r w:rsidR="00E93203">
        <w:rPr>
          <w:rFonts w:ascii="Angsana New" w:hAnsi="Angsana New" w:hint="cs"/>
          <w:sz w:val="29"/>
          <w:szCs w:val="29"/>
          <w:cs/>
        </w:rPr>
        <w:t>กันย</w:t>
      </w:r>
      <w:r w:rsidR="001D7D9C" w:rsidRPr="00573E75">
        <w:rPr>
          <w:rFonts w:ascii="Angsana New" w:hAnsi="Angsana New" w:hint="cs"/>
          <w:sz w:val="29"/>
          <w:szCs w:val="29"/>
          <w:cs/>
        </w:rPr>
        <w:t>ายน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>2563</w:t>
      </w:r>
    </w:p>
    <w:p w:rsidR="00AF435B" w:rsidRDefault="00AF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463967" w:rsidRPr="009D4F39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925375" w:rsidRDefault="00925375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6D0A73" w:rsidRDefault="006D0A73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6D0A73" w:rsidRDefault="006D0A73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6D0A73" w:rsidRDefault="006D0A73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6D0A73" w:rsidRDefault="006D0A73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6D0A73" w:rsidRDefault="006D0A73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C0306E" w:rsidRDefault="00C0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55EF6" w:rsidRDefault="00355EF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EF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การจัดประเภทรายการบัญชีใหม่</w:t>
      </w:r>
    </w:p>
    <w:p w:rsidR="00355EF6" w:rsidRDefault="00355EF6" w:rsidP="0035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6001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B94839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205CA">
        <w:rPr>
          <w:rFonts w:ascii="Angsana New" w:hAnsi="Angsana New" w:hint="cs"/>
          <w:sz w:val="30"/>
          <w:szCs w:val="30"/>
          <w:cs/>
        </w:rPr>
        <w:t>และเก้า</w:t>
      </w:r>
      <w:r w:rsidR="001A72DD">
        <w:rPr>
          <w:rFonts w:ascii="Angsana New" w:hAnsi="Angsana New" w:hint="cs"/>
          <w:sz w:val="30"/>
          <w:szCs w:val="30"/>
          <w:cs/>
        </w:rPr>
        <w:t>เดือนสิ้นสุดวันที่ 30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</w:t>
      </w:r>
      <w:r w:rsidR="00E205CA">
        <w:rPr>
          <w:rFonts w:ascii="Angsana New" w:hAnsi="Angsana New" w:hint="cs"/>
          <w:sz w:val="30"/>
          <w:szCs w:val="30"/>
          <w:cs/>
        </w:rPr>
        <w:t>กันย</w:t>
      </w:r>
      <w:r w:rsidR="001A72DD">
        <w:rPr>
          <w:rFonts w:ascii="Angsana New" w:hAnsi="Angsana New" w:hint="cs"/>
          <w:sz w:val="30"/>
          <w:szCs w:val="30"/>
          <w:cs/>
        </w:rPr>
        <w:t>ายน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2562</w:t>
      </w:r>
      <w:r w:rsidRPr="00B94839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</w:t>
      </w:r>
      <w:r w:rsidR="00996D6B" w:rsidRPr="00B94839">
        <w:rPr>
          <w:rFonts w:ascii="Angsana New" w:hAnsi="Angsana New"/>
          <w:sz w:val="30"/>
          <w:szCs w:val="30"/>
          <w:cs/>
        </w:rPr>
        <w:t>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205CA">
        <w:rPr>
          <w:rFonts w:ascii="Angsana New" w:hAnsi="Angsana New" w:hint="cs"/>
          <w:sz w:val="30"/>
          <w:szCs w:val="30"/>
          <w:cs/>
        </w:rPr>
        <w:t>และเก้า</w:t>
      </w:r>
      <w:r w:rsidR="001A72DD">
        <w:rPr>
          <w:rFonts w:ascii="Angsana New" w:hAnsi="Angsana New" w:hint="cs"/>
          <w:sz w:val="30"/>
          <w:szCs w:val="30"/>
          <w:cs/>
        </w:rPr>
        <w:t>เดือน</w:t>
      </w:r>
      <w:r w:rsidR="00996D6B" w:rsidRPr="00B94839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1A72DD">
        <w:rPr>
          <w:rFonts w:ascii="Angsana New" w:hAnsi="Angsana New" w:hint="cs"/>
          <w:sz w:val="30"/>
          <w:szCs w:val="30"/>
          <w:cs/>
        </w:rPr>
        <w:t>0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</w:t>
      </w:r>
      <w:r w:rsidR="00E205CA">
        <w:rPr>
          <w:rFonts w:ascii="Angsana New" w:hAnsi="Angsana New" w:hint="cs"/>
          <w:sz w:val="30"/>
          <w:szCs w:val="30"/>
          <w:cs/>
        </w:rPr>
        <w:t>กันย</w:t>
      </w:r>
      <w:r w:rsidR="001A72DD">
        <w:rPr>
          <w:rFonts w:ascii="Angsana New" w:hAnsi="Angsana New" w:hint="cs"/>
          <w:sz w:val="30"/>
          <w:szCs w:val="30"/>
          <w:cs/>
        </w:rPr>
        <w:t>ายน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2563 </w:t>
      </w:r>
      <w:r w:rsidRPr="00B94839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</w:t>
      </w: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B94839">
        <w:rPr>
          <w:rFonts w:ascii="Angsana New" w:hAnsi="Angsana New"/>
          <w:sz w:val="30"/>
          <w:szCs w:val="30"/>
          <w:cs/>
        </w:rPr>
        <w:t>งผู้ถือหุ้นที่เคยรายงานไว้ การจัดประเภทรายการบัญชีใหม่มีดังนี้</w:t>
      </w: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355EF6" w:rsidRPr="00044076" w:rsidRDefault="001A72DD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792CA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355EF6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355EF6" w:rsidRPr="0016655A" w:rsidTr="00D63833">
        <w:tc>
          <w:tcPr>
            <w:tcW w:w="2482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55EF6" w:rsidRPr="008C2A3E" w:rsidRDefault="008C2A3E" w:rsidP="008C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>3</w:t>
            </w:r>
            <w:r w:rsidR="003B6B31">
              <w:rPr>
                <w:rFonts w:ascii="Angsana New" w:hAnsi="Angsana New"/>
                <w:sz w:val="30"/>
                <w:szCs w:val="30"/>
              </w:rPr>
              <w:t>20,115</w:t>
            </w:r>
          </w:p>
        </w:tc>
        <w:tc>
          <w:tcPr>
            <w:tcW w:w="284" w:type="dxa"/>
            <w:vAlign w:val="bottom"/>
          </w:tcPr>
          <w:p w:rsidR="00355EF6" w:rsidRPr="00E205C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vAlign w:val="bottom"/>
          </w:tcPr>
          <w:p w:rsidR="00355EF6" w:rsidRPr="00267FFC" w:rsidRDefault="00267FFC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FFC">
              <w:rPr>
                <w:rFonts w:ascii="Angsana New" w:hAnsi="Angsana New" w:hint="cs"/>
                <w:sz w:val="30"/>
                <w:szCs w:val="30"/>
                <w:cs/>
              </w:rPr>
              <w:t>332</w:t>
            </w:r>
            <w:r w:rsidR="00B94839" w:rsidRPr="00267FF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67FF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</w:p>
        </w:tc>
        <w:tc>
          <w:tcPr>
            <w:tcW w:w="284" w:type="dxa"/>
            <w:vAlign w:val="bottom"/>
          </w:tcPr>
          <w:p w:rsidR="00355EF6" w:rsidRPr="00E205C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8C2A3E" w:rsidRDefault="008C2A3E" w:rsidP="008C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>31</w:t>
            </w:r>
            <w:r w:rsidR="003B6B31">
              <w:rPr>
                <w:rFonts w:ascii="Angsana New" w:hAnsi="Angsana New"/>
                <w:sz w:val="30"/>
                <w:szCs w:val="30"/>
              </w:rPr>
              <w:t>9,503</w:t>
            </w:r>
          </w:p>
        </w:tc>
        <w:tc>
          <w:tcPr>
            <w:tcW w:w="283" w:type="dxa"/>
            <w:vAlign w:val="bottom"/>
          </w:tcPr>
          <w:p w:rsidR="00355EF6" w:rsidRPr="00E205C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355EF6" w:rsidRPr="00267FFC" w:rsidRDefault="00267FFC" w:rsidP="0026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="00B94839" w:rsidRPr="00267F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355EF6" w:rsidRPr="00044076" w:rsidTr="00D63833">
        <w:tc>
          <w:tcPr>
            <w:tcW w:w="2482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355EF6" w:rsidRPr="008C2A3E" w:rsidRDefault="00996D6B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2A3E" w:rsidRPr="008C2A3E">
              <w:rPr>
                <w:rFonts w:ascii="Angsana New" w:hAnsi="Angsana New"/>
                <w:sz w:val="30"/>
                <w:szCs w:val="30"/>
              </w:rPr>
              <w:t>1</w:t>
            </w:r>
            <w:r w:rsidR="003B6B31">
              <w:rPr>
                <w:rFonts w:ascii="Angsana New" w:hAnsi="Angsana New"/>
                <w:sz w:val="30"/>
                <w:szCs w:val="30"/>
              </w:rPr>
              <w:t>8,596</w:t>
            </w:r>
          </w:p>
        </w:tc>
        <w:tc>
          <w:tcPr>
            <w:tcW w:w="284" w:type="dxa"/>
            <w:vAlign w:val="bottom"/>
          </w:tcPr>
          <w:p w:rsidR="00355EF6" w:rsidRPr="00E205C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vAlign w:val="bottom"/>
          </w:tcPr>
          <w:p w:rsidR="00355EF6" w:rsidRPr="00267FFC" w:rsidRDefault="00267FFC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FFC">
              <w:rPr>
                <w:rFonts w:ascii="Angsana New" w:hAnsi="Angsana New"/>
                <w:sz w:val="30"/>
                <w:szCs w:val="30"/>
              </w:rPr>
              <w:t xml:space="preserve">   30</w:t>
            </w:r>
            <w:r w:rsidR="00B94839" w:rsidRPr="00267FFC">
              <w:rPr>
                <w:rFonts w:ascii="Angsana New" w:hAnsi="Angsana New"/>
                <w:sz w:val="30"/>
                <w:szCs w:val="30"/>
              </w:rPr>
              <w:t>,</w:t>
            </w:r>
            <w:r w:rsidRPr="00267FFC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4" w:type="dxa"/>
            <w:vAlign w:val="bottom"/>
          </w:tcPr>
          <w:p w:rsidR="00355EF6" w:rsidRPr="00E205C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8C2A3E" w:rsidRDefault="008C2A3E" w:rsidP="008C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="003B6B31">
              <w:rPr>
                <w:rFonts w:ascii="Angsana New" w:hAnsi="Angsana New"/>
                <w:sz w:val="30"/>
                <w:szCs w:val="30"/>
              </w:rPr>
              <w:t>8,492</w:t>
            </w:r>
          </w:p>
        </w:tc>
        <w:tc>
          <w:tcPr>
            <w:tcW w:w="283" w:type="dxa"/>
            <w:vAlign w:val="bottom"/>
          </w:tcPr>
          <w:p w:rsidR="00355EF6" w:rsidRPr="00E205C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355EF6" w:rsidRPr="00267FFC" w:rsidRDefault="00267FFC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30</w:t>
            </w:r>
            <w:r w:rsidR="00B94839" w:rsidRPr="00267F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</w:tbl>
    <w:p w:rsidR="00355EF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1A72DD" w:rsidRPr="00044076" w:rsidRDefault="00267FF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1A72DD">
              <w:rPr>
                <w:rFonts w:ascii="Angsana New" w:hAnsi="Angsana New" w:hint="cs"/>
                <w:sz w:val="30"/>
                <w:szCs w:val="30"/>
                <w:cs/>
              </w:rPr>
              <w:t>เดือน (พัน</w:t>
            </w:r>
            <w:r w:rsidR="001A72DD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A72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267FFC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FFC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267FFC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FFC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1A72DD" w:rsidRPr="00044076" w:rsidTr="002450E2"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A72DD" w:rsidRPr="008C2A3E" w:rsidRDefault="008C2A3E" w:rsidP="008C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>95</w:t>
            </w:r>
            <w:r w:rsidR="003B6B31">
              <w:rPr>
                <w:rFonts w:ascii="Angsana New" w:hAnsi="Angsana New"/>
                <w:sz w:val="30"/>
                <w:szCs w:val="30"/>
              </w:rPr>
              <w:t>8,999</w:t>
            </w:r>
          </w:p>
        </w:tc>
        <w:tc>
          <w:tcPr>
            <w:tcW w:w="284" w:type="dxa"/>
            <w:vAlign w:val="bottom"/>
          </w:tcPr>
          <w:p w:rsidR="001A72DD" w:rsidRPr="00E205CA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vAlign w:val="bottom"/>
          </w:tcPr>
          <w:p w:rsidR="001A72DD" w:rsidRPr="00267FFC" w:rsidRDefault="00267FFC" w:rsidP="0026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FFC">
              <w:rPr>
                <w:rFonts w:ascii="Angsana New" w:hAnsi="Angsana New" w:hint="cs"/>
                <w:sz w:val="30"/>
                <w:szCs w:val="30"/>
                <w:cs/>
              </w:rPr>
              <w:t>999</w:t>
            </w:r>
            <w:r w:rsidR="001A72DD" w:rsidRPr="00267FF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67FFC">
              <w:rPr>
                <w:rFonts w:ascii="Angsana New" w:hAnsi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284" w:type="dxa"/>
            <w:vAlign w:val="bottom"/>
          </w:tcPr>
          <w:p w:rsidR="001A72DD" w:rsidRPr="00E205C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A72DD" w:rsidRPr="008C2A3E" w:rsidRDefault="008C2A3E" w:rsidP="008C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>95</w:t>
            </w:r>
            <w:r w:rsidR="003B6B31">
              <w:rPr>
                <w:rFonts w:ascii="Angsana New" w:hAnsi="Angsana New"/>
                <w:sz w:val="30"/>
                <w:szCs w:val="30"/>
              </w:rPr>
              <w:t>6,512</w:t>
            </w:r>
          </w:p>
        </w:tc>
        <w:tc>
          <w:tcPr>
            <w:tcW w:w="283" w:type="dxa"/>
            <w:vAlign w:val="bottom"/>
          </w:tcPr>
          <w:p w:rsidR="001A72DD" w:rsidRPr="00E205C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1A72DD" w:rsidRPr="00267FFC" w:rsidRDefault="00267FFC" w:rsidP="0026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FFC">
              <w:rPr>
                <w:rFonts w:ascii="Angsana New" w:hAnsi="Angsana New"/>
                <w:sz w:val="30"/>
                <w:szCs w:val="30"/>
              </w:rPr>
              <w:t>997</w:t>
            </w:r>
            <w:r w:rsidR="001A72DD" w:rsidRPr="00267FFC">
              <w:rPr>
                <w:rFonts w:ascii="Angsana New" w:hAnsi="Angsana New"/>
                <w:sz w:val="30"/>
                <w:szCs w:val="30"/>
              </w:rPr>
              <w:t>,</w:t>
            </w:r>
            <w:r w:rsidRPr="00267FFC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1A72DD" w:rsidRPr="00044076" w:rsidTr="002450E2"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1A72DD" w:rsidRPr="008C2A3E" w:rsidRDefault="008C2A3E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6B31">
              <w:rPr>
                <w:rFonts w:ascii="Angsana New" w:hAnsi="Angsana New"/>
                <w:sz w:val="30"/>
                <w:szCs w:val="30"/>
              </w:rPr>
              <w:t>60,475</w:t>
            </w:r>
          </w:p>
        </w:tc>
        <w:tc>
          <w:tcPr>
            <w:tcW w:w="284" w:type="dxa"/>
            <w:vAlign w:val="bottom"/>
          </w:tcPr>
          <w:p w:rsidR="001A72DD" w:rsidRPr="00E205CA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vAlign w:val="bottom"/>
          </w:tcPr>
          <w:p w:rsidR="001A72DD" w:rsidRPr="00267FFC" w:rsidRDefault="00267FFC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FFC">
              <w:rPr>
                <w:rFonts w:ascii="Angsana New" w:hAnsi="Angsana New"/>
                <w:sz w:val="30"/>
                <w:szCs w:val="30"/>
              </w:rPr>
              <w:t xml:space="preserve">   101</w:t>
            </w:r>
            <w:r w:rsidR="001A72DD" w:rsidRPr="00267FFC">
              <w:rPr>
                <w:rFonts w:ascii="Angsana New" w:hAnsi="Angsana New"/>
                <w:sz w:val="30"/>
                <w:szCs w:val="30"/>
              </w:rPr>
              <w:t>,</w:t>
            </w:r>
            <w:r w:rsidRPr="00267FF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84" w:type="dxa"/>
            <w:vAlign w:val="bottom"/>
          </w:tcPr>
          <w:p w:rsidR="001A72DD" w:rsidRPr="00E205C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A72DD" w:rsidRPr="008C2A3E" w:rsidRDefault="008C2A3E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A3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B6B31">
              <w:rPr>
                <w:rFonts w:ascii="Angsana New" w:hAnsi="Angsana New"/>
                <w:sz w:val="30"/>
                <w:szCs w:val="30"/>
              </w:rPr>
              <w:t>60,080</w:t>
            </w:r>
          </w:p>
        </w:tc>
        <w:tc>
          <w:tcPr>
            <w:tcW w:w="283" w:type="dxa"/>
            <w:vAlign w:val="bottom"/>
          </w:tcPr>
          <w:p w:rsidR="001A72DD" w:rsidRPr="00E205C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1A72DD" w:rsidRPr="00267FFC" w:rsidRDefault="00267FFC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FFC">
              <w:rPr>
                <w:rFonts w:ascii="Angsana New" w:hAnsi="Angsana New"/>
                <w:sz w:val="30"/>
                <w:szCs w:val="30"/>
              </w:rPr>
              <w:t xml:space="preserve">  100</w:t>
            </w:r>
            <w:r w:rsidR="0016655A" w:rsidRPr="00267FFC">
              <w:rPr>
                <w:rFonts w:ascii="Angsana New" w:hAnsi="Angsana New"/>
                <w:sz w:val="30"/>
                <w:szCs w:val="30"/>
              </w:rPr>
              <w:t>,</w:t>
            </w:r>
            <w:r w:rsidRPr="00267FFC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</w:tbl>
    <w:p w:rsidR="001A72DD" w:rsidRPr="00044076" w:rsidRDefault="001A72DD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5199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1D7D9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</w:t>
      </w:r>
      <w:r w:rsidR="00054CE3">
        <w:rPr>
          <w:rFonts w:ascii="Angsana New" w:hAnsi="Angsana New" w:hint="cs"/>
          <w:sz w:val="30"/>
          <w:szCs w:val="30"/>
          <w:cs/>
        </w:rPr>
        <w:t>การ</w:t>
      </w:r>
      <w:r w:rsidRPr="001D7D9C">
        <w:rPr>
          <w:rFonts w:ascii="Angsana New" w:hAnsi="Angsana New"/>
          <w:sz w:val="30"/>
          <w:szCs w:val="30"/>
          <w:cs/>
        </w:rPr>
        <w:t>อนุมัติ</w:t>
      </w:r>
      <w:r w:rsidR="00792514" w:rsidRPr="001D7D9C">
        <w:rPr>
          <w:rFonts w:ascii="Angsana New" w:hAnsi="Angsana New"/>
          <w:sz w:val="30"/>
          <w:szCs w:val="30"/>
          <w:cs/>
        </w:rPr>
        <w:t>ให้ออกโดยที่ประชุมคณะกรรมการ</w:t>
      </w:r>
      <w:r w:rsidR="00792514" w:rsidRPr="006D0A73">
        <w:rPr>
          <w:rFonts w:ascii="Angsana New" w:hAnsi="Angsana New"/>
          <w:sz w:val="30"/>
          <w:szCs w:val="30"/>
          <w:cs/>
        </w:rPr>
        <w:t>บริษัท</w:t>
      </w:r>
      <w:r w:rsidRPr="006D0A7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6D0A73">
        <w:rPr>
          <w:rFonts w:ascii="Angsana New" w:hAnsi="Angsana New"/>
          <w:sz w:val="30"/>
          <w:szCs w:val="30"/>
        </w:rPr>
        <w:t>1</w:t>
      </w:r>
      <w:r w:rsidR="006D0A73" w:rsidRPr="006D0A73">
        <w:rPr>
          <w:rFonts w:ascii="Angsana New" w:hAnsi="Angsana New"/>
          <w:sz w:val="30"/>
          <w:szCs w:val="30"/>
        </w:rPr>
        <w:t>3</w:t>
      </w:r>
      <w:r w:rsidR="0067593C" w:rsidRPr="006D0A73">
        <w:rPr>
          <w:rFonts w:ascii="Angsana New" w:hAnsi="Angsana New"/>
          <w:sz w:val="30"/>
          <w:szCs w:val="30"/>
        </w:rPr>
        <w:t xml:space="preserve"> </w:t>
      </w:r>
      <w:r w:rsidR="008C2A3E" w:rsidRPr="006D0A73">
        <w:rPr>
          <w:rFonts w:ascii="Angsana New" w:hAnsi="Angsana New" w:hint="cs"/>
          <w:sz w:val="30"/>
          <w:szCs w:val="30"/>
          <w:cs/>
        </w:rPr>
        <w:t>พฤศจิกายน</w:t>
      </w:r>
      <w:r w:rsidR="00B74C64" w:rsidRPr="006D0A73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6D0A73">
        <w:rPr>
          <w:rFonts w:ascii="Angsana New" w:hAnsi="Angsana New"/>
          <w:sz w:val="30"/>
          <w:szCs w:val="30"/>
          <w:cs/>
        </w:rPr>
        <w:t>25</w:t>
      </w:r>
      <w:r w:rsidR="005A5561" w:rsidRPr="006D0A73">
        <w:rPr>
          <w:rFonts w:ascii="Angsana New" w:hAnsi="Angsana New"/>
          <w:sz w:val="30"/>
          <w:szCs w:val="30"/>
        </w:rPr>
        <w:t>6</w:t>
      </w:r>
      <w:r w:rsidR="00044076" w:rsidRPr="006D0A73">
        <w:rPr>
          <w:rFonts w:ascii="Angsana New" w:hAnsi="Angsana New" w:hint="cs"/>
          <w:sz w:val="30"/>
          <w:szCs w:val="30"/>
          <w:cs/>
        </w:rPr>
        <w:t>3</w:t>
      </w:r>
    </w:p>
    <w:sectPr w:rsidR="00222462" w:rsidSect="0091473D">
      <w:footerReference w:type="first" r:id="rId15"/>
      <w:pgSz w:w="11909" w:h="16834" w:code="9"/>
      <w:pgMar w:top="1219" w:right="1134" w:bottom="567" w:left="1440" w:header="992" w:footer="411" w:gutter="0"/>
      <w:pgNumType w:start="33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1DA" w:rsidRDefault="00A711DA">
      <w:r>
        <w:separator/>
      </w:r>
    </w:p>
  </w:endnote>
  <w:endnote w:type="continuationSeparator" w:id="0">
    <w:p w:rsidR="00A711DA" w:rsidRDefault="00A71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Default="00F44429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06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06F7" w:rsidRDefault="001206F7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Default="001206F7" w:rsidP="006737A8">
    <w:pPr>
      <w:pStyle w:val="Footer"/>
      <w:framePr w:wrap="around" w:vAnchor="text" w:hAnchor="margin" w:xAlign="right" w:y="1"/>
      <w:rPr>
        <w:rStyle w:val="PageNumber"/>
      </w:rPr>
    </w:pPr>
  </w:p>
  <w:p w:rsidR="001206F7" w:rsidRPr="00EA3C0D" w:rsidRDefault="001206F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F44429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F44429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F2359D">
      <w:rPr>
        <w:rStyle w:val="PageNumber"/>
        <w:rFonts w:ascii="Angsana New" w:hAnsi="Angsana New"/>
        <w:noProof/>
        <w:sz w:val="30"/>
        <w:szCs w:val="30"/>
      </w:rPr>
      <w:t>30</w:t>
    </w:r>
    <w:r w:rsidR="00F44429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Pr="001A527B" w:rsidRDefault="00F44429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1206F7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F2359D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Pr="001A527B" w:rsidRDefault="001206F7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32</w:t>
    </w:r>
  </w:p>
  <w:p w:rsidR="001206F7" w:rsidRPr="00D149BB" w:rsidRDefault="001206F7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Pr="005071D9" w:rsidRDefault="00F44429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1206F7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F2359D">
      <w:rPr>
        <w:rFonts w:ascii="Angsana New" w:hAnsi="Angsana New"/>
        <w:noProof/>
        <w:sz w:val="30"/>
        <w:szCs w:val="30"/>
      </w:rPr>
      <w:t>33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1DA" w:rsidRDefault="00A711DA">
      <w:r>
        <w:separator/>
      </w:r>
    </w:p>
  </w:footnote>
  <w:footnote w:type="continuationSeparator" w:id="0">
    <w:p w:rsidR="00A711DA" w:rsidRDefault="00A71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Pr="005875F9" w:rsidRDefault="001206F7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206F7" w:rsidRDefault="001206F7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1206F7" w:rsidRDefault="001206F7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 2563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206F7" w:rsidRDefault="001206F7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206F7" w:rsidRPr="007A1795" w:rsidRDefault="001206F7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F7" w:rsidRPr="005875F9" w:rsidRDefault="001206F7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206F7" w:rsidRPr="00672E23" w:rsidRDefault="001206F7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1206F7" w:rsidRPr="00D03286" w:rsidRDefault="001206F7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กันยายน 2563 และ 2562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206F7" w:rsidRDefault="001206F7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206F7" w:rsidRPr="00F11938" w:rsidRDefault="001206F7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2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4"/>
  </w:num>
  <w:num w:numId="22">
    <w:abstractNumId w:val="10"/>
  </w:num>
  <w:num w:numId="23">
    <w:abstractNumId w:val="14"/>
  </w:num>
  <w:num w:numId="24">
    <w:abstractNumId w:val="15"/>
  </w:num>
  <w:num w:numId="25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82978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3D9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F46"/>
    <w:rsid w:val="00054051"/>
    <w:rsid w:val="0005434C"/>
    <w:rsid w:val="000544A6"/>
    <w:rsid w:val="00054911"/>
    <w:rsid w:val="000549A8"/>
    <w:rsid w:val="00054CE3"/>
    <w:rsid w:val="0005510D"/>
    <w:rsid w:val="0005516E"/>
    <w:rsid w:val="00055342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2C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0CC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79B"/>
    <w:rsid w:val="000A1842"/>
    <w:rsid w:val="000A2064"/>
    <w:rsid w:val="000A2FA8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AD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5C8D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7B2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07A"/>
    <w:rsid w:val="000E13A5"/>
    <w:rsid w:val="000E149A"/>
    <w:rsid w:val="000E164C"/>
    <w:rsid w:val="000E18C5"/>
    <w:rsid w:val="000E1B19"/>
    <w:rsid w:val="000E1B6B"/>
    <w:rsid w:val="000E1FCD"/>
    <w:rsid w:val="000E206A"/>
    <w:rsid w:val="000E21A3"/>
    <w:rsid w:val="000E227D"/>
    <w:rsid w:val="000E22BB"/>
    <w:rsid w:val="000E292D"/>
    <w:rsid w:val="000E2FA4"/>
    <w:rsid w:val="000E33EB"/>
    <w:rsid w:val="000E3490"/>
    <w:rsid w:val="000E35FA"/>
    <w:rsid w:val="000E42A9"/>
    <w:rsid w:val="000E50C3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0F97"/>
    <w:rsid w:val="00101689"/>
    <w:rsid w:val="00102390"/>
    <w:rsid w:val="00102631"/>
    <w:rsid w:val="00102806"/>
    <w:rsid w:val="001030AF"/>
    <w:rsid w:val="00103600"/>
    <w:rsid w:val="0010378F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07F65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6F7"/>
    <w:rsid w:val="0012086A"/>
    <w:rsid w:val="00120B1A"/>
    <w:rsid w:val="0012100B"/>
    <w:rsid w:val="00121678"/>
    <w:rsid w:val="00121944"/>
    <w:rsid w:val="0012218F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5B3C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66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516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678"/>
    <w:rsid w:val="00155E78"/>
    <w:rsid w:val="001563AA"/>
    <w:rsid w:val="00156479"/>
    <w:rsid w:val="00156520"/>
    <w:rsid w:val="0015657B"/>
    <w:rsid w:val="00156A24"/>
    <w:rsid w:val="00156EB1"/>
    <w:rsid w:val="00157136"/>
    <w:rsid w:val="0015719D"/>
    <w:rsid w:val="00157206"/>
    <w:rsid w:val="00157B22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EF4"/>
    <w:rsid w:val="00166F03"/>
    <w:rsid w:val="001671F5"/>
    <w:rsid w:val="001672A9"/>
    <w:rsid w:val="00167493"/>
    <w:rsid w:val="00167538"/>
    <w:rsid w:val="0016756B"/>
    <w:rsid w:val="001676AD"/>
    <w:rsid w:val="001679F2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3ACF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534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553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2A4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70D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ADA"/>
    <w:rsid w:val="001E4F49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6DCF"/>
    <w:rsid w:val="001F72E3"/>
    <w:rsid w:val="001F7432"/>
    <w:rsid w:val="001F7C96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7F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0B7"/>
    <w:rsid w:val="00244938"/>
    <w:rsid w:val="00244961"/>
    <w:rsid w:val="002450E2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735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55E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67FFC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49"/>
    <w:rsid w:val="00297CB3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D89"/>
    <w:rsid w:val="002D3E4B"/>
    <w:rsid w:val="002D3EDC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8A7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E3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38FD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8A5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3B9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920"/>
    <w:rsid w:val="003A6B3A"/>
    <w:rsid w:val="003A6D91"/>
    <w:rsid w:val="003A79A0"/>
    <w:rsid w:val="003B09F8"/>
    <w:rsid w:val="003B0A8E"/>
    <w:rsid w:val="003B0D6B"/>
    <w:rsid w:val="003B165C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6B31"/>
    <w:rsid w:val="003B74BC"/>
    <w:rsid w:val="003B77CC"/>
    <w:rsid w:val="003B77D3"/>
    <w:rsid w:val="003B7CCA"/>
    <w:rsid w:val="003B7D0B"/>
    <w:rsid w:val="003C0333"/>
    <w:rsid w:val="003C05A0"/>
    <w:rsid w:val="003C0BC8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52A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6672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E48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5E57"/>
    <w:rsid w:val="004261BA"/>
    <w:rsid w:val="0042676E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D84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3A0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E"/>
    <w:rsid w:val="004949E2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20"/>
    <w:rsid w:val="004B534E"/>
    <w:rsid w:val="004B53FE"/>
    <w:rsid w:val="004B5530"/>
    <w:rsid w:val="004B5656"/>
    <w:rsid w:val="004B56FA"/>
    <w:rsid w:val="004B57DC"/>
    <w:rsid w:val="004B5892"/>
    <w:rsid w:val="004B6023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37BED"/>
    <w:rsid w:val="00540202"/>
    <w:rsid w:val="00540347"/>
    <w:rsid w:val="00540535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6942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2D7A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9E"/>
    <w:rsid w:val="0057473F"/>
    <w:rsid w:val="005750F0"/>
    <w:rsid w:val="005751CF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214"/>
    <w:rsid w:val="0058132B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A7C2C"/>
    <w:rsid w:val="005B0125"/>
    <w:rsid w:val="005B0730"/>
    <w:rsid w:val="005B0D02"/>
    <w:rsid w:val="005B13FF"/>
    <w:rsid w:val="005B1607"/>
    <w:rsid w:val="005B1621"/>
    <w:rsid w:val="005B16EE"/>
    <w:rsid w:val="005B17C3"/>
    <w:rsid w:val="005B1CB5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1F3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CD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A63"/>
    <w:rsid w:val="005F1B9C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2EB6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2E4"/>
    <w:rsid w:val="00626956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9EB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4D16"/>
    <w:rsid w:val="00635047"/>
    <w:rsid w:val="00635118"/>
    <w:rsid w:val="0063540F"/>
    <w:rsid w:val="00635EC5"/>
    <w:rsid w:val="0063634C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E31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07BF"/>
    <w:rsid w:val="006A1312"/>
    <w:rsid w:val="006A1516"/>
    <w:rsid w:val="006A1799"/>
    <w:rsid w:val="006A1E36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48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87"/>
    <w:rsid w:val="006C0901"/>
    <w:rsid w:val="006C0C5E"/>
    <w:rsid w:val="006C1C4F"/>
    <w:rsid w:val="006C23E7"/>
    <w:rsid w:val="006C23F1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73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076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99C"/>
    <w:rsid w:val="00713EDF"/>
    <w:rsid w:val="0071460B"/>
    <w:rsid w:val="007147C7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D52"/>
    <w:rsid w:val="00727E82"/>
    <w:rsid w:val="00727EC4"/>
    <w:rsid w:val="00730465"/>
    <w:rsid w:val="00730C02"/>
    <w:rsid w:val="00730D48"/>
    <w:rsid w:val="00730EC5"/>
    <w:rsid w:val="007317D7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538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F19"/>
    <w:rsid w:val="00752155"/>
    <w:rsid w:val="007526C2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8B5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EF7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7E2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AAC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5FA3"/>
    <w:rsid w:val="007A64C5"/>
    <w:rsid w:val="007A6745"/>
    <w:rsid w:val="007A69B1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565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1A6"/>
    <w:rsid w:val="007E533C"/>
    <w:rsid w:val="007E5678"/>
    <w:rsid w:val="007E5992"/>
    <w:rsid w:val="007E5AF9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415"/>
    <w:rsid w:val="007F5588"/>
    <w:rsid w:val="007F5A43"/>
    <w:rsid w:val="007F5EF2"/>
    <w:rsid w:val="007F5FE7"/>
    <w:rsid w:val="007F6CD9"/>
    <w:rsid w:val="007F6D4E"/>
    <w:rsid w:val="007F6F6A"/>
    <w:rsid w:val="007F7ABC"/>
    <w:rsid w:val="008003C5"/>
    <w:rsid w:val="00800B5D"/>
    <w:rsid w:val="00800BD0"/>
    <w:rsid w:val="00800D83"/>
    <w:rsid w:val="00801050"/>
    <w:rsid w:val="00801171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3B44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DD9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19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553"/>
    <w:rsid w:val="00832789"/>
    <w:rsid w:val="008329DA"/>
    <w:rsid w:val="00832C24"/>
    <w:rsid w:val="0083341B"/>
    <w:rsid w:val="008335AF"/>
    <w:rsid w:val="00833B4C"/>
    <w:rsid w:val="0083422A"/>
    <w:rsid w:val="008352C2"/>
    <w:rsid w:val="008353BD"/>
    <w:rsid w:val="00835BD4"/>
    <w:rsid w:val="00835C6E"/>
    <w:rsid w:val="00835D68"/>
    <w:rsid w:val="00835EE9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42"/>
    <w:rsid w:val="0084383B"/>
    <w:rsid w:val="00843F5C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396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0FDD"/>
    <w:rsid w:val="008811FC"/>
    <w:rsid w:val="00881218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10F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A3E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72C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010F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5E74"/>
    <w:rsid w:val="008F5FB3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4A"/>
    <w:rsid w:val="00902390"/>
    <w:rsid w:val="0090275E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538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C5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2FC"/>
    <w:rsid w:val="00940954"/>
    <w:rsid w:val="00941066"/>
    <w:rsid w:val="00941136"/>
    <w:rsid w:val="0094194C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5C8"/>
    <w:rsid w:val="0094498F"/>
    <w:rsid w:val="00944EC9"/>
    <w:rsid w:val="00944EDA"/>
    <w:rsid w:val="0094584C"/>
    <w:rsid w:val="0094594E"/>
    <w:rsid w:val="00945A02"/>
    <w:rsid w:val="00945E48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40E"/>
    <w:rsid w:val="009515F9"/>
    <w:rsid w:val="0095188F"/>
    <w:rsid w:val="0095199B"/>
    <w:rsid w:val="00951AB8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5DD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68F7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45C1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994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1ECE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C08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3A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1ED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057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54A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17C8"/>
    <w:rsid w:val="00A61848"/>
    <w:rsid w:val="00A61D40"/>
    <w:rsid w:val="00A61EDA"/>
    <w:rsid w:val="00A61F5E"/>
    <w:rsid w:val="00A61F71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5F2E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1DA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D8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291"/>
    <w:rsid w:val="00A869BF"/>
    <w:rsid w:val="00A86AAD"/>
    <w:rsid w:val="00A86E25"/>
    <w:rsid w:val="00A87571"/>
    <w:rsid w:val="00A87F6C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31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9C"/>
    <w:rsid w:val="00AB335D"/>
    <w:rsid w:val="00AB3BE2"/>
    <w:rsid w:val="00AB3C64"/>
    <w:rsid w:val="00AB52D7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0FEB"/>
    <w:rsid w:val="00AE159D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8BF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0E6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0D5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AAD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2F5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792"/>
    <w:rsid w:val="00B34A47"/>
    <w:rsid w:val="00B34DAC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4F6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2FDC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3C3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3EDF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E6"/>
    <w:rsid w:val="00BA19D9"/>
    <w:rsid w:val="00BA2377"/>
    <w:rsid w:val="00BA26A9"/>
    <w:rsid w:val="00BA29C8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6E9A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01E"/>
    <w:rsid w:val="00BC150C"/>
    <w:rsid w:val="00BC18EF"/>
    <w:rsid w:val="00BC1F29"/>
    <w:rsid w:val="00BC225D"/>
    <w:rsid w:val="00BC2606"/>
    <w:rsid w:val="00BC269B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4F72"/>
    <w:rsid w:val="00BD5166"/>
    <w:rsid w:val="00BD5442"/>
    <w:rsid w:val="00BD5768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570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06E"/>
    <w:rsid w:val="00C03472"/>
    <w:rsid w:val="00C03C2C"/>
    <w:rsid w:val="00C042B6"/>
    <w:rsid w:val="00C042E4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208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1E9"/>
    <w:rsid w:val="00C25508"/>
    <w:rsid w:val="00C25961"/>
    <w:rsid w:val="00C2599B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70A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04E"/>
    <w:rsid w:val="00C47473"/>
    <w:rsid w:val="00C4769F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2E4F"/>
    <w:rsid w:val="00C62EE4"/>
    <w:rsid w:val="00C634B2"/>
    <w:rsid w:val="00C63A31"/>
    <w:rsid w:val="00C63BD4"/>
    <w:rsid w:val="00C63CFC"/>
    <w:rsid w:val="00C648C5"/>
    <w:rsid w:val="00C64D54"/>
    <w:rsid w:val="00C64DD1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7CE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7BD"/>
    <w:rsid w:val="00CA3C49"/>
    <w:rsid w:val="00CA4585"/>
    <w:rsid w:val="00CA46D9"/>
    <w:rsid w:val="00CA4998"/>
    <w:rsid w:val="00CA4B99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21B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2ACD"/>
    <w:rsid w:val="00D02B9F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0BB"/>
    <w:rsid w:val="00D636CA"/>
    <w:rsid w:val="00D63833"/>
    <w:rsid w:val="00D63CCA"/>
    <w:rsid w:val="00D64554"/>
    <w:rsid w:val="00D64585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07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6D8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42E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6F8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D39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5CA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EAF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6A1"/>
    <w:rsid w:val="00E25730"/>
    <w:rsid w:val="00E25B37"/>
    <w:rsid w:val="00E25C84"/>
    <w:rsid w:val="00E25E0A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5E8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B56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3F4F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606"/>
    <w:rsid w:val="00E607B7"/>
    <w:rsid w:val="00E60A3C"/>
    <w:rsid w:val="00E60A41"/>
    <w:rsid w:val="00E60C05"/>
    <w:rsid w:val="00E6111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A70"/>
    <w:rsid w:val="00E65EEB"/>
    <w:rsid w:val="00E65F18"/>
    <w:rsid w:val="00E66032"/>
    <w:rsid w:val="00E660F7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CCD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203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B0"/>
    <w:rsid w:val="00E970E9"/>
    <w:rsid w:val="00E978CE"/>
    <w:rsid w:val="00E9798B"/>
    <w:rsid w:val="00E979FE"/>
    <w:rsid w:val="00E97A16"/>
    <w:rsid w:val="00E97DDF"/>
    <w:rsid w:val="00E97FBF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6E8"/>
    <w:rsid w:val="00EA6A64"/>
    <w:rsid w:val="00EA6AD8"/>
    <w:rsid w:val="00EA6CD1"/>
    <w:rsid w:val="00EA7297"/>
    <w:rsid w:val="00EA7807"/>
    <w:rsid w:val="00EA7A2A"/>
    <w:rsid w:val="00EB0353"/>
    <w:rsid w:val="00EB1605"/>
    <w:rsid w:val="00EB16D1"/>
    <w:rsid w:val="00EB1A18"/>
    <w:rsid w:val="00EB20C0"/>
    <w:rsid w:val="00EB2395"/>
    <w:rsid w:val="00EB2CA3"/>
    <w:rsid w:val="00EB2DFA"/>
    <w:rsid w:val="00EB2E33"/>
    <w:rsid w:val="00EB2E95"/>
    <w:rsid w:val="00EB2F3D"/>
    <w:rsid w:val="00EB3020"/>
    <w:rsid w:val="00EB3316"/>
    <w:rsid w:val="00EB3839"/>
    <w:rsid w:val="00EB396C"/>
    <w:rsid w:val="00EB3AD5"/>
    <w:rsid w:val="00EB3AE7"/>
    <w:rsid w:val="00EB3D4C"/>
    <w:rsid w:val="00EB3FB1"/>
    <w:rsid w:val="00EB40EC"/>
    <w:rsid w:val="00EB44EF"/>
    <w:rsid w:val="00EB4735"/>
    <w:rsid w:val="00EB47C7"/>
    <w:rsid w:val="00EB4847"/>
    <w:rsid w:val="00EB4B8D"/>
    <w:rsid w:val="00EB5FDE"/>
    <w:rsid w:val="00EB6001"/>
    <w:rsid w:val="00EB602C"/>
    <w:rsid w:val="00EB690F"/>
    <w:rsid w:val="00EB6D21"/>
    <w:rsid w:val="00EB6F8A"/>
    <w:rsid w:val="00EB713C"/>
    <w:rsid w:val="00EB7A87"/>
    <w:rsid w:val="00EB7E49"/>
    <w:rsid w:val="00EC07DF"/>
    <w:rsid w:val="00EC0E9B"/>
    <w:rsid w:val="00EC1321"/>
    <w:rsid w:val="00EC155B"/>
    <w:rsid w:val="00EC1567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D69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ED2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64E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6B39"/>
    <w:rsid w:val="00F17006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59D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429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78CB"/>
    <w:rsid w:val="00F4795D"/>
    <w:rsid w:val="00F47D86"/>
    <w:rsid w:val="00F47D90"/>
    <w:rsid w:val="00F50010"/>
    <w:rsid w:val="00F5032A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A1A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0E5"/>
    <w:rsid w:val="00F64120"/>
    <w:rsid w:val="00F641D3"/>
    <w:rsid w:val="00F645B5"/>
    <w:rsid w:val="00F646C8"/>
    <w:rsid w:val="00F64743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C47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B01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280D"/>
    <w:rsid w:val="00F936E0"/>
    <w:rsid w:val="00F936ED"/>
    <w:rsid w:val="00F93ABE"/>
    <w:rsid w:val="00F93BF8"/>
    <w:rsid w:val="00F9577A"/>
    <w:rsid w:val="00F959A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021"/>
    <w:rsid w:val="00FA361C"/>
    <w:rsid w:val="00FA3795"/>
    <w:rsid w:val="00FA39DE"/>
    <w:rsid w:val="00FA3C4B"/>
    <w:rsid w:val="00FA3DA0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0F0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739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2978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styleId="Hyperlink">
    <w:name w:val="Hyperlink"/>
    <w:basedOn w:val="DefaultParagraphFont"/>
    <w:uiPriority w:val="99"/>
    <w:unhideWhenUsed/>
    <w:rsid w:val="00EC1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google.com/search?q=%E0%B8%AA%E0%B8%AB%E0%B8%A3%E0%B8%B1%E0%B8%90%E0%B8%AD%E0%B8%B2%E0%B8%AB%E0%B8%A3%E0%B8%B1%E0%B8%9A%E0%B9%80%E0%B8%AD%E0%B8%A1%E0%B8%B4%E0%B9%80%E0%B8%A3%E0%B8%95%E0%B8%AA%E0%B9%8C&amp;stick=H4sIAAAAAAAAAONgVuLQz9U3yDKssnjEaMwt8PLHPWEprUlrTl5jVOHiCs7IL3fNK8ksqRQS42KDsnikuLjgmngWsdo82LHqwY7VD3YsfrBj44MdEx7sWPtgxyYkkVkPdjaABRc-2LEFzAaKTwXp2tkDAJtSe9mBAAA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4F512-94AC-4606-AD32-D7B3BDDD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1580</TotalTime>
  <Pages>36</Pages>
  <Words>8202</Words>
  <Characters>46757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54850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48</cp:revision>
  <cp:lastPrinted>2020-11-11T02:47:00Z</cp:lastPrinted>
  <dcterms:created xsi:type="dcterms:W3CDTF">2020-11-02T10:15:00Z</dcterms:created>
  <dcterms:modified xsi:type="dcterms:W3CDTF">2020-11-11T02:48:00Z</dcterms:modified>
</cp:coreProperties>
</file>