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19260" w14:textId="6F187655" w:rsidR="00E01DED" w:rsidRPr="00046328" w:rsidRDefault="00E01DED" w:rsidP="00B64B9F">
      <w:pPr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1B8947B1" w14:textId="77777777" w:rsidR="00E01DED" w:rsidRPr="00046328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7C900A78" w14:textId="77777777" w:rsidR="00E01DED" w:rsidRPr="00046328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EE8E23" w14:textId="77777777" w:rsidR="00791011" w:rsidRPr="00046328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6CFA7F6" w14:textId="77777777" w:rsidR="00791011" w:rsidRPr="00046328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76B5AA4" w14:textId="77777777" w:rsidR="00791011" w:rsidRPr="00046328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8109FD" w14:textId="77777777" w:rsidR="00E01DED" w:rsidRPr="00046328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D690288" w14:textId="77777777" w:rsidR="00E01DED" w:rsidRPr="00046328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092EA29" w14:textId="1C7E1753" w:rsidR="005B619B" w:rsidRPr="00046328" w:rsidRDefault="005B619B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C517C4F" w14:textId="77777777" w:rsidR="008F4454" w:rsidRPr="00046328" w:rsidRDefault="008F4454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798A2F0" w14:textId="77777777" w:rsidR="00D51C12" w:rsidRPr="00FA70D5" w:rsidRDefault="00D51C12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1F2DD6B3" w14:textId="197138B1" w:rsidR="003E4975" w:rsidRPr="00046328" w:rsidRDefault="003E4975" w:rsidP="003E4975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46328">
        <w:rPr>
          <w:rFonts w:ascii="Angsana New" w:hAnsi="Angsana New" w:hint="cs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046328" w:rsidRDefault="003E4975" w:rsidP="003E4975">
      <w:pPr>
        <w:jc w:val="center"/>
        <w:rPr>
          <w:rFonts w:ascii="Angsana New" w:hAnsi="Angsana New"/>
          <w:sz w:val="32"/>
          <w:szCs w:val="32"/>
        </w:rPr>
      </w:pPr>
    </w:p>
    <w:p w14:paraId="03C352F4" w14:textId="77777777" w:rsidR="00C71A12" w:rsidRPr="00046328" w:rsidRDefault="00C71A12" w:rsidP="00C71A12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cs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งบการเงินระหว่างกาลแบบย่อ</w:t>
      </w:r>
    </w:p>
    <w:p w14:paraId="044E3078" w14:textId="1E4C85F1" w:rsidR="00C71A12" w:rsidRPr="00046328" w:rsidRDefault="00D51C12" w:rsidP="00C71A12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lang w:val="en-US"/>
        </w:rPr>
      </w:pP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สำหรับงวดสามเดือนและหกเดือนสิ้นสุดวันที่ </w:t>
      </w:r>
      <w:r w:rsidRPr="00046328">
        <w:rPr>
          <w:rFonts w:ascii="Angsana New" w:eastAsia="Batang" w:hAnsi="Angsana New" w:hint="cs"/>
          <w:sz w:val="32"/>
          <w:szCs w:val="32"/>
          <w:lang w:val="en-US"/>
        </w:rPr>
        <w:t xml:space="preserve">30 </w:t>
      </w: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>กันยายน</w:t>
      </w:r>
      <w:r w:rsidR="00C71A12" w:rsidRPr="00046328">
        <w:rPr>
          <w:rFonts w:ascii="Angsana New" w:eastAsia="Batang" w:hAnsi="Angsana New" w:hint="cs"/>
          <w:sz w:val="32"/>
          <w:szCs w:val="32"/>
          <w:cs/>
          <w:lang w:val="th-TH"/>
        </w:rPr>
        <w:t xml:space="preserve"> </w:t>
      </w:r>
      <w:r w:rsidR="006806DE" w:rsidRPr="00046328">
        <w:rPr>
          <w:rFonts w:ascii="Angsana New" w:eastAsia="Batang" w:hAnsi="Angsana New" w:hint="cs"/>
          <w:sz w:val="32"/>
          <w:szCs w:val="32"/>
          <w:lang w:val="en-US"/>
        </w:rPr>
        <w:t>2563</w:t>
      </w:r>
    </w:p>
    <w:p w14:paraId="151799A2" w14:textId="77777777" w:rsidR="003E4975" w:rsidRPr="00046328" w:rsidRDefault="003E4975" w:rsidP="003E4975">
      <w:pPr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046328">
        <w:rPr>
          <w:rFonts w:ascii="Angsana New" w:hAnsi="Angsana New" w:hint="cs"/>
          <w:sz w:val="32"/>
          <w:szCs w:val="32"/>
          <w:cs/>
        </w:rPr>
        <w:t>และ</w:t>
      </w:r>
    </w:p>
    <w:p w14:paraId="456DA475" w14:textId="0A28CE64" w:rsidR="003E4975" w:rsidRPr="00046328" w:rsidRDefault="003E4975" w:rsidP="00EB7EB8">
      <w:pPr>
        <w:ind w:left="2248" w:firstLine="562"/>
        <w:rPr>
          <w:rFonts w:ascii="Angsana New" w:eastAsia="Batang" w:hAnsi="Angsana New"/>
          <w:sz w:val="32"/>
          <w:szCs w:val="32"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รายงาน</w:t>
      </w:r>
      <w:r w:rsidR="00EB7EB8" w:rsidRPr="00046328">
        <w:rPr>
          <w:rFonts w:ascii="Angsana New" w:eastAsia="Batang" w:hAnsi="Angsana New" w:hint="cs"/>
          <w:sz w:val="32"/>
          <w:szCs w:val="32"/>
          <w:cs/>
        </w:rPr>
        <w:t>การสอบทาน</w:t>
      </w:r>
      <w:r w:rsidRPr="00046328">
        <w:rPr>
          <w:rFonts w:ascii="Angsana New" w:eastAsia="Batang" w:hAnsi="Angsana New" w:hint="cs"/>
          <w:sz w:val="32"/>
          <w:szCs w:val="32"/>
          <w:cs/>
        </w:rPr>
        <w:t>ของผู้สอบบัญชีรับอนุญาต</w:t>
      </w:r>
    </w:p>
    <w:p w14:paraId="1A4AF6B8" w14:textId="77777777" w:rsidR="00E47548" w:rsidRPr="00046328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48E7BEFE" w14:textId="77777777" w:rsidR="00E47548" w:rsidRPr="00046328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7D97016B" w14:textId="77777777" w:rsidR="00E47548" w:rsidRPr="00046328" w:rsidRDefault="00E47548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</w:rPr>
        <w:tab/>
      </w:r>
    </w:p>
    <w:p w14:paraId="251E5C56" w14:textId="77777777" w:rsidR="00E01DED" w:rsidRPr="00046328" w:rsidRDefault="00E01DED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  <w:sectPr w:rsidR="00E01DED" w:rsidRPr="00046328" w:rsidSect="001C2B36">
          <w:footerReference w:type="even" r:id="rId8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299C5027" w14:textId="77777777" w:rsidR="00985943" w:rsidRPr="00046328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CBBBDBC" w14:textId="77777777" w:rsidR="00985943" w:rsidRPr="00046328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96ABFC4" w14:textId="77777777" w:rsidR="00985943" w:rsidRPr="00046328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F4BC6C1" w14:textId="77777777" w:rsidR="00985943" w:rsidRPr="00046328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9149A06" w14:textId="77777777" w:rsidR="00985943" w:rsidRPr="00046328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5665D60F" w14:textId="77777777" w:rsidR="00985943" w:rsidRPr="00046328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BD1DD49" w14:textId="77777777" w:rsidR="00985943" w:rsidRPr="00046328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5D22F935" w14:textId="77777777" w:rsidR="00985943" w:rsidRPr="00046328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455DAAE5" w14:textId="5D4077D3" w:rsidR="00D545D9" w:rsidRPr="00046328" w:rsidRDefault="00D545D9" w:rsidP="00D545D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46328">
        <w:rPr>
          <w:rFonts w:ascii="Angsana New" w:hAnsi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571E4A4" w14:textId="77777777" w:rsidR="00D545D9" w:rsidRPr="00046328" w:rsidRDefault="00D545D9" w:rsidP="00D545D9">
      <w:pPr>
        <w:rPr>
          <w:rFonts w:ascii="Angsana New" w:hAnsi="Angsana New"/>
          <w:b/>
          <w:bCs/>
          <w:sz w:val="32"/>
          <w:szCs w:val="32"/>
        </w:rPr>
      </w:pPr>
    </w:p>
    <w:p w14:paraId="6D5D2C0F" w14:textId="77777777" w:rsidR="00D545D9" w:rsidRPr="00046328" w:rsidRDefault="00D545D9" w:rsidP="00D545D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46328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คณะกรรมการบริษัท กันยงอีเลคทริก จำกัด (มหาชน)</w:t>
      </w:r>
    </w:p>
    <w:p w14:paraId="2A703C67" w14:textId="77777777" w:rsidR="00D545D9" w:rsidRPr="00046328" w:rsidRDefault="00D545D9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50AC5EC" w14:textId="1A322986" w:rsidR="00F6224C" w:rsidRPr="00046328" w:rsidRDefault="00F6224C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="00046328" w:rsidRPr="00046328">
        <w:rPr>
          <w:rFonts w:ascii="Angsana New" w:hAnsi="Angsana New" w:hint="cs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>ณ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046328">
        <w:rPr>
          <w:rFonts w:ascii="Angsana New" w:hAnsi="Angsana New" w:hint="cs"/>
          <w:sz w:val="30"/>
          <w:szCs w:val="30"/>
          <w:lang w:val="en-US"/>
        </w:rPr>
        <w:t>30</w:t>
      </w:r>
      <w:r w:rsidRPr="00046328">
        <w:rPr>
          <w:rFonts w:ascii="Angsana New" w:hAnsi="Angsana New" w:hint="cs"/>
          <w:sz w:val="30"/>
          <w:szCs w:val="30"/>
          <w:cs/>
        </w:rPr>
        <w:t xml:space="preserve"> </w:t>
      </w:r>
      <w:r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กันยายน</w:t>
      </w:r>
      <w:r w:rsidRPr="00046328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Pr="00046328">
        <w:rPr>
          <w:rFonts w:ascii="Angsana New" w:hAnsi="Angsana New" w:hint="cs"/>
          <w:sz w:val="30"/>
          <w:szCs w:val="30"/>
        </w:rPr>
        <w:t>25</w:t>
      </w:r>
      <w:r w:rsidRPr="00046328">
        <w:rPr>
          <w:rFonts w:ascii="Angsana New" w:hAnsi="Angsana New" w:hint="cs"/>
          <w:sz w:val="30"/>
          <w:szCs w:val="30"/>
          <w:cs/>
        </w:rPr>
        <w:t>6</w:t>
      </w:r>
      <w:r w:rsidRPr="00046328">
        <w:rPr>
          <w:rFonts w:ascii="Angsana New" w:hAnsi="Angsana New" w:hint="cs"/>
          <w:sz w:val="30"/>
          <w:szCs w:val="30"/>
          <w:lang w:val="en-US"/>
        </w:rPr>
        <w:t>3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="00046328">
        <w:rPr>
          <w:rFonts w:ascii="Angsana New" w:hAnsi="Angsana New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 xml:space="preserve">เฉพาะกิจการสำหรับงวดสามเดือนและหกเดือนสิ้นสุดวันที่ </w:t>
      </w:r>
      <w:r w:rsidRPr="00046328">
        <w:rPr>
          <w:rFonts w:ascii="Angsana New" w:hAnsi="Angsana New" w:hint="cs"/>
          <w:sz w:val="30"/>
          <w:szCs w:val="30"/>
          <w:lang w:val="en-US"/>
        </w:rPr>
        <w:t>30</w:t>
      </w:r>
      <w:r w:rsidRPr="00046328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กันยายน</w:t>
      </w:r>
      <w:r w:rsidRPr="00046328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Pr="00046328">
        <w:rPr>
          <w:rFonts w:ascii="Angsana New" w:hAnsi="Angsana New" w:hint="cs"/>
          <w:sz w:val="30"/>
          <w:szCs w:val="30"/>
        </w:rPr>
        <w:t>25</w:t>
      </w:r>
      <w:r w:rsidRPr="00046328">
        <w:rPr>
          <w:rFonts w:ascii="Angsana New" w:hAnsi="Angsana New" w:hint="cs"/>
          <w:sz w:val="30"/>
          <w:szCs w:val="30"/>
          <w:cs/>
        </w:rPr>
        <w:t>6</w:t>
      </w:r>
      <w:r w:rsidRPr="00046328">
        <w:rPr>
          <w:rFonts w:ascii="Angsana New" w:hAnsi="Angsana New" w:hint="cs"/>
          <w:sz w:val="30"/>
          <w:szCs w:val="30"/>
        </w:rPr>
        <w:t xml:space="preserve">3 </w:t>
      </w:r>
      <w:r w:rsidRPr="00046328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</w:t>
      </w:r>
      <w:r w:rsidR="00046328" w:rsidRPr="00046328">
        <w:rPr>
          <w:rFonts w:ascii="Angsana New" w:hAnsi="Angsana New" w:hint="cs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ที่แสดงเงินลงทุนตามวิธีส่วนได้เสียและงบกระแสเงินสดเฉพาะกิจการ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สำหรับงวดหกเดือนสิ้นสุดวันที่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lang w:val="en-US"/>
        </w:rPr>
        <w:t>30</w:t>
      </w:r>
      <w:r w:rsidRPr="00046328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กันยายน</w:t>
      </w:r>
      <w:r w:rsidRPr="00046328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Pr="00046328">
        <w:rPr>
          <w:rFonts w:ascii="Angsana New" w:hAnsi="Angsana New" w:hint="cs"/>
          <w:sz w:val="30"/>
          <w:szCs w:val="30"/>
        </w:rPr>
        <w:t>25</w:t>
      </w:r>
      <w:r w:rsidRPr="00046328">
        <w:rPr>
          <w:rFonts w:ascii="Angsana New" w:hAnsi="Angsana New" w:hint="cs"/>
          <w:sz w:val="30"/>
          <w:szCs w:val="30"/>
          <w:cs/>
        </w:rPr>
        <w:t>6</w:t>
      </w:r>
      <w:r w:rsidRPr="00046328">
        <w:rPr>
          <w:rFonts w:ascii="Angsana New" w:hAnsi="Angsana New" w:hint="cs"/>
          <w:sz w:val="30"/>
          <w:szCs w:val="30"/>
        </w:rPr>
        <w:t>3</w:t>
      </w:r>
      <w:r w:rsidR="00046328">
        <w:rPr>
          <w:rFonts w:ascii="Angsana New" w:hAnsi="Angsana New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046328">
        <w:rPr>
          <w:rFonts w:ascii="Angsana New" w:hAnsi="Angsana New" w:hint="cs"/>
          <w:sz w:val="30"/>
          <w:szCs w:val="30"/>
        </w:rPr>
        <w:t>(</w:t>
      </w:r>
      <w:r w:rsidRPr="0004632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 ของบริษัท กันยงอีเลคทริก จำกัด (มหาชน)</w:t>
      </w:r>
      <w:r w:rsidR="00046328">
        <w:rPr>
          <w:rFonts w:ascii="Angsana New" w:hAnsi="Angsana New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046328">
        <w:rPr>
          <w:rFonts w:ascii="Angsana New" w:hAnsi="Angsana New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Pr="00046328">
        <w:rPr>
          <w:rFonts w:ascii="Angsana New" w:hAnsi="Angsana New" w:hint="cs"/>
          <w:sz w:val="30"/>
          <w:szCs w:val="30"/>
        </w:rPr>
        <w:t>34</w:t>
      </w:r>
      <w:r w:rsidRPr="00046328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046328">
        <w:rPr>
          <w:rFonts w:ascii="Angsana New" w:hAnsi="Angsana New" w:hint="cs"/>
          <w:spacing w:val="-2"/>
          <w:sz w:val="30"/>
          <w:szCs w:val="30"/>
          <w:cs/>
        </w:rPr>
        <w:t>กาล</w:t>
      </w:r>
      <w:r w:rsidRPr="00046328">
        <w:rPr>
          <w:rFonts w:ascii="Angsana New" w:hAnsi="Angsana New" w:hint="cs"/>
          <w:sz w:val="30"/>
          <w:szCs w:val="30"/>
          <w:cs/>
        </w:rPr>
        <w:t>ดังกล่าวจากผลการสอบทานของข้าพเจ้า</w:t>
      </w:r>
    </w:p>
    <w:p w14:paraId="099AB94E" w14:textId="77777777" w:rsidR="00DC40E2" w:rsidRPr="00046328" w:rsidRDefault="00DC40E2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00CC29" w14:textId="77777777" w:rsidR="00DC40E2" w:rsidRPr="00046328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46328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0EA5376F" w14:textId="77777777" w:rsidR="00DC40E2" w:rsidRPr="00046328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4C5E6F" w14:textId="116FB64D" w:rsidR="00DC40E2" w:rsidRPr="00046328" w:rsidRDefault="00DC40E2" w:rsidP="00DC40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2410</w:t>
      </w:r>
      <w:r w:rsidRPr="00046328">
        <w:rPr>
          <w:rFonts w:ascii="Angsana New" w:hAnsi="Angsana New" w:hint="cs"/>
          <w:sz w:val="30"/>
          <w:szCs w:val="30"/>
        </w:rPr>
        <w:t xml:space="preserve"> “</w:t>
      </w:r>
      <w:r w:rsidRPr="00046328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</w:t>
      </w:r>
      <w:r w:rsidR="00FE7719" w:rsidRPr="00046328">
        <w:rPr>
          <w:rFonts w:ascii="Angsana New" w:hAnsi="Angsana New" w:hint="cs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>โดยผู้สอบบัญชีรับอนุญาตของกิจการ</w:t>
      </w:r>
      <w:r w:rsidRPr="00046328">
        <w:rPr>
          <w:rFonts w:ascii="Angsana New" w:hAnsi="Angsana New" w:hint="cs"/>
          <w:sz w:val="30"/>
          <w:szCs w:val="30"/>
        </w:rPr>
        <w:t>”</w:t>
      </w:r>
      <w:r w:rsidRPr="00046328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046328">
        <w:rPr>
          <w:rFonts w:ascii="Angsana New" w:hAnsi="Angsana New" w:hint="cs"/>
          <w:spacing w:val="-4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046328">
        <w:rPr>
          <w:rFonts w:ascii="Angsana New" w:hAnsi="Angsana New" w:hint="cs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046328">
        <w:rPr>
          <w:rFonts w:ascii="Angsana New" w:hAnsi="Angsana New" w:hint="cs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A395002" w14:textId="77777777" w:rsidR="00D545D9" w:rsidRPr="00046328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BF1C7D" w14:textId="4EEFFDA0" w:rsidR="00D545D9" w:rsidRPr="00046328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D545D9" w:rsidRPr="00046328" w:rsidSect="00446F5E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  <w:bookmarkStart w:id="0" w:name="_GoBack"/>
      <w:bookmarkEnd w:id="0"/>
    </w:p>
    <w:p w14:paraId="117B5E7C" w14:textId="77777777" w:rsidR="00446F5E" w:rsidRDefault="00446F5E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8E14E55" w14:textId="77777777" w:rsidR="00446F5E" w:rsidRDefault="00446F5E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12F4659" w14:textId="44E4641C" w:rsidR="00DC40E2" w:rsidRPr="00046328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46328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14:paraId="4DAA8F56" w14:textId="77777777" w:rsidR="00DC40E2" w:rsidRPr="00046328" w:rsidRDefault="00DC40E2" w:rsidP="00DC40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14:paraId="1D32D32F" w14:textId="698C9641" w:rsidR="001A50F5" w:rsidRPr="00046328" w:rsidRDefault="001A50F5" w:rsidP="001A50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34</w:t>
      </w:r>
      <w:r w:rsidRPr="00046328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C8AA1C" w14:textId="77777777" w:rsidR="001A50F5" w:rsidRPr="00046328" w:rsidRDefault="001A50F5" w:rsidP="00DC40E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A71F48" w14:textId="77777777" w:rsidR="00DC40E2" w:rsidRPr="00046328" w:rsidRDefault="00DC40E2" w:rsidP="00DC40E2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67F395" w14:textId="77777777" w:rsidR="00DC40E2" w:rsidRPr="00046328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F88096" w14:textId="77777777" w:rsidR="00DC40E2" w:rsidRPr="00046328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569ABDF" w14:textId="77777777" w:rsidR="00DC40E2" w:rsidRPr="00046328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 xml:space="preserve">(โศภิษฐ์ พรหมพล) </w:t>
      </w:r>
    </w:p>
    <w:p w14:paraId="31F35864" w14:textId="77777777" w:rsidR="00DC40E2" w:rsidRPr="00046328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5F92BEA8" w14:textId="61EDE886" w:rsidR="00DC40E2" w:rsidRPr="00046328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10042</w:t>
      </w:r>
    </w:p>
    <w:p w14:paraId="3C73D703" w14:textId="77777777" w:rsidR="00D545D9" w:rsidRPr="00046328" w:rsidRDefault="00D545D9" w:rsidP="00D545D9">
      <w:pPr>
        <w:tabs>
          <w:tab w:val="left" w:pos="-3402"/>
          <w:tab w:val="left" w:pos="-3261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0C5F2A" w14:textId="77777777" w:rsidR="00D545D9" w:rsidRPr="00046328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AB9643" w14:textId="77777777" w:rsidR="00D545D9" w:rsidRPr="00046328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 xml:space="preserve">กรุงเทพมหานคร </w:t>
      </w:r>
    </w:p>
    <w:p w14:paraId="6DB07788" w14:textId="21FB7D83" w:rsidR="00D545D9" w:rsidRDefault="00FF0B83" w:rsidP="00D545D9">
      <w:pPr>
        <w:rPr>
          <w:rFonts w:ascii="Angsana New" w:hAnsi="Angsana New"/>
          <w:sz w:val="30"/>
          <w:szCs w:val="30"/>
          <w:lang w:val="en-US"/>
        </w:rPr>
      </w:pPr>
      <w:r w:rsidRPr="00046328">
        <w:rPr>
          <w:rFonts w:ascii="Angsana New" w:hAnsi="Angsana New" w:hint="cs"/>
          <w:sz w:val="30"/>
          <w:szCs w:val="30"/>
          <w:lang w:val="en-US"/>
        </w:rPr>
        <w:t>13</w:t>
      </w:r>
      <w:r w:rsidR="00D545D9" w:rsidRPr="00046328">
        <w:rPr>
          <w:rFonts w:ascii="Angsana New" w:hAnsi="Angsana New" w:hint="cs"/>
          <w:sz w:val="30"/>
          <w:szCs w:val="30"/>
        </w:rPr>
        <w:t xml:space="preserve"> </w:t>
      </w:r>
      <w:r w:rsidR="00F6224C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พฤศจิกายน</w:t>
      </w:r>
      <w:r w:rsidR="00985943" w:rsidRPr="00046328">
        <w:rPr>
          <w:rFonts w:ascii="Angsana New" w:hAnsi="Angsana New" w:hint="cs"/>
          <w:sz w:val="30"/>
          <w:szCs w:val="30"/>
          <w:cs/>
        </w:rPr>
        <w:t xml:space="preserve">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2563</w:t>
      </w:r>
    </w:p>
    <w:p w14:paraId="116B86D4" w14:textId="16707F30" w:rsidR="00F54F92" w:rsidRPr="00046328" w:rsidRDefault="00F54F92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F54F92" w:rsidRPr="00046328" w:rsidSect="001A6A37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25DE0" w14:textId="77777777" w:rsidR="007E2E4D" w:rsidRDefault="007E2E4D">
      <w:r>
        <w:separator/>
      </w:r>
    </w:p>
  </w:endnote>
  <w:endnote w:type="continuationSeparator" w:id="0">
    <w:p w14:paraId="7D18FCF6" w14:textId="77777777" w:rsidR="007E2E4D" w:rsidRDefault="007E2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AB610" w14:textId="7F59D2C9" w:rsidR="00D05DC9" w:rsidRDefault="00D05DC9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806DE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D05DC9" w:rsidRDefault="00D05DC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54029" w14:textId="5CCF771B" w:rsidR="00D05DC9" w:rsidRDefault="00D05DC9" w:rsidP="00D545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806DE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0EB264F" w14:textId="77777777" w:rsidR="00D05DC9" w:rsidRDefault="00D05DC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2C220" w14:textId="77777777" w:rsidR="00D05DC9" w:rsidRPr="003341E9" w:rsidRDefault="00D05DC9" w:rsidP="00D545D9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773278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D6222E" w14:textId="2978B30F" w:rsidR="00446F5E" w:rsidRDefault="00446F5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0E1A2" w14:textId="77777777" w:rsidR="007E2E4D" w:rsidRDefault="007E2E4D">
      <w:r>
        <w:separator/>
      </w:r>
    </w:p>
  </w:footnote>
  <w:footnote w:type="continuationSeparator" w:id="0">
    <w:p w14:paraId="052AA656" w14:textId="77777777" w:rsidR="007E2E4D" w:rsidRDefault="007E2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68B87" w14:textId="77777777" w:rsidR="00D05DC9" w:rsidRPr="003341E9" w:rsidRDefault="00D05DC9" w:rsidP="00D545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1E470" w14:textId="77777777" w:rsidR="00D05DC9" w:rsidRDefault="00D05DC9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7AD5"/>
    <w:multiLevelType w:val="hybridMultilevel"/>
    <w:tmpl w:val="6052AFD4"/>
    <w:lvl w:ilvl="0" w:tplc="DB54A272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EFA305C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10"/>
  </w:num>
  <w:num w:numId="5">
    <w:abstractNumId w:val="2"/>
  </w:num>
  <w:num w:numId="6">
    <w:abstractNumId w:val="7"/>
  </w:num>
  <w:num w:numId="7">
    <w:abstractNumId w:val="12"/>
  </w:num>
  <w:num w:numId="8">
    <w:abstractNumId w:val="13"/>
  </w:num>
  <w:num w:numId="9">
    <w:abstractNumId w:val="9"/>
  </w:num>
  <w:num w:numId="10">
    <w:abstractNumId w:val="6"/>
  </w:num>
  <w:num w:numId="11">
    <w:abstractNumId w:val="11"/>
  </w:num>
  <w:num w:numId="12">
    <w:abstractNumId w:val="3"/>
  </w:num>
  <w:num w:numId="13">
    <w:abstractNumId w:val="4"/>
  </w:num>
  <w:num w:numId="1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3370"/>
    <w:rsid w:val="000238E2"/>
    <w:rsid w:val="00023982"/>
    <w:rsid w:val="00023ED8"/>
    <w:rsid w:val="000243BD"/>
    <w:rsid w:val="000243BE"/>
    <w:rsid w:val="00024463"/>
    <w:rsid w:val="00024D17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6B43"/>
    <w:rsid w:val="000377F8"/>
    <w:rsid w:val="00037A93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94A"/>
    <w:rsid w:val="00044BCF"/>
    <w:rsid w:val="00045A36"/>
    <w:rsid w:val="00045ABE"/>
    <w:rsid w:val="00046328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744"/>
    <w:rsid w:val="0005681B"/>
    <w:rsid w:val="00056886"/>
    <w:rsid w:val="00056A36"/>
    <w:rsid w:val="00056A98"/>
    <w:rsid w:val="00057241"/>
    <w:rsid w:val="00057275"/>
    <w:rsid w:val="0005792B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2C77"/>
    <w:rsid w:val="00063C6C"/>
    <w:rsid w:val="00064700"/>
    <w:rsid w:val="00065067"/>
    <w:rsid w:val="00065716"/>
    <w:rsid w:val="0006596A"/>
    <w:rsid w:val="000662BC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1AA4"/>
    <w:rsid w:val="00071B4B"/>
    <w:rsid w:val="00072273"/>
    <w:rsid w:val="00073437"/>
    <w:rsid w:val="000735A2"/>
    <w:rsid w:val="00073675"/>
    <w:rsid w:val="0007408E"/>
    <w:rsid w:val="0007424E"/>
    <w:rsid w:val="0007484E"/>
    <w:rsid w:val="00074AD9"/>
    <w:rsid w:val="00074DEE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771"/>
    <w:rsid w:val="00082999"/>
    <w:rsid w:val="000830D6"/>
    <w:rsid w:val="00083307"/>
    <w:rsid w:val="00083A11"/>
    <w:rsid w:val="00083F87"/>
    <w:rsid w:val="00084083"/>
    <w:rsid w:val="00085023"/>
    <w:rsid w:val="0008588E"/>
    <w:rsid w:val="00085B4A"/>
    <w:rsid w:val="00085C94"/>
    <w:rsid w:val="000870EB"/>
    <w:rsid w:val="00087348"/>
    <w:rsid w:val="00087B1D"/>
    <w:rsid w:val="00087C95"/>
    <w:rsid w:val="000904A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193A"/>
    <w:rsid w:val="000A26AD"/>
    <w:rsid w:val="000A3375"/>
    <w:rsid w:val="000A39D8"/>
    <w:rsid w:val="000A443A"/>
    <w:rsid w:val="000A6052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79C"/>
    <w:rsid w:val="000C07E2"/>
    <w:rsid w:val="000C0822"/>
    <w:rsid w:val="000C08CE"/>
    <w:rsid w:val="000C096F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B5"/>
    <w:rsid w:val="000C4CCF"/>
    <w:rsid w:val="000C5891"/>
    <w:rsid w:val="000C61C5"/>
    <w:rsid w:val="000C675B"/>
    <w:rsid w:val="000C6B27"/>
    <w:rsid w:val="000C6F9C"/>
    <w:rsid w:val="000C72DF"/>
    <w:rsid w:val="000C73C8"/>
    <w:rsid w:val="000C7569"/>
    <w:rsid w:val="000C7F73"/>
    <w:rsid w:val="000D0218"/>
    <w:rsid w:val="000D035B"/>
    <w:rsid w:val="000D03F2"/>
    <w:rsid w:val="000D095F"/>
    <w:rsid w:val="000D1060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79E9"/>
    <w:rsid w:val="000D7CD8"/>
    <w:rsid w:val="000E0A85"/>
    <w:rsid w:val="000E0E7C"/>
    <w:rsid w:val="000E133F"/>
    <w:rsid w:val="000E184E"/>
    <w:rsid w:val="000E1B9F"/>
    <w:rsid w:val="000E20D7"/>
    <w:rsid w:val="000E25A4"/>
    <w:rsid w:val="000E27CB"/>
    <w:rsid w:val="000E2911"/>
    <w:rsid w:val="000E2A0D"/>
    <w:rsid w:val="000E2F60"/>
    <w:rsid w:val="000E403B"/>
    <w:rsid w:val="000E406E"/>
    <w:rsid w:val="000E41BD"/>
    <w:rsid w:val="000E42C1"/>
    <w:rsid w:val="000E4A4D"/>
    <w:rsid w:val="000E4E4A"/>
    <w:rsid w:val="000E4F73"/>
    <w:rsid w:val="000E5223"/>
    <w:rsid w:val="000E5785"/>
    <w:rsid w:val="000E5DE5"/>
    <w:rsid w:val="000E5ECE"/>
    <w:rsid w:val="000E6146"/>
    <w:rsid w:val="000E62CF"/>
    <w:rsid w:val="000E6722"/>
    <w:rsid w:val="000E68AA"/>
    <w:rsid w:val="000E6A36"/>
    <w:rsid w:val="000E6DE1"/>
    <w:rsid w:val="000E6ED6"/>
    <w:rsid w:val="000E71DB"/>
    <w:rsid w:val="000E7DB7"/>
    <w:rsid w:val="000E7E3E"/>
    <w:rsid w:val="000E7E9E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026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D7D"/>
    <w:rsid w:val="0012734A"/>
    <w:rsid w:val="00127505"/>
    <w:rsid w:val="00127632"/>
    <w:rsid w:val="001277FA"/>
    <w:rsid w:val="00127A76"/>
    <w:rsid w:val="00127CDE"/>
    <w:rsid w:val="00130042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6C4"/>
    <w:rsid w:val="00143712"/>
    <w:rsid w:val="00143759"/>
    <w:rsid w:val="00143A76"/>
    <w:rsid w:val="00143DCC"/>
    <w:rsid w:val="00143E09"/>
    <w:rsid w:val="00144220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2468"/>
    <w:rsid w:val="001629BA"/>
    <w:rsid w:val="00162AD0"/>
    <w:rsid w:val="00162D05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4BD"/>
    <w:rsid w:val="00175640"/>
    <w:rsid w:val="001756CF"/>
    <w:rsid w:val="00175B6A"/>
    <w:rsid w:val="00175BA9"/>
    <w:rsid w:val="00176082"/>
    <w:rsid w:val="001761DB"/>
    <w:rsid w:val="00176312"/>
    <w:rsid w:val="00176318"/>
    <w:rsid w:val="001769F3"/>
    <w:rsid w:val="00176BB9"/>
    <w:rsid w:val="00176D1E"/>
    <w:rsid w:val="00177329"/>
    <w:rsid w:val="0017736B"/>
    <w:rsid w:val="00177481"/>
    <w:rsid w:val="00177830"/>
    <w:rsid w:val="00180279"/>
    <w:rsid w:val="001805CB"/>
    <w:rsid w:val="001806C0"/>
    <w:rsid w:val="00180FDA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66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B6E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210A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71F8"/>
    <w:rsid w:val="001B742E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730B"/>
    <w:rsid w:val="001C7CAA"/>
    <w:rsid w:val="001D0562"/>
    <w:rsid w:val="001D06F2"/>
    <w:rsid w:val="001D0E1E"/>
    <w:rsid w:val="001D1482"/>
    <w:rsid w:val="001D17FE"/>
    <w:rsid w:val="001D18ED"/>
    <w:rsid w:val="001D1D37"/>
    <w:rsid w:val="001D1F68"/>
    <w:rsid w:val="001D29E8"/>
    <w:rsid w:val="001D35DE"/>
    <w:rsid w:val="001D35E6"/>
    <w:rsid w:val="001D3859"/>
    <w:rsid w:val="001D4435"/>
    <w:rsid w:val="001D44E5"/>
    <w:rsid w:val="001D44E9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26DD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2"/>
    <w:rsid w:val="001F7A73"/>
    <w:rsid w:val="001F7DAB"/>
    <w:rsid w:val="00200378"/>
    <w:rsid w:val="002005EA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5FC3"/>
    <w:rsid w:val="00206024"/>
    <w:rsid w:val="0020626F"/>
    <w:rsid w:val="00206C72"/>
    <w:rsid w:val="0020711B"/>
    <w:rsid w:val="00207296"/>
    <w:rsid w:val="00207557"/>
    <w:rsid w:val="00207AE2"/>
    <w:rsid w:val="00207DA6"/>
    <w:rsid w:val="00207F37"/>
    <w:rsid w:val="00207FB1"/>
    <w:rsid w:val="002104EB"/>
    <w:rsid w:val="002108C4"/>
    <w:rsid w:val="00210BD6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C78"/>
    <w:rsid w:val="002150EF"/>
    <w:rsid w:val="002157BD"/>
    <w:rsid w:val="00215DBF"/>
    <w:rsid w:val="0021627D"/>
    <w:rsid w:val="00216957"/>
    <w:rsid w:val="00216BEF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4F6"/>
    <w:rsid w:val="00226CD7"/>
    <w:rsid w:val="0022751C"/>
    <w:rsid w:val="002275F8"/>
    <w:rsid w:val="0022760F"/>
    <w:rsid w:val="00227678"/>
    <w:rsid w:val="00227B88"/>
    <w:rsid w:val="00227E69"/>
    <w:rsid w:val="00227FF4"/>
    <w:rsid w:val="0023058C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7F8"/>
    <w:rsid w:val="00233DD2"/>
    <w:rsid w:val="00233E68"/>
    <w:rsid w:val="00234622"/>
    <w:rsid w:val="00235164"/>
    <w:rsid w:val="002351D9"/>
    <w:rsid w:val="002363E6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D9E"/>
    <w:rsid w:val="0024514A"/>
    <w:rsid w:val="00245351"/>
    <w:rsid w:val="0024613C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99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357"/>
    <w:rsid w:val="00254909"/>
    <w:rsid w:val="00254CC6"/>
    <w:rsid w:val="00255240"/>
    <w:rsid w:val="002552FE"/>
    <w:rsid w:val="0025543B"/>
    <w:rsid w:val="00255600"/>
    <w:rsid w:val="00255A29"/>
    <w:rsid w:val="00255B6D"/>
    <w:rsid w:val="002563F4"/>
    <w:rsid w:val="002565CC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1F43"/>
    <w:rsid w:val="002720EF"/>
    <w:rsid w:val="0027226A"/>
    <w:rsid w:val="00272888"/>
    <w:rsid w:val="002728EF"/>
    <w:rsid w:val="00272EC8"/>
    <w:rsid w:val="00272FED"/>
    <w:rsid w:val="00273283"/>
    <w:rsid w:val="002739DA"/>
    <w:rsid w:val="00274915"/>
    <w:rsid w:val="00275F0D"/>
    <w:rsid w:val="002765CC"/>
    <w:rsid w:val="0028032B"/>
    <w:rsid w:val="00280569"/>
    <w:rsid w:val="00281652"/>
    <w:rsid w:val="00281C1E"/>
    <w:rsid w:val="002822B8"/>
    <w:rsid w:val="002824A2"/>
    <w:rsid w:val="00282D02"/>
    <w:rsid w:val="002832E0"/>
    <w:rsid w:val="00284033"/>
    <w:rsid w:val="00284064"/>
    <w:rsid w:val="00284856"/>
    <w:rsid w:val="00285103"/>
    <w:rsid w:val="0028555C"/>
    <w:rsid w:val="002857DC"/>
    <w:rsid w:val="00285AFC"/>
    <w:rsid w:val="00285B40"/>
    <w:rsid w:val="00285B41"/>
    <w:rsid w:val="002862D2"/>
    <w:rsid w:val="0028652C"/>
    <w:rsid w:val="002868E5"/>
    <w:rsid w:val="00286FF1"/>
    <w:rsid w:val="002872F3"/>
    <w:rsid w:val="002873EE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296"/>
    <w:rsid w:val="002934D4"/>
    <w:rsid w:val="0029386B"/>
    <w:rsid w:val="00293935"/>
    <w:rsid w:val="00293960"/>
    <w:rsid w:val="00294228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E4C"/>
    <w:rsid w:val="002A1EEF"/>
    <w:rsid w:val="002A2265"/>
    <w:rsid w:val="002A2D6A"/>
    <w:rsid w:val="002A2DFC"/>
    <w:rsid w:val="002A332C"/>
    <w:rsid w:val="002A36A8"/>
    <w:rsid w:val="002A3E98"/>
    <w:rsid w:val="002A43B1"/>
    <w:rsid w:val="002A4BAD"/>
    <w:rsid w:val="002A4C37"/>
    <w:rsid w:val="002A5026"/>
    <w:rsid w:val="002A53FB"/>
    <w:rsid w:val="002A556E"/>
    <w:rsid w:val="002A688C"/>
    <w:rsid w:val="002A6AB4"/>
    <w:rsid w:val="002A6D22"/>
    <w:rsid w:val="002A7317"/>
    <w:rsid w:val="002B02E4"/>
    <w:rsid w:val="002B046F"/>
    <w:rsid w:val="002B0C99"/>
    <w:rsid w:val="002B0DC7"/>
    <w:rsid w:val="002B10F4"/>
    <w:rsid w:val="002B16E1"/>
    <w:rsid w:val="002B178C"/>
    <w:rsid w:val="002B195E"/>
    <w:rsid w:val="002B287F"/>
    <w:rsid w:val="002B31CC"/>
    <w:rsid w:val="002B3765"/>
    <w:rsid w:val="002B3C2F"/>
    <w:rsid w:val="002B3FF5"/>
    <w:rsid w:val="002B44D4"/>
    <w:rsid w:val="002B4A6A"/>
    <w:rsid w:val="002B54D5"/>
    <w:rsid w:val="002B60A1"/>
    <w:rsid w:val="002B6454"/>
    <w:rsid w:val="002B674A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535E"/>
    <w:rsid w:val="002C56F5"/>
    <w:rsid w:val="002C5AED"/>
    <w:rsid w:val="002C5BEA"/>
    <w:rsid w:val="002C6460"/>
    <w:rsid w:val="002C6615"/>
    <w:rsid w:val="002C6BCB"/>
    <w:rsid w:val="002D0355"/>
    <w:rsid w:val="002D0A17"/>
    <w:rsid w:val="002D12B8"/>
    <w:rsid w:val="002D160F"/>
    <w:rsid w:val="002D16BE"/>
    <w:rsid w:val="002D1C11"/>
    <w:rsid w:val="002D2043"/>
    <w:rsid w:val="002D20BB"/>
    <w:rsid w:val="002D210F"/>
    <w:rsid w:val="002D2BB9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E27"/>
    <w:rsid w:val="002F1204"/>
    <w:rsid w:val="002F1412"/>
    <w:rsid w:val="002F1961"/>
    <w:rsid w:val="002F1973"/>
    <w:rsid w:val="002F2FAC"/>
    <w:rsid w:val="002F36A7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631"/>
    <w:rsid w:val="00316A3A"/>
    <w:rsid w:val="00316B05"/>
    <w:rsid w:val="00316F5C"/>
    <w:rsid w:val="00317C41"/>
    <w:rsid w:val="003204F0"/>
    <w:rsid w:val="00320ACD"/>
    <w:rsid w:val="00321400"/>
    <w:rsid w:val="0032237B"/>
    <w:rsid w:val="00322515"/>
    <w:rsid w:val="003228D2"/>
    <w:rsid w:val="00322A8B"/>
    <w:rsid w:val="00322C81"/>
    <w:rsid w:val="003232F5"/>
    <w:rsid w:val="0032345A"/>
    <w:rsid w:val="00323779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F48"/>
    <w:rsid w:val="00342153"/>
    <w:rsid w:val="00342231"/>
    <w:rsid w:val="00342553"/>
    <w:rsid w:val="003426D7"/>
    <w:rsid w:val="00342EF8"/>
    <w:rsid w:val="00343BAD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6F86"/>
    <w:rsid w:val="003476C7"/>
    <w:rsid w:val="00347A1F"/>
    <w:rsid w:val="00347D7A"/>
    <w:rsid w:val="003506A1"/>
    <w:rsid w:val="003511AE"/>
    <w:rsid w:val="003513F0"/>
    <w:rsid w:val="003515F5"/>
    <w:rsid w:val="003519A4"/>
    <w:rsid w:val="00351D5B"/>
    <w:rsid w:val="003521D3"/>
    <w:rsid w:val="00352C0E"/>
    <w:rsid w:val="00352C95"/>
    <w:rsid w:val="00354F00"/>
    <w:rsid w:val="003558A9"/>
    <w:rsid w:val="00355950"/>
    <w:rsid w:val="00355FDA"/>
    <w:rsid w:val="003567BB"/>
    <w:rsid w:val="00356E1D"/>
    <w:rsid w:val="00356EFF"/>
    <w:rsid w:val="00357455"/>
    <w:rsid w:val="00357D9A"/>
    <w:rsid w:val="00357E63"/>
    <w:rsid w:val="003615BC"/>
    <w:rsid w:val="00361E8F"/>
    <w:rsid w:val="00362003"/>
    <w:rsid w:val="00362CC7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C96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8B8"/>
    <w:rsid w:val="00383B76"/>
    <w:rsid w:val="00384F64"/>
    <w:rsid w:val="00385B8A"/>
    <w:rsid w:val="00385EB0"/>
    <w:rsid w:val="00385F48"/>
    <w:rsid w:val="00385F76"/>
    <w:rsid w:val="00386C7A"/>
    <w:rsid w:val="003871AC"/>
    <w:rsid w:val="00387834"/>
    <w:rsid w:val="00387ED6"/>
    <w:rsid w:val="003905A0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DFE"/>
    <w:rsid w:val="00393EE2"/>
    <w:rsid w:val="0039431E"/>
    <w:rsid w:val="003943CD"/>
    <w:rsid w:val="00394432"/>
    <w:rsid w:val="003947E7"/>
    <w:rsid w:val="00394D69"/>
    <w:rsid w:val="0039528E"/>
    <w:rsid w:val="00395633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225"/>
    <w:rsid w:val="003A7337"/>
    <w:rsid w:val="003A7955"/>
    <w:rsid w:val="003A7A2C"/>
    <w:rsid w:val="003A7CE6"/>
    <w:rsid w:val="003A7F5F"/>
    <w:rsid w:val="003B0041"/>
    <w:rsid w:val="003B086D"/>
    <w:rsid w:val="003B146D"/>
    <w:rsid w:val="003B14E4"/>
    <w:rsid w:val="003B22D1"/>
    <w:rsid w:val="003B2A5B"/>
    <w:rsid w:val="003B306A"/>
    <w:rsid w:val="003B317B"/>
    <w:rsid w:val="003B31D4"/>
    <w:rsid w:val="003B31FA"/>
    <w:rsid w:val="003B3CFE"/>
    <w:rsid w:val="003B4813"/>
    <w:rsid w:val="003B4A49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B7BCB"/>
    <w:rsid w:val="003C0898"/>
    <w:rsid w:val="003C0A26"/>
    <w:rsid w:val="003C0D13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C9E"/>
    <w:rsid w:val="003D4E2D"/>
    <w:rsid w:val="003D597C"/>
    <w:rsid w:val="003D5A32"/>
    <w:rsid w:val="003D6CA3"/>
    <w:rsid w:val="003D761F"/>
    <w:rsid w:val="003D7780"/>
    <w:rsid w:val="003D7E24"/>
    <w:rsid w:val="003E08F3"/>
    <w:rsid w:val="003E0B9E"/>
    <w:rsid w:val="003E19E7"/>
    <w:rsid w:val="003E1B51"/>
    <w:rsid w:val="003E1DED"/>
    <w:rsid w:val="003E3B17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2E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6E24"/>
    <w:rsid w:val="003F7402"/>
    <w:rsid w:val="003F74CD"/>
    <w:rsid w:val="00400598"/>
    <w:rsid w:val="00400C3C"/>
    <w:rsid w:val="00401193"/>
    <w:rsid w:val="00401556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9F1"/>
    <w:rsid w:val="00410B0B"/>
    <w:rsid w:val="0041156A"/>
    <w:rsid w:val="00411AC1"/>
    <w:rsid w:val="00411FA6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75E3"/>
    <w:rsid w:val="00427BE8"/>
    <w:rsid w:val="004305B8"/>
    <w:rsid w:val="0043063A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3B9"/>
    <w:rsid w:val="004367B5"/>
    <w:rsid w:val="00436AE8"/>
    <w:rsid w:val="00437273"/>
    <w:rsid w:val="0043729C"/>
    <w:rsid w:val="0044156A"/>
    <w:rsid w:val="0044175B"/>
    <w:rsid w:val="00441AC4"/>
    <w:rsid w:val="00441E19"/>
    <w:rsid w:val="00441E84"/>
    <w:rsid w:val="00442132"/>
    <w:rsid w:val="004425ED"/>
    <w:rsid w:val="00443257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6F5E"/>
    <w:rsid w:val="00447B1D"/>
    <w:rsid w:val="00447B28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705E"/>
    <w:rsid w:val="004570AE"/>
    <w:rsid w:val="00457481"/>
    <w:rsid w:val="00457698"/>
    <w:rsid w:val="004579F9"/>
    <w:rsid w:val="00457D59"/>
    <w:rsid w:val="00460DDF"/>
    <w:rsid w:val="00460DF0"/>
    <w:rsid w:val="00461524"/>
    <w:rsid w:val="00461598"/>
    <w:rsid w:val="00461A38"/>
    <w:rsid w:val="00461E87"/>
    <w:rsid w:val="0046224F"/>
    <w:rsid w:val="00462A15"/>
    <w:rsid w:val="00462BEF"/>
    <w:rsid w:val="00462DF6"/>
    <w:rsid w:val="00462F2A"/>
    <w:rsid w:val="0046326F"/>
    <w:rsid w:val="00463332"/>
    <w:rsid w:val="00463978"/>
    <w:rsid w:val="004644B0"/>
    <w:rsid w:val="0046467D"/>
    <w:rsid w:val="00464AFC"/>
    <w:rsid w:val="0046572E"/>
    <w:rsid w:val="00465D46"/>
    <w:rsid w:val="00466601"/>
    <w:rsid w:val="00466992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0B72"/>
    <w:rsid w:val="00471C93"/>
    <w:rsid w:val="00471CCE"/>
    <w:rsid w:val="00471D28"/>
    <w:rsid w:val="00472041"/>
    <w:rsid w:val="00472312"/>
    <w:rsid w:val="004724F3"/>
    <w:rsid w:val="00472B7B"/>
    <w:rsid w:val="00473467"/>
    <w:rsid w:val="00473C89"/>
    <w:rsid w:val="00473E12"/>
    <w:rsid w:val="00473F04"/>
    <w:rsid w:val="00474367"/>
    <w:rsid w:val="004745C4"/>
    <w:rsid w:val="00475402"/>
    <w:rsid w:val="004754C1"/>
    <w:rsid w:val="00475763"/>
    <w:rsid w:val="00476A95"/>
    <w:rsid w:val="00476B1D"/>
    <w:rsid w:val="00476C39"/>
    <w:rsid w:val="004772D5"/>
    <w:rsid w:val="00477731"/>
    <w:rsid w:val="00477E34"/>
    <w:rsid w:val="00480AD1"/>
    <w:rsid w:val="00480BB4"/>
    <w:rsid w:val="00480F47"/>
    <w:rsid w:val="0048105D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D8E"/>
    <w:rsid w:val="004913DF"/>
    <w:rsid w:val="004916E7"/>
    <w:rsid w:val="004919FB"/>
    <w:rsid w:val="00491AAA"/>
    <w:rsid w:val="00491E81"/>
    <w:rsid w:val="004923BD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762"/>
    <w:rsid w:val="004A113C"/>
    <w:rsid w:val="004A1A0C"/>
    <w:rsid w:val="004A1C10"/>
    <w:rsid w:val="004A281F"/>
    <w:rsid w:val="004A2B69"/>
    <w:rsid w:val="004A3113"/>
    <w:rsid w:val="004A36AD"/>
    <w:rsid w:val="004A3735"/>
    <w:rsid w:val="004A3A42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C9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423"/>
    <w:rsid w:val="004C25CD"/>
    <w:rsid w:val="004C28E7"/>
    <w:rsid w:val="004C29D2"/>
    <w:rsid w:val="004C2CAA"/>
    <w:rsid w:val="004C3438"/>
    <w:rsid w:val="004C4EDE"/>
    <w:rsid w:val="004C5334"/>
    <w:rsid w:val="004C5418"/>
    <w:rsid w:val="004C650B"/>
    <w:rsid w:val="004C68CE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EBA"/>
    <w:rsid w:val="004E4189"/>
    <w:rsid w:val="004E442E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9A8"/>
    <w:rsid w:val="004E7E79"/>
    <w:rsid w:val="004E7F36"/>
    <w:rsid w:val="004F01AF"/>
    <w:rsid w:val="004F0326"/>
    <w:rsid w:val="004F0FE4"/>
    <w:rsid w:val="004F105F"/>
    <w:rsid w:val="004F1BC1"/>
    <w:rsid w:val="004F1C60"/>
    <w:rsid w:val="004F1CEB"/>
    <w:rsid w:val="004F213F"/>
    <w:rsid w:val="004F274B"/>
    <w:rsid w:val="004F2AB5"/>
    <w:rsid w:val="004F3876"/>
    <w:rsid w:val="004F4C42"/>
    <w:rsid w:val="004F4D17"/>
    <w:rsid w:val="004F4E9D"/>
    <w:rsid w:val="004F4EAA"/>
    <w:rsid w:val="004F55F5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B1D"/>
    <w:rsid w:val="00505C77"/>
    <w:rsid w:val="00505E9F"/>
    <w:rsid w:val="0050673D"/>
    <w:rsid w:val="00507055"/>
    <w:rsid w:val="00507A99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1420"/>
    <w:rsid w:val="005216B0"/>
    <w:rsid w:val="00521DCB"/>
    <w:rsid w:val="00522335"/>
    <w:rsid w:val="005224F2"/>
    <w:rsid w:val="00522B5E"/>
    <w:rsid w:val="00523777"/>
    <w:rsid w:val="00523B73"/>
    <w:rsid w:val="00524B56"/>
    <w:rsid w:val="00524C9C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08CA"/>
    <w:rsid w:val="00531401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48F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208C"/>
    <w:rsid w:val="00552673"/>
    <w:rsid w:val="00553BD2"/>
    <w:rsid w:val="00553BE9"/>
    <w:rsid w:val="00553C6D"/>
    <w:rsid w:val="00554CF9"/>
    <w:rsid w:val="00554E03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3C9"/>
    <w:rsid w:val="00564749"/>
    <w:rsid w:val="005647B1"/>
    <w:rsid w:val="005650A2"/>
    <w:rsid w:val="00565307"/>
    <w:rsid w:val="00566051"/>
    <w:rsid w:val="00566392"/>
    <w:rsid w:val="00566D53"/>
    <w:rsid w:val="0056765C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64D"/>
    <w:rsid w:val="00580E29"/>
    <w:rsid w:val="00580FCC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A18"/>
    <w:rsid w:val="00587C40"/>
    <w:rsid w:val="005901A0"/>
    <w:rsid w:val="00590A60"/>
    <w:rsid w:val="00590B4C"/>
    <w:rsid w:val="005915B8"/>
    <w:rsid w:val="005918AE"/>
    <w:rsid w:val="005918E9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513"/>
    <w:rsid w:val="00594076"/>
    <w:rsid w:val="0059634F"/>
    <w:rsid w:val="00596357"/>
    <w:rsid w:val="00596594"/>
    <w:rsid w:val="00596758"/>
    <w:rsid w:val="00596B06"/>
    <w:rsid w:val="00596DE5"/>
    <w:rsid w:val="005972EE"/>
    <w:rsid w:val="005977D2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6E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AEC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3FD9"/>
    <w:rsid w:val="005C4413"/>
    <w:rsid w:val="005C4AA2"/>
    <w:rsid w:val="005C4C20"/>
    <w:rsid w:val="005C51FD"/>
    <w:rsid w:val="005C5460"/>
    <w:rsid w:val="005C5AB3"/>
    <w:rsid w:val="005C5F21"/>
    <w:rsid w:val="005C6584"/>
    <w:rsid w:val="005C6A88"/>
    <w:rsid w:val="005C6B29"/>
    <w:rsid w:val="005C7FBD"/>
    <w:rsid w:val="005D1241"/>
    <w:rsid w:val="005D14F8"/>
    <w:rsid w:val="005D1A93"/>
    <w:rsid w:val="005D1E72"/>
    <w:rsid w:val="005D2DCB"/>
    <w:rsid w:val="005D2DF3"/>
    <w:rsid w:val="005D3157"/>
    <w:rsid w:val="005D32A0"/>
    <w:rsid w:val="005D3A06"/>
    <w:rsid w:val="005D3E91"/>
    <w:rsid w:val="005D50DF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C39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776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384"/>
    <w:rsid w:val="005F456A"/>
    <w:rsid w:val="005F45C5"/>
    <w:rsid w:val="005F472F"/>
    <w:rsid w:val="005F4C3F"/>
    <w:rsid w:val="005F4E15"/>
    <w:rsid w:val="005F4EC4"/>
    <w:rsid w:val="005F5246"/>
    <w:rsid w:val="005F53CC"/>
    <w:rsid w:val="005F5657"/>
    <w:rsid w:val="005F5847"/>
    <w:rsid w:val="005F59C1"/>
    <w:rsid w:val="005F5CD6"/>
    <w:rsid w:val="005F640F"/>
    <w:rsid w:val="005F6B95"/>
    <w:rsid w:val="005F6CC9"/>
    <w:rsid w:val="005F723F"/>
    <w:rsid w:val="005F762D"/>
    <w:rsid w:val="006000E1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49F"/>
    <w:rsid w:val="006039C7"/>
    <w:rsid w:val="00603A78"/>
    <w:rsid w:val="00603CA6"/>
    <w:rsid w:val="00603E61"/>
    <w:rsid w:val="00603F5F"/>
    <w:rsid w:val="00604676"/>
    <w:rsid w:val="0060489E"/>
    <w:rsid w:val="00604F91"/>
    <w:rsid w:val="00605590"/>
    <w:rsid w:val="00605D97"/>
    <w:rsid w:val="0060635F"/>
    <w:rsid w:val="006069AA"/>
    <w:rsid w:val="00611C48"/>
    <w:rsid w:val="00612ABF"/>
    <w:rsid w:val="00612C40"/>
    <w:rsid w:val="00612DDB"/>
    <w:rsid w:val="006137D8"/>
    <w:rsid w:val="00613A54"/>
    <w:rsid w:val="00614186"/>
    <w:rsid w:val="00614A0B"/>
    <w:rsid w:val="0061562C"/>
    <w:rsid w:val="00615B67"/>
    <w:rsid w:val="00615DD4"/>
    <w:rsid w:val="00615E3F"/>
    <w:rsid w:val="006162D6"/>
    <w:rsid w:val="00617212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8A7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23DA"/>
    <w:rsid w:val="006327FA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B23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E56"/>
    <w:rsid w:val="00642DE1"/>
    <w:rsid w:val="00642E2B"/>
    <w:rsid w:val="0064336A"/>
    <w:rsid w:val="0064366C"/>
    <w:rsid w:val="0064409B"/>
    <w:rsid w:val="006446DE"/>
    <w:rsid w:val="00644E30"/>
    <w:rsid w:val="00645B82"/>
    <w:rsid w:val="00645F72"/>
    <w:rsid w:val="0064664B"/>
    <w:rsid w:val="006467EC"/>
    <w:rsid w:val="00646ED8"/>
    <w:rsid w:val="00647377"/>
    <w:rsid w:val="0064776E"/>
    <w:rsid w:val="00647C3F"/>
    <w:rsid w:val="00650813"/>
    <w:rsid w:val="00651886"/>
    <w:rsid w:val="00651EAA"/>
    <w:rsid w:val="006520CD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05F"/>
    <w:rsid w:val="00662461"/>
    <w:rsid w:val="00662531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600"/>
    <w:rsid w:val="00667A32"/>
    <w:rsid w:val="00667FE4"/>
    <w:rsid w:val="006700EB"/>
    <w:rsid w:val="00670167"/>
    <w:rsid w:val="00670315"/>
    <w:rsid w:val="00670519"/>
    <w:rsid w:val="0067139D"/>
    <w:rsid w:val="0067164A"/>
    <w:rsid w:val="00671990"/>
    <w:rsid w:val="00671EFE"/>
    <w:rsid w:val="0067226D"/>
    <w:rsid w:val="006722AD"/>
    <w:rsid w:val="00672D47"/>
    <w:rsid w:val="006730FE"/>
    <w:rsid w:val="00673590"/>
    <w:rsid w:val="00673856"/>
    <w:rsid w:val="006750E3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2AD"/>
    <w:rsid w:val="006806DE"/>
    <w:rsid w:val="00680762"/>
    <w:rsid w:val="00680DD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098"/>
    <w:rsid w:val="006A042A"/>
    <w:rsid w:val="006A052F"/>
    <w:rsid w:val="006A0666"/>
    <w:rsid w:val="006A067C"/>
    <w:rsid w:val="006A0B19"/>
    <w:rsid w:val="006A150D"/>
    <w:rsid w:val="006A1631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21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1038"/>
    <w:rsid w:val="006D150D"/>
    <w:rsid w:val="006D1BF9"/>
    <w:rsid w:val="006D1F10"/>
    <w:rsid w:val="006D2CDD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F0959"/>
    <w:rsid w:val="006F0C53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4CB"/>
    <w:rsid w:val="007027BE"/>
    <w:rsid w:val="00702A69"/>
    <w:rsid w:val="00703C49"/>
    <w:rsid w:val="00704106"/>
    <w:rsid w:val="0070496B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66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C08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2AC"/>
    <w:rsid w:val="0072262F"/>
    <w:rsid w:val="00722702"/>
    <w:rsid w:val="00722EA7"/>
    <w:rsid w:val="00723383"/>
    <w:rsid w:val="00723FED"/>
    <w:rsid w:val="0072419E"/>
    <w:rsid w:val="00724309"/>
    <w:rsid w:val="0072479F"/>
    <w:rsid w:val="00724B5C"/>
    <w:rsid w:val="00724F18"/>
    <w:rsid w:val="00725290"/>
    <w:rsid w:val="007256EC"/>
    <w:rsid w:val="00725829"/>
    <w:rsid w:val="00725B34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6E5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73C"/>
    <w:rsid w:val="00753BC8"/>
    <w:rsid w:val="00753BF3"/>
    <w:rsid w:val="00754040"/>
    <w:rsid w:val="0075405E"/>
    <w:rsid w:val="007542F1"/>
    <w:rsid w:val="00754750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60"/>
    <w:rsid w:val="007720DF"/>
    <w:rsid w:val="00772C67"/>
    <w:rsid w:val="00772D30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9F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539"/>
    <w:rsid w:val="00780F4E"/>
    <w:rsid w:val="0078107E"/>
    <w:rsid w:val="00781FFA"/>
    <w:rsid w:val="00782750"/>
    <w:rsid w:val="00783104"/>
    <w:rsid w:val="007837CA"/>
    <w:rsid w:val="007838F6"/>
    <w:rsid w:val="00783FE3"/>
    <w:rsid w:val="0078403D"/>
    <w:rsid w:val="007845EB"/>
    <w:rsid w:val="00784B9B"/>
    <w:rsid w:val="0078514C"/>
    <w:rsid w:val="00785B94"/>
    <w:rsid w:val="00786157"/>
    <w:rsid w:val="0078714C"/>
    <w:rsid w:val="00787223"/>
    <w:rsid w:val="00787EE2"/>
    <w:rsid w:val="00787EF2"/>
    <w:rsid w:val="007905D1"/>
    <w:rsid w:val="00790EAC"/>
    <w:rsid w:val="00790FE6"/>
    <w:rsid w:val="00791011"/>
    <w:rsid w:val="007911E0"/>
    <w:rsid w:val="007920FF"/>
    <w:rsid w:val="007925A9"/>
    <w:rsid w:val="007929EB"/>
    <w:rsid w:val="00793878"/>
    <w:rsid w:val="00793881"/>
    <w:rsid w:val="007940A0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A3E"/>
    <w:rsid w:val="007B0DD2"/>
    <w:rsid w:val="007B0F66"/>
    <w:rsid w:val="007B1828"/>
    <w:rsid w:val="007B1A3B"/>
    <w:rsid w:val="007B26AC"/>
    <w:rsid w:val="007B2874"/>
    <w:rsid w:val="007B2BB8"/>
    <w:rsid w:val="007B3017"/>
    <w:rsid w:val="007B54BD"/>
    <w:rsid w:val="007B56AB"/>
    <w:rsid w:val="007B5C30"/>
    <w:rsid w:val="007B5D50"/>
    <w:rsid w:val="007B6002"/>
    <w:rsid w:val="007B73E4"/>
    <w:rsid w:val="007B7BDA"/>
    <w:rsid w:val="007C06D7"/>
    <w:rsid w:val="007C0D92"/>
    <w:rsid w:val="007C1067"/>
    <w:rsid w:val="007C130F"/>
    <w:rsid w:val="007C215E"/>
    <w:rsid w:val="007C37EC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0B1"/>
    <w:rsid w:val="007D0150"/>
    <w:rsid w:val="007D04E7"/>
    <w:rsid w:val="007D056C"/>
    <w:rsid w:val="007D0C5A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448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2E4D"/>
    <w:rsid w:val="007E39D2"/>
    <w:rsid w:val="007E3BEE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F84"/>
    <w:rsid w:val="007F0D15"/>
    <w:rsid w:val="007F0D79"/>
    <w:rsid w:val="007F164A"/>
    <w:rsid w:val="007F1AE2"/>
    <w:rsid w:val="007F1BB0"/>
    <w:rsid w:val="007F1F00"/>
    <w:rsid w:val="007F2BA7"/>
    <w:rsid w:val="007F2F6F"/>
    <w:rsid w:val="007F30BF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72D6"/>
    <w:rsid w:val="007F75DE"/>
    <w:rsid w:val="007F773F"/>
    <w:rsid w:val="007F77B3"/>
    <w:rsid w:val="007F7ED3"/>
    <w:rsid w:val="008002C1"/>
    <w:rsid w:val="00800410"/>
    <w:rsid w:val="008007E8"/>
    <w:rsid w:val="00800A76"/>
    <w:rsid w:val="00800CDA"/>
    <w:rsid w:val="00800D80"/>
    <w:rsid w:val="00801145"/>
    <w:rsid w:val="00801605"/>
    <w:rsid w:val="008019CF"/>
    <w:rsid w:val="00801F64"/>
    <w:rsid w:val="00802591"/>
    <w:rsid w:val="00802930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D2"/>
    <w:rsid w:val="0081102D"/>
    <w:rsid w:val="00811060"/>
    <w:rsid w:val="00811236"/>
    <w:rsid w:val="008118DD"/>
    <w:rsid w:val="008119F5"/>
    <w:rsid w:val="00811B04"/>
    <w:rsid w:val="00811C0F"/>
    <w:rsid w:val="00812568"/>
    <w:rsid w:val="008128B4"/>
    <w:rsid w:val="00812AAC"/>
    <w:rsid w:val="00812BD3"/>
    <w:rsid w:val="00813219"/>
    <w:rsid w:val="0081323E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2684"/>
    <w:rsid w:val="00832D3F"/>
    <w:rsid w:val="00832E50"/>
    <w:rsid w:val="00832FE1"/>
    <w:rsid w:val="008330A6"/>
    <w:rsid w:val="00833985"/>
    <w:rsid w:val="00833A70"/>
    <w:rsid w:val="00833EBE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37A"/>
    <w:rsid w:val="008408F2"/>
    <w:rsid w:val="00840E74"/>
    <w:rsid w:val="00840FBE"/>
    <w:rsid w:val="008411DF"/>
    <w:rsid w:val="00841629"/>
    <w:rsid w:val="008417B5"/>
    <w:rsid w:val="00841DAF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67ED"/>
    <w:rsid w:val="00856850"/>
    <w:rsid w:val="00856EEC"/>
    <w:rsid w:val="00856F74"/>
    <w:rsid w:val="00857B74"/>
    <w:rsid w:val="00857DCD"/>
    <w:rsid w:val="0086058F"/>
    <w:rsid w:val="0086073A"/>
    <w:rsid w:val="00860ADB"/>
    <w:rsid w:val="00861102"/>
    <w:rsid w:val="0086176B"/>
    <w:rsid w:val="00861FF8"/>
    <w:rsid w:val="00862E4B"/>
    <w:rsid w:val="00863039"/>
    <w:rsid w:val="00864B55"/>
    <w:rsid w:val="008650D5"/>
    <w:rsid w:val="00865375"/>
    <w:rsid w:val="008654EA"/>
    <w:rsid w:val="0086553D"/>
    <w:rsid w:val="008659A0"/>
    <w:rsid w:val="00865F11"/>
    <w:rsid w:val="008661C2"/>
    <w:rsid w:val="00866764"/>
    <w:rsid w:val="00866982"/>
    <w:rsid w:val="0086721C"/>
    <w:rsid w:val="008675F3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C59"/>
    <w:rsid w:val="00874E2E"/>
    <w:rsid w:val="0087500B"/>
    <w:rsid w:val="008750AD"/>
    <w:rsid w:val="008757E0"/>
    <w:rsid w:val="00875AB8"/>
    <w:rsid w:val="00875D30"/>
    <w:rsid w:val="00876119"/>
    <w:rsid w:val="0087637A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5ECC"/>
    <w:rsid w:val="00886684"/>
    <w:rsid w:val="008868EA"/>
    <w:rsid w:val="00886C0B"/>
    <w:rsid w:val="00886E5E"/>
    <w:rsid w:val="00887DF4"/>
    <w:rsid w:val="00887E4B"/>
    <w:rsid w:val="008902EE"/>
    <w:rsid w:val="0089133F"/>
    <w:rsid w:val="00891CE8"/>
    <w:rsid w:val="00891DD5"/>
    <w:rsid w:val="00891EA3"/>
    <w:rsid w:val="008924BD"/>
    <w:rsid w:val="00892BC0"/>
    <w:rsid w:val="00892C6D"/>
    <w:rsid w:val="0089311B"/>
    <w:rsid w:val="00893ABA"/>
    <w:rsid w:val="008943D8"/>
    <w:rsid w:val="00894B46"/>
    <w:rsid w:val="008951A1"/>
    <w:rsid w:val="00895713"/>
    <w:rsid w:val="00895A47"/>
    <w:rsid w:val="00896532"/>
    <w:rsid w:val="0089731D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45DD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12"/>
    <w:rsid w:val="008B4E57"/>
    <w:rsid w:val="008B5120"/>
    <w:rsid w:val="008B52A7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6DF8"/>
    <w:rsid w:val="008C766A"/>
    <w:rsid w:val="008C7DE9"/>
    <w:rsid w:val="008D0A1B"/>
    <w:rsid w:val="008D0D83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0A"/>
    <w:rsid w:val="008E147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2E4"/>
    <w:rsid w:val="008F0B6C"/>
    <w:rsid w:val="008F0EA7"/>
    <w:rsid w:val="008F125B"/>
    <w:rsid w:val="008F14A6"/>
    <w:rsid w:val="008F1562"/>
    <w:rsid w:val="008F17E8"/>
    <w:rsid w:val="008F1AD5"/>
    <w:rsid w:val="008F1B98"/>
    <w:rsid w:val="008F3134"/>
    <w:rsid w:val="008F3A08"/>
    <w:rsid w:val="008F4328"/>
    <w:rsid w:val="008F4454"/>
    <w:rsid w:val="008F46F8"/>
    <w:rsid w:val="008F50E9"/>
    <w:rsid w:val="008F5674"/>
    <w:rsid w:val="008F574B"/>
    <w:rsid w:val="008F57C5"/>
    <w:rsid w:val="008F59E3"/>
    <w:rsid w:val="008F6320"/>
    <w:rsid w:val="008F6342"/>
    <w:rsid w:val="008F6BE4"/>
    <w:rsid w:val="008F7456"/>
    <w:rsid w:val="008F76F8"/>
    <w:rsid w:val="008F7C06"/>
    <w:rsid w:val="009002CA"/>
    <w:rsid w:val="0090130E"/>
    <w:rsid w:val="009013B5"/>
    <w:rsid w:val="00901E42"/>
    <w:rsid w:val="00901FFC"/>
    <w:rsid w:val="00902AE3"/>
    <w:rsid w:val="009032A6"/>
    <w:rsid w:val="00903550"/>
    <w:rsid w:val="00903B75"/>
    <w:rsid w:val="00903D86"/>
    <w:rsid w:val="0090416B"/>
    <w:rsid w:val="009042C7"/>
    <w:rsid w:val="009046DC"/>
    <w:rsid w:val="00904D75"/>
    <w:rsid w:val="0090591B"/>
    <w:rsid w:val="009063DB"/>
    <w:rsid w:val="00906C86"/>
    <w:rsid w:val="00906EA3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47"/>
    <w:rsid w:val="00921054"/>
    <w:rsid w:val="0092140D"/>
    <w:rsid w:val="00921494"/>
    <w:rsid w:val="00922086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DF7"/>
    <w:rsid w:val="009263D6"/>
    <w:rsid w:val="0092685C"/>
    <w:rsid w:val="00926D0E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56"/>
    <w:rsid w:val="00942E06"/>
    <w:rsid w:val="009431CA"/>
    <w:rsid w:val="009432A3"/>
    <w:rsid w:val="0094358C"/>
    <w:rsid w:val="00943C9B"/>
    <w:rsid w:val="00943D17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6A2"/>
    <w:rsid w:val="009558EE"/>
    <w:rsid w:val="00955D95"/>
    <w:rsid w:val="00955F18"/>
    <w:rsid w:val="009563D1"/>
    <w:rsid w:val="0095680D"/>
    <w:rsid w:val="00956A3F"/>
    <w:rsid w:val="00956BCA"/>
    <w:rsid w:val="00956D3C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7C2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32B7"/>
    <w:rsid w:val="009735FC"/>
    <w:rsid w:val="00974290"/>
    <w:rsid w:val="0097434D"/>
    <w:rsid w:val="0097475C"/>
    <w:rsid w:val="00974768"/>
    <w:rsid w:val="00974E46"/>
    <w:rsid w:val="009754DF"/>
    <w:rsid w:val="00975620"/>
    <w:rsid w:val="00975820"/>
    <w:rsid w:val="00976A0A"/>
    <w:rsid w:val="009775FD"/>
    <w:rsid w:val="00977D2D"/>
    <w:rsid w:val="00977E6E"/>
    <w:rsid w:val="00980484"/>
    <w:rsid w:val="00980F51"/>
    <w:rsid w:val="009816F2"/>
    <w:rsid w:val="00981795"/>
    <w:rsid w:val="009819E1"/>
    <w:rsid w:val="009826BC"/>
    <w:rsid w:val="009834DD"/>
    <w:rsid w:val="00983A25"/>
    <w:rsid w:val="009848F9"/>
    <w:rsid w:val="00985943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02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1FF"/>
    <w:rsid w:val="009B0471"/>
    <w:rsid w:val="009B072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714B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ACA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2F2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F2B"/>
    <w:rsid w:val="009F0FC3"/>
    <w:rsid w:val="009F15EB"/>
    <w:rsid w:val="009F1934"/>
    <w:rsid w:val="009F1B73"/>
    <w:rsid w:val="009F2E6C"/>
    <w:rsid w:val="009F2F31"/>
    <w:rsid w:val="009F3C34"/>
    <w:rsid w:val="009F3FF5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2EC"/>
    <w:rsid w:val="009F6BE5"/>
    <w:rsid w:val="009F701A"/>
    <w:rsid w:val="009F7457"/>
    <w:rsid w:val="009F7531"/>
    <w:rsid w:val="009F7AC6"/>
    <w:rsid w:val="00A0021E"/>
    <w:rsid w:val="00A01E7D"/>
    <w:rsid w:val="00A0259B"/>
    <w:rsid w:val="00A026C3"/>
    <w:rsid w:val="00A02914"/>
    <w:rsid w:val="00A02E13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3278"/>
    <w:rsid w:val="00A132BE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59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2F61"/>
    <w:rsid w:val="00A54714"/>
    <w:rsid w:val="00A54D0F"/>
    <w:rsid w:val="00A54FBB"/>
    <w:rsid w:val="00A5544D"/>
    <w:rsid w:val="00A55C38"/>
    <w:rsid w:val="00A55F48"/>
    <w:rsid w:val="00A5664C"/>
    <w:rsid w:val="00A56E32"/>
    <w:rsid w:val="00A5752F"/>
    <w:rsid w:val="00A5754C"/>
    <w:rsid w:val="00A57D0A"/>
    <w:rsid w:val="00A603B9"/>
    <w:rsid w:val="00A60B23"/>
    <w:rsid w:val="00A619A2"/>
    <w:rsid w:val="00A619C1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E84"/>
    <w:rsid w:val="00A65F08"/>
    <w:rsid w:val="00A66020"/>
    <w:rsid w:val="00A66259"/>
    <w:rsid w:val="00A66A8D"/>
    <w:rsid w:val="00A66DB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94E"/>
    <w:rsid w:val="00A76EA9"/>
    <w:rsid w:val="00A76F48"/>
    <w:rsid w:val="00A7780B"/>
    <w:rsid w:val="00A77A70"/>
    <w:rsid w:val="00A77B90"/>
    <w:rsid w:val="00A77DB0"/>
    <w:rsid w:val="00A77DEA"/>
    <w:rsid w:val="00A80005"/>
    <w:rsid w:val="00A81109"/>
    <w:rsid w:val="00A81215"/>
    <w:rsid w:val="00A815B9"/>
    <w:rsid w:val="00A82361"/>
    <w:rsid w:val="00A823BC"/>
    <w:rsid w:val="00A82520"/>
    <w:rsid w:val="00A8274D"/>
    <w:rsid w:val="00A82874"/>
    <w:rsid w:val="00A82D81"/>
    <w:rsid w:val="00A83891"/>
    <w:rsid w:val="00A83AF1"/>
    <w:rsid w:val="00A83CD6"/>
    <w:rsid w:val="00A83D99"/>
    <w:rsid w:val="00A83E6D"/>
    <w:rsid w:val="00A843A4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4C4C"/>
    <w:rsid w:val="00A9556F"/>
    <w:rsid w:val="00A95C1E"/>
    <w:rsid w:val="00A9612B"/>
    <w:rsid w:val="00A9653A"/>
    <w:rsid w:val="00A9659E"/>
    <w:rsid w:val="00A96B03"/>
    <w:rsid w:val="00A96C1B"/>
    <w:rsid w:val="00A9764E"/>
    <w:rsid w:val="00A976A0"/>
    <w:rsid w:val="00A97B2C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2AF8"/>
    <w:rsid w:val="00AA401D"/>
    <w:rsid w:val="00AA48D5"/>
    <w:rsid w:val="00AA54DA"/>
    <w:rsid w:val="00AA5519"/>
    <w:rsid w:val="00AA5D1D"/>
    <w:rsid w:val="00AA6980"/>
    <w:rsid w:val="00AA6E3C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30"/>
    <w:rsid w:val="00AC6B0B"/>
    <w:rsid w:val="00AC6B5A"/>
    <w:rsid w:val="00AC6D97"/>
    <w:rsid w:val="00AC74B1"/>
    <w:rsid w:val="00AC74CA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641"/>
    <w:rsid w:val="00AD5BA7"/>
    <w:rsid w:val="00AD5F28"/>
    <w:rsid w:val="00AD64E5"/>
    <w:rsid w:val="00AD6B38"/>
    <w:rsid w:val="00AD72DD"/>
    <w:rsid w:val="00AE0049"/>
    <w:rsid w:val="00AE004F"/>
    <w:rsid w:val="00AE060E"/>
    <w:rsid w:val="00AE13E9"/>
    <w:rsid w:val="00AE1670"/>
    <w:rsid w:val="00AE3187"/>
    <w:rsid w:val="00AE32C5"/>
    <w:rsid w:val="00AE3719"/>
    <w:rsid w:val="00AE3863"/>
    <w:rsid w:val="00AE3AFF"/>
    <w:rsid w:val="00AE4CCC"/>
    <w:rsid w:val="00AE4D11"/>
    <w:rsid w:val="00AE5455"/>
    <w:rsid w:val="00AE5981"/>
    <w:rsid w:val="00AE5FEF"/>
    <w:rsid w:val="00AE6052"/>
    <w:rsid w:val="00AE6078"/>
    <w:rsid w:val="00AE6121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7DB"/>
    <w:rsid w:val="00AF3909"/>
    <w:rsid w:val="00AF3C29"/>
    <w:rsid w:val="00AF3D2E"/>
    <w:rsid w:val="00AF4314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B63"/>
    <w:rsid w:val="00B01C9D"/>
    <w:rsid w:val="00B01CB1"/>
    <w:rsid w:val="00B01E79"/>
    <w:rsid w:val="00B0217B"/>
    <w:rsid w:val="00B02A12"/>
    <w:rsid w:val="00B02C48"/>
    <w:rsid w:val="00B032EB"/>
    <w:rsid w:val="00B03331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656"/>
    <w:rsid w:val="00B06E4A"/>
    <w:rsid w:val="00B078AC"/>
    <w:rsid w:val="00B101F4"/>
    <w:rsid w:val="00B108AE"/>
    <w:rsid w:val="00B10ACC"/>
    <w:rsid w:val="00B10BDE"/>
    <w:rsid w:val="00B10C2A"/>
    <w:rsid w:val="00B10F4F"/>
    <w:rsid w:val="00B118D6"/>
    <w:rsid w:val="00B12374"/>
    <w:rsid w:val="00B12825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FC6"/>
    <w:rsid w:val="00B17354"/>
    <w:rsid w:val="00B17FDF"/>
    <w:rsid w:val="00B17FED"/>
    <w:rsid w:val="00B20082"/>
    <w:rsid w:val="00B2065D"/>
    <w:rsid w:val="00B20A3E"/>
    <w:rsid w:val="00B20B2A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E7A"/>
    <w:rsid w:val="00B402FF"/>
    <w:rsid w:val="00B4032E"/>
    <w:rsid w:val="00B4072C"/>
    <w:rsid w:val="00B40B23"/>
    <w:rsid w:val="00B414C8"/>
    <w:rsid w:val="00B41514"/>
    <w:rsid w:val="00B4185A"/>
    <w:rsid w:val="00B42149"/>
    <w:rsid w:val="00B4285C"/>
    <w:rsid w:val="00B42C43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6A9F"/>
    <w:rsid w:val="00B474C2"/>
    <w:rsid w:val="00B47E5D"/>
    <w:rsid w:val="00B502E8"/>
    <w:rsid w:val="00B50D40"/>
    <w:rsid w:val="00B51089"/>
    <w:rsid w:val="00B51E03"/>
    <w:rsid w:val="00B51F24"/>
    <w:rsid w:val="00B525D5"/>
    <w:rsid w:val="00B5331C"/>
    <w:rsid w:val="00B5334C"/>
    <w:rsid w:val="00B53A52"/>
    <w:rsid w:val="00B53D9D"/>
    <w:rsid w:val="00B54465"/>
    <w:rsid w:val="00B54542"/>
    <w:rsid w:val="00B55503"/>
    <w:rsid w:val="00B55F79"/>
    <w:rsid w:val="00B55FFC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FA"/>
    <w:rsid w:val="00B63E4E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2008"/>
    <w:rsid w:val="00B7210F"/>
    <w:rsid w:val="00B72315"/>
    <w:rsid w:val="00B72439"/>
    <w:rsid w:val="00B72763"/>
    <w:rsid w:val="00B72FE6"/>
    <w:rsid w:val="00B73026"/>
    <w:rsid w:val="00B73902"/>
    <w:rsid w:val="00B74384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1B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5F8"/>
    <w:rsid w:val="00B951AE"/>
    <w:rsid w:val="00B953D0"/>
    <w:rsid w:val="00B956EC"/>
    <w:rsid w:val="00B95C4D"/>
    <w:rsid w:val="00B95D3F"/>
    <w:rsid w:val="00B96124"/>
    <w:rsid w:val="00B961E7"/>
    <w:rsid w:val="00B96B26"/>
    <w:rsid w:val="00B97127"/>
    <w:rsid w:val="00B9729D"/>
    <w:rsid w:val="00B97EE1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5BF5"/>
    <w:rsid w:val="00BA617D"/>
    <w:rsid w:val="00BA63D2"/>
    <w:rsid w:val="00BA6AD1"/>
    <w:rsid w:val="00BA780F"/>
    <w:rsid w:val="00BA7F0C"/>
    <w:rsid w:val="00BB077B"/>
    <w:rsid w:val="00BB0B5F"/>
    <w:rsid w:val="00BB121A"/>
    <w:rsid w:val="00BB1734"/>
    <w:rsid w:val="00BB191B"/>
    <w:rsid w:val="00BB1D35"/>
    <w:rsid w:val="00BB1F1A"/>
    <w:rsid w:val="00BB2371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2E12"/>
    <w:rsid w:val="00BD3748"/>
    <w:rsid w:val="00BD39F5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4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A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BF7665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86A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05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815"/>
    <w:rsid w:val="00C349C8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629"/>
    <w:rsid w:val="00C37D3C"/>
    <w:rsid w:val="00C37E29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622"/>
    <w:rsid w:val="00C43DA4"/>
    <w:rsid w:val="00C44171"/>
    <w:rsid w:val="00C445C9"/>
    <w:rsid w:val="00C4461A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E3A"/>
    <w:rsid w:val="00C51FC8"/>
    <w:rsid w:val="00C52025"/>
    <w:rsid w:val="00C522A4"/>
    <w:rsid w:val="00C52F65"/>
    <w:rsid w:val="00C539C1"/>
    <w:rsid w:val="00C539DC"/>
    <w:rsid w:val="00C5492F"/>
    <w:rsid w:val="00C54E0E"/>
    <w:rsid w:val="00C54E92"/>
    <w:rsid w:val="00C54EA8"/>
    <w:rsid w:val="00C55A76"/>
    <w:rsid w:val="00C5648F"/>
    <w:rsid w:val="00C566DE"/>
    <w:rsid w:val="00C56764"/>
    <w:rsid w:val="00C5730F"/>
    <w:rsid w:val="00C576DA"/>
    <w:rsid w:val="00C616E1"/>
    <w:rsid w:val="00C62331"/>
    <w:rsid w:val="00C6279B"/>
    <w:rsid w:val="00C62852"/>
    <w:rsid w:val="00C63096"/>
    <w:rsid w:val="00C63134"/>
    <w:rsid w:val="00C6379C"/>
    <w:rsid w:val="00C63F29"/>
    <w:rsid w:val="00C64623"/>
    <w:rsid w:val="00C6468F"/>
    <w:rsid w:val="00C646CD"/>
    <w:rsid w:val="00C653BF"/>
    <w:rsid w:val="00C66FC5"/>
    <w:rsid w:val="00C6718D"/>
    <w:rsid w:val="00C673E0"/>
    <w:rsid w:val="00C70393"/>
    <w:rsid w:val="00C70791"/>
    <w:rsid w:val="00C70DD1"/>
    <w:rsid w:val="00C70F53"/>
    <w:rsid w:val="00C71003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3C41"/>
    <w:rsid w:val="00C7409E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6F9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4FC9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1056"/>
    <w:rsid w:val="00C91DDB"/>
    <w:rsid w:val="00C91E06"/>
    <w:rsid w:val="00C92010"/>
    <w:rsid w:val="00C92145"/>
    <w:rsid w:val="00C92198"/>
    <w:rsid w:val="00C923AF"/>
    <w:rsid w:val="00C92CD2"/>
    <w:rsid w:val="00C93AF2"/>
    <w:rsid w:val="00C93B68"/>
    <w:rsid w:val="00C93E19"/>
    <w:rsid w:val="00C941F4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00F"/>
    <w:rsid w:val="00C971D1"/>
    <w:rsid w:val="00C97862"/>
    <w:rsid w:val="00C97871"/>
    <w:rsid w:val="00C97CAD"/>
    <w:rsid w:val="00C97F40"/>
    <w:rsid w:val="00CA031F"/>
    <w:rsid w:val="00CA0B3D"/>
    <w:rsid w:val="00CA12DB"/>
    <w:rsid w:val="00CA3084"/>
    <w:rsid w:val="00CA3866"/>
    <w:rsid w:val="00CA38D7"/>
    <w:rsid w:val="00CA422E"/>
    <w:rsid w:val="00CA46A5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C77"/>
    <w:rsid w:val="00CA7D0D"/>
    <w:rsid w:val="00CA7D0E"/>
    <w:rsid w:val="00CB0215"/>
    <w:rsid w:val="00CB0786"/>
    <w:rsid w:val="00CB0A0F"/>
    <w:rsid w:val="00CB0C6D"/>
    <w:rsid w:val="00CB0D3B"/>
    <w:rsid w:val="00CB0F7E"/>
    <w:rsid w:val="00CB1B8C"/>
    <w:rsid w:val="00CB23C2"/>
    <w:rsid w:val="00CB2433"/>
    <w:rsid w:val="00CB2440"/>
    <w:rsid w:val="00CB33A7"/>
    <w:rsid w:val="00CB3A0E"/>
    <w:rsid w:val="00CB3C9D"/>
    <w:rsid w:val="00CB42E0"/>
    <w:rsid w:val="00CB5164"/>
    <w:rsid w:val="00CB52E8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1F79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4AEF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57E"/>
    <w:rsid w:val="00CE2642"/>
    <w:rsid w:val="00CE2678"/>
    <w:rsid w:val="00CE2856"/>
    <w:rsid w:val="00CE2923"/>
    <w:rsid w:val="00CE2F15"/>
    <w:rsid w:val="00CE31D6"/>
    <w:rsid w:val="00CE3328"/>
    <w:rsid w:val="00CE356A"/>
    <w:rsid w:val="00CE3637"/>
    <w:rsid w:val="00CE377B"/>
    <w:rsid w:val="00CE3835"/>
    <w:rsid w:val="00CE3B18"/>
    <w:rsid w:val="00CE3CD1"/>
    <w:rsid w:val="00CE420C"/>
    <w:rsid w:val="00CE468A"/>
    <w:rsid w:val="00CE4CAB"/>
    <w:rsid w:val="00CE4D21"/>
    <w:rsid w:val="00CE523F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5E3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5DC9"/>
    <w:rsid w:val="00D06852"/>
    <w:rsid w:val="00D06901"/>
    <w:rsid w:val="00D06A85"/>
    <w:rsid w:val="00D07467"/>
    <w:rsid w:val="00D07B7A"/>
    <w:rsid w:val="00D1020A"/>
    <w:rsid w:val="00D110A3"/>
    <w:rsid w:val="00D11651"/>
    <w:rsid w:val="00D11813"/>
    <w:rsid w:val="00D1185B"/>
    <w:rsid w:val="00D11CBF"/>
    <w:rsid w:val="00D12888"/>
    <w:rsid w:val="00D12BD1"/>
    <w:rsid w:val="00D12BF6"/>
    <w:rsid w:val="00D12EFF"/>
    <w:rsid w:val="00D12F18"/>
    <w:rsid w:val="00D134A9"/>
    <w:rsid w:val="00D13B18"/>
    <w:rsid w:val="00D13F80"/>
    <w:rsid w:val="00D141C9"/>
    <w:rsid w:val="00D14292"/>
    <w:rsid w:val="00D14330"/>
    <w:rsid w:val="00D148B3"/>
    <w:rsid w:val="00D14A7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0D35"/>
    <w:rsid w:val="00D31313"/>
    <w:rsid w:val="00D3200B"/>
    <w:rsid w:val="00D324DA"/>
    <w:rsid w:val="00D3391E"/>
    <w:rsid w:val="00D33A8A"/>
    <w:rsid w:val="00D34232"/>
    <w:rsid w:val="00D3472D"/>
    <w:rsid w:val="00D348B8"/>
    <w:rsid w:val="00D34965"/>
    <w:rsid w:val="00D34AF4"/>
    <w:rsid w:val="00D351C7"/>
    <w:rsid w:val="00D354C1"/>
    <w:rsid w:val="00D356E2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B60"/>
    <w:rsid w:val="00D41C7B"/>
    <w:rsid w:val="00D42BCC"/>
    <w:rsid w:val="00D43449"/>
    <w:rsid w:val="00D436DF"/>
    <w:rsid w:val="00D43B66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1C12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B2C"/>
    <w:rsid w:val="00D54C56"/>
    <w:rsid w:val="00D54D02"/>
    <w:rsid w:val="00D54E69"/>
    <w:rsid w:val="00D5522A"/>
    <w:rsid w:val="00D55A51"/>
    <w:rsid w:val="00D55BF1"/>
    <w:rsid w:val="00D55C37"/>
    <w:rsid w:val="00D55F10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1CF1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8A3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381A"/>
    <w:rsid w:val="00D73C98"/>
    <w:rsid w:val="00D744AE"/>
    <w:rsid w:val="00D75996"/>
    <w:rsid w:val="00D759BD"/>
    <w:rsid w:val="00D76674"/>
    <w:rsid w:val="00D767D7"/>
    <w:rsid w:val="00D76911"/>
    <w:rsid w:val="00D76CFD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DAB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AF2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6C27"/>
    <w:rsid w:val="00DA6CA6"/>
    <w:rsid w:val="00DA733F"/>
    <w:rsid w:val="00DA74C1"/>
    <w:rsid w:val="00DA759E"/>
    <w:rsid w:val="00DA7C3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6AD"/>
    <w:rsid w:val="00DB3C4D"/>
    <w:rsid w:val="00DB3CF3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C002F"/>
    <w:rsid w:val="00DC0799"/>
    <w:rsid w:val="00DC08AF"/>
    <w:rsid w:val="00DC1401"/>
    <w:rsid w:val="00DC1FAB"/>
    <w:rsid w:val="00DC2515"/>
    <w:rsid w:val="00DC283D"/>
    <w:rsid w:val="00DC2A9D"/>
    <w:rsid w:val="00DC2D83"/>
    <w:rsid w:val="00DC3473"/>
    <w:rsid w:val="00DC3EF8"/>
    <w:rsid w:val="00DC40E2"/>
    <w:rsid w:val="00DC4637"/>
    <w:rsid w:val="00DC57C2"/>
    <w:rsid w:val="00DC66E1"/>
    <w:rsid w:val="00DC69F7"/>
    <w:rsid w:val="00DC6B35"/>
    <w:rsid w:val="00DC706C"/>
    <w:rsid w:val="00DC7480"/>
    <w:rsid w:val="00DC773C"/>
    <w:rsid w:val="00DC7928"/>
    <w:rsid w:val="00DD0818"/>
    <w:rsid w:val="00DD0C38"/>
    <w:rsid w:val="00DD0C8B"/>
    <w:rsid w:val="00DD1335"/>
    <w:rsid w:val="00DD25DB"/>
    <w:rsid w:val="00DD3309"/>
    <w:rsid w:val="00DD3349"/>
    <w:rsid w:val="00DD36C2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EA2"/>
    <w:rsid w:val="00DE02DE"/>
    <w:rsid w:val="00DE10C9"/>
    <w:rsid w:val="00DE1115"/>
    <w:rsid w:val="00DE111B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54CA"/>
    <w:rsid w:val="00DE559A"/>
    <w:rsid w:val="00DE58F1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7D1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5FED"/>
    <w:rsid w:val="00DF6BE8"/>
    <w:rsid w:val="00DF6D24"/>
    <w:rsid w:val="00DF76B3"/>
    <w:rsid w:val="00DF7CA2"/>
    <w:rsid w:val="00E002C9"/>
    <w:rsid w:val="00E00437"/>
    <w:rsid w:val="00E009B9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0F8"/>
    <w:rsid w:val="00E073A9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2F2B"/>
    <w:rsid w:val="00E14E7A"/>
    <w:rsid w:val="00E14FF5"/>
    <w:rsid w:val="00E15017"/>
    <w:rsid w:val="00E16359"/>
    <w:rsid w:val="00E1658E"/>
    <w:rsid w:val="00E16733"/>
    <w:rsid w:val="00E169E1"/>
    <w:rsid w:val="00E16C7D"/>
    <w:rsid w:val="00E16EEE"/>
    <w:rsid w:val="00E172DB"/>
    <w:rsid w:val="00E17318"/>
    <w:rsid w:val="00E1743E"/>
    <w:rsid w:val="00E17E1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87A"/>
    <w:rsid w:val="00E308B2"/>
    <w:rsid w:val="00E30AF3"/>
    <w:rsid w:val="00E31B1E"/>
    <w:rsid w:val="00E3236F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6CC8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D26"/>
    <w:rsid w:val="00E42E8F"/>
    <w:rsid w:val="00E42E9A"/>
    <w:rsid w:val="00E42F36"/>
    <w:rsid w:val="00E4323F"/>
    <w:rsid w:val="00E43317"/>
    <w:rsid w:val="00E43C24"/>
    <w:rsid w:val="00E43D2B"/>
    <w:rsid w:val="00E43E84"/>
    <w:rsid w:val="00E44707"/>
    <w:rsid w:val="00E44A23"/>
    <w:rsid w:val="00E44EA1"/>
    <w:rsid w:val="00E44FB6"/>
    <w:rsid w:val="00E451A4"/>
    <w:rsid w:val="00E455A3"/>
    <w:rsid w:val="00E45BF3"/>
    <w:rsid w:val="00E45CAE"/>
    <w:rsid w:val="00E46603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153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72"/>
    <w:rsid w:val="00E67FDB"/>
    <w:rsid w:val="00E7021F"/>
    <w:rsid w:val="00E70B9B"/>
    <w:rsid w:val="00E710F6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95A"/>
    <w:rsid w:val="00E759C2"/>
    <w:rsid w:val="00E75C33"/>
    <w:rsid w:val="00E76673"/>
    <w:rsid w:val="00E76677"/>
    <w:rsid w:val="00E76717"/>
    <w:rsid w:val="00E769E6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9DE"/>
    <w:rsid w:val="00E85664"/>
    <w:rsid w:val="00E86095"/>
    <w:rsid w:val="00E866FF"/>
    <w:rsid w:val="00E86753"/>
    <w:rsid w:val="00E86BA8"/>
    <w:rsid w:val="00E8720C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4AC"/>
    <w:rsid w:val="00E93662"/>
    <w:rsid w:val="00E93A2C"/>
    <w:rsid w:val="00E93A7F"/>
    <w:rsid w:val="00E93DA4"/>
    <w:rsid w:val="00E940B8"/>
    <w:rsid w:val="00E94E77"/>
    <w:rsid w:val="00E95376"/>
    <w:rsid w:val="00E95420"/>
    <w:rsid w:val="00E95643"/>
    <w:rsid w:val="00E95719"/>
    <w:rsid w:val="00E95974"/>
    <w:rsid w:val="00E95B80"/>
    <w:rsid w:val="00E9605A"/>
    <w:rsid w:val="00E96238"/>
    <w:rsid w:val="00E96341"/>
    <w:rsid w:val="00E96B48"/>
    <w:rsid w:val="00E96D32"/>
    <w:rsid w:val="00EA0298"/>
    <w:rsid w:val="00EA02F1"/>
    <w:rsid w:val="00EA032D"/>
    <w:rsid w:val="00EA0CA8"/>
    <w:rsid w:val="00EA0E36"/>
    <w:rsid w:val="00EA1436"/>
    <w:rsid w:val="00EA1941"/>
    <w:rsid w:val="00EA1E80"/>
    <w:rsid w:val="00EA3D05"/>
    <w:rsid w:val="00EA3D2F"/>
    <w:rsid w:val="00EA3DCD"/>
    <w:rsid w:val="00EA4240"/>
    <w:rsid w:val="00EA428A"/>
    <w:rsid w:val="00EA439B"/>
    <w:rsid w:val="00EA50C6"/>
    <w:rsid w:val="00EA5F06"/>
    <w:rsid w:val="00EA6500"/>
    <w:rsid w:val="00EA6B80"/>
    <w:rsid w:val="00EA6BC3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FE9"/>
    <w:rsid w:val="00EB1A43"/>
    <w:rsid w:val="00EB1E79"/>
    <w:rsid w:val="00EB2920"/>
    <w:rsid w:val="00EB2CB7"/>
    <w:rsid w:val="00EB3911"/>
    <w:rsid w:val="00EB4C31"/>
    <w:rsid w:val="00EB4D72"/>
    <w:rsid w:val="00EB4FC7"/>
    <w:rsid w:val="00EB573D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A66"/>
    <w:rsid w:val="00EC2A78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0"/>
    <w:rsid w:val="00EC777F"/>
    <w:rsid w:val="00EC7A04"/>
    <w:rsid w:val="00EC7BF9"/>
    <w:rsid w:val="00EC7F31"/>
    <w:rsid w:val="00ED0027"/>
    <w:rsid w:val="00ED021A"/>
    <w:rsid w:val="00ED0330"/>
    <w:rsid w:val="00ED0D59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35A"/>
    <w:rsid w:val="00ED597E"/>
    <w:rsid w:val="00ED6200"/>
    <w:rsid w:val="00ED630E"/>
    <w:rsid w:val="00ED6CA4"/>
    <w:rsid w:val="00ED6CAA"/>
    <w:rsid w:val="00ED709B"/>
    <w:rsid w:val="00ED73D2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8B"/>
    <w:rsid w:val="00F01AA9"/>
    <w:rsid w:val="00F02245"/>
    <w:rsid w:val="00F02611"/>
    <w:rsid w:val="00F02DED"/>
    <w:rsid w:val="00F03B0A"/>
    <w:rsid w:val="00F03DE1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CD5"/>
    <w:rsid w:val="00F11F8A"/>
    <w:rsid w:val="00F1208A"/>
    <w:rsid w:val="00F12461"/>
    <w:rsid w:val="00F12C31"/>
    <w:rsid w:val="00F12E0B"/>
    <w:rsid w:val="00F13758"/>
    <w:rsid w:val="00F1385B"/>
    <w:rsid w:val="00F13F23"/>
    <w:rsid w:val="00F142B5"/>
    <w:rsid w:val="00F14800"/>
    <w:rsid w:val="00F14AAC"/>
    <w:rsid w:val="00F14C53"/>
    <w:rsid w:val="00F14EA8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FEB"/>
    <w:rsid w:val="00F24DE6"/>
    <w:rsid w:val="00F24F00"/>
    <w:rsid w:val="00F25BB8"/>
    <w:rsid w:val="00F25ED3"/>
    <w:rsid w:val="00F26067"/>
    <w:rsid w:val="00F260FB"/>
    <w:rsid w:val="00F266DE"/>
    <w:rsid w:val="00F270D6"/>
    <w:rsid w:val="00F27427"/>
    <w:rsid w:val="00F279F6"/>
    <w:rsid w:val="00F27FE2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BCB"/>
    <w:rsid w:val="00F37C03"/>
    <w:rsid w:val="00F37FB7"/>
    <w:rsid w:val="00F40686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353"/>
    <w:rsid w:val="00F45728"/>
    <w:rsid w:val="00F459F5"/>
    <w:rsid w:val="00F45B7C"/>
    <w:rsid w:val="00F468F3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1B68"/>
    <w:rsid w:val="00F6224C"/>
    <w:rsid w:val="00F62391"/>
    <w:rsid w:val="00F627FD"/>
    <w:rsid w:val="00F6283D"/>
    <w:rsid w:val="00F63119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3B3F"/>
    <w:rsid w:val="00F8423F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5D72"/>
    <w:rsid w:val="00FA5FE3"/>
    <w:rsid w:val="00FA66E4"/>
    <w:rsid w:val="00FA70D5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0A"/>
    <w:rsid w:val="00FB29E3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25C"/>
    <w:rsid w:val="00FC4AD8"/>
    <w:rsid w:val="00FC4B29"/>
    <w:rsid w:val="00FC4BF3"/>
    <w:rsid w:val="00FC4D9F"/>
    <w:rsid w:val="00FC51CA"/>
    <w:rsid w:val="00FC52C4"/>
    <w:rsid w:val="00FC5339"/>
    <w:rsid w:val="00FC587D"/>
    <w:rsid w:val="00FC5A9B"/>
    <w:rsid w:val="00FC5BF6"/>
    <w:rsid w:val="00FC5DCA"/>
    <w:rsid w:val="00FC5F27"/>
    <w:rsid w:val="00FC620D"/>
    <w:rsid w:val="00FC654C"/>
    <w:rsid w:val="00FC6911"/>
    <w:rsid w:val="00FC6B78"/>
    <w:rsid w:val="00FC74E1"/>
    <w:rsid w:val="00FC7B85"/>
    <w:rsid w:val="00FC7DBF"/>
    <w:rsid w:val="00FD0337"/>
    <w:rsid w:val="00FD0443"/>
    <w:rsid w:val="00FD08CC"/>
    <w:rsid w:val="00FD1BDB"/>
    <w:rsid w:val="00FD1CF4"/>
    <w:rsid w:val="00FD1CF5"/>
    <w:rsid w:val="00FD1E74"/>
    <w:rsid w:val="00FD33A9"/>
    <w:rsid w:val="00FD389F"/>
    <w:rsid w:val="00FD3E5C"/>
    <w:rsid w:val="00FD4716"/>
    <w:rsid w:val="00FD49DC"/>
    <w:rsid w:val="00FD4B96"/>
    <w:rsid w:val="00FD596C"/>
    <w:rsid w:val="00FD5FF3"/>
    <w:rsid w:val="00FD6DA2"/>
    <w:rsid w:val="00FD7678"/>
    <w:rsid w:val="00FD7A4F"/>
    <w:rsid w:val="00FD7A64"/>
    <w:rsid w:val="00FE03A1"/>
    <w:rsid w:val="00FE0482"/>
    <w:rsid w:val="00FE0B44"/>
    <w:rsid w:val="00FE0DE4"/>
    <w:rsid w:val="00FE1F05"/>
    <w:rsid w:val="00FE23A5"/>
    <w:rsid w:val="00FE251D"/>
    <w:rsid w:val="00FE27DE"/>
    <w:rsid w:val="00FE30F4"/>
    <w:rsid w:val="00FE385C"/>
    <w:rsid w:val="00FE38D3"/>
    <w:rsid w:val="00FE4298"/>
    <w:rsid w:val="00FE4BB9"/>
    <w:rsid w:val="00FE4CD6"/>
    <w:rsid w:val="00FE5089"/>
    <w:rsid w:val="00FE5122"/>
    <w:rsid w:val="00FE56AC"/>
    <w:rsid w:val="00FE61EB"/>
    <w:rsid w:val="00FE6EC0"/>
    <w:rsid w:val="00FE7719"/>
    <w:rsid w:val="00FE7753"/>
    <w:rsid w:val="00FE7E5F"/>
    <w:rsid w:val="00FF02CE"/>
    <w:rsid w:val="00FF02ED"/>
    <w:rsid w:val="00FF0B83"/>
    <w:rsid w:val="00FF1387"/>
    <w:rsid w:val="00FF154A"/>
    <w:rsid w:val="00FF187E"/>
    <w:rsid w:val="00FF1D11"/>
    <w:rsid w:val="00FF238E"/>
    <w:rsid w:val="00FF23C1"/>
    <w:rsid w:val="00FF2AB8"/>
    <w:rsid w:val="00FF2B48"/>
    <w:rsid w:val="00FF379A"/>
    <w:rsid w:val="00FF3B4D"/>
    <w:rsid w:val="00FF3C98"/>
    <w:rsid w:val="00FF4192"/>
    <w:rsid w:val="00FF41CD"/>
    <w:rsid w:val="00FF426F"/>
    <w:rsid w:val="00FF4A84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1BE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38DAD78"/>
  <w15:chartTrackingRefBased/>
  <w15:docId w15:val="{CD613FA1-DD14-4CC7-9319-3BCDC561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51848-1B5D-4F04-B135-07440A2DD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</TotalTime>
  <Pages>3</Pages>
  <Words>429</Words>
  <Characters>1631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4</cp:revision>
  <cp:lastPrinted>2020-11-03T11:09:00Z</cp:lastPrinted>
  <dcterms:created xsi:type="dcterms:W3CDTF">2020-11-11T17:10:00Z</dcterms:created>
  <dcterms:modified xsi:type="dcterms:W3CDTF">2020-11-11T17:20:00Z</dcterms:modified>
</cp:coreProperties>
</file>