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046328" w14:paraId="3DA328C0" w14:textId="77777777" w:rsidTr="00EC1A9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110DA5E7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046328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หน้า</w:t>
            </w:r>
          </w:p>
        </w:tc>
      </w:tr>
      <w:tr w:rsidR="00941D06" w:rsidRPr="00046328" w14:paraId="4208F849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046328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5756E" w:rsidRPr="00046328" w14:paraId="42869E6A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1B424F01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575E5E8C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C9700F"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75756E" w:rsidRPr="00046328" w14:paraId="4E5BE734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719572C9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75756E" w:rsidRPr="00046328" w:rsidRDefault="00EC1A9A" w:rsidP="00EC1A9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652D76C1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C9700F"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75756E" w:rsidRPr="00046328" w14:paraId="41A33422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C18624" w14:textId="70635C74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943DB29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7B3B83B1" w14:textId="6121392E" w:rsidR="0075756E" w:rsidRPr="00046328" w:rsidRDefault="00EC1A9A" w:rsidP="00EC1A9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  <w:tc>
          <w:tcPr>
            <w:tcW w:w="1918" w:type="dxa"/>
            <w:shd w:val="clear" w:color="auto" w:fill="auto"/>
          </w:tcPr>
          <w:p w14:paraId="3538084D" w14:textId="3A095B2E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C9700F"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75756E" w:rsidRPr="00046328" w14:paraId="065B4E23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41E7B574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6F48EDBC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75756E" w:rsidRPr="00046328" w:rsidRDefault="0075756E" w:rsidP="0075756E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3DCD0E9C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C9700F"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75756E" w:rsidRPr="00046328" w14:paraId="7F9344F1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53E6CB90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5261D09A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shd w:val="clear" w:color="auto" w:fill="auto"/>
          </w:tcPr>
          <w:p w14:paraId="63604711" w14:textId="34A2D319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C9700F"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75756E" w:rsidRPr="00046328" w14:paraId="1943AD1D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18B90CA3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616D1C47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21FAE42A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2A61A16" w14:textId="5AE22F60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C9700F"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EB7EB8" w:rsidRPr="00046328" w14:paraId="438B76FA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2456D7" w14:textId="61481597" w:rsidR="00EB7EB8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32471D0" w14:textId="77777777" w:rsidR="00EB7EB8" w:rsidRPr="00046328" w:rsidRDefault="00EB7EB8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82F0E22" w14:textId="6CC3CB06" w:rsidR="00EB7EB8" w:rsidRPr="00046328" w:rsidRDefault="00EB7EB8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</w:t>
            </w:r>
            <w:r w:rsidR="00F02245"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ใช้</w:t>
            </w:r>
          </w:p>
        </w:tc>
        <w:tc>
          <w:tcPr>
            <w:tcW w:w="1918" w:type="dxa"/>
            <w:shd w:val="clear" w:color="auto" w:fill="auto"/>
          </w:tcPr>
          <w:p w14:paraId="603DF276" w14:textId="6889ADCA" w:rsidR="00EB7EB8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C9700F"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75756E" w:rsidRPr="00046328" w14:paraId="24E5FBDB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3D226E23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663FBEA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5F99A89A" w14:textId="2D4AE773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C9700F"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75756E" w:rsidRPr="00046328" w14:paraId="66B94782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BC738" w14:textId="6488F0C3" w:rsidR="0075756E" w:rsidRPr="00046328" w:rsidRDefault="006806D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47166DD5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28070F3" w14:textId="52BE5C82" w:rsidR="0075756E" w:rsidRPr="00046328" w:rsidRDefault="00985943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8" w:type="dxa"/>
            <w:shd w:val="clear" w:color="auto" w:fill="auto"/>
          </w:tcPr>
          <w:p w14:paraId="5479FBAF" w14:textId="1BE7C06C" w:rsidR="0075756E" w:rsidRPr="00046328" w:rsidRDefault="00C9700F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2832E0" w:rsidRPr="00046328" w14:paraId="35D3476B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6644C754" w:rsidR="002832E0" w:rsidRPr="00046328" w:rsidRDefault="006806DE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45" w:type="dxa"/>
          </w:tcPr>
          <w:p w14:paraId="21FDC2D0" w14:textId="77777777" w:rsidR="002832E0" w:rsidRPr="00046328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77777777" w:rsidR="002832E0" w:rsidRPr="00046328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446A1C7A" w14:textId="4974400D" w:rsidR="002832E0" w:rsidRPr="00046328" w:rsidRDefault="00C9700F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2832E0" w:rsidRPr="00046328" w14:paraId="7451A71F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79836" w14:textId="6C948848" w:rsidR="002832E0" w:rsidRPr="00046328" w:rsidRDefault="006806DE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7246F5E7" w14:textId="77777777" w:rsidR="002832E0" w:rsidRPr="00046328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7549827" w14:textId="4088C393" w:rsidR="002832E0" w:rsidRPr="00046328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918" w:type="dxa"/>
            <w:shd w:val="clear" w:color="auto" w:fill="auto"/>
          </w:tcPr>
          <w:p w14:paraId="735DE61C" w14:textId="4655CEA7" w:rsidR="002832E0" w:rsidRPr="00046328" w:rsidRDefault="00C9700F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DA0AF2" w:rsidRPr="00046328" w14:paraId="7871B370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F0AD7F" w14:textId="18F3420C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45" w:type="dxa"/>
          </w:tcPr>
          <w:p w14:paraId="7B3C91FD" w14:textId="77777777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DB9813B" w14:textId="046A80B9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309FAB0C" w14:textId="5B5DED7C" w:rsidR="00DA0AF2" w:rsidRPr="00046328" w:rsidRDefault="00C9700F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31</w:t>
            </w:r>
          </w:p>
        </w:tc>
      </w:tr>
      <w:tr w:rsidR="00DA0AF2" w:rsidRPr="00046328" w14:paraId="1BF32A2F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658B06" w14:textId="0722C8F5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45" w:type="dxa"/>
          </w:tcPr>
          <w:p w14:paraId="24936CA7" w14:textId="77777777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BC05BB" w14:textId="77777777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3634A037" w14:textId="5E6C293A" w:rsidR="00DA0AF2" w:rsidRPr="00046328" w:rsidRDefault="00C9700F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32</w:t>
            </w:r>
          </w:p>
        </w:tc>
      </w:tr>
      <w:tr w:rsidR="00DA0AF2" w:rsidRPr="00046328" w14:paraId="248D4973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A61C7F" w14:textId="4F44C732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45" w:type="dxa"/>
          </w:tcPr>
          <w:p w14:paraId="31A022A8" w14:textId="77777777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5E5DCC" w14:textId="17EE4F98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2A4141FD" w14:textId="348FA8A5" w:rsidR="00DA0AF2" w:rsidRPr="00046328" w:rsidRDefault="00C9700F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34</w:t>
            </w:r>
          </w:p>
        </w:tc>
      </w:tr>
    </w:tbl>
    <w:p w14:paraId="57583177" w14:textId="585D5A71" w:rsidR="006E7CC5" w:rsidRPr="00046328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b/>
          <w:bCs/>
          <w:sz w:val="30"/>
          <w:szCs w:val="30"/>
        </w:rPr>
        <w:br w:type="page"/>
      </w:r>
      <w:r w:rsidR="006E7CC5" w:rsidRPr="00046328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046328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3641C0B8" w:rsidR="006E7CC5" w:rsidRPr="00046328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FF0B83" w:rsidRPr="00046328">
        <w:rPr>
          <w:rFonts w:ascii="Angsana New" w:hAnsi="Angsana New" w:hint="cs"/>
          <w:sz w:val="30"/>
          <w:szCs w:val="30"/>
        </w:rPr>
        <w:t>13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F6224C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พฤศจิกายน</w:t>
      </w:r>
      <w:r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</w:p>
    <w:p w14:paraId="09538766" w14:textId="77777777" w:rsidR="00471CCE" w:rsidRPr="00046328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046328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046328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11B06B" w14:textId="5C35CD59" w:rsidR="006E7CC5" w:rsidRPr="00046328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046328">
        <w:rPr>
          <w:rFonts w:ascii="Angsana New" w:hAnsi="Angsana New" w:hint="cs"/>
          <w:sz w:val="30"/>
          <w:szCs w:val="30"/>
        </w:rPr>
        <w:br/>
        <w:t>“</w:t>
      </w:r>
      <w:r w:rsidRPr="00046328">
        <w:rPr>
          <w:rFonts w:ascii="Angsana New" w:hAnsi="Angsana New" w:hint="cs"/>
          <w:sz w:val="30"/>
          <w:szCs w:val="30"/>
          <w:cs/>
        </w:rPr>
        <w:t>มิตซูบิชิ</w:t>
      </w:r>
      <w:r w:rsidRPr="00046328">
        <w:rPr>
          <w:rFonts w:ascii="Angsana New" w:hAnsi="Angsana New" w:hint="cs"/>
          <w:sz w:val="30"/>
          <w:szCs w:val="30"/>
        </w:rPr>
        <w:t>”</w:t>
      </w:r>
      <w:r w:rsidRPr="00046328">
        <w:rPr>
          <w:rFonts w:ascii="Angsana New" w:hAnsi="Angsana New" w:hint="cs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046328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046328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</w:t>
      </w:r>
      <w:r w:rsidR="006E7CC5"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20BFD3F0" w14:textId="77777777" w:rsidR="00471CCE" w:rsidRPr="00046328" w:rsidRDefault="00471CCE" w:rsidP="00A13F0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F693C" w14:textId="77777777" w:rsidR="009E4CC4" w:rsidRPr="00046328" w:rsidRDefault="009E4CC4" w:rsidP="00144FCA">
      <w:pPr>
        <w:numPr>
          <w:ilvl w:val="0"/>
          <w:numId w:val="3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46328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58C4F388" w14:textId="0D5A209C" w:rsidR="009E4CC4" w:rsidRPr="00046328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69540C" w14:textId="79A69EA1" w:rsidR="006E7CC5" w:rsidRPr="00046328" w:rsidRDefault="006E7CC5" w:rsidP="006E7CC5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736E5C"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34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4632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46328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5A1C741" w14:textId="37B53E1E" w:rsidR="006E7CC5" w:rsidRPr="00046328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1CDE23" w14:textId="2F2B08F4" w:rsidR="006E7CC5" w:rsidRPr="00046328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6328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9C1ACA"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ๆ เพื่อไม่ให้ซ้ำซ้อนกับข้อมูลที่ได้เคยนำเสนอรายงาน</w:t>
      </w:r>
      <w:r w:rsidR="009C1ACA"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</w:rPr>
        <w:br/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31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มีนาคม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</w:p>
    <w:p w14:paraId="21C0A925" w14:textId="77777777" w:rsidR="006E7CC5" w:rsidRPr="00046328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4886D3" w14:textId="5DFD5960" w:rsidR="006E7CC5" w:rsidRPr="00046328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16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46328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04632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(</w:t>
      </w:r>
      <w:r w:rsidRPr="00046328">
        <w:rPr>
          <w:rFonts w:ascii="Angsana New" w:hAnsi="Angsana New" w:hint="cs"/>
          <w:sz w:val="30"/>
          <w:szCs w:val="30"/>
        </w:rPr>
        <w:t xml:space="preserve">TFRS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16</w:t>
      </w:r>
      <w:r w:rsidRPr="00046328">
        <w:rPr>
          <w:rFonts w:ascii="Angsana New" w:hAnsi="Angsana New" w:hint="cs"/>
          <w:sz w:val="30"/>
          <w:szCs w:val="30"/>
          <w:cs/>
        </w:rPr>
        <w:t>)</w:t>
      </w:r>
      <w:r w:rsidRPr="0004632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3</w:t>
      </w:r>
    </w:p>
    <w:p w14:paraId="35FFE014" w14:textId="3F0875A3" w:rsidR="009E4CC4" w:rsidRPr="00046328" w:rsidRDefault="009E4CC4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295D22B" w14:textId="21295C1C" w:rsidR="006E7CC5" w:rsidRPr="00046328" w:rsidRDefault="006E7CC5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="00F26067"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งวดปัจจุบันมาถือปฏิบัติในการจัดทำงบการเงินนี้ก่อนวันที่มีผลบังคับใช้</w:t>
      </w:r>
    </w:p>
    <w:p w14:paraId="61B4CD1B" w14:textId="0E50C51E" w:rsidR="006E7CC5" w:rsidRPr="00046328" w:rsidRDefault="006E7CC5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A6DAE7" w14:textId="40FFB4EB" w:rsidR="006E7CC5" w:rsidRPr="00046328" w:rsidRDefault="006E7CC5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</w:rPr>
        <w:br w:type="page"/>
      </w:r>
    </w:p>
    <w:p w14:paraId="6F325F16" w14:textId="77777777" w:rsidR="009E4CC4" w:rsidRPr="00046328" w:rsidRDefault="009E4CC4" w:rsidP="00144FCA">
      <w:pPr>
        <w:numPr>
          <w:ilvl w:val="0"/>
          <w:numId w:val="3"/>
        </w:numPr>
        <w:spacing w:line="240" w:lineRule="atLeast"/>
        <w:ind w:left="540" w:hanging="540"/>
        <w:contextualSpacing/>
        <w:jc w:val="both"/>
        <w:rPr>
          <w:rFonts w:ascii="Angsana New" w:hAnsi="Angsana New"/>
          <w:i/>
          <w:iCs/>
          <w:sz w:val="30"/>
          <w:szCs w:val="30"/>
        </w:rPr>
      </w:pPr>
      <w:r w:rsidRPr="0004632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7A76CFF1" w14:textId="77777777" w:rsidR="009E4CC4" w:rsidRPr="00046328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52668A" w14:textId="3DA31EFF" w:rsidR="00701D75" w:rsidRPr="00046328" w:rsidRDefault="00701D75" w:rsidP="00701D7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46328">
        <w:rPr>
          <w:rFonts w:ascii="Angsana New" w:hAnsi="Angsana New" w:hint="cs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31</w:t>
      </w:r>
      <w:r w:rsidRPr="0004632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</w:p>
    <w:p w14:paraId="363F1701" w14:textId="29689D2B" w:rsidR="00C93B68" w:rsidRPr="00046328" w:rsidRDefault="00C93B68" w:rsidP="00FE38D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0AB5AF" w14:textId="045F7894" w:rsidR="00701D75" w:rsidRPr="00046328" w:rsidRDefault="00701D75" w:rsidP="00701D75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5DA17B7D" w14:textId="77777777" w:rsidR="009F5DD1" w:rsidRPr="00046328" w:rsidRDefault="009F5DD1" w:rsidP="009F5DD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24FFEF" w14:textId="0A25D0A2" w:rsidR="009F5DD1" w:rsidRPr="00046328" w:rsidRDefault="009F5DD1" w:rsidP="009F5DD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บริษัทได้ถือปฏิบัติตามมาตรฐานการรายงานทางการเงินกลุ่มเครื่องมือทางการเงินและ</w:t>
      </w:r>
      <w:r w:rsidRPr="00046328">
        <w:rPr>
          <w:rFonts w:ascii="Angsana New" w:hAnsi="Angsana New" w:hint="cs"/>
          <w:sz w:val="30"/>
          <w:szCs w:val="30"/>
        </w:rPr>
        <w:t xml:space="preserve">TFRS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16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เป็นครั้งแรก</w:t>
      </w:r>
    </w:p>
    <w:p w14:paraId="49EF6382" w14:textId="77777777" w:rsidR="002F78E8" w:rsidRPr="00046328" w:rsidRDefault="002F78E8" w:rsidP="009F5DD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6E9E94" w14:textId="77777777" w:rsidR="00EB7EB8" w:rsidRPr="00046328" w:rsidRDefault="00EB7EB8" w:rsidP="00EB7EB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4632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2C6976A" w14:textId="77777777" w:rsidR="00EB7EB8" w:rsidRPr="00046328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</w:rPr>
      </w:pPr>
    </w:p>
    <w:p w14:paraId="27AB9CE5" w14:textId="4ABF54DF" w:rsidR="00EB7EB8" w:rsidRPr="00046328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lang w:val="en-US"/>
        </w:rPr>
      </w:pPr>
      <w:r w:rsidRPr="00046328">
        <w:rPr>
          <w:rFonts w:ascii="Angsana New" w:hAnsi="Angsana New" w:hint="cs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6806DE" w:rsidRPr="00046328">
        <w:rPr>
          <w:rFonts w:ascii="Angsana New" w:hAnsi="Angsana New" w:hint="cs"/>
          <w:lang w:val="en-US"/>
        </w:rPr>
        <w:t>1</w:t>
      </w:r>
      <w:r w:rsidRPr="00046328">
        <w:rPr>
          <w:rFonts w:ascii="Angsana New" w:hAnsi="Angsana New" w:hint="cs"/>
        </w:rPr>
        <w:t xml:space="preserve"> </w:t>
      </w:r>
      <w:r w:rsidRPr="00046328">
        <w:rPr>
          <w:rFonts w:ascii="Angsana New" w:hAnsi="Angsana New" w:hint="cs"/>
          <w:cs/>
        </w:rPr>
        <w:t xml:space="preserve">เมษายน </w:t>
      </w:r>
      <w:r w:rsidR="006806DE" w:rsidRPr="00046328">
        <w:rPr>
          <w:rFonts w:ascii="Angsana New" w:hAnsi="Angsana New" w:hint="cs"/>
          <w:lang w:val="en-US"/>
        </w:rPr>
        <w:t>2563</w:t>
      </w:r>
      <w:r w:rsidRPr="00046328">
        <w:rPr>
          <w:rFonts w:ascii="Angsana New" w:hAnsi="Angsana New" w:hint="cs"/>
        </w:rPr>
        <w:t xml:space="preserve"> </w:t>
      </w:r>
      <w:r w:rsidRPr="00046328">
        <w:rPr>
          <w:rFonts w:ascii="Angsana New" w:hAnsi="Angsana New" w:hint="cs"/>
          <w:cs/>
        </w:rPr>
        <w:t>ดังนั้น บริษัทจึง</w:t>
      </w:r>
      <w:r w:rsidR="00F26067" w:rsidRPr="00046328">
        <w:rPr>
          <w:rFonts w:ascii="Angsana New" w:hAnsi="Angsana New" w:hint="cs"/>
          <w:cs/>
        </w:rPr>
        <w:br/>
      </w:r>
      <w:r w:rsidRPr="00046328">
        <w:rPr>
          <w:rFonts w:ascii="Angsana New" w:hAnsi="Angsana New" w:hint="cs"/>
          <w:cs/>
        </w:rPr>
        <w:t>ไม่ปรับปรุงข้อมูลที่นำเสนอในปี</w:t>
      </w:r>
      <w:r w:rsidRPr="00046328">
        <w:rPr>
          <w:rFonts w:ascii="Angsana New" w:hAnsi="Angsana New" w:hint="cs"/>
        </w:rPr>
        <w:t xml:space="preserve"> </w:t>
      </w:r>
      <w:r w:rsidR="006806DE" w:rsidRPr="00046328">
        <w:rPr>
          <w:rFonts w:ascii="Angsana New" w:hAnsi="Angsana New" w:hint="cs"/>
          <w:lang w:val="en-US"/>
        </w:rPr>
        <w:t>2562</w:t>
      </w:r>
      <w:r w:rsidRPr="00046328">
        <w:rPr>
          <w:rFonts w:ascii="Angsana New" w:hAnsi="Angsana New" w:hint="cs"/>
          <w:cs/>
          <w:lang w:val="en-US"/>
        </w:rPr>
        <w:t xml:space="preserve"> ทั้งนี้</w:t>
      </w:r>
      <w:r w:rsidR="00EB5CC6" w:rsidRPr="00046328">
        <w:rPr>
          <w:rFonts w:ascii="Angsana New" w:hAnsi="Angsana New" w:hint="cs"/>
          <w:cs/>
          <w:lang w:val="en-US"/>
        </w:rPr>
        <w:t xml:space="preserve"> </w:t>
      </w:r>
      <w:r w:rsidRPr="00046328">
        <w:rPr>
          <w:rFonts w:ascii="Angsana New" w:hAnsi="Angsana New" w:hint="cs"/>
          <w:cs/>
          <w:lang w:val="en-US"/>
        </w:rPr>
        <w:t>บริษัทไม่มีผลกระทบที่ต้องปรับปรุง</w:t>
      </w:r>
      <w:r w:rsidR="00EB5CC6" w:rsidRPr="00046328">
        <w:rPr>
          <w:rFonts w:ascii="Angsana New" w:hAnsi="Angsana New" w:hint="cs"/>
          <w:cs/>
          <w:lang w:val="en-US"/>
        </w:rPr>
        <w:t>กับ</w:t>
      </w:r>
      <w:r w:rsidRPr="00046328">
        <w:rPr>
          <w:rFonts w:ascii="Angsana New" w:hAnsi="Angsana New" w:hint="cs"/>
          <w:cs/>
          <w:lang w:val="en-US"/>
        </w:rPr>
        <w:t xml:space="preserve">กำไรสะสม ณ </w:t>
      </w:r>
      <w:r w:rsidR="00EB5CC6" w:rsidRPr="00046328">
        <w:rPr>
          <w:rFonts w:ascii="Angsana New" w:hAnsi="Angsana New" w:hint="cs"/>
          <w:cs/>
        </w:rPr>
        <w:t xml:space="preserve">วันที่ </w:t>
      </w:r>
      <w:r w:rsidR="00EB5CC6" w:rsidRPr="00046328">
        <w:rPr>
          <w:rFonts w:ascii="Angsana New" w:hAnsi="Angsana New" w:hint="cs"/>
          <w:cs/>
        </w:rPr>
        <w:br/>
      </w:r>
      <w:r w:rsidR="006806DE" w:rsidRPr="00046328">
        <w:rPr>
          <w:rFonts w:ascii="Angsana New" w:hAnsi="Angsana New" w:hint="cs"/>
          <w:lang w:val="en-US"/>
        </w:rPr>
        <w:t>1</w:t>
      </w:r>
      <w:r w:rsidRPr="00046328">
        <w:rPr>
          <w:rFonts w:ascii="Angsana New" w:hAnsi="Angsana New" w:hint="cs"/>
          <w:cs/>
          <w:lang w:val="en-US"/>
        </w:rPr>
        <w:t xml:space="preserve"> เมษายน </w:t>
      </w:r>
      <w:r w:rsidR="006806DE" w:rsidRPr="00046328">
        <w:rPr>
          <w:rFonts w:ascii="Angsana New" w:hAnsi="Angsana New" w:hint="cs"/>
          <w:lang w:val="en-US"/>
        </w:rPr>
        <w:t>2563</w:t>
      </w:r>
    </w:p>
    <w:p w14:paraId="3560E263" w14:textId="77777777" w:rsidR="00EB7EB8" w:rsidRPr="00046328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lang w:val="en-US"/>
        </w:rPr>
      </w:pPr>
    </w:p>
    <w:p w14:paraId="7DAEB96E" w14:textId="77777777" w:rsidR="00EB7EB8" w:rsidRPr="00046328" w:rsidRDefault="00EB7EB8" w:rsidP="00EB7EB8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  <w:cs/>
        </w:rPr>
      </w:pPr>
      <w:r w:rsidRPr="00046328">
        <w:rPr>
          <w:rFonts w:ascii="Angsana New" w:hAnsi="Angsana New" w:hint="cs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46328">
        <w:rPr>
          <w:rFonts w:ascii="Angsana New" w:hAnsi="Angsana New" w:hint="cs"/>
        </w:rPr>
        <w:t xml:space="preserve"> </w:t>
      </w:r>
      <w:r w:rsidRPr="00046328">
        <w:rPr>
          <w:rFonts w:ascii="Angsana New" w:hAnsi="Angsana New" w:hint="cs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30CB2AA" w14:textId="77777777" w:rsidR="00EB7EB8" w:rsidRPr="00046328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cs/>
        </w:rPr>
      </w:pPr>
    </w:p>
    <w:p w14:paraId="092EE76C" w14:textId="77777777" w:rsidR="00EB7EB8" w:rsidRPr="00046328" w:rsidRDefault="00EB7EB8" w:rsidP="00EB7EB8">
      <w:pPr>
        <w:pStyle w:val="ListParagraph"/>
        <w:numPr>
          <w:ilvl w:val="0"/>
          <w:numId w:val="10"/>
        </w:numPr>
        <w:tabs>
          <w:tab w:val="clear" w:pos="1644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046328">
        <w:rPr>
          <w:rFonts w:ascii="Angsana New" w:hAnsi="Angsana New" w:hint="cs"/>
          <w:sz w:val="30"/>
          <w:szCs w:val="30"/>
          <w:cs/>
          <w:lang w:val="th-TH" w:eastAsia="x-none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770CE88" w14:textId="77777777" w:rsidR="00EB7EB8" w:rsidRPr="00046328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</w:rPr>
      </w:pPr>
    </w:p>
    <w:p w14:paraId="6DB02F5D" w14:textId="4C11F2B6" w:rsidR="00EB7EB8" w:rsidRPr="00046328" w:rsidRDefault="00EB7EB8" w:rsidP="00EB7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6806DE" w:rsidRPr="00046328">
        <w:rPr>
          <w:rFonts w:ascii="Angsana New" w:hAnsi="Angsana New" w:hint="cs"/>
          <w:sz w:val="30"/>
          <w:szCs w:val="30"/>
        </w:rPr>
        <w:t>9</w:t>
      </w:r>
      <w:r w:rsidRPr="00046328">
        <w:rPr>
          <w:rFonts w:ascii="Angsana New" w:hAnsi="Angsana New" w:hint="cs"/>
          <w:sz w:val="30"/>
          <w:szCs w:val="30"/>
        </w:rPr>
        <w:t xml:space="preserve"> (“TFRS </w:t>
      </w:r>
      <w:r w:rsidR="006806DE" w:rsidRPr="00046328">
        <w:rPr>
          <w:rFonts w:ascii="Angsana New" w:hAnsi="Angsana New" w:hint="cs"/>
          <w:sz w:val="30"/>
          <w:szCs w:val="30"/>
        </w:rPr>
        <w:t>9</w:t>
      </w:r>
      <w:r w:rsidRPr="00046328">
        <w:rPr>
          <w:rFonts w:ascii="Angsana New" w:hAnsi="Angsana New" w:hint="cs"/>
          <w:sz w:val="30"/>
          <w:szCs w:val="30"/>
        </w:rPr>
        <w:t xml:space="preserve">”) </w:t>
      </w:r>
      <w:r w:rsidRPr="00046328"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 w:rsidR="006806DE" w:rsidRPr="00046328">
        <w:rPr>
          <w:rFonts w:ascii="Angsana New" w:hAnsi="Angsana New" w:hint="cs"/>
          <w:sz w:val="30"/>
          <w:szCs w:val="30"/>
        </w:rPr>
        <w:t>3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ประเภท ได้แก่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046328">
        <w:rPr>
          <w:rFonts w:ascii="Angsana New" w:hAnsi="Angsana New" w:hint="cs"/>
          <w:sz w:val="30"/>
          <w:szCs w:val="30"/>
        </w:rPr>
        <w:t>(FVOCI)</w:t>
      </w:r>
      <w:r w:rsidRPr="00046328"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046328">
        <w:rPr>
          <w:rFonts w:ascii="Angsana New" w:hAnsi="Angsana New" w:hint="cs"/>
          <w:sz w:val="30"/>
          <w:szCs w:val="30"/>
        </w:rPr>
        <w:t xml:space="preserve"> (FVTPL) </w:t>
      </w:r>
      <w:r w:rsidRPr="00046328">
        <w:rPr>
          <w:rFonts w:ascii="Angsana New" w:hAnsi="Angsana New" w:hint="cs"/>
          <w:sz w:val="30"/>
          <w:szCs w:val="30"/>
          <w:cs/>
        </w:rPr>
        <w:t xml:space="preserve">โดยการจัดประเภทตาม </w:t>
      </w:r>
      <w:r w:rsidRPr="00046328">
        <w:rPr>
          <w:rFonts w:ascii="Angsana New" w:hAnsi="Angsana New" w:hint="cs"/>
          <w:sz w:val="30"/>
          <w:szCs w:val="30"/>
        </w:rPr>
        <w:t xml:space="preserve">TFRS </w:t>
      </w:r>
      <w:r w:rsidR="006806DE" w:rsidRPr="00046328">
        <w:rPr>
          <w:rFonts w:ascii="Angsana New" w:hAnsi="Angsana New" w:hint="cs"/>
          <w:sz w:val="30"/>
          <w:szCs w:val="30"/>
        </w:rPr>
        <w:t>9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046328">
        <w:rPr>
          <w:rFonts w:ascii="Angsana New" w:hAnsi="Angsana New" w:hint="cs"/>
          <w:sz w:val="30"/>
          <w:szCs w:val="30"/>
        </w:rPr>
        <w:t xml:space="preserve"> TFRS </w:t>
      </w:r>
      <w:r w:rsidR="006806DE" w:rsidRPr="00046328">
        <w:rPr>
          <w:rFonts w:ascii="Angsana New" w:hAnsi="Angsana New" w:hint="cs"/>
          <w:sz w:val="30"/>
          <w:szCs w:val="30"/>
        </w:rPr>
        <w:t>9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6806DE" w:rsidRPr="00046328">
        <w:rPr>
          <w:rFonts w:ascii="Angsana New" w:hAnsi="Angsana New" w:hint="cs"/>
          <w:sz w:val="30"/>
          <w:szCs w:val="30"/>
        </w:rPr>
        <w:t>105</w:t>
      </w:r>
    </w:p>
    <w:p w14:paraId="7446CD0D" w14:textId="74707590" w:rsidR="005737AA" w:rsidRPr="00046328" w:rsidRDefault="00961798" w:rsidP="009F5DD1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  <w:cs/>
        </w:rPr>
      </w:pPr>
      <w:r w:rsidRPr="00046328">
        <w:rPr>
          <w:rFonts w:ascii="Angsana New" w:hAnsi="Angsana New" w:hint="cs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046328">
        <w:rPr>
          <w:rFonts w:ascii="Angsana New" w:hAnsi="Angsana New" w:hint="cs"/>
        </w:rPr>
        <w:t xml:space="preserve">TFRS </w:t>
      </w:r>
      <w:r w:rsidR="006806DE" w:rsidRPr="00046328">
        <w:rPr>
          <w:rFonts w:ascii="Angsana New" w:hAnsi="Angsana New" w:hint="cs"/>
          <w:lang w:val="en-US"/>
        </w:rPr>
        <w:t>9</w:t>
      </w:r>
      <w:r w:rsidRPr="00046328">
        <w:rPr>
          <w:rFonts w:ascii="Angsana New" w:hAnsi="Angsana New" w:hint="cs"/>
        </w:rPr>
        <w:t xml:space="preserve"> </w:t>
      </w:r>
      <w:r w:rsidRPr="00046328">
        <w:rPr>
          <w:rFonts w:ascii="Angsana New" w:hAnsi="Angsana New" w:hint="cs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รวมถึงการกระทบยอดมูลค่าตามบัญชีของสินทรัพย์ทางการเงินและหนี้สินทางการเงินแต่ละประเภทของบริษัท ณ วันที่ </w:t>
      </w:r>
      <w:r w:rsidR="006806DE" w:rsidRPr="00046328">
        <w:rPr>
          <w:rFonts w:ascii="Angsana New" w:hAnsi="Angsana New" w:hint="cs"/>
          <w:lang w:val="en-US"/>
        </w:rPr>
        <w:t>1</w:t>
      </w:r>
      <w:r w:rsidRPr="00046328">
        <w:rPr>
          <w:rFonts w:ascii="Angsana New" w:hAnsi="Angsana New" w:hint="cs"/>
        </w:rPr>
        <w:t xml:space="preserve"> </w:t>
      </w:r>
      <w:r w:rsidR="0066164F" w:rsidRPr="00046328">
        <w:rPr>
          <w:rFonts w:ascii="Angsana New" w:hAnsi="Angsana New" w:hint="cs"/>
          <w:cs/>
        </w:rPr>
        <w:t xml:space="preserve">เมษายน </w:t>
      </w:r>
      <w:r w:rsidR="006806DE" w:rsidRPr="00046328">
        <w:rPr>
          <w:rFonts w:ascii="Angsana New" w:hAnsi="Angsana New" w:hint="cs"/>
          <w:lang w:val="en-US"/>
        </w:rPr>
        <w:t>2563</w:t>
      </w:r>
    </w:p>
    <w:p w14:paraId="5DD4426F" w14:textId="77777777" w:rsidR="0066164F" w:rsidRPr="00046328" w:rsidRDefault="0066164F" w:rsidP="009F5DD1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</w:rPr>
      </w:pPr>
    </w:p>
    <w:tbl>
      <w:tblPr>
        <w:tblW w:w="9275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3695"/>
        <w:gridCol w:w="1170"/>
        <w:gridCol w:w="270"/>
        <w:gridCol w:w="1170"/>
        <w:gridCol w:w="270"/>
        <w:gridCol w:w="1260"/>
        <w:gridCol w:w="270"/>
        <w:gridCol w:w="1170"/>
      </w:tblGrid>
      <w:tr w:rsidR="00961798" w:rsidRPr="00046328" w14:paraId="394EF82B" w14:textId="77777777" w:rsidTr="006D66B2">
        <w:trPr>
          <w:tblHeader/>
        </w:trPr>
        <w:tc>
          <w:tcPr>
            <w:tcW w:w="9275" w:type="dxa"/>
            <w:gridSpan w:val="8"/>
            <w:vAlign w:val="bottom"/>
          </w:tcPr>
          <w:p w14:paraId="4E8E047C" w14:textId="1042C915" w:rsidR="00961798" w:rsidRPr="0004632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AE6078"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="00AE6078" w:rsidRPr="0004632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798" w:rsidRPr="00046328" w14:paraId="1753CBD2" w14:textId="77777777" w:rsidTr="006D66B2">
        <w:trPr>
          <w:tblHeader/>
        </w:trPr>
        <w:tc>
          <w:tcPr>
            <w:tcW w:w="4865" w:type="dxa"/>
            <w:gridSpan w:val="2"/>
            <w:tcBorders>
              <w:bottom w:val="single" w:sz="4" w:space="0" w:color="auto"/>
            </w:tcBorders>
            <w:vAlign w:val="bottom"/>
          </w:tcPr>
          <w:p w14:paraId="065597EA" w14:textId="2E84C274" w:rsidR="00E347DF" w:rsidRPr="00046328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การจัดประเภทตามมาตรฐานเดิม</w:t>
            </w:r>
          </w:p>
          <w:p w14:paraId="25934B69" w14:textId="66C4188B" w:rsidR="00961798" w:rsidRPr="00046328" w:rsidRDefault="00961798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806DE" w:rsidRPr="0004632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164F" w:rsidRPr="0004632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6806DE" w:rsidRPr="0004632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EC0C10E" w14:textId="77777777" w:rsidR="00961798" w:rsidRPr="00046328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140" w:type="dxa"/>
            <w:gridSpan w:val="5"/>
            <w:tcBorders>
              <w:bottom w:val="single" w:sz="4" w:space="0" w:color="auto"/>
            </w:tcBorders>
            <w:vAlign w:val="bottom"/>
          </w:tcPr>
          <w:p w14:paraId="2899DF34" w14:textId="53B1B904" w:rsidR="00E347DF" w:rsidRPr="00046328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การจัดประเภทตาม 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 xml:space="preserve">TFRS </w:t>
            </w:r>
            <w:r w:rsidR="006806DE" w:rsidRPr="00046328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3BAFB9E" w14:textId="5514F4B0" w:rsidR="00961798" w:rsidRPr="00046328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806DE" w:rsidRPr="0004632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6164F" w:rsidRPr="0004632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6806DE" w:rsidRPr="0004632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E347DF" w:rsidRPr="00046328" w14:paraId="07AB6A3A" w14:textId="77777777" w:rsidTr="006D66B2">
        <w:trPr>
          <w:tblHeader/>
        </w:trPr>
        <w:tc>
          <w:tcPr>
            <w:tcW w:w="3695" w:type="dxa"/>
            <w:tcBorders>
              <w:top w:val="single" w:sz="4" w:space="0" w:color="auto"/>
            </w:tcBorders>
            <w:vAlign w:val="bottom"/>
          </w:tcPr>
          <w:p w14:paraId="7750AD2F" w14:textId="52946966" w:rsidR="0066164F" w:rsidRPr="00046328" w:rsidRDefault="0066164F" w:rsidP="006616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10EBC4" w14:textId="77777777" w:rsidR="0066164F" w:rsidRPr="0004632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BE18A8" w14:textId="77777777" w:rsidR="0066164F" w:rsidRPr="0004632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C4B8F4" w14:textId="77777777" w:rsidR="0066164F" w:rsidRPr="0004632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  <w:p w14:paraId="1BF82CE7" w14:textId="77777777" w:rsidR="0066164F" w:rsidRPr="0004632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ADF5F9B" w14:textId="77777777" w:rsidR="0066164F" w:rsidRPr="0004632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636DF1" w14:textId="77777777" w:rsidR="0066164F" w:rsidRPr="0004632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14:paraId="2F7D659B" w14:textId="77777777" w:rsidR="0066164F" w:rsidRPr="0004632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ผ่าน</w:t>
            </w:r>
          </w:p>
          <w:p w14:paraId="78AFC7D8" w14:textId="77777777" w:rsidR="0066164F" w:rsidRPr="0004632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A928FD3" w14:textId="77777777" w:rsidR="0066164F" w:rsidRPr="0004632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A449ED" w14:textId="4F1FA1D4" w:rsidR="0066164F" w:rsidRPr="00046328" w:rsidRDefault="0066164F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  <w:p w14:paraId="40B4CC62" w14:textId="77777777" w:rsidR="0066164F" w:rsidRPr="00046328" w:rsidRDefault="0066164F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7311A9C9" w14:textId="77777777" w:rsidR="0066164F" w:rsidRPr="00046328" w:rsidRDefault="0066164F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31246D" w:rsidRPr="00046328" w14:paraId="29A1D222" w14:textId="77777777" w:rsidTr="006D66B2">
        <w:tc>
          <w:tcPr>
            <w:tcW w:w="3695" w:type="dxa"/>
          </w:tcPr>
          <w:p w14:paraId="65431975" w14:textId="77777777" w:rsidR="0031246D" w:rsidRPr="00046328" w:rsidRDefault="0031246D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5A347C96" w14:textId="77777777" w:rsidR="0031246D" w:rsidRPr="00046328" w:rsidRDefault="0031246D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410" w:type="dxa"/>
            <w:gridSpan w:val="6"/>
          </w:tcPr>
          <w:p w14:paraId="64519A85" w14:textId="6A855BF8" w:rsidR="0031246D" w:rsidRPr="00046328" w:rsidRDefault="0031246D" w:rsidP="003124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7DF" w:rsidRPr="00046328" w14:paraId="36933A73" w14:textId="77777777" w:rsidTr="006D66B2">
        <w:tc>
          <w:tcPr>
            <w:tcW w:w="3695" w:type="dxa"/>
          </w:tcPr>
          <w:p w14:paraId="652A4331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160893E" w14:textId="62822787" w:rsidR="00E45CAE" w:rsidRPr="00046328" w:rsidRDefault="006806D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964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515E886D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A4938B" w14:textId="4178B0AF" w:rsidR="00E45CAE" w:rsidRPr="00046328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BCFC15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1FA17F" w14:textId="4E1EFB52" w:rsidR="00E45CAE" w:rsidRPr="00046328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36651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F921D1" w14:textId="68546531" w:rsidR="00E45CAE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964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</w:tr>
      <w:tr w:rsidR="00E347DF" w:rsidRPr="00046328" w14:paraId="4FF7538F" w14:textId="77777777" w:rsidTr="006D66B2">
        <w:tc>
          <w:tcPr>
            <w:tcW w:w="3695" w:type="dxa"/>
          </w:tcPr>
          <w:p w14:paraId="49361A6E" w14:textId="2EE851FC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3BA0C0D5" w14:textId="08A8F04F" w:rsidR="00E45CAE" w:rsidRPr="00046328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1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118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692</w:t>
            </w:r>
          </w:p>
        </w:tc>
        <w:tc>
          <w:tcPr>
            <w:tcW w:w="270" w:type="dxa"/>
          </w:tcPr>
          <w:p w14:paraId="33A727BF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ACAABF" w14:textId="159C5926" w:rsidR="00E45CAE" w:rsidRPr="00046328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1F2B7E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D44CE7" w14:textId="2A14D0E9" w:rsidR="00E45CAE" w:rsidRPr="00046328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7025F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42E928" w14:textId="2D458269" w:rsidR="00E45CAE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1</w:t>
            </w:r>
            <w:r w:rsidR="00074DE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118</w:t>
            </w:r>
            <w:r w:rsidR="00074DE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692</w:t>
            </w:r>
          </w:p>
        </w:tc>
      </w:tr>
      <w:tr w:rsidR="00E347DF" w:rsidRPr="00046328" w14:paraId="6D266430" w14:textId="77777777" w:rsidTr="006D66B2">
        <w:tc>
          <w:tcPr>
            <w:tcW w:w="3695" w:type="dxa"/>
          </w:tcPr>
          <w:p w14:paraId="54D163C3" w14:textId="1797A02B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7FED198F" w14:textId="72061FEC" w:rsidR="00E45CAE" w:rsidRPr="00046328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32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45FA8E77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384D76" w14:textId="7B9F46C5" w:rsidR="00E45CAE" w:rsidRPr="00046328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086B9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3D65C3" w14:textId="286AE263" w:rsidR="00E45CAE" w:rsidRPr="00046328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5BBAA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AD29B8" w14:textId="5353AAC3" w:rsidR="00E45CAE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32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064</w:t>
            </w:r>
          </w:p>
        </w:tc>
      </w:tr>
      <w:tr w:rsidR="00E347DF" w:rsidRPr="00046328" w14:paraId="00C68FC2" w14:textId="77777777" w:rsidTr="006D66B2">
        <w:tc>
          <w:tcPr>
            <w:tcW w:w="3695" w:type="dxa"/>
          </w:tcPr>
          <w:p w14:paraId="38B2A7D0" w14:textId="3C6B0F85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  <w:r w:rsidR="00E347DF" w:rsidRPr="00046328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DCAD08" w14:textId="094915E0" w:rsidR="00E45CAE" w:rsidRPr="00046328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83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911</w:t>
            </w:r>
          </w:p>
        </w:tc>
        <w:tc>
          <w:tcPr>
            <w:tcW w:w="270" w:type="dxa"/>
          </w:tcPr>
          <w:p w14:paraId="00C80C7E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93E830" w14:textId="277BBC52" w:rsidR="00E45CAE" w:rsidRPr="00046328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F2592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9136DB" w14:textId="50F44CC9" w:rsidR="00E45CAE" w:rsidRPr="00046328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F2456E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5E4696" w14:textId="426F93F2" w:rsidR="00E45CAE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83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911</w:t>
            </w:r>
          </w:p>
        </w:tc>
      </w:tr>
      <w:tr w:rsidR="00E347DF" w:rsidRPr="00046328" w14:paraId="20E52D8D" w14:textId="77777777" w:rsidTr="006D66B2">
        <w:tc>
          <w:tcPr>
            <w:tcW w:w="3695" w:type="dxa"/>
          </w:tcPr>
          <w:p w14:paraId="5C85BFD8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121DAE6B" w14:textId="77777777" w:rsidR="00E45CAE" w:rsidRPr="00046328" w:rsidRDefault="00E45CA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4D291F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2F594F" w14:textId="77777777" w:rsidR="00E45CAE" w:rsidRPr="00046328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821DBE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BBC709" w14:textId="77777777" w:rsidR="00E45CAE" w:rsidRPr="00046328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CF62EA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1258CA" w14:textId="77777777" w:rsidR="00E45CAE" w:rsidRPr="00046328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47DF" w:rsidRPr="00046328" w14:paraId="0C9D5B25" w14:textId="77777777" w:rsidTr="006D66B2">
        <w:tc>
          <w:tcPr>
            <w:tcW w:w="3695" w:type="dxa"/>
          </w:tcPr>
          <w:p w14:paraId="131150EB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1A5A00EB" w14:textId="4B0844D4" w:rsidR="00E45CAE" w:rsidRPr="00046328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2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330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DE90A44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3B8DC0" w14:textId="4732A14C" w:rsidR="00E45CAE" w:rsidRPr="00046328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9B752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BAA3F4" w14:textId="7C62B81F" w:rsidR="00E45CAE" w:rsidRPr="00046328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06EFB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1E5486" w14:textId="39D54553" w:rsidR="00E45CAE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2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330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E347DF" w:rsidRPr="00046328" w14:paraId="7CB05D6D" w14:textId="77777777" w:rsidTr="006D66B2">
        <w:tc>
          <w:tcPr>
            <w:tcW w:w="3695" w:type="dxa"/>
          </w:tcPr>
          <w:p w14:paraId="7FE928D0" w14:textId="3685328C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ab/>
              <w:t>ตราสารทุนที่เป็นหลักทรัพย์เผื่อขาย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14:paraId="2ECFACA6" w14:textId="13A6AB9B" w:rsidR="00E45CAE" w:rsidRPr="00046328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1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25E71B51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0FC17A" w14:textId="13CCE12D" w:rsidR="00E45CAE" w:rsidRPr="00046328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7E3100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2A9202" w14:textId="5EC5C70E" w:rsidR="00E45CAE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1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45303BBB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704913" w14:textId="040CE306" w:rsidR="00E45CAE" w:rsidRPr="00046328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347DF" w:rsidRPr="00046328" w14:paraId="37B6F4C3" w14:textId="77777777" w:rsidTr="006D66B2">
        <w:tc>
          <w:tcPr>
            <w:tcW w:w="3695" w:type="dxa"/>
          </w:tcPr>
          <w:p w14:paraId="14FD24A6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E73A622" w14:textId="11F18E68" w:rsidR="00E45CAE" w:rsidRPr="00046328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157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1ACCDE0C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6F3F03" w14:textId="35E74348" w:rsidR="00E45CAE" w:rsidRPr="00046328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128F7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D3B2A" w14:textId="049DC511" w:rsidR="00E45CAE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157</w:t>
            </w:r>
            <w:r w:rsidR="00E45CA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79736CE8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5F864" w14:textId="7D6E03B0" w:rsidR="00E45CAE" w:rsidRPr="00046328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347DF" w:rsidRPr="00046328" w14:paraId="795ECCB6" w14:textId="77777777" w:rsidTr="006D66B2">
        <w:tc>
          <w:tcPr>
            <w:tcW w:w="3695" w:type="dxa"/>
          </w:tcPr>
          <w:p w14:paraId="5ED265F5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E4D62" w14:textId="7CA74F53" w:rsidR="00E45CAE" w:rsidRPr="00046328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AA2AF8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489</w:t>
            </w:r>
            <w:r w:rsidR="00AA2AF8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45A5841F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A66BC" w14:textId="1103617E" w:rsidR="00E45CAE" w:rsidRPr="00046328" w:rsidRDefault="00AA2AF8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D43374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6DE67" w14:textId="0F5A8F3A" w:rsidR="00E45CAE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159</w:t>
            </w:r>
            <w:r w:rsidR="00AA2AF8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574EF985" w14:textId="77777777" w:rsidR="00E45CAE" w:rsidRPr="0004632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56EF" w14:textId="54B1D26B" w:rsidR="00E45CAE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9141D7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330</w:t>
            </w:r>
            <w:r w:rsidR="009141D7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</w:tr>
      <w:tr w:rsidR="00E347DF" w:rsidRPr="00046328" w14:paraId="7E27830D" w14:textId="77777777" w:rsidTr="006D66B2">
        <w:tc>
          <w:tcPr>
            <w:tcW w:w="3695" w:type="dxa"/>
          </w:tcPr>
          <w:p w14:paraId="44E063AB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C7335" w14:textId="36C3BF6D" w:rsidR="00AA2AF8" w:rsidRPr="00046328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AA2AF8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688</w:t>
            </w:r>
            <w:r w:rsidR="00AA2AF8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40EF067D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8BE9B" w14:textId="49BFCD87" w:rsidR="00AA2AF8" w:rsidRPr="00046328" w:rsidRDefault="00AA2AF8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1507F1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E74E7" w14:textId="38C88EE7" w:rsidR="00AA2AF8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159</w:t>
            </w:r>
            <w:r w:rsidR="00AA2AF8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30379F48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64D12" w14:textId="200375C7" w:rsidR="00AA2AF8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9141D7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529</w:t>
            </w:r>
            <w:r w:rsidR="009141D7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228</w:t>
            </w:r>
          </w:p>
        </w:tc>
      </w:tr>
      <w:tr w:rsidR="00E347DF" w:rsidRPr="00046328" w14:paraId="7A3A7102" w14:textId="77777777" w:rsidTr="006D66B2">
        <w:tc>
          <w:tcPr>
            <w:tcW w:w="3695" w:type="dxa"/>
          </w:tcPr>
          <w:p w14:paraId="4CDB8FEB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E2D1080" w14:textId="77777777" w:rsidR="00AA2AF8" w:rsidRPr="00046328" w:rsidRDefault="00AA2AF8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35BDE1E9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090714C" w14:textId="77777777" w:rsidR="00AA2AF8" w:rsidRPr="00046328" w:rsidRDefault="00AA2AF8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50575FA7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FD6ADA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0EF8F73A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031313C" w14:textId="77777777" w:rsidR="00AA2AF8" w:rsidRPr="00046328" w:rsidRDefault="00AA2AF8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350"/>
              </w:tabs>
              <w:ind w:left="-64" w:right="-11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</w:tr>
      <w:tr w:rsidR="00E347DF" w:rsidRPr="00046328" w14:paraId="7CC1EEA4" w14:textId="77777777" w:rsidTr="006D66B2">
        <w:tc>
          <w:tcPr>
            <w:tcW w:w="3695" w:type="dxa"/>
          </w:tcPr>
          <w:p w14:paraId="17664419" w14:textId="20019893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494F2343" w14:textId="496BF773" w:rsidR="00AA2AF8" w:rsidRPr="00046328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789</w:t>
            </w:r>
            <w:r w:rsidR="00AA2AF8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14:paraId="0597EB8D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342E28" w14:textId="13970A26" w:rsidR="00AA2AF8" w:rsidRPr="00046328" w:rsidRDefault="00AA2AF8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DB7545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2EAF81" w14:textId="091B8009" w:rsidR="00AA2AF8" w:rsidRPr="00046328" w:rsidRDefault="00AA2AF8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0FE718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214788" w14:textId="0F10FD6E" w:rsidR="00AA2AF8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789</w:t>
            </w:r>
            <w:r w:rsidR="00AA2AF8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304</w:t>
            </w:r>
          </w:p>
        </w:tc>
      </w:tr>
      <w:tr w:rsidR="00E347DF" w:rsidRPr="00046328" w14:paraId="3494159F" w14:textId="77777777" w:rsidTr="006D66B2">
        <w:tc>
          <w:tcPr>
            <w:tcW w:w="3695" w:type="dxa"/>
          </w:tcPr>
          <w:p w14:paraId="3B7AE53E" w14:textId="3ED8D8CA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74B952AA" w14:textId="30E25F4C" w:rsidR="00AA2AF8" w:rsidRPr="00046328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355</w:t>
            </w:r>
            <w:r w:rsidR="00AA2AF8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04A5271E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DA57FB" w14:textId="246D1DC3" w:rsidR="00AA2AF8" w:rsidRPr="00046328" w:rsidRDefault="00AA2AF8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E06DC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09F51E" w14:textId="7F0B839A" w:rsidR="00AA2AF8" w:rsidRPr="00046328" w:rsidRDefault="00AA2AF8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0D7FE1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EF9781" w14:textId="6C2ACC5B" w:rsidR="00AA2AF8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355</w:t>
            </w:r>
            <w:r w:rsidR="00AA2AF8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365</w:t>
            </w:r>
          </w:p>
        </w:tc>
      </w:tr>
      <w:tr w:rsidR="00E347DF" w:rsidRPr="00046328" w14:paraId="125DA613" w14:textId="77777777" w:rsidTr="006D66B2">
        <w:tc>
          <w:tcPr>
            <w:tcW w:w="3695" w:type="dxa"/>
          </w:tcPr>
          <w:p w14:paraId="78519887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55E1D" w14:textId="6B4FF82D" w:rsidR="00AA2AF8" w:rsidRPr="00046328" w:rsidRDefault="006806D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B613D6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144</w:t>
            </w:r>
            <w:r w:rsidR="00B613D6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7807A47C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E1A0A" w14:textId="550B7A89" w:rsidR="00AA2AF8" w:rsidRPr="00046328" w:rsidRDefault="00E00437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79D3B6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BE468" w14:textId="3468C538" w:rsidR="00AA2AF8" w:rsidRPr="00046328" w:rsidRDefault="00E00437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623D9" w14:textId="77777777" w:rsidR="00AA2AF8" w:rsidRPr="0004632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A3345" w14:textId="325E1CAA" w:rsidR="00AA2AF8" w:rsidRPr="00046328" w:rsidRDefault="006806D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E00437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144</w:t>
            </w:r>
            <w:r w:rsidR="00E00437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669</w:t>
            </w:r>
          </w:p>
        </w:tc>
      </w:tr>
    </w:tbl>
    <w:p w14:paraId="67A25344" w14:textId="5D03D6B9" w:rsidR="00961798" w:rsidRPr="00046328" w:rsidRDefault="00961798" w:rsidP="00952170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</w:rPr>
      </w:pPr>
    </w:p>
    <w:p w14:paraId="12151E9E" w14:textId="1116F8EA" w:rsidR="00952170" w:rsidRPr="00046328" w:rsidRDefault="00952170" w:rsidP="00952170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</w:rPr>
      </w:pPr>
      <w:r w:rsidRPr="00046328">
        <w:rPr>
          <w:rFonts w:ascii="Angsana New" w:hAnsi="Angsana New" w:hint="cs"/>
          <w:cs/>
        </w:rPr>
        <w:t xml:space="preserve">บริษัทตั้งใจจะถือตราสารทุนที่ไม่อยู่ในความต้องการของตลาดจำนวน </w:t>
      </w:r>
      <w:r w:rsidR="006806DE" w:rsidRPr="00046328">
        <w:rPr>
          <w:rFonts w:ascii="Angsana New" w:hAnsi="Angsana New" w:hint="cs"/>
          <w:lang w:val="en-US"/>
        </w:rPr>
        <w:t>157</w:t>
      </w:r>
      <w:r w:rsidR="00760510" w:rsidRPr="00046328">
        <w:rPr>
          <w:rFonts w:ascii="Angsana New" w:hAnsi="Angsana New" w:hint="cs"/>
          <w:lang w:val="en-US"/>
        </w:rPr>
        <w:t>.</w:t>
      </w:r>
      <w:r w:rsidR="006806DE" w:rsidRPr="00046328">
        <w:rPr>
          <w:rFonts w:ascii="Angsana New" w:hAnsi="Angsana New" w:hint="cs"/>
          <w:lang w:val="en-US"/>
        </w:rPr>
        <w:t>36</w:t>
      </w:r>
      <w:r w:rsidRPr="00046328">
        <w:rPr>
          <w:rFonts w:ascii="Angsana New" w:hAnsi="Angsana New" w:hint="cs"/>
        </w:rPr>
        <w:t xml:space="preserve"> </w:t>
      </w:r>
      <w:r w:rsidRPr="00046328">
        <w:rPr>
          <w:rFonts w:ascii="Angsana New" w:hAnsi="Angsana New" w:hint="cs"/>
          <w:cs/>
        </w:rPr>
        <w:t>ล้านบาท เพื่อวัตถุประสงค์ทางกลยุทธ์ในระยะยาว 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</w:t>
      </w:r>
      <w:r w:rsidR="00C1686A">
        <w:rPr>
          <w:rFonts w:ascii="Angsana New" w:hAnsi="Angsana New"/>
          <w:cs/>
        </w:rPr>
        <w:br/>
      </w:r>
      <w:r w:rsidRPr="00046328">
        <w:rPr>
          <w:rFonts w:ascii="Angsana New" w:hAnsi="Angsana New" w:hint="cs"/>
          <w:cs/>
        </w:rPr>
        <w:t>ไม่ถูกจัดประเภทไปยังกำไรหรือขาดทุนในภายหลัง</w:t>
      </w:r>
    </w:p>
    <w:p w14:paraId="735A7F6F" w14:textId="1D58B10E" w:rsidR="005737AA" w:rsidRPr="00046328" w:rsidRDefault="005737AA" w:rsidP="00952170">
      <w:pPr>
        <w:pStyle w:val="ListParagraph"/>
        <w:numPr>
          <w:ilvl w:val="0"/>
          <w:numId w:val="10"/>
        </w:numPr>
        <w:tabs>
          <w:tab w:val="clear" w:pos="1644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046328">
        <w:rPr>
          <w:rFonts w:ascii="Angsana New" w:hAnsi="Angsana New" w:hint="cs"/>
          <w:sz w:val="30"/>
          <w:szCs w:val="30"/>
          <w:cs/>
          <w:lang w:val="th-TH" w:eastAsia="x-none"/>
        </w:rPr>
        <w:t>การด้อยค่าของสินทรัพย์ทางการเงินและสินทรัพย์ที่เกิดจากสัญญา</w:t>
      </w:r>
    </w:p>
    <w:p w14:paraId="5CFDE5B5" w14:textId="77777777" w:rsidR="005737AA" w:rsidRPr="00046328" w:rsidRDefault="005737AA" w:rsidP="005737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0EA1262" w14:textId="2927B96B" w:rsidR="00961798" w:rsidRPr="00046328" w:rsidRDefault="00961798" w:rsidP="00834B5C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046328">
        <w:rPr>
          <w:rFonts w:ascii="Angsana New" w:hAnsi="Angsana New" w:hint="cs"/>
          <w:sz w:val="30"/>
          <w:szCs w:val="30"/>
        </w:rPr>
        <w:t xml:space="preserve">TFRS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9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46328">
        <w:rPr>
          <w:rFonts w:ascii="Angsana New" w:hAnsi="Angsana New" w:hint="cs"/>
          <w:sz w:val="30"/>
          <w:szCs w:val="30"/>
        </w:rPr>
        <w:t xml:space="preserve">TFRS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9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F26067"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ตราสารทุน</w:t>
      </w:r>
      <w:r w:rsidR="00834B5C"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บริษัทได้ประเมินการด้อยค่าตาม </w:t>
      </w:r>
      <w:r w:rsidRPr="00046328">
        <w:rPr>
          <w:rFonts w:ascii="Angsana New" w:hAnsi="Angsana New" w:hint="cs"/>
          <w:sz w:val="30"/>
          <w:szCs w:val="30"/>
        </w:rPr>
        <w:t xml:space="preserve">TFRS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9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5737AA" w:rsidRPr="0004632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AE6078" w:rsidRPr="00046328">
        <w:rPr>
          <w:rFonts w:ascii="Angsana New" w:hAnsi="Angsana New" w:hint="cs"/>
          <w:sz w:val="30"/>
          <w:szCs w:val="30"/>
          <w:cs/>
        </w:rPr>
        <w:t>ไม่มี</w:t>
      </w:r>
      <w:r w:rsidRPr="00046328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</w:t>
      </w:r>
      <w:r w:rsidR="00AE6078" w:rsidRPr="00046328">
        <w:rPr>
          <w:rFonts w:ascii="Angsana New" w:hAnsi="Angsana New" w:hint="cs"/>
          <w:sz w:val="30"/>
          <w:szCs w:val="30"/>
          <w:cs/>
        </w:rPr>
        <w:t>เกิดขึ้น</w:t>
      </w:r>
    </w:p>
    <w:p w14:paraId="1915DDAF" w14:textId="77777777" w:rsidR="00C90407" w:rsidRPr="00046328" w:rsidRDefault="00C90407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BB165C2" w14:textId="779D4F4A" w:rsidR="00961798" w:rsidRPr="00046328" w:rsidRDefault="00961798" w:rsidP="00144FCA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46328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TFRS </w:t>
      </w:r>
      <w:r w:rsidR="006806DE" w:rsidRPr="00046328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046328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Pr="0004632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F99AB55" w14:textId="77777777" w:rsidR="00961798" w:rsidRPr="00046328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079F7C5" w14:textId="06531E8A" w:rsidR="00961798" w:rsidRPr="00046328" w:rsidRDefault="00961798" w:rsidP="00961798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C87F47" w:rsidRPr="0004632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บริษัทถือปฏิบัติตาม </w:t>
      </w:r>
      <w:r w:rsidRPr="00046328">
        <w:rPr>
          <w:rFonts w:ascii="Angsana New" w:hAnsi="Angsana New" w:hint="cs"/>
          <w:sz w:val="30"/>
          <w:szCs w:val="30"/>
        </w:rPr>
        <w:t xml:space="preserve">TFRS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16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17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46328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Pr="00046328">
        <w:rPr>
          <w:rFonts w:ascii="Angsana New" w:hAnsi="Angsana New" w:hint="cs"/>
          <w:sz w:val="30"/>
          <w:szCs w:val="30"/>
        </w:rPr>
        <w:t xml:space="preserve">(TAS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17</w:t>
      </w:r>
      <w:r w:rsidRPr="00046328">
        <w:rPr>
          <w:rFonts w:ascii="Angsana New" w:hAnsi="Angsana New" w:hint="cs"/>
          <w:sz w:val="30"/>
          <w:szCs w:val="30"/>
        </w:rPr>
        <w:t xml:space="preserve">) </w:t>
      </w:r>
      <w:r w:rsidRPr="00046328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4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46328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Pr="00046328">
        <w:rPr>
          <w:rFonts w:ascii="Angsana New" w:hAnsi="Angsana New" w:hint="cs"/>
          <w:sz w:val="30"/>
          <w:szCs w:val="30"/>
        </w:rPr>
        <w:t xml:space="preserve">(TFRIC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4</w:t>
      </w:r>
      <w:r w:rsidRPr="00046328">
        <w:rPr>
          <w:rFonts w:ascii="Angsana New" w:hAnsi="Angsana New" w:hint="cs"/>
          <w:sz w:val="30"/>
          <w:szCs w:val="30"/>
        </w:rPr>
        <w:t xml:space="preserve">) </w:t>
      </w:r>
      <w:r w:rsidRPr="00046328">
        <w:rPr>
          <w:rFonts w:ascii="Angsana New" w:hAnsi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046328">
        <w:rPr>
          <w:rFonts w:ascii="Angsana New" w:hAnsi="Angsana New" w:hint="cs"/>
          <w:sz w:val="30"/>
          <w:szCs w:val="30"/>
        </w:rPr>
        <w:t>(Modified retrospective approach)</w:t>
      </w:r>
    </w:p>
    <w:p w14:paraId="7C467944" w14:textId="77777777" w:rsidR="00C90407" w:rsidRPr="00046328" w:rsidRDefault="00C90407" w:rsidP="00961798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222FFE1" w14:textId="5523EE29" w:rsidR="00961798" w:rsidRPr="00046328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046328">
        <w:rPr>
          <w:rFonts w:ascii="Angsana New" w:hAnsi="Angsana New" w:hint="cs"/>
          <w:sz w:val="30"/>
          <w:szCs w:val="30"/>
        </w:rPr>
        <w:t xml:space="preserve"> TFRS</w:t>
      </w:r>
      <w:r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16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</w:t>
      </w:r>
      <w:r w:rsidR="00F26067" w:rsidRPr="00046328">
        <w:rPr>
          <w:rFonts w:ascii="Angsana New" w:hAnsi="Angsana New" w:hint="cs"/>
          <w:sz w:val="30"/>
          <w:szCs w:val="30"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 xml:space="preserve">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บริษัทจะปันส่วนสิ่งตอบแทนที่ต้องจ่ายตามราคาขายที่เป็นเอกเทศ </w:t>
      </w:r>
      <w:r w:rsidRPr="00046328">
        <w:rPr>
          <w:rFonts w:ascii="Angsana New" w:hAnsi="Angsana New" w:hint="cs"/>
          <w:sz w:val="30"/>
          <w:szCs w:val="30"/>
        </w:rPr>
        <w:t xml:space="preserve">(Transaction price) </w:t>
      </w:r>
      <w:r w:rsidRPr="00046328">
        <w:rPr>
          <w:rFonts w:ascii="Angsana New" w:hAnsi="Angsana New" w:hint="cs"/>
          <w:sz w:val="30"/>
          <w:szCs w:val="30"/>
          <w:cs/>
        </w:rPr>
        <w:t>ณ วันที่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C87F47" w:rsidRPr="00046328">
        <w:rPr>
          <w:rFonts w:ascii="Angsana New" w:hAnsi="Angsana New" w:hint="cs"/>
          <w:sz w:val="30"/>
          <w:szCs w:val="30"/>
          <w:cs/>
        </w:rPr>
        <w:t>เมษายน</w:t>
      </w:r>
      <w:r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366E411" w14:textId="77777777" w:rsidR="00961798" w:rsidRPr="00046328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969D73C" w14:textId="77777777" w:rsidR="00AE6078" w:rsidRPr="00046328" w:rsidRDefault="00AE607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046328">
        <w:rPr>
          <w:rFonts w:ascii="Angsana New" w:hAnsi="Angsana New" w:hint="cs"/>
          <w:sz w:val="30"/>
          <w:szCs w:val="30"/>
          <w:cs/>
        </w:rPr>
        <w:br w:type="page"/>
      </w:r>
    </w:p>
    <w:p w14:paraId="5D482E40" w14:textId="1AF66412" w:rsidR="00961798" w:rsidRPr="00046328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ในการปฏิบัติในช่วงเปลี่ยนแปลง บริษัทได้เลือกใช้ข้อยกเว้นต่อไปนี้</w:t>
      </w:r>
    </w:p>
    <w:p w14:paraId="61D8CAD9" w14:textId="77777777" w:rsidR="00E268C8" w:rsidRPr="00046328" w:rsidRDefault="00E268C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523316E" w14:textId="5E749088" w:rsidR="00961798" w:rsidRPr="00046328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046328">
        <w:rPr>
          <w:rFonts w:ascii="Angsana New" w:eastAsia="Calibri" w:hAnsi="Angsana New" w:hint="cs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26067" w:rsidRPr="00046328">
        <w:rPr>
          <w:rFonts w:ascii="Angsana New" w:eastAsia="Calibri" w:hAnsi="Angsana New" w:hint="cs"/>
          <w:sz w:val="30"/>
          <w:szCs w:val="30"/>
        </w:rPr>
        <w:br/>
      </w:r>
      <w:r w:rsidR="006806DE" w:rsidRPr="00046328">
        <w:rPr>
          <w:rFonts w:ascii="Angsana New" w:eastAsia="Calibri" w:hAnsi="Angsana New" w:hint="cs"/>
          <w:sz w:val="30"/>
          <w:szCs w:val="30"/>
        </w:rPr>
        <w:t>12</w:t>
      </w:r>
      <w:r w:rsidRPr="00046328">
        <w:rPr>
          <w:rFonts w:ascii="Angsana New" w:eastAsia="Calibri" w:hAnsi="Angsana New" w:hint="cs"/>
          <w:sz w:val="30"/>
          <w:szCs w:val="30"/>
        </w:rPr>
        <w:t xml:space="preserve"> </w:t>
      </w:r>
      <w:r w:rsidRPr="00046328">
        <w:rPr>
          <w:rFonts w:ascii="Angsana New" w:eastAsia="Calibri" w:hAnsi="Angsana New" w:hint="cs"/>
          <w:sz w:val="30"/>
          <w:szCs w:val="30"/>
          <w:cs/>
        </w:rPr>
        <w:t>เดือน</w:t>
      </w:r>
    </w:p>
    <w:p w14:paraId="222C1D2F" w14:textId="1DBBC1E4" w:rsidR="00961798" w:rsidRPr="00046328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046328">
        <w:rPr>
          <w:rFonts w:ascii="Angsana New" w:eastAsia="Calibri" w:hAnsi="Angsana New" w:hint="cs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</w:p>
    <w:p w14:paraId="11684DD9" w14:textId="7F1D2FB2" w:rsidR="00961798" w:rsidRPr="00046328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046328">
        <w:rPr>
          <w:rFonts w:ascii="Angsana New" w:eastAsia="Calibri" w:hAnsi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697F3307" w14:textId="5EA40BC9" w:rsidR="00961798" w:rsidRPr="00046328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046328">
        <w:rPr>
          <w:rFonts w:ascii="Angsana New" w:eastAsia="Calibri" w:hAnsi="Angsana New" w:hint="cs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4FD59265" w14:textId="2ACA619C" w:rsidR="00961798" w:rsidRPr="00046328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046328">
        <w:rPr>
          <w:rFonts w:ascii="Angsana New" w:eastAsia="Calibri" w:hAnsi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B02F142" w14:textId="77777777" w:rsidR="00884005" w:rsidRPr="00046328" w:rsidRDefault="00884005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440"/>
      </w:tblGrid>
      <w:tr w:rsidR="00952170" w:rsidRPr="00046328" w14:paraId="7E731488" w14:textId="77777777" w:rsidTr="00952170">
        <w:trPr>
          <w:cantSplit/>
          <w:trHeight w:val="20"/>
          <w:tblHeader/>
        </w:trPr>
        <w:tc>
          <w:tcPr>
            <w:tcW w:w="5490" w:type="dxa"/>
            <w:shd w:val="clear" w:color="auto" w:fill="auto"/>
            <w:vAlign w:val="bottom"/>
          </w:tcPr>
          <w:p w14:paraId="68271ECE" w14:textId="2E3C17BD" w:rsidR="00961798" w:rsidRPr="00046328" w:rsidRDefault="00961798" w:rsidP="0096179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46328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04632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TFRS </w:t>
            </w:r>
            <w:r w:rsidR="006806DE" w:rsidRPr="0004632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046328"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FD5B2AE" w14:textId="74EB592D" w:rsidR="00961798" w:rsidRPr="00046328" w:rsidRDefault="00AC13DA" w:rsidP="00961798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vAlign w:val="bottom"/>
          </w:tcPr>
          <w:p w14:paraId="0434A1FE" w14:textId="77777777" w:rsidR="00961798" w:rsidRPr="00046328" w:rsidRDefault="00961798" w:rsidP="0096179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374C83" w14:textId="77777777" w:rsidR="00961798" w:rsidRPr="00046328" w:rsidRDefault="00961798" w:rsidP="0096179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E7F231E" w14:textId="2E79CC95" w:rsidR="00961798" w:rsidRPr="00046328" w:rsidRDefault="00961798" w:rsidP="0096179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52170" w:rsidRPr="00046328" w14:paraId="5A98FF02" w14:textId="77777777" w:rsidTr="00952170">
        <w:trPr>
          <w:cantSplit/>
          <w:trHeight w:val="20"/>
          <w:tblHeader/>
        </w:trPr>
        <w:tc>
          <w:tcPr>
            <w:tcW w:w="5490" w:type="dxa"/>
            <w:shd w:val="clear" w:color="auto" w:fill="auto"/>
          </w:tcPr>
          <w:p w14:paraId="1FE78F0F" w14:textId="77777777" w:rsidR="00961798" w:rsidRPr="00046328" w:rsidRDefault="00961798" w:rsidP="00961798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167EA6C" w14:textId="77777777" w:rsidR="00961798" w:rsidRPr="00046328" w:rsidRDefault="00961798" w:rsidP="0096179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52170" w:rsidRPr="00046328" w14:paraId="1D7BDA54" w14:textId="77777777" w:rsidTr="00952170">
        <w:trPr>
          <w:cantSplit/>
          <w:trHeight w:val="20"/>
        </w:trPr>
        <w:tc>
          <w:tcPr>
            <w:tcW w:w="5490" w:type="dxa"/>
            <w:shd w:val="clear" w:color="auto" w:fill="auto"/>
          </w:tcPr>
          <w:p w14:paraId="3A7BDE65" w14:textId="640901BF" w:rsidR="00961798" w:rsidRPr="00046328" w:rsidRDefault="00961798" w:rsidP="00961798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06DE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3212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เมษายน</w:t>
            </w: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806DE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3150" w:type="dxa"/>
            <w:gridSpan w:val="3"/>
          </w:tcPr>
          <w:p w14:paraId="3D0FAD65" w14:textId="77777777" w:rsidR="00961798" w:rsidRPr="00046328" w:rsidRDefault="00961798" w:rsidP="0096179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52170" w:rsidRPr="00046328" w14:paraId="5DD13DEC" w14:textId="77777777" w:rsidTr="00952170">
        <w:trPr>
          <w:cantSplit/>
          <w:trHeight w:val="20"/>
        </w:trPr>
        <w:tc>
          <w:tcPr>
            <w:tcW w:w="5490" w:type="dxa"/>
            <w:vAlign w:val="bottom"/>
          </w:tcPr>
          <w:p w14:paraId="33738BCD" w14:textId="10A82ED9" w:rsidR="00D23DC6" w:rsidRPr="00046328" w:rsidRDefault="00D23DC6" w:rsidP="00D23DC6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72C715A8" w14:textId="12C2AB89" w:rsidR="00D23DC6" w:rsidRPr="00046328" w:rsidRDefault="006806DE" w:rsidP="00952170">
            <w:pPr>
              <w:tabs>
                <w:tab w:val="decimal" w:pos="127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="00F84E65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241</w:t>
            </w:r>
          </w:p>
        </w:tc>
        <w:tc>
          <w:tcPr>
            <w:tcW w:w="180" w:type="dxa"/>
            <w:vAlign w:val="bottom"/>
          </w:tcPr>
          <w:p w14:paraId="5A96B43B" w14:textId="77777777" w:rsidR="00D23DC6" w:rsidRPr="00046328" w:rsidRDefault="00D23DC6" w:rsidP="00D23DC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8D3258" w14:textId="6F241BFC" w:rsidR="00D23DC6" w:rsidRPr="00046328" w:rsidRDefault="006806DE" w:rsidP="00952170">
            <w:pPr>
              <w:tabs>
                <w:tab w:val="decimal" w:pos="118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="00F84E65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241</w:t>
            </w:r>
          </w:p>
        </w:tc>
      </w:tr>
      <w:tr w:rsidR="00952170" w:rsidRPr="00046328" w14:paraId="2ED31579" w14:textId="77777777" w:rsidTr="00952170">
        <w:trPr>
          <w:cantSplit/>
          <w:trHeight w:val="20"/>
        </w:trPr>
        <w:tc>
          <w:tcPr>
            <w:tcW w:w="5490" w:type="dxa"/>
            <w:vAlign w:val="bottom"/>
          </w:tcPr>
          <w:p w14:paraId="3E70B459" w14:textId="6412596B" w:rsidR="00952170" w:rsidRPr="00046328" w:rsidRDefault="00952170" w:rsidP="00952170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04C3844A" w14:textId="1367BD6F" w:rsidR="00952170" w:rsidRPr="00046328" w:rsidRDefault="0071627C" w:rsidP="00952170">
            <w:pPr>
              <w:tabs>
                <w:tab w:val="decimal" w:pos="127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(</w:t>
            </w:r>
            <w:r w:rsidR="006806DE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="00F84E65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="006806DE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241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BB6C912" w14:textId="77777777" w:rsidR="00952170" w:rsidRPr="00046328" w:rsidRDefault="00952170" w:rsidP="0095217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4CAE9A" w14:textId="2792D772" w:rsidR="00952170" w:rsidRPr="00046328" w:rsidRDefault="0071627C" w:rsidP="00952170">
            <w:pPr>
              <w:tabs>
                <w:tab w:val="decimal" w:pos="118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(</w:t>
            </w:r>
            <w:r w:rsidR="006806DE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="00F84E65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="006806DE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241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</w:tbl>
    <w:p w14:paraId="1ADA5312" w14:textId="542969E5" w:rsidR="00961798" w:rsidRPr="00046328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53BD9DD" w14:textId="1665017D" w:rsidR="00961798" w:rsidRPr="00046328" w:rsidRDefault="00834B5C" w:rsidP="00E83C43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046328">
        <w:rPr>
          <w:rFonts w:ascii="Angsana New" w:hAnsi="Angsana New" w:hint="cs"/>
          <w:sz w:val="30"/>
          <w:szCs w:val="30"/>
          <w:cs/>
        </w:rPr>
        <w:t>ทั้งนี้</w:t>
      </w:r>
      <w:r w:rsidR="00473F04"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ภาระผูกพันตามสัญญาเช่าดำเนินงาน ณ วันที่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31</w:t>
      </w:r>
      <w:r w:rsidRPr="0004632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Pr="0004632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  <w:lang w:val="en-US"/>
        </w:rPr>
        <w:t>เมื่อคิดลดโดยใช้อัตราดอกเบี้ยเงินกู้ยืมส่วนเพิ่มและ</w:t>
      </w:r>
      <w:r w:rsidR="00977D2D" w:rsidRPr="00046328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EF6B07" w:rsidRPr="00046328">
        <w:rPr>
          <w:rFonts w:ascii="Angsana New" w:hAnsi="Angsana New" w:hint="cs"/>
          <w:sz w:val="30"/>
          <w:szCs w:val="30"/>
          <w:cs/>
          <w:lang w:val="en-US"/>
        </w:rPr>
        <w:t>ใช้ข้อ</w:t>
      </w:r>
      <w:r w:rsidRPr="00046328">
        <w:rPr>
          <w:rFonts w:ascii="Angsana New" w:hAnsi="Angsana New" w:hint="cs"/>
          <w:sz w:val="30"/>
          <w:szCs w:val="30"/>
          <w:cs/>
          <w:lang w:val="en-US"/>
        </w:rPr>
        <w:t>ยกเว้น</w:t>
      </w:r>
      <w:r w:rsidR="00EF6B07" w:rsidRPr="00046328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046328">
        <w:rPr>
          <w:rFonts w:ascii="Angsana New" w:hAnsi="Angsana New" w:hint="cs"/>
          <w:sz w:val="30"/>
          <w:szCs w:val="30"/>
          <w:cs/>
          <w:lang w:val="en-US"/>
        </w:rPr>
        <w:t>การรับรู้รายการ</w:t>
      </w:r>
      <w:r w:rsidR="00B10F4F" w:rsidRPr="00046328">
        <w:rPr>
          <w:rFonts w:ascii="Angsana New" w:hAnsi="Angsana New" w:hint="cs"/>
          <w:sz w:val="30"/>
          <w:szCs w:val="30"/>
          <w:cs/>
          <w:lang w:val="en-US"/>
        </w:rPr>
        <w:t>สำหรับสัญญาเช่าระยะสั้น</w:t>
      </w:r>
      <w:r w:rsidR="00C97CAD" w:rsidRPr="0004632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10F4F" w:rsidRPr="0004632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บริษัทจึงรับรู้หนี้สินตามสัญญาเช่า </w:t>
      </w:r>
      <w:r w:rsidR="00B10F4F" w:rsidRPr="0004632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="006806DE" w:rsidRPr="00046328">
        <w:rPr>
          <w:rFonts w:ascii="Angsana New" w:hAnsi="Angsana New" w:hint="cs"/>
          <w:spacing w:val="-8"/>
          <w:sz w:val="30"/>
          <w:szCs w:val="30"/>
          <w:lang w:val="en-US"/>
        </w:rPr>
        <w:t>1</w:t>
      </w:r>
      <w:r w:rsidR="00B10F4F" w:rsidRPr="00046328">
        <w:rPr>
          <w:rFonts w:ascii="Angsana New" w:hAnsi="Angsana New" w:hint="cs"/>
          <w:spacing w:val="-8"/>
          <w:sz w:val="30"/>
          <w:szCs w:val="30"/>
          <w:lang w:val="en-US"/>
        </w:rPr>
        <w:t xml:space="preserve"> </w:t>
      </w:r>
      <w:r w:rsidR="00B10F4F" w:rsidRPr="0004632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เมษายน </w:t>
      </w:r>
      <w:r w:rsidR="006806DE" w:rsidRPr="00046328">
        <w:rPr>
          <w:rFonts w:ascii="Angsana New" w:hAnsi="Angsana New" w:hint="cs"/>
          <w:spacing w:val="-8"/>
          <w:sz w:val="30"/>
          <w:szCs w:val="30"/>
          <w:lang w:val="en-US"/>
        </w:rPr>
        <w:t>2563</w:t>
      </w:r>
      <w:r w:rsidR="00B10F4F" w:rsidRPr="00046328">
        <w:rPr>
          <w:rFonts w:ascii="Angsana New" w:hAnsi="Angsana New" w:hint="cs"/>
          <w:spacing w:val="-8"/>
          <w:sz w:val="30"/>
          <w:szCs w:val="30"/>
          <w:lang w:val="en-US"/>
        </w:rPr>
        <w:t xml:space="preserve"> </w:t>
      </w:r>
      <w:r w:rsidR="00B10F4F" w:rsidRPr="00046328">
        <w:rPr>
          <w:rFonts w:ascii="Angsana New" w:hAnsi="Angsana New" w:hint="cs"/>
          <w:spacing w:val="-8"/>
          <w:sz w:val="30"/>
          <w:szCs w:val="30"/>
          <w:cs/>
          <w:lang w:val="en-US"/>
        </w:rPr>
        <w:t>เป็น</w:t>
      </w:r>
      <w:r w:rsidR="00B10F4F" w:rsidRPr="0004632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26</w:t>
      </w:r>
      <w:r w:rsidR="00B10F4F" w:rsidRPr="00046328">
        <w:rPr>
          <w:rFonts w:ascii="Angsana New" w:hAnsi="Angsana New" w:hint="cs"/>
          <w:sz w:val="30"/>
          <w:szCs w:val="30"/>
          <w:lang w:val="en-US"/>
        </w:rPr>
        <w:t>.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24</w:t>
      </w:r>
      <w:r w:rsidR="00B10F4F" w:rsidRPr="0004632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10F4F" w:rsidRPr="0004632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โดยมีอัตราดอกเบี้ยเงินกู้ยืมส่วนเพิ่มร้อยละ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1</w:t>
      </w:r>
      <w:r w:rsidR="00B10F4F" w:rsidRPr="00046328">
        <w:rPr>
          <w:rFonts w:ascii="Angsana New" w:hAnsi="Angsana New" w:hint="cs"/>
          <w:sz w:val="30"/>
          <w:szCs w:val="30"/>
          <w:lang w:val="en-US"/>
        </w:rPr>
        <w:t>.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40</w:t>
      </w:r>
      <w:r w:rsidR="00505E9F" w:rsidRPr="0004632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10F4F" w:rsidRPr="00046328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39E26FF3" w14:textId="77777777" w:rsidR="00B10F4F" w:rsidRPr="00046328" w:rsidRDefault="00B10F4F" w:rsidP="00E83C43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77777777" w:rsidR="00E83C43" w:rsidRPr="00046328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046328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6C9FBBD4" w:rsidR="00E83C43" w:rsidRPr="00046328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ความสัมพันธ์ที่มีกับบริษัทร่วมได้เปิดเผยในหมายเหตุข้อ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5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สำหรับบุคคลหรือกิจการที่เกี่ยวข้องกันอื่น ไม่มีการเปลี่ยนแปลงความสัมพันธ์อย่างมีสาระสำคัญ</w:t>
      </w:r>
    </w:p>
    <w:p w14:paraId="5DD5A005" w14:textId="77777777" w:rsidR="00E83C43" w:rsidRPr="00046328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68D6F3" w14:textId="4D06C169" w:rsidR="00E83C43" w:rsidRPr="00046328" w:rsidRDefault="00464AFC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  <w:lang w:val="th-TH"/>
        </w:rPr>
        <w:t>นโยบายในการกำหนดราคาไม่มีการเปลี่ยนแปลงอย่างมีสาระสำคัญในระหว่างงวดหกเดือนสิ้นสุดวันที่</w:t>
      </w:r>
      <w:r w:rsidRPr="00046328">
        <w:rPr>
          <w:rFonts w:ascii="Angsana New" w:hAnsi="Angsana New" w:hint="cs"/>
          <w:sz w:val="30"/>
          <w:szCs w:val="30"/>
          <w:cs/>
          <w:lang w:val="th-TH"/>
        </w:rPr>
        <w:br/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30</w:t>
      </w:r>
      <w:r w:rsidR="00E83C43"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กันยายน</w:t>
      </w:r>
      <w:r w:rsidR="00E83C43" w:rsidRPr="00046328">
        <w:rPr>
          <w:rFonts w:ascii="Angsana New" w:hAnsi="Angsana New" w:hint="cs"/>
          <w:sz w:val="30"/>
          <w:szCs w:val="30"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</w:p>
    <w:p w14:paraId="3C0B2123" w14:textId="77777777" w:rsidR="00E83C43" w:rsidRPr="00046328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31083ED" w14:textId="77777777" w:rsidR="005D32A0" w:rsidRPr="00046328" w:rsidRDefault="005D32A0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6328">
        <w:rPr>
          <w:rFonts w:ascii="Angsana New" w:hAnsi="Angsana New" w:hint="cs"/>
          <w:sz w:val="30"/>
          <w:szCs w:val="30"/>
          <w:cs/>
        </w:rPr>
        <w:br w:type="page"/>
      </w:r>
    </w:p>
    <w:p w14:paraId="3CC5BD96" w14:textId="7FC07FF0" w:rsidR="00DD7EA2" w:rsidRPr="00046328" w:rsidRDefault="00DD7EA2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</w:t>
      </w:r>
      <w:r w:rsidRPr="00046328">
        <w:rPr>
          <w:rFonts w:ascii="Angsana New" w:hAnsi="Angsana New" w:hint="cs"/>
          <w:sz w:val="30"/>
          <w:szCs w:val="30"/>
          <w:lang w:val="en-US"/>
        </w:rPr>
        <w:t>30</w:t>
      </w:r>
      <w:r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กันยายน</w:t>
      </w:r>
      <w:r w:rsidR="00046328">
        <w:rPr>
          <w:rFonts w:ascii="Angsana New" w:eastAsia="Calibri" w:hAnsi="Angsana New"/>
          <w:sz w:val="30"/>
          <w:szCs w:val="30"/>
          <w:lang w:val="en-US"/>
        </w:rPr>
        <w:br/>
      </w:r>
      <w:r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สรุปได้ดังนี้</w:t>
      </w:r>
    </w:p>
    <w:p w14:paraId="02328A10" w14:textId="77777777" w:rsidR="00DD7EA2" w:rsidRPr="00046328" w:rsidRDefault="00DD7EA2" w:rsidP="00DD7EA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52"/>
        <w:gridCol w:w="288"/>
        <w:gridCol w:w="1170"/>
        <w:gridCol w:w="252"/>
        <w:gridCol w:w="1099"/>
      </w:tblGrid>
      <w:tr w:rsidR="00DD7EA2" w:rsidRPr="00046328" w14:paraId="29E4FA6B" w14:textId="77777777" w:rsidTr="008F17E8">
        <w:trPr>
          <w:tblHeader/>
        </w:trPr>
        <w:tc>
          <w:tcPr>
            <w:tcW w:w="3978" w:type="dxa"/>
          </w:tcPr>
          <w:p w14:paraId="67E73837" w14:textId="77777777" w:rsidR="00DD7EA2" w:rsidRPr="00046328" w:rsidRDefault="00DD7EA2" w:rsidP="00DD7EA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92" w:type="dxa"/>
            <w:gridSpan w:val="3"/>
          </w:tcPr>
          <w:p w14:paraId="2C647CDC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2616DD77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563AD407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D7EA2" w:rsidRPr="00046328" w14:paraId="7880D7B5" w14:textId="77777777" w:rsidTr="008F17E8">
        <w:trPr>
          <w:tblHeader/>
        </w:trPr>
        <w:tc>
          <w:tcPr>
            <w:tcW w:w="3978" w:type="dxa"/>
          </w:tcPr>
          <w:p w14:paraId="5067A799" w14:textId="77777777" w:rsidR="00DD7EA2" w:rsidRPr="00046328" w:rsidRDefault="00DD7EA2" w:rsidP="00DD7EA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92" w:type="dxa"/>
            <w:gridSpan w:val="3"/>
          </w:tcPr>
          <w:p w14:paraId="3395726C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07536AE9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26391FAC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D7EA2" w:rsidRPr="00046328" w14:paraId="3174B7B7" w14:textId="77777777" w:rsidTr="008F17E8">
        <w:trPr>
          <w:tblHeader/>
        </w:trPr>
        <w:tc>
          <w:tcPr>
            <w:tcW w:w="3978" w:type="dxa"/>
          </w:tcPr>
          <w:p w14:paraId="01E02CE0" w14:textId="124E7B42" w:rsidR="00DD7EA2" w:rsidRPr="00046328" w:rsidRDefault="00DD7EA2" w:rsidP="00DD7EA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14:paraId="10263311" w14:textId="017226CD" w:rsidR="00DD7EA2" w:rsidRPr="00046328" w:rsidRDefault="00DD7EA2" w:rsidP="00DD7EA2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  <w:r w:rsidR="00CA7C77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481D4AB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23C86529" w14:textId="302D7DF1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="00CA7C77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88" w:type="dxa"/>
          </w:tcPr>
          <w:p w14:paraId="59DDA2D8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6BD2737" w14:textId="69AB7F4D" w:rsidR="00DD7EA2" w:rsidRPr="00046328" w:rsidRDefault="00DD7EA2" w:rsidP="00DD7EA2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  <w:r w:rsidR="00CA7C77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</w:tcPr>
          <w:p w14:paraId="41962E4A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97AA766" w14:textId="68010146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 w:rsidR="00CA7C77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DD7EA2" w:rsidRPr="00046328" w14:paraId="2DD26D0E" w14:textId="77777777" w:rsidTr="008F17E8">
        <w:trPr>
          <w:tblHeader/>
        </w:trPr>
        <w:tc>
          <w:tcPr>
            <w:tcW w:w="3978" w:type="dxa"/>
          </w:tcPr>
          <w:p w14:paraId="65B8C224" w14:textId="77777777" w:rsidR="00DD7EA2" w:rsidRPr="00046328" w:rsidRDefault="00DD7EA2" w:rsidP="00DD7EA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1" w:type="dxa"/>
            <w:gridSpan w:val="7"/>
          </w:tcPr>
          <w:p w14:paraId="7BFCD709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D7EA2" w:rsidRPr="00046328" w14:paraId="68258480" w14:textId="77777777" w:rsidTr="008F17E8">
        <w:tc>
          <w:tcPr>
            <w:tcW w:w="3978" w:type="dxa"/>
          </w:tcPr>
          <w:p w14:paraId="7CAE846E" w14:textId="77777777" w:rsidR="00DD7EA2" w:rsidRPr="00046328" w:rsidRDefault="00DD7EA2" w:rsidP="00DD7EA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4E1B61B4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B80060B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49748AB2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16F99912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072092E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31D6E1AF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B9CC45A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0C73C8" w:rsidRPr="00046328" w14:paraId="14D3EB1E" w14:textId="77777777" w:rsidTr="008F17E8">
        <w:tc>
          <w:tcPr>
            <w:tcW w:w="3978" w:type="dxa"/>
          </w:tcPr>
          <w:p w14:paraId="025915DB" w14:textId="77777777" w:rsidR="000C73C8" w:rsidRPr="00046328" w:rsidRDefault="000C73C8" w:rsidP="000C73C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2EA82B35" w14:textId="1C7966CA" w:rsidR="000C73C8" w:rsidRPr="00046328" w:rsidRDefault="000C73C8" w:rsidP="000C73C8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829,885</w:t>
            </w:r>
          </w:p>
        </w:tc>
        <w:tc>
          <w:tcPr>
            <w:tcW w:w="270" w:type="dxa"/>
          </w:tcPr>
          <w:p w14:paraId="048E5006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2A0B066" w14:textId="76CDC1B0" w:rsidR="000C73C8" w:rsidRPr="00046328" w:rsidRDefault="000C73C8" w:rsidP="000C73C8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905,758</w:t>
            </w:r>
          </w:p>
        </w:tc>
        <w:tc>
          <w:tcPr>
            <w:tcW w:w="288" w:type="dxa"/>
          </w:tcPr>
          <w:p w14:paraId="499C1810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45403F2" w14:textId="0446BF45" w:rsidR="000C73C8" w:rsidRPr="00046328" w:rsidRDefault="000C73C8" w:rsidP="000C73C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829,885</w:t>
            </w:r>
          </w:p>
        </w:tc>
        <w:tc>
          <w:tcPr>
            <w:tcW w:w="252" w:type="dxa"/>
          </w:tcPr>
          <w:p w14:paraId="2627FE22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74D2010" w14:textId="489A19B9" w:rsidR="000C73C8" w:rsidRPr="00046328" w:rsidRDefault="000C73C8" w:rsidP="000C73C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905,758</w:t>
            </w:r>
          </w:p>
        </w:tc>
      </w:tr>
      <w:tr w:rsidR="000C73C8" w:rsidRPr="00046328" w14:paraId="79B4B9BC" w14:textId="77777777" w:rsidTr="008F17E8">
        <w:tc>
          <w:tcPr>
            <w:tcW w:w="3978" w:type="dxa"/>
          </w:tcPr>
          <w:p w14:paraId="20EFA78E" w14:textId="77777777" w:rsidR="000C73C8" w:rsidRPr="00046328" w:rsidRDefault="000C73C8" w:rsidP="000C73C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70" w:type="dxa"/>
          </w:tcPr>
          <w:p w14:paraId="24FBBB45" w14:textId="4A281B00" w:rsidR="000C73C8" w:rsidRPr="00046328" w:rsidRDefault="000C73C8" w:rsidP="000C73C8">
            <w:pPr>
              <w:tabs>
                <w:tab w:val="decimal" w:pos="687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4C00E2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6CACE7E" w14:textId="7C289C96" w:rsidR="000C73C8" w:rsidRPr="00046328" w:rsidRDefault="000C73C8" w:rsidP="000C73C8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11</w:t>
            </w:r>
          </w:p>
        </w:tc>
        <w:tc>
          <w:tcPr>
            <w:tcW w:w="288" w:type="dxa"/>
          </w:tcPr>
          <w:p w14:paraId="6D60A34B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F656730" w14:textId="292469F3" w:rsidR="000C73C8" w:rsidRPr="00046328" w:rsidRDefault="000C73C8" w:rsidP="000C73C8">
            <w:pPr>
              <w:tabs>
                <w:tab w:val="decimal" w:pos="68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6034687D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5996B43" w14:textId="6CF39EB0" w:rsidR="000C73C8" w:rsidRPr="00046328" w:rsidRDefault="000C73C8" w:rsidP="000C73C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11</w:t>
            </w:r>
          </w:p>
        </w:tc>
      </w:tr>
      <w:tr w:rsidR="000C73C8" w:rsidRPr="00046328" w14:paraId="3AD6B820" w14:textId="77777777" w:rsidTr="008F17E8">
        <w:tc>
          <w:tcPr>
            <w:tcW w:w="3978" w:type="dxa"/>
          </w:tcPr>
          <w:p w14:paraId="25465DAE" w14:textId="77777777" w:rsidR="000C73C8" w:rsidRPr="00046328" w:rsidRDefault="000C73C8" w:rsidP="000C73C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1784A3C5" w14:textId="141E9A6B" w:rsidR="000C73C8" w:rsidRPr="00046328" w:rsidRDefault="000C73C8" w:rsidP="000C73C8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47,455</w:t>
            </w:r>
          </w:p>
        </w:tc>
        <w:tc>
          <w:tcPr>
            <w:tcW w:w="270" w:type="dxa"/>
          </w:tcPr>
          <w:p w14:paraId="568B81F3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10528C2" w14:textId="15E1F03D" w:rsidR="000C73C8" w:rsidRPr="00046328" w:rsidRDefault="000C73C8" w:rsidP="000C73C8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43,747</w:t>
            </w:r>
          </w:p>
        </w:tc>
        <w:tc>
          <w:tcPr>
            <w:tcW w:w="288" w:type="dxa"/>
          </w:tcPr>
          <w:p w14:paraId="7DF98060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7BEE446" w14:textId="7501455F" w:rsidR="000C73C8" w:rsidRPr="00046328" w:rsidRDefault="000C73C8" w:rsidP="000C73C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47,455</w:t>
            </w:r>
          </w:p>
        </w:tc>
        <w:tc>
          <w:tcPr>
            <w:tcW w:w="252" w:type="dxa"/>
          </w:tcPr>
          <w:p w14:paraId="214845F2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CB019B2" w14:textId="187EF0FC" w:rsidR="000C73C8" w:rsidRPr="00046328" w:rsidRDefault="000C73C8" w:rsidP="000C73C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43,747</w:t>
            </w:r>
          </w:p>
        </w:tc>
      </w:tr>
      <w:tr w:rsidR="000C73C8" w:rsidRPr="00046328" w14:paraId="078AE417" w14:textId="77777777" w:rsidTr="008F17E8">
        <w:tc>
          <w:tcPr>
            <w:tcW w:w="3978" w:type="dxa"/>
          </w:tcPr>
          <w:p w14:paraId="62572291" w14:textId="77777777" w:rsidR="000C73C8" w:rsidRPr="00046328" w:rsidRDefault="000C73C8" w:rsidP="000C73C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43D60033" w14:textId="2F538284" w:rsidR="000C73C8" w:rsidRPr="00046328" w:rsidRDefault="000C73C8" w:rsidP="000C73C8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6</w:t>
            </w:r>
            <w:r w:rsidR="00A843A4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,508</w:t>
            </w:r>
          </w:p>
        </w:tc>
        <w:tc>
          <w:tcPr>
            <w:tcW w:w="270" w:type="dxa"/>
          </w:tcPr>
          <w:p w14:paraId="03D2711C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B49E4B6" w14:textId="3F42CAFA" w:rsidR="000C73C8" w:rsidRPr="00046328" w:rsidRDefault="000C73C8" w:rsidP="000C73C8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76,831</w:t>
            </w:r>
          </w:p>
        </w:tc>
        <w:tc>
          <w:tcPr>
            <w:tcW w:w="288" w:type="dxa"/>
          </w:tcPr>
          <w:p w14:paraId="1CD7F409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3B9AF8C" w14:textId="1ADB9367" w:rsidR="000C73C8" w:rsidRPr="00046328" w:rsidRDefault="000C73C8" w:rsidP="000C73C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6</w:t>
            </w:r>
            <w:r w:rsidR="00A843A4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,508</w:t>
            </w:r>
          </w:p>
        </w:tc>
        <w:tc>
          <w:tcPr>
            <w:tcW w:w="252" w:type="dxa"/>
          </w:tcPr>
          <w:p w14:paraId="25906321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F37B797" w14:textId="7E713121" w:rsidR="000C73C8" w:rsidRPr="00046328" w:rsidRDefault="000C73C8" w:rsidP="000C73C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76,831</w:t>
            </w:r>
          </w:p>
        </w:tc>
      </w:tr>
      <w:tr w:rsidR="000C73C8" w:rsidRPr="00046328" w14:paraId="6064C92D" w14:textId="77777777" w:rsidTr="008F17E8">
        <w:tc>
          <w:tcPr>
            <w:tcW w:w="3978" w:type="dxa"/>
          </w:tcPr>
          <w:p w14:paraId="765CFDB9" w14:textId="77777777" w:rsidR="000C73C8" w:rsidRPr="00046328" w:rsidRDefault="000C73C8" w:rsidP="000C73C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687EAB53" w14:textId="6E0F5B98" w:rsidR="000C73C8" w:rsidRPr="00046328" w:rsidRDefault="000C73C8" w:rsidP="000C73C8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19,641</w:t>
            </w:r>
          </w:p>
        </w:tc>
        <w:tc>
          <w:tcPr>
            <w:tcW w:w="270" w:type="dxa"/>
          </w:tcPr>
          <w:p w14:paraId="5E7F7893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B418F0B" w14:textId="26AE9A3F" w:rsidR="000C73C8" w:rsidRPr="00046328" w:rsidRDefault="000C73C8" w:rsidP="000C73C8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15,929</w:t>
            </w:r>
          </w:p>
        </w:tc>
        <w:tc>
          <w:tcPr>
            <w:tcW w:w="288" w:type="dxa"/>
          </w:tcPr>
          <w:p w14:paraId="7D198B8F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0BE2BC" w14:textId="1FDF2857" w:rsidR="000C73C8" w:rsidRPr="00046328" w:rsidRDefault="000C73C8" w:rsidP="000C73C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19,641</w:t>
            </w:r>
          </w:p>
        </w:tc>
        <w:tc>
          <w:tcPr>
            <w:tcW w:w="252" w:type="dxa"/>
          </w:tcPr>
          <w:p w14:paraId="5B0634D1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8250CB2" w14:textId="03211AA6" w:rsidR="000C73C8" w:rsidRPr="00046328" w:rsidRDefault="000C73C8" w:rsidP="000C73C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15,929</w:t>
            </w:r>
          </w:p>
        </w:tc>
      </w:tr>
      <w:tr w:rsidR="000C73C8" w:rsidRPr="00046328" w14:paraId="22F48CFA" w14:textId="77777777" w:rsidTr="008F17E8">
        <w:tc>
          <w:tcPr>
            <w:tcW w:w="3978" w:type="dxa"/>
          </w:tcPr>
          <w:p w14:paraId="1586AC40" w14:textId="77777777" w:rsidR="000C73C8" w:rsidRPr="00046328" w:rsidRDefault="000C73C8" w:rsidP="000C73C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6A8AD21D" w14:textId="33A5BDEA" w:rsidR="000C73C8" w:rsidRPr="00046328" w:rsidRDefault="000C73C8" w:rsidP="000C73C8">
            <w:pPr>
              <w:tabs>
                <w:tab w:val="decimal" w:pos="687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AB8B95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216C64B" w14:textId="6C433D0C" w:rsidR="000C73C8" w:rsidRPr="00046328" w:rsidRDefault="000C73C8" w:rsidP="000C73C8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5,640</w:t>
            </w:r>
          </w:p>
        </w:tc>
        <w:tc>
          <w:tcPr>
            <w:tcW w:w="288" w:type="dxa"/>
          </w:tcPr>
          <w:p w14:paraId="4EC20C0E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55542A4" w14:textId="4F1B5112" w:rsidR="000C73C8" w:rsidRPr="00046328" w:rsidRDefault="000C73C8" w:rsidP="007C0D92">
            <w:pPr>
              <w:tabs>
                <w:tab w:val="decimal" w:pos="687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2EA40FB" w14:textId="77777777" w:rsidR="000C73C8" w:rsidRPr="00046328" w:rsidRDefault="000C73C8" w:rsidP="000C73C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FCBA7E3" w14:textId="593C9F86" w:rsidR="000C73C8" w:rsidRPr="00046328" w:rsidRDefault="000C73C8" w:rsidP="000C73C8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5,640</w:t>
            </w:r>
          </w:p>
        </w:tc>
      </w:tr>
      <w:tr w:rsidR="0007408E" w:rsidRPr="00046328" w14:paraId="10442343" w14:textId="77777777" w:rsidTr="008F17E8">
        <w:tc>
          <w:tcPr>
            <w:tcW w:w="3978" w:type="dxa"/>
          </w:tcPr>
          <w:p w14:paraId="1AD120AC" w14:textId="77777777" w:rsidR="0007408E" w:rsidRPr="00046328" w:rsidRDefault="0007408E" w:rsidP="0007408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63DF35C2" w14:textId="5C38D330" w:rsidR="0007408E" w:rsidRPr="007E3BEE" w:rsidRDefault="007E3BEE" w:rsidP="0007408E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E3BEE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07408E" w:rsidRPr="007E3BEE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="00707661" w:rsidRPr="007E3BEE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  <w:r w:rsidRPr="007E3BEE">
              <w:rPr>
                <w:rFonts w:ascii="Angsana New" w:eastAsia="Calibri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14:paraId="051E3410" w14:textId="77777777" w:rsidR="0007408E" w:rsidRPr="007E3BEE" w:rsidRDefault="0007408E" w:rsidP="0007408E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72C00275" w14:textId="453909A7" w:rsidR="0007408E" w:rsidRPr="007E3BEE" w:rsidRDefault="0007408E" w:rsidP="0007408E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E3BEE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2,330</w:t>
            </w:r>
          </w:p>
        </w:tc>
        <w:tc>
          <w:tcPr>
            <w:tcW w:w="288" w:type="dxa"/>
          </w:tcPr>
          <w:p w14:paraId="4B2B28A1" w14:textId="77777777" w:rsidR="0007408E" w:rsidRPr="007E3BEE" w:rsidRDefault="0007408E" w:rsidP="0007408E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1C29881" w14:textId="3FBE0952" w:rsidR="0007408E" w:rsidRPr="007E3BEE" w:rsidRDefault="007E3BEE" w:rsidP="0007408E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E3BEE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07408E" w:rsidRPr="007E3BEE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Pr="007E3BEE">
              <w:rPr>
                <w:rFonts w:ascii="Angsana New" w:eastAsia="Calibri" w:hAnsi="Angsana New"/>
                <w:sz w:val="30"/>
                <w:szCs w:val="30"/>
                <w:lang w:val="en-US"/>
              </w:rPr>
              <w:t>641</w:t>
            </w:r>
          </w:p>
        </w:tc>
        <w:tc>
          <w:tcPr>
            <w:tcW w:w="252" w:type="dxa"/>
          </w:tcPr>
          <w:p w14:paraId="31617BE9" w14:textId="77777777" w:rsidR="0007408E" w:rsidRPr="00046328" w:rsidRDefault="0007408E" w:rsidP="0007408E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3DB5478" w14:textId="4F3B6C66" w:rsidR="0007408E" w:rsidRPr="00046328" w:rsidRDefault="0007408E" w:rsidP="0007408E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2,330</w:t>
            </w:r>
          </w:p>
        </w:tc>
      </w:tr>
      <w:tr w:rsidR="0007408E" w:rsidRPr="00046328" w14:paraId="1426BC5C" w14:textId="77777777" w:rsidTr="008F17E8">
        <w:tc>
          <w:tcPr>
            <w:tcW w:w="3978" w:type="dxa"/>
          </w:tcPr>
          <w:p w14:paraId="21098680" w14:textId="77777777" w:rsidR="0007408E" w:rsidRPr="00046328" w:rsidRDefault="0007408E" w:rsidP="0007408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0579A915" w14:textId="77777777" w:rsidR="0007408E" w:rsidRPr="00046328" w:rsidRDefault="0007408E" w:rsidP="0007408E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2758302B" w14:textId="77777777" w:rsidR="0007408E" w:rsidRPr="00046328" w:rsidRDefault="0007408E" w:rsidP="0007408E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52" w:type="dxa"/>
          </w:tcPr>
          <w:p w14:paraId="7D3CBB88" w14:textId="77777777" w:rsidR="0007408E" w:rsidRPr="00046328" w:rsidRDefault="0007408E" w:rsidP="0007408E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88" w:type="dxa"/>
          </w:tcPr>
          <w:p w14:paraId="1DF34F6A" w14:textId="77777777" w:rsidR="0007408E" w:rsidRPr="00046328" w:rsidRDefault="0007408E" w:rsidP="0007408E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1A3A447E" w14:textId="77777777" w:rsidR="0007408E" w:rsidRPr="00046328" w:rsidRDefault="0007408E" w:rsidP="0007408E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52" w:type="dxa"/>
          </w:tcPr>
          <w:p w14:paraId="486244FA" w14:textId="77777777" w:rsidR="0007408E" w:rsidRPr="00046328" w:rsidRDefault="0007408E" w:rsidP="0007408E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7CFD154A" w14:textId="77777777" w:rsidR="0007408E" w:rsidRPr="00046328" w:rsidRDefault="0007408E" w:rsidP="0007408E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07408E" w:rsidRPr="00046328" w14:paraId="5DB5CE84" w14:textId="77777777" w:rsidTr="008F17E8">
        <w:tc>
          <w:tcPr>
            <w:tcW w:w="3978" w:type="dxa"/>
          </w:tcPr>
          <w:p w14:paraId="2D14CE4B" w14:textId="77777777" w:rsidR="0007408E" w:rsidRPr="00046328" w:rsidRDefault="0007408E" w:rsidP="0007408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123AE7EB" w14:textId="77777777" w:rsidR="0007408E" w:rsidRPr="00046328" w:rsidRDefault="0007408E" w:rsidP="0007408E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8DFDF96" w14:textId="77777777" w:rsidR="0007408E" w:rsidRPr="00046328" w:rsidRDefault="0007408E" w:rsidP="0007408E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F9166B1" w14:textId="77777777" w:rsidR="0007408E" w:rsidRPr="00046328" w:rsidRDefault="0007408E" w:rsidP="0007408E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481D6F0A" w14:textId="77777777" w:rsidR="0007408E" w:rsidRPr="00046328" w:rsidRDefault="0007408E" w:rsidP="0007408E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39AB33" w14:textId="77777777" w:rsidR="0007408E" w:rsidRPr="00046328" w:rsidRDefault="0007408E" w:rsidP="0007408E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3B6991D4" w14:textId="77777777" w:rsidR="0007408E" w:rsidRPr="00046328" w:rsidRDefault="0007408E" w:rsidP="0007408E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C0C44BC" w14:textId="77777777" w:rsidR="0007408E" w:rsidRPr="00046328" w:rsidRDefault="0007408E" w:rsidP="0007408E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07408E" w:rsidRPr="00046328" w14:paraId="54A94114" w14:textId="77777777" w:rsidTr="008F17E8">
        <w:tc>
          <w:tcPr>
            <w:tcW w:w="3978" w:type="dxa"/>
          </w:tcPr>
          <w:p w14:paraId="22C07F36" w14:textId="77777777" w:rsidR="0007408E" w:rsidRPr="00046328" w:rsidRDefault="0007408E" w:rsidP="0007408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4DDD0B9D" w14:textId="36DC6B25" w:rsidR="0007408E" w:rsidRPr="00046328" w:rsidRDefault="0007408E" w:rsidP="0007408E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34136D70" w14:textId="77777777" w:rsidR="0007408E" w:rsidRPr="00046328" w:rsidRDefault="0007408E" w:rsidP="0007408E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85A2EA3" w14:textId="445614FA" w:rsidR="0007408E" w:rsidRPr="00046328" w:rsidRDefault="0007408E" w:rsidP="0007408E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</w:t>
            </w:r>
          </w:p>
        </w:tc>
        <w:tc>
          <w:tcPr>
            <w:tcW w:w="288" w:type="dxa"/>
          </w:tcPr>
          <w:p w14:paraId="66BC11F5" w14:textId="77777777" w:rsidR="0007408E" w:rsidRPr="00046328" w:rsidRDefault="0007408E" w:rsidP="0007408E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09CFAD" w14:textId="7F62585C" w:rsidR="0007408E" w:rsidRPr="00046328" w:rsidRDefault="0007408E" w:rsidP="0007408E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17</w:t>
            </w:r>
          </w:p>
        </w:tc>
        <w:tc>
          <w:tcPr>
            <w:tcW w:w="252" w:type="dxa"/>
          </w:tcPr>
          <w:p w14:paraId="0B70FA5D" w14:textId="77777777" w:rsidR="0007408E" w:rsidRPr="00046328" w:rsidRDefault="0007408E" w:rsidP="0007408E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08418573" w14:textId="495E8E4B" w:rsidR="0007408E" w:rsidRPr="00046328" w:rsidRDefault="0007408E" w:rsidP="0007408E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</w:t>
            </w:r>
          </w:p>
        </w:tc>
      </w:tr>
      <w:tr w:rsidR="0007408E" w:rsidRPr="00046328" w14:paraId="79E8F583" w14:textId="77777777" w:rsidTr="008F17E8">
        <w:tc>
          <w:tcPr>
            <w:tcW w:w="3978" w:type="dxa"/>
          </w:tcPr>
          <w:p w14:paraId="7C326DDC" w14:textId="77777777" w:rsidR="0007408E" w:rsidRPr="00046328" w:rsidRDefault="0007408E" w:rsidP="0007408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70" w:type="dxa"/>
          </w:tcPr>
          <w:p w14:paraId="35AD89B5" w14:textId="2B8C3957" w:rsidR="0007408E" w:rsidRPr="00046328" w:rsidRDefault="0007408E" w:rsidP="0007408E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4,295</w:t>
            </w:r>
          </w:p>
        </w:tc>
        <w:tc>
          <w:tcPr>
            <w:tcW w:w="270" w:type="dxa"/>
          </w:tcPr>
          <w:p w14:paraId="5D88B719" w14:textId="77777777" w:rsidR="0007408E" w:rsidRPr="00046328" w:rsidRDefault="0007408E" w:rsidP="0007408E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0E52BD2" w14:textId="12372522" w:rsidR="0007408E" w:rsidRPr="00046328" w:rsidRDefault="0007408E" w:rsidP="0007408E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4,295</w:t>
            </w:r>
          </w:p>
        </w:tc>
        <w:tc>
          <w:tcPr>
            <w:tcW w:w="288" w:type="dxa"/>
          </w:tcPr>
          <w:p w14:paraId="52CF0D27" w14:textId="77777777" w:rsidR="0007408E" w:rsidRPr="00046328" w:rsidRDefault="0007408E" w:rsidP="0007408E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C38604A" w14:textId="7AE4C61E" w:rsidR="0007408E" w:rsidRPr="00046328" w:rsidRDefault="0007408E" w:rsidP="0007408E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4,295</w:t>
            </w:r>
          </w:p>
        </w:tc>
        <w:tc>
          <w:tcPr>
            <w:tcW w:w="252" w:type="dxa"/>
          </w:tcPr>
          <w:p w14:paraId="49D2EFE4" w14:textId="77777777" w:rsidR="0007408E" w:rsidRPr="00046328" w:rsidRDefault="0007408E" w:rsidP="0007408E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3C49E528" w14:textId="652DD58E" w:rsidR="0007408E" w:rsidRPr="00046328" w:rsidRDefault="0007408E" w:rsidP="0007408E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4,295</w:t>
            </w:r>
          </w:p>
        </w:tc>
      </w:tr>
      <w:tr w:rsidR="007C0D92" w:rsidRPr="00046328" w14:paraId="4F6B1328" w14:textId="77777777" w:rsidTr="008F17E8">
        <w:tc>
          <w:tcPr>
            <w:tcW w:w="3978" w:type="dxa"/>
          </w:tcPr>
          <w:p w14:paraId="791F9574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4BB56E83" w14:textId="4FF122F0" w:rsidR="007C0D92" w:rsidRPr="00046328" w:rsidRDefault="007C0D92" w:rsidP="007C0D92">
            <w:pPr>
              <w:tabs>
                <w:tab w:val="decimal" w:pos="687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5D7CAC" w14:textId="77777777" w:rsidR="007C0D92" w:rsidRPr="00046328" w:rsidRDefault="007C0D92" w:rsidP="007C0D92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F84873C" w14:textId="2E812E14" w:rsidR="007C0D92" w:rsidRPr="00046328" w:rsidRDefault="007C0D92" w:rsidP="007C0D92">
            <w:pPr>
              <w:tabs>
                <w:tab w:val="decimal" w:pos="687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5A44DDD7" w14:textId="77777777" w:rsidR="007C0D92" w:rsidRPr="00046328" w:rsidRDefault="007C0D92" w:rsidP="007C0D92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FF612A" w14:textId="353EF774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24</w:t>
            </w:r>
          </w:p>
        </w:tc>
        <w:tc>
          <w:tcPr>
            <w:tcW w:w="252" w:type="dxa"/>
          </w:tcPr>
          <w:p w14:paraId="463F5CDA" w14:textId="77777777" w:rsidR="007C0D92" w:rsidRPr="00046328" w:rsidRDefault="007C0D92" w:rsidP="007C0D92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07D9F3CF" w14:textId="3C7500F0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180</w:t>
            </w:r>
          </w:p>
        </w:tc>
      </w:tr>
      <w:tr w:rsidR="007C0D92" w:rsidRPr="00046328" w14:paraId="2B968FC2" w14:textId="77777777" w:rsidTr="008F17E8">
        <w:tc>
          <w:tcPr>
            <w:tcW w:w="3978" w:type="dxa"/>
          </w:tcPr>
          <w:p w14:paraId="59CABFE5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52309047" w14:textId="62550262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122</w:t>
            </w:r>
          </w:p>
        </w:tc>
        <w:tc>
          <w:tcPr>
            <w:tcW w:w="270" w:type="dxa"/>
          </w:tcPr>
          <w:p w14:paraId="2C1BD6B3" w14:textId="77777777" w:rsidR="007C0D92" w:rsidRPr="00046328" w:rsidRDefault="007C0D92" w:rsidP="007C0D92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30861E0" w14:textId="5C03FAC3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137</w:t>
            </w:r>
          </w:p>
        </w:tc>
        <w:tc>
          <w:tcPr>
            <w:tcW w:w="288" w:type="dxa"/>
          </w:tcPr>
          <w:p w14:paraId="339FA7D7" w14:textId="77777777" w:rsidR="007C0D92" w:rsidRPr="00046328" w:rsidRDefault="007C0D92" w:rsidP="007C0D92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EF6B84D" w14:textId="254764E3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122</w:t>
            </w:r>
          </w:p>
        </w:tc>
        <w:tc>
          <w:tcPr>
            <w:tcW w:w="252" w:type="dxa"/>
          </w:tcPr>
          <w:p w14:paraId="2A09299B" w14:textId="77777777" w:rsidR="007C0D92" w:rsidRPr="00046328" w:rsidRDefault="007C0D92" w:rsidP="007C0D92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3C8DEBA9" w14:textId="1470426C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137</w:t>
            </w:r>
          </w:p>
        </w:tc>
      </w:tr>
      <w:tr w:rsidR="007C0D92" w:rsidRPr="00046328" w14:paraId="7ED2F850" w14:textId="77777777" w:rsidTr="008F17E8">
        <w:tc>
          <w:tcPr>
            <w:tcW w:w="3978" w:type="dxa"/>
          </w:tcPr>
          <w:p w14:paraId="4A15C564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404264D8" w14:textId="72495EA3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14,899</w:t>
            </w:r>
          </w:p>
        </w:tc>
        <w:tc>
          <w:tcPr>
            <w:tcW w:w="270" w:type="dxa"/>
          </w:tcPr>
          <w:p w14:paraId="4E23924D" w14:textId="77777777" w:rsidR="007C0D92" w:rsidRPr="00046328" w:rsidRDefault="007C0D92" w:rsidP="007C0D92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5B07A06" w14:textId="702DF1F4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17,736</w:t>
            </w:r>
          </w:p>
        </w:tc>
        <w:tc>
          <w:tcPr>
            <w:tcW w:w="288" w:type="dxa"/>
          </w:tcPr>
          <w:p w14:paraId="1E462128" w14:textId="77777777" w:rsidR="007C0D92" w:rsidRPr="00046328" w:rsidRDefault="007C0D92" w:rsidP="007C0D92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72C15E" w14:textId="3EF619A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14,899</w:t>
            </w:r>
          </w:p>
        </w:tc>
        <w:tc>
          <w:tcPr>
            <w:tcW w:w="252" w:type="dxa"/>
          </w:tcPr>
          <w:p w14:paraId="6470F1B6" w14:textId="77777777" w:rsidR="007C0D92" w:rsidRPr="00046328" w:rsidRDefault="007C0D92" w:rsidP="007C0D92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5BF5C6A8" w14:textId="6D03D644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17,736</w:t>
            </w:r>
          </w:p>
        </w:tc>
      </w:tr>
      <w:tr w:rsidR="007C0D92" w:rsidRPr="00046328" w14:paraId="2A2E9154" w14:textId="77777777" w:rsidTr="008F17E8">
        <w:tc>
          <w:tcPr>
            <w:tcW w:w="3978" w:type="dxa"/>
          </w:tcPr>
          <w:p w14:paraId="7E8D1ABB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064779F0" w14:textId="7D553266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1,480</w:t>
            </w:r>
          </w:p>
        </w:tc>
        <w:tc>
          <w:tcPr>
            <w:tcW w:w="270" w:type="dxa"/>
          </w:tcPr>
          <w:p w14:paraId="7F1DA55B" w14:textId="77777777" w:rsidR="007C0D92" w:rsidRPr="00046328" w:rsidRDefault="007C0D92" w:rsidP="007C0D92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F5D849A" w14:textId="2390F02F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1,538</w:t>
            </w:r>
          </w:p>
        </w:tc>
        <w:tc>
          <w:tcPr>
            <w:tcW w:w="288" w:type="dxa"/>
          </w:tcPr>
          <w:p w14:paraId="31B4DB31" w14:textId="77777777" w:rsidR="007C0D92" w:rsidRPr="00046328" w:rsidRDefault="007C0D92" w:rsidP="007C0D92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249B913" w14:textId="44EAD934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1,480</w:t>
            </w:r>
          </w:p>
        </w:tc>
        <w:tc>
          <w:tcPr>
            <w:tcW w:w="252" w:type="dxa"/>
          </w:tcPr>
          <w:p w14:paraId="614DD24F" w14:textId="77777777" w:rsidR="007C0D92" w:rsidRPr="00046328" w:rsidRDefault="007C0D92" w:rsidP="007C0D92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018A1AB0" w14:textId="7600029A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1,538</w:t>
            </w:r>
          </w:p>
        </w:tc>
      </w:tr>
      <w:tr w:rsidR="007C0D92" w:rsidRPr="00046328" w14:paraId="1B9B1004" w14:textId="77777777" w:rsidTr="008F17E8">
        <w:tc>
          <w:tcPr>
            <w:tcW w:w="3978" w:type="dxa"/>
          </w:tcPr>
          <w:p w14:paraId="578A109E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6AC5F37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7DCDB305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152" w:type="dxa"/>
          </w:tcPr>
          <w:p w14:paraId="5759B230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288" w:type="dxa"/>
          </w:tcPr>
          <w:p w14:paraId="2715C085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8876312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252" w:type="dxa"/>
          </w:tcPr>
          <w:p w14:paraId="4CF05838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3B753C67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</w:tr>
      <w:tr w:rsidR="007C0D92" w:rsidRPr="00046328" w14:paraId="75548378" w14:textId="77777777" w:rsidTr="008F17E8">
        <w:tc>
          <w:tcPr>
            <w:tcW w:w="3978" w:type="dxa"/>
          </w:tcPr>
          <w:p w14:paraId="26C21FB4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0" w:type="dxa"/>
          </w:tcPr>
          <w:p w14:paraId="0047035A" w14:textId="77777777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F5847B2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8C353C1" w14:textId="77777777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3870DE0B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D03180C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5ABE6C35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64A2404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7C0D92" w:rsidRPr="00046328" w14:paraId="4A77DCF9" w14:textId="77777777" w:rsidTr="008F17E8">
        <w:tc>
          <w:tcPr>
            <w:tcW w:w="3978" w:type="dxa"/>
          </w:tcPr>
          <w:p w14:paraId="46448083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D030D69" w14:textId="77777777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9265D99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FE17201" w14:textId="77777777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26DF456A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E76BE0F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C663B64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9011B0F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7C0D92" w:rsidRPr="00046328" w14:paraId="460D23F0" w14:textId="77777777" w:rsidTr="008F17E8">
        <w:tc>
          <w:tcPr>
            <w:tcW w:w="3978" w:type="dxa"/>
          </w:tcPr>
          <w:p w14:paraId="73652414" w14:textId="77777777" w:rsidR="007C0D92" w:rsidRPr="00046328" w:rsidRDefault="007C0D92" w:rsidP="007C0D92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0A261B7D" w14:textId="52561D2A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18,089</w:t>
            </w:r>
          </w:p>
        </w:tc>
        <w:tc>
          <w:tcPr>
            <w:tcW w:w="270" w:type="dxa"/>
          </w:tcPr>
          <w:p w14:paraId="72F94693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0157022" w14:textId="5F97F0B5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21,257</w:t>
            </w:r>
          </w:p>
        </w:tc>
        <w:tc>
          <w:tcPr>
            <w:tcW w:w="288" w:type="dxa"/>
          </w:tcPr>
          <w:p w14:paraId="317BB693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217E04B" w14:textId="476AFB56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18,089</w:t>
            </w:r>
          </w:p>
        </w:tc>
        <w:tc>
          <w:tcPr>
            <w:tcW w:w="252" w:type="dxa"/>
          </w:tcPr>
          <w:p w14:paraId="1904949C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FC5E5C8" w14:textId="74C45A74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21,257</w:t>
            </w:r>
          </w:p>
        </w:tc>
      </w:tr>
      <w:tr w:rsidR="007C0D92" w:rsidRPr="00046328" w14:paraId="3606FDFF" w14:textId="77777777" w:rsidTr="008F17E8">
        <w:tc>
          <w:tcPr>
            <w:tcW w:w="3978" w:type="dxa"/>
          </w:tcPr>
          <w:p w14:paraId="012898D1" w14:textId="77777777" w:rsidR="007C0D92" w:rsidRPr="00046328" w:rsidRDefault="007C0D92" w:rsidP="007C0D92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0D7B2940" w14:textId="55406DA2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0" w:type="dxa"/>
          </w:tcPr>
          <w:p w14:paraId="48EA2CE1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AC894A8" w14:textId="3747A246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406</w:t>
            </w:r>
          </w:p>
        </w:tc>
        <w:tc>
          <w:tcPr>
            <w:tcW w:w="288" w:type="dxa"/>
          </w:tcPr>
          <w:p w14:paraId="5BFBDC2D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83AA0CF" w14:textId="6E38EF13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362</w:t>
            </w:r>
          </w:p>
        </w:tc>
        <w:tc>
          <w:tcPr>
            <w:tcW w:w="252" w:type="dxa"/>
          </w:tcPr>
          <w:p w14:paraId="2C3805B5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C3FC8CB" w14:textId="3EBFEE95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406</w:t>
            </w:r>
          </w:p>
        </w:tc>
      </w:tr>
      <w:tr w:rsidR="007C0D92" w:rsidRPr="00046328" w14:paraId="56451EA1" w14:textId="77777777" w:rsidTr="008F17E8">
        <w:tc>
          <w:tcPr>
            <w:tcW w:w="3978" w:type="dxa"/>
          </w:tcPr>
          <w:p w14:paraId="454AE8FE" w14:textId="77777777" w:rsidR="007C0D92" w:rsidRPr="00046328" w:rsidRDefault="007C0D92" w:rsidP="007C0D92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D92B71" w14:textId="23BAD2A5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7647FB7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847E60" w14:textId="0E43390C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</w:tcPr>
          <w:p w14:paraId="06F0FC20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050388" w14:textId="1938AE21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14:paraId="6965632D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19AAF54" w14:textId="39B8CB23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7C0D92" w:rsidRPr="00046328" w14:paraId="48DBA2F5" w14:textId="77777777" w:rsidTr="008F17E8">
        <w:tc>
          <w:tcPr>
            <w:tcW w:w="3978" w:type="dxa"/>
          </w:tcPr>
          <w:p w14:paraId="34B4DCBB" w14:textId="77777777" w:rsidR="007C0D92" w:rsidRPr="00046328" w:rsidRDefault="007C0D92" w:rsidP="007C0D92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84CE66" w14:textId="7EE1EDF6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18,453</w:t>
            </w:r>
          </w:p>
        </w:tc>
        <w:tc>
          <w:tcPr>
            <w:tcW w:w="270" w:type="dxa"/>
          </w:tcPr>
          <w:p w14:paraId="16EED814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3E43382" w14:textId="72F69297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21,666</w:t>
            </w:r>
          </w:p>
        </w:tc>
        <w:tc>
          <w:tcPr>
            <w:tcW w:w="288" w:type="dxa"/>
          </w:tcPr>
          <w:p w14:paraId="4498DD90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78C743" w14:textId="2E7CF624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18,453</w:t>
            </w:r>
          </w:p>
        </w:tc>
        <w:tc>
          <w:tcPr>
            <w:tcW w:w="252" w:type="dxa"/>
          </w:tcPr>
          <w:p w14:paraId="2F812909" w14:textId="77777777" w:rsidR="007C0D92" w:rsidRPr="00046328" w:rsidRDefault="007C0D92" w:rsidP="007C0D92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091013FE" w14:textId="5338AB68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21,666</w:t>
            </w:r>
          </w:p>
        </w:tc>
      </w:tr>
      <w:tr w:rsidR="007C0D92" w:rsidRPr="00046328" w14:paraId="43B7A2FC" w14:textId="77777777" w:rsidTr="008F17E8">
        <w:tc>
          <w:tcPr>
            <w:tcW w:w="3978" w:type="dxa"/>
          </w:tcPr>
          <w:p w14:paraId="2D0766E0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10025900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51CFC43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52" w:type="dxa"/>
          </w:tcPr>
          <w:p w14:paraId="04067714" w14:textId="77777777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0712DA7D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7954A4EE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3F482F27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4F45CC33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7C0D92" w:rsidRPr="00046328" w14:paraId="3AC3919B" w14:textId="77777777" w:rsidTr="008F17E8">
        <w:tc>
          <w:tcPr>
            <w:tcW w:w="3978" w:type="dxa"/>
          </w:tcPr>
          <w:p w14:paraId="4DFCEC9A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7B0DB95E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88D3ACA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52" w:type="dxa"/>
          </w:tcPr>
          <w:p w14:paraId="3D154A19" w14:textId="77777777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74C87E71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</w:tcPr>
          <w:p w14:paraId="4AA79B54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1AFEBD1C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39A99B9C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7C0D92" w:rsidRPr="00046328" w14:paraId="34B35F3F" w14:textId="77777777" w:rsidTr="008F17E8">
        <w:tc>
          <w:tcPr>
            <w:tcW w:w="3978" w:type="dxa"/>
          </w:tcPr>
          <w:p w14:paraId="76F46AF2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19B7B81C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1EB6C1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D55E6E1" w14:textId="77777777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386F445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B55CD30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5AD8747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D2B644A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7C0D92" w:rsidRPr="00046328" w14:paraId="00DBBB04" w14:textId="77777777" w:rsidTr="008F17E8">
        <w:tc>
          <w:tcPr>
            <w:tcW w:w="3978" w:type="dxa"/>
          </w:tcPr>
          <w:p w14:paraId="6059D12C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70BA644A" w14:textId="750CC29F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1,373,056</w:t>
            </w:r>
          </w:p>
        </w:tc>
        <w:tc>
          <w:tcPr>
            <w:tcW w:w="270" w:type="dxa"/>
          </w:tcPr>
          <w:p w14:paraId="39A66CE2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0ABF9A3" w14:textId="6D026597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1,102,831</w:t>
            </w:r>
          </w:p>
        </w:tc>
        <w:tc>
          <w:tcPr>
            <w:tcW w:w="288" w:type="dxa"/>
          </w:tcPr>
          <w:p w14:paraId="2094AC65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2A671CA" w14:textId="15B0AB22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1,373,056</w:t>
            </w:r>
          </w:p>
        </w:tc>
        <w:tc>
          <w:tcPr>
            <w:tcW w:w="252" w:type="dxa"/>
          </w:tcPr>
          <w:p w14:paraId="466816B8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23C5D80" w14:textId="66FB265D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1,102,831</w:t>
            </w:r>
          </w:p>
        </w:tc>
      </w:tr>
      <w:tr w:rsidR="007C0D92" w:rsidRPr="00046328" w14:paraId="679E44BD" w14:textId="77777777" w:rsidTr="008F17E8">
        <w:tc>
          <w:tcPr>
            <w:tcW w:w="3978" w:type="dxa"/>
          </w:tcPr>
          <w:p w14:paraId="08A22ED2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ซื้อวัตถุดิบ</w:t>
            </w:r>
          </w:p>
        </w:tc>
        <w:tc>
          <w:tcPr>
            <w:tcW w:w="1170" w:type="dxa"/>
          </w:tcPr>
          <w:p w14:paraId="50EAE1C4" w14:textId="00B72CF2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222,197</w:t>
            </w:r>
          </w:p>
        </w:tc>
        <w:tc>
          <w:tcPr>
            <w:tcW w:w="270" w:type="dxa"/>
          </w:tcPr>
          <w:p w14:paraId="5DE3F960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DE2BFE1" w14:textId="7758DB31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243,424</w:t>
            </w:r>
          </w:p>
        </w:tc>
        <w:tc>
          <w:tcPr>
            <w:tcW w:w="288" w:type="dxa"/>
          </w:tcPr>
          <w:p w14:paraId="4EE7D2B6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E8B5DE5" w14:textId="35A1E330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222,197</w:t>
            </w:r>
          </w:p>
        </w:tc>
        <w:tc>
          <w:tcPr>
            <w:tcW w:w="252" w:type="dxa"/>
          </w:tcPr>
          <w:p w14:paraId="339DE280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B0706D7" w14:textId="115E7F7C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243,424</w:t>
            </w:r>
          </w:p>
        </w:tc>
      </w:tr>
      <w:tr w:rsidR="00B46A9F" w:rsidRPr="00046328" w14:paraId="4A345C44" w14:textId="77777777" w:rsidTr="008F17E8">
        <w:tc>
          <w:tcPr>
            <w:tcW w:w="3978" w:type="dxa"/>
          </w:tcPr>
          <w:p w14:paraId="3DBFF04F" w14:textId="77777777" w:rsidR="00B46A9F" w:rsidRPr="00046328" w:rsidRDefault="00B46A9F" w:rsidP="00B46A9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70" w:type="dxa"/>
          </w:tcPr>
          <w:p w14:paraId="0772E4E3" w14:textId="1AAF7253" w:rsidR="00B46A9F" w:rsidRPr="005224F2" w:rsidRDefault="00B46A9F" w:rsidP="00B46A9F">
            <w:pPr>
              <w:tabs>
                <w:tab w:val="decimal" w:pos="951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  <w:r w:rsidR="00B63E4E"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="00B63E4E"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270" w:type="dxa"/>
          </w:tcPr>
          <w:p w14:paraId="5DC3984D" w14:textId="77777777" w:rsidR="00B46A9F" w:rsidRPr="005224F2" w:rsidRDefault="00B46A9F" w:rsidP="00B46A9F">
            <w:pPr>
              <w:tabs>
                <w:tab w:val="decimal" w:pos="6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3B6B8E3" w14:textId="2AEDF7EF" w:rsidR="00B46A9F" w:rsidRPr="005224F2" w:rsidRDefault="00B46A9F" w:rsidP="00B46A9F">
            <w:pPr>
              <w:tabs>
                <w:tab w:val="decimal" w:pos="68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03DF9A0F" w14:textId="77777777" w:rsidR="00B46A9F" w:rsidRPr="005224F2" w:rsidRDefault="00B46A9F" w:rsidP="00B46A9F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425F0C4" w14:textId="578D4475" w:rsidR="00B46A9F" w:rsidRPr="005224F2" w:rsidRDefault="00B46A9F" w:rsidP="00B46A9F">
            <w:pPr>
              <w:tabs>
                <w:tab w:val="decimal" w:pos="958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  <w:r w:rsidR="00B63E4E"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="00B63E4E"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252" w:type="dxa"/>
          </w:tcPr>
          <w:p w14:paraId="2E925556" w14:textId="77777777" w:rsidR="00B46A9F" w:rsidRPr="00046328" w:rsidRDefault="00B46A9F" w:rsidP="00B46A9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EE09EAE" w14:textId="36AACA51" w:rsidR="00B46A9F" w:rsidRPr="00046328" w:rsidRDefault="00B46A9F" w:rsidP="00046328">
            <w:pPr>
              <w:tabs>
                <w:tab w:val="decimal" w:pos="608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C0D92" w:rsidRPr="00046328" w14:paraId="3E4B26DF" w14:textId="77777777" w:rsidTr="008F17E8">
        <w:tc>
          <w:tcPr>
            <w:tcW w:w="3978" w:type="dxa"/>
          </w:tcPr>
          <w:p w14:paraId="55C47B7D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70" w:type="dxa"/>
          </w:tcPr>
          <w:p w14:paraId="6DC23BA1" w14:textId="69DD826B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317,520</w:t>
            </w:r>
          </w:p>
        </w:tc>
        <w:tc>
          <w:tcPr>
            <w:tcW w:w="270" w:type="dxa"/>
          </w:tcPr>
          <w:p w14:paraId="4F768BCB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1DDD1C7" w14:textId="624A9C0A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121,253</w:t>
            </w:r>
          </w:p>
        </w:tc>
        <w:tc>
          <w:tcPr>
            <w:tcW w:w="288" w:type="dxa"/>
          </w:tcPr>
          <w:p w14:paraId="05C56968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1697168" w14:textId="6472407A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317,520</w:t>
            </w:r>
          </w:p>
        </w:tc>
        <w:tc>
          <w:tcPr>
            <w:tcW w:w="252" w:type="dxa"/>
          </w:tcPr>
          <w:p w14:paraId="45306637" w14:textId="77777777" w:rsidR="007C0D92" w:rsidRPr="00046328" w:rsidRDefault="007C0D92" w:rsidP="007C0D92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CCE381A" w14:textId="20D047B1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121,253</w:t>
            </w:r>
          </w:p>
        </w:tc>
      </w:tr>
      <w:tr w:rsidR="007C0D92" w:rsidRPr="00046328" w14:paraId="24BE6449" w14:textId="77777777" w:rsidTr="008F17E8">
        <w:tc>
          <w:tcPr>
            <w:tcW w:w="3978" w:type="dxa"/>
          </w:tcPr>
          <w:p w14:paraId="641F025D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14AAA352" w14:textId="047815C2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0" w:type="dxa"/>
          </w:tcPr>
          <w:p w14:paraId="71484C17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7D9BFD3F" w14:textId="3A1FF888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90</w:t>
            </w:r>
          </w:p>
        </w:tc>
        <w:tc>
          <w:tcPr>
            <w:tcW w:w="288" w:type="dxa"/>
          </w:tcPr>
          <w:p w14:paraId="644F537E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243017B" w14:textId="0E207D10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301</w:t>
            </w:r>
          </w:p>
        </w:tc>
        <w:tc>
          <w:tcPr>
            <w:tcW w:w="252" w:type="dxa"/>
          </w:tcPr>
          <w:p w14:paraId="6F9CBD6C" w14:textId="77777777" w:rsidR="007C0D92" w:rsidRPr="00046328" w:rsidRDefault="007C0D92" w:rsidP="007C0D92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B1BCE18" w14:textId="4BFB562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90</w:t>
            </w:r>
          </w:p>
        </w:tc>
      </w:tr>
      <w:tr w:rsidR="007C0D92" w:rsidRPr="00046328" w14:paraId="3593327A" w14:textId="77777777" w:rsidTr="008F17E8">
        <w:tc>
          <w:tcPr>
            <w:tcW w:w="3978" w:type="dxa"/>
          </w:tcPr>
          <w:p w14:paraId="3719F7D9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7A460390" w14:textId="0DE761DC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B03B34E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802AB41" w14:textId="266AB41C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135</w:t>
            </w:r>
          </w:p>
        </w:tc>
        <w:tc>
          <w:tcPr>
            <w:tcW w:w="288" w:type="dxa"/>
          </w:tcPr>
          <w:p w14:paraId="69709016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549408" w14:textId="0F6A8224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14:paraId="2DBFA9EF" w14:textId="77777777" w:rsidR="007C0D92" w:rsidRPr="00046328" w:rsidRDefault="007C0D92" w:rsidP="007C0D92">
            <w:pPr>
              <w:tabs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2CE7040D" w14:textId="1AE12E54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135</w:t>
            </w:r>
          </w:p>
        </w:tc>
      </w:tr>
      <w:tr w:rsidR="007C0D92" w:rsidRPr="00046328" w14:paraId="3BBD41D6" w14:textId="77777777" w:rsidTr="008F17E8">
        <w:tc>
          <w:tcPr>
            <w:tcW w:w="3978" w:type="dxa"/>
          </w:tcPr>
          <w:p w14:paraId="51750F6E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12DDC069" w14:textId="4EF79094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602B40A1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65B3B13" w14:textId="30DAE0FE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3,334</w:t>
            </w:r>
          </w:p>
        </w:tc>
        <w:tc>
          <w:tcPr>
            <w:tcW w:w="288" w:type="dxa"/>
          </w:tcPr>
          <w:p w14:paraId="24F638E5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4F17FBD" w14:textId="040F62D1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814</w:t>
            </w:r>
          </w:p>
        </w:tc>
        <w:tc>
          <w:tcPr>
            <w:tcW w:w="252" w:type="dxa"/>
          </w:tcPr>
          <w:p w14:paraId="0FBE2146" w14:textId="77777777" w:rsidR="007C0D92" w:rsidRPr="00046328" w:rsidRDefault="007C0D92" w:rsidP="007C0D92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0C0F22F8" w14:textId="61FB2DEC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3,334</w:t>
            </w:r>
          </w:p>
        </w:tc>
      </w:tr>
      <w:tr w:rsidR="007C0D92" w:rsidRPr="00046328" w14:paraId="7933E45F" w14:textId="77777777" w:rsidTr="008F17E8">
        <w:tc>
          <w:tcPr>
            <w:tcW w:w="3978" w:type="dxa"/>
          </w:tcPr>
          <w:p w14:paraId="66937BFE" w14:textId="77777777" w:rsidR="007C0D92" w:rsidRPr="00046328" w:rsidRDefault="007C0D92" w:rsidP="007C0D9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4308A387" w14:textId="5C2ABA97" w:rsidR="007C0D92" w:rsidRPr="00046328" w:rsidRDefault="007C0D92" w:rsidP="007C0D92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17,564</w:t>
            </w:r>
          </w:p>
        </w:tc>
        <w:tc>
          <w:tcPr>
            <w:tcW w:w="270" w:type="dxa"/>
          </w:tcPr>
          <w:p w14:paraId="3D764D3B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E7DAC71" w14:textId="1CF39E51" w:rsidR="007C0D92" w:rsidRPr="00046328" w:rsidRDefault="007C0D92" w:rsidP="007C0D92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21,800</w:t>
            </w:r>
          </w:p>
        </w:tc>
        <w:tc>
          <w:tcPr>
            <w:tcW w:w="288" w:type="dxa"/>
          </w:tcPr>
          <w:p w14:paraId="364D6D5A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368EABD" w14:textId="4A7873D1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17,564</w:t>
            </w:r>
          </w:p>
        </w:tc>
        <w:tc>
          <w:tcPr>
            <w:tcW w:w="252" w:type="dxa"/>
          </w:tcPr>
          <w:p w14:paraId="7B0234B7" w14:textId="77777777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1EAD4B71" w14:textId="1A3C6FA8" w:rsidR="007C0D92" w:rsidRPr="00046328" w:rsidRDefault="007C0D92" w:rsidP="007C0D92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21,800</w:t>
            </w:r>
          </w:p>
        </w:tc>
      </w:tr>
    </w:tbl>
    <w:p w14:paraId="56CD04CD" w14:textId="77777777" w:rsidR="00DD7EA2" w:rsidRPr="00046328" w:rsidRDefault="00DD7EA2" w:rsidP="00DD7EA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52"/>
        <w:gridCol w:w="288"/>
        <w:gridCol w:w="1170"/>
        <w:gridCol w:w="252"/>
        <w:gridCol w:w="1099"/>
      </w:tblGrid>
      <w:tr w:rsidR="00DD7EA2" w:rsidRPr="00046328" w14:paraId="2D5C242C" w14:textId="77777777" w:rsidTr="008F17E8">
        <w:trPr>
          <w:tblHeader/>
        </w:trPr>
        <w:tc>
          <w:tcPr>
            <w:tcW w:w="3978" w:type="dxa"/>
          </w:tcPr>
          <w:p w14:paraId="123E02B8" w14:textId="77777777" w:rsidR="00DD7EA2" w:rsidRPr="00046328" w:rsidRDefault="00DD7EA2" w:rsidP="00DD7EA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92" w:type="dxa"/>
            <w:gridSpan w:val="3"/>
          </w:tcPr>
          <w:p w14:paraId="6FFB02F0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0BACB6F0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7BF2D180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D7EA2" w:rsidRPr="00046328" w14:paraId="7D755312" w14:textId="77777777" w:rsidTr="008F17E8">
        <w:trPr>
          <w:tblHeader/>
        </w:trPr>
        <w:tc>
          <w:tcPr>
            <w:tcW w:w="3978" w:type="dxa"/>
          </w:tcPr>
          <w:p w14:paraId="42E46B73" w14:textId="77777777" w:rsidR="00DD7EA2" w:rsidRPr="00046328" w:rsidRDefault="00DD7EA2" w:rsidP="00DD7EA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92" w:type="dxa"/>
            <w:gridSpan w:val="3"/>
          </w:tcPr>
          <w:p w14:paraId="4FFAEED9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68A9CD07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552B6959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A5BF5" w:rsidRPr="00046328" w14:paraId="1AF407B3" w14:textId="77777777" w:rsidTr="00BA5BF5">
        <w:trPr>
          <w:tblHeader/>
        </w:trPr>
        <w:tc>
          <w:tcPr>
            <w:tcW w:w="3978" w:type="dxa"/>
          </w:tcPr>
          <w:p w14:paraId="1900CE48" w14:textId="2005D906" w:rsidR="00BA5BF5" w:rsidRPr="00046328" w:rsidRDefault="00BA5BF5" w:rsidP="00BA5BF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70" w:type="dxa"/>
          </w:tcPr>
          <w:p w14:paraId="4EF653A2" w14:textId="4F341379" w:rsidR="00BA5BF5" w:rsidRPr="00046328" w:rsidRDefault="00BA5BF5" w:rsidP="00BA5BF5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AF33F86" w14:textId="77777777" w:rsidR="00BA5BF5" w:rsidRPr="00046328" w:rsidRDefault="00BA5BF5" w:rsidP="00BA5BF5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40D8D112" w14:textId="60AEFA37" w:rsidR="00BA5BF5" w:rsidRPr="00046328" w:rsidRDefault="00BA5BF5" w:rsidP="00BA5BF5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88" w:type="dxa"/>
          </w:tcPr>
          <w:p w14:paraId="58D96DC3" w14:textId="77777777" w:rsidR="00BA5BF5" w:rsidRPr="00046328" w:rsidRDefault="00BA5BF5" w:rsidP="00BA5BF5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854C3F5" w14:textId="33C63159" w:rsidR="00BA5BF5" w:rsidRPr="00046328" w:rsidRDefault="00BA5BF5" w:rsidP="00BA5BF5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</w:tcPr>
          <w:p w14:paraId="56EE59FB" w14:textId="77777777" w:rsidR="00BA5BF5" w:rsidRPr="00046328" w:rsidRDefault="00BA5BF5" w:rsidP="00BA5BF5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0FED312" w14:textId="5AFC9B22" w:rsidR="00BA5BF5" w:rsidRPr="00046328" w:rsidRDefault="00BA5BF5" w:rsidP="00BA5BF5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DD7EA2" w:rsidRPr="00046328" w14:paraId="073E5E49" w14:textId="77777777" w:rsidTr="00BA5BF5">
        <w:trPr>
          <w:tblHeader/>
        </w:trPr>
        <w:tc>
          <w:tcPr>
            <w:tcW w:w="3978" w:type="dxa"/>
          </w:tcPr>
          <w:p w14:paraId="1ED80D4F" w14:textId="77777777" w:rsidR="00DD7EA2" w:rsidRPr="00046328" w:rsidRDefault="00DD7EA2" w:rsidP="00DD7EA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1" w:type="dxa"/>
            <w:gridSpan w:val="7"/>
          </w:tcPr>
          <w:p w14:paraId="61835AC7" w14:textId="77777777" w:rsidR="00DD7EA2" w:rsidRPr="00046328" w:rsidRDefault="00DD7EA2" w:rsidP="00DD7EA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D7EA2" w:rsidRPr="00046328" w14:paraId="3938D462" w14:textId="77777777" w:rsidTr="00BA5BF5">
        <w:tc>
          <w:tcPr>
            <w:tcW w:w="3978" w:type="dxa"/>
          </w:tcPr>
          <w:p w14:paraId="7EB3CFC3" w14:textId="77777777" w:rsidR="00DD7EA2" w:rsidRPr="00046328" w:rsidRDefault="00DD7EA2" w:rsidP="00DD7EA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5336635A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88E42BE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34A36511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7B69022E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685AA15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50DA9569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CA2B64F" w14:textId="77777777" w:rsidR="00DD7EA2" w:rsidRPr="00046328" w:rsidRDefault="00DD7EA2" w:rsidP="00DD7EA2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BA5BF5" w:rsidRPr="00046328" w14:paraId="6D84DF8B" w14:textId="77777777" w:rsidTr="00BA5BF5">
        <w:tc>
          <w:tcPr>
            <w:tcW w:w="3978" w:type="dxa"/>
          </w:tcPr>
          <w:p w14:paraId="54388BCB" w14:textId="77777777" w:rsidR="00BA5BF5" w:rsidRPr="00046328" w:rsidRDefault="00BA5BF5" w:rsidP="00BA5BF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1857BC92" w14:textId="30A9C55F" w:rsidR="00BA5BF5" w:rsidRPr="00046328" w:rsidRDefault="003567BB" w:rsidP="00BA5BF5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1,690,084</w:t>
            </w:r>
          </w:p>
        </w:tc>
        <w:tc>
          <w:tcPr>
            <w:tcW w:w="270" w:type="dxa"/>
          </w:tcPr>
          <w:p w14:paraId="78E9EE00" w14:textId="77777777" w:rsidR="00BA5BF5" w:rsidRPr="00046328" w:rsidRDefault="00BA5BF5" w:rsidP="00BA5BF5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15C6259" w14:textId="7A990F29" w:rsidR="00BA5BF5" w:rsidRPr="00046328" w:rsidRDefault="00BA5BF5" w:rsidP="00BA5BF5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1,647,202</w:t>
            </w:r>
          </w:p>
        </w:tc>
        <w:tc>
          <w:tcPr>
            <w:tcW w:w="288" w:type="dxa"/>
          </w:tcPr>
          <w:p w14:paraId="1035BCFD" w14:textId="77777777" w:rsidR="00BA5BF5" w:rsidRPr="00046328" w:rsidRDefault="00BA5BF5" w:rsidP="00BA5BF5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89FE26A" w14:textId="7C05A3C0" w:rsidR="00BA5BF5" w:rsidRPr="00046328" w:rsidRDefault="003567BB" w:rsidP="00BA5BF5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1,690,084</w:t>
            </w:r>
          </w:p>
        </w:tc>
        <w:tc>
          <w:tcPr>
            <w:tcW w:w="252" w:type="dxa"/>
          </w:tcPr>
          <w:p w14:paraId="28BDF8AA" w14:textId="77777777" w:rsidR="00BA5BF5" w:rsidRPr="00046328" w:rsidRDefault="00BA5BF5" w:rsidP="00BA5BF5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AF96ADA" w14:textId="55AFADDE" w:rsidR="00BA5BF5" w:rsidRPr="00046328" w:rsidRDefault="00BA5BF5" w:rsidP="00BA5BF5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1,647,202</w:t>
            </w:r>
          </w:p>
        </w:tc>
      </w:tr>
      <w:tr w:rsidR="002351D9" w:rsidRPr="00046328" w14:paraId="320BCA28" w14:textId="77777777" w:rsidTr="00BA5BF5">
        <w:tc>
          <w:tcPr>
            <w:tcW w:w="3978" w:type="dxa"/>
          </w:tcPr>
          <w:p w14:paraId="1D80DA19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70" w:type="dxa"/>
          </w:tcPr>
          <w:p w14:paraId="733BBBA2" w14:textId="39A2AA53" w:rsidR="002351D9" w:rsidRPr="00046328" w:rsidRDefault="002351D9" w:rsidP="002351D9">
            <w:pPr>
              <w:tabs>
                <w:tab w:val="decimal" w:pos="687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9A2BCA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68EBAA1" w14:textId="3BAEA9A9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17</w:t>
            </w:r>
          </w:p>
        </w:tc>
        <w:tc>
          <w:tcPr>
            <w:tcW w:w="288" w:type="dxa"/>
          </w:tcPr>
          <w:p w14:paraId="7C9A6895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AAB21E0" w14:textId="03A4AD59" w:rsidR="002351D9" w:rsidRPr="00046328" w:rsidRDefault="002351D9" w:rsidP="002351D9">
            <w:pPr>
              <w:tabs>
                <w:tab w:val="decimal" w:pos="68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23F710F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6E10864" w14:textId="5ED4356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17</w:t>
            </w:r>
          </w:p>
        </w:tc>
      </w:tr>
      <w:tr w:rsidR="002351D9" w:rsidRPr="00046328" w14:paraId="3FFFAC84" w14:textId="77777777" w:rsidTr="00BA5BF5">
        <w:tc>
          <w:tcPr>
            <w:tcW w:w="3978" w:type="dxa"/>
          </w:tcPr>
          <w:p w14:paraId="095734AE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718CAA02" w14:textId="4C8E7478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87,849</w:t>
            </w:r>
          </w:p>
        </w:tc>
        <w:tc>
          <w:tcPr>
            <w:tcW w:w="270" w:type="dxa"/>
          </w:tcPr>
          <w:p w14:paraId="3C6314C6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020C81F" w14:textId="070B8AAC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84,398</w:t>
            </w:r>
          </w:p>
        </w:tc>
        <w:tc>
          <w:tcPr>
            <w:tcW w:w="288" w:type="dxa"/>
          </w:tcPr>
          <w:p w14:paraId="44AA1F15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D774FF4" w14:textId="30B139C0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87,849</w:t>
            </w:r>
          </w:p>
        </w:tc>
        <w:tc>
          <w:tcPr>
            <w:tcW w:w="252" w:type="dxa"/>
          </w:tcPr>
          <w:p w14:paraId="75432FFC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D94C96A" w14:textId="523F7428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84,398</w:t>
            </w:r>
          </w:p>
        </w:tc>
      </w:tr>
      <w:tr w:rsidR="002351D9" w:rsidRPr="00046328" w14:paraId="7AB548C8" w14:textId="77777777" w:rsidTr="00BA5BF5">
        <w:tc>
          <w:tcPr>
            <w:tcW w:w="3978" w:type="dxa"/>
          </w:tcPr>
          <w:p w14:paraId="4E8A28F5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25521326" w14:textId="39BC69FC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12</w:t>
            </w:r>
            <w:r w:rsidR="002A1EEF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0</w:t>
            </w:r>
            <w:r w:rsidR="00FE7753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,234</w:t>
            </w:r>
          </w:p>
        </w:tc>
        <w:tc>
          <w:tcPr>
            <w:tcW w:w="270" w:type="dxa"/>
          </w:tcPr>
          <w:p w14:paraId="58B571F8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3E216C7" w14:textId="32A84BCE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134,840</w:t>
            </w:r>
          </w:p>
        </w:tc>
        <w:tc>
          <w:tcPr>
            <w:tcW w:w="288" w:type="dxa"/>
          </w:tcPr>
          <w:p w14:paraId="5390A868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F998EFF" w14:textId="43743654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12</w:t>
            </w:r>
            <w:r w:rsidR="002A1EEF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0</w:t>
            </w:r>
            <w:r w:rsidR="00FE7753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,234</w:t>
            </w:r>
          </w:p>
        </w:tc>
        <w:tc>
          <w:tcPr>
            <w:tcW w:w="252" w:type="dxa"/>
          </w:tcPr>
          <w:p w14:paraId="710FB815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315E9C1" w14:textId="35FAF45D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134,840</w:t>
            </w:r>
          </w:p>
        </w:tc>
      </w:tr>
      <w:tr w:rsidR="002351D9" w:rsidRPr="00046328" w14:paraId="63084158" w14:textId="77777777" w:rsidTr="00BA5BF5">
        <w:tc>
          <w:tcPr>
            <w:tcW w:w="3978" w:type="dxa"/>
          </w:tcPr>
          <w:p w14:paraId="17B61F4A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40DB2363" w14:textId="2B1B67E3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31,507</w:t>
            </w:r>
          </w:p>
        </w:tc>
        <w:tc>
          <w:tcPr>
            <w:tcW w:w="270" w:type="dxa"/>
          </w:tcPr>
          <w:p w14:paraId="31E96E13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33091F6" w14:textId="70F1A3FE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29,096</w:t>
            </w:r>
          </w:p>
        </w:tc>
        <w:tc>
          <w:tcPr>
            <w:tcW w:w="288" w:type="dxa"/>
          </w:tcPr>
          <w:p w14:paraId="595C7A02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BC1914B" w14:textId="4127003E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31,507</w:t>
            </w:r>
          </w:p>
        </w:tc>
        <w:tc>
          <w:tcPr>
            <w:tcW w:w="252" w:type="dxa"/>
          </w:tcPr>
          <w:p w14:paraId="5BEFB9AB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6B2C3A5" w14:textId="22C67A95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29,096</w:t>
            </w:r>
          </w:p>
        </w:tc>
      </w:tr>
      <w:tr w:rsidR="002351D9" w:rsidRPr="00046328" w14:paraId="476C856E" w14:textId="77777777" w:rsidTr="00BA5BF5">
        <w:tc>
          <w:tcPr>
            <w:tcW w:w="3978" w:type="dxa"/>
          </w:tcPr>
          <w:p w14:paraId="4EBFB3D8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2B634E5F" w14:textId="3B2667C2" w:rsidR="002351D9" w:rsidRPr="00046328" w:rsidRDefault="002351D9" w:rsidP="00216BEF">
            <w:pPr>
              <w:tabs>
                <w:tab w:val="decimal" w:pos="68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C25161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8B8B8EE" w14:textId="3F55B980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8,632</w:t>
            </w:r>
          </w:p>
        </w:tc>
        <w:tc>
          <w:tcPr>
            <w:tcW w:w="288" w:type="dxa"/>
          </w:tcPr>
          <w:p w14:paraId="319B28E6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87CE05D" w14:textId="4B675A8A" w:rsidR="002351D9" w:rsidRPr="00046328" w:rsidRDefault="002351D9" w:rsidP="002351D9">
            <w:pPr>
              <w:tabs>
                <w:tab w:val="decimal" w:pos="68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9B81D56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74A4603" w14:textId="08B4FF9E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8,632</w:t>
            </w:r>
          </w:p>
        </w:tc>
      </w:tr>
      <w:tr w:rsidR="002351D9" w:rsidRPr="00046328" w14:paraId="52EA5F42" w14:textId="77777777" w:rsidTr="00BA5BF5">
        <w:tc>
          <w:tcPr>
            <w:tcW w:w="3978" w:type="dxa"/>
          </w:tcPr>
          <w:p w14:paraId="2947AA79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3D63B1CF" w14:textId="0480230C" w:rsidR="002351D9" w:rsidRPr="004A1C10" w:rsidRDefault="004A1C10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A1C10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 w:rsidR="002351D9" w:rsidRPr="004A1C1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="00EC2A78" w:rsidRPr="004A1C10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  <w:r w:rsidRPr="004A1C10">
              <w:rPr>
                <w:rFonts w:ascii="Angsana New" w:eastAsia="Calibri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34A92179" w14:textId="77777777" w:rsidR="002351D9" w:rsidRPr="004A1C10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775FF8A" w14:textId="42A1E64D" w:rsidR="002351D9" w:rsidRPr="004A1C10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A1C1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6,220</w:t>
            </w:r>
          </w:p>
        </w:tc>
        <w:tc>
          <w:tcPr>
            <w:tcW w:w="288" w:type="dxa"/>
          </w:tcPr>
          <w:p w14:paraId="64D93024" w14:textId="77777777" w:rsidR="002351D9" w:rsidRPr="004A1C10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B18BB34" w14:textId="6BF4475F" w:rsidR="002351D9" w:rsidRPr="004A1C10" w:rsidRDefault="004A1C10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A1C10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 w:rsidR="002351D9" w:rsidRPr="004A1C1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="00EC2A78" w:rsidRPr="004A1C10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  <w:r w:rsidRPr="004A1C10">
              <w:rPr>
                <w:rFonts w:ascii="Angsana New" w:eastAsia="Calibri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52" w:type="dxa"/>
          </w:tcPr>
          <w:p w14:paraId="7ED2A9D4" w14:textId="77777777" w:rsidR="002351D9" w:rsidRPr="00046328" w:rsidRDefault="002351D9" w:rsidP="002351D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2CA389A" w14:textId="1696E7F2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6,220</w:t>
            </w:r>
          </w:p>
        </w:tc>
      </w:tr>
      <w:tr w:rsidR="002351D9" w:rsidRPr="00046328" w14:paraId="139D3743" w14:textId="77777777" w:rsidTr="00BA5BF5">
        <w:tc>
          <w:tcPr>
            <w:tcW w:w="3978" w:type="dxa"/>
          </w:tcPr>
          <w:p w14:paraId="045555CD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58C93F63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3B918F5C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5A358075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518DDFA5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4AC9A04C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341757E8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7E942004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2351D9" w:rsidRPr="00046328" w14:paraId="345705E6" w14:textId="77777777" w:rsidTr="00BA5BF5">
        <w:tc>
          <w:tcPr>
            <w:tcW w:w="3978" w:type="dxa"/>
          </w:tcPr>
          <w:p w14:paraId="4A8EF17E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8D33B59" w14:textId="77777777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A98B79A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FC84280" w14:textId="77777777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60ABDAC6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F4D990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3B4B37EA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4FACD43D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2351D9" w:rsidRPr="00046328" w14:paraId="4B0877CD" w14:textId="77777777" w:rsidTr="00BA5BF5">
        <w:tc>
          <w:tcPr>
            <w:tcW w:w="3978" w:type="dxa"/>
          </w:tcPr>
          <w:p w14:paraId="098A04F3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EECA131" w14:textId="77777777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6F09025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5D6AFE2" w14:textId="77777777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48266624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29426E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3DE63726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43DE87B1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2351D9" w:rsidRPr="00046328" w14:paraId="79D0119D" w14:textId="77777777" w:rsidTr="00BA5BF5">
        <w:tc>
          <w:tcPr>
            <w:tcW w:w="3978" w:type="dxa"/>
          </w:tcPr>
          <w:p w14:paraId="1EE8DFE5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6E227A9" w14:textId="77777777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D186593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BFD7072" w14:textId="77777777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44CFC085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11998F0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7E0D1B3B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7DAA3F0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2351D9" w:rsidRPr="00046328" w14:paraId="1E0EBE89" w14:textId="77777777" w:rsidTr="00BA5BF5">
        <w:tc>
          <w:tcPr>
            <w:tcW w:w="3978" w:type="dxa"/>
          </w:tcPr>
          <w:p w14:paraId="3E40B5A9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385F786" w14:textId="77777777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575B56E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FBE306D" w14:textId="77777777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5E549BEA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EEE436F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459DFAF3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8B11F68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385B8A" w:rsidRPr="00046328" w14:paraId="6923DD60" w14:textId="77777777" w:rsidTr="00BA5BF5">
        <w:tc>
          <w:tcPr>
            <w:tcW w:w="3978" w:type="dxa"/>
          </w:tcPr>
          <w:p w14:paraId="61477CE5" w14:textId="77777777" w:rsidR="00385B8A" w:rsidRPr="00046328" w:rsidRDefault="00385B8A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E8F4B31" w14:textId="77777777" w:rsidR="00385B8A" w:rsidRPr="00046328" w:rsidRDefault="00385B8A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A443CCB" w14:textId="77777777" w:rsidR="00385B8A" w:rsidRPr="00046328" w:rsidRDefault="00385B8A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6DCEEBF" w14:textId="77777777" w:rsidR="00385B8A" w:rsidRPr="00046328" w:rsidRDefault="00385B8A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34BFD54D" w14:textId="77777777" w:rsidR="00385B8A" w:rsidRPr="00046328" w:rsidRDefault="00385B8A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66C27D" w14:textId="77777777" w:rsidR="00385B8A" w:rsidRPr="00046328" w:rsidRDefault="00385B8A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740153F" w14:textId="77777777" w:rsidR="00385B8A" w:rsidRPr="00046328" w:rsidRDefault="00385B8A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407BD193" w14:textId="77777777" w:rsidR="00385B8A" w:rsidRPr="00046328" w:rsidRDefault="00385B8A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2351D9" w:rsidRPr="00046328" w14:paraId="593A924A" w14:textId="77777777" w:rsidTr="00BA5BF5">
        <w:tc>
          <w:tcPr>
            <w:tcW w:w="3978" w:type="dxa"/>
          </w:tcPr>
          <w:p w14:paraId="115DB7EB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53657D26" w14:textId="77777777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77EFF48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E145D3F" w14:textId="77777777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4E4A2FE6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F1C679E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4FBFE2CD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0F6CBA7A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2351D9" w:rsidRPr="00046328" w14:paraId="482E9DCF" w14:textId="77777777" w:rsidTr="00BA5BF5">
        <w:tc>
          <w:tcPr>
            <w:tcW w:w="3978" w:type="dxa"/>
          </w:tcPr>
          <w:p w14:paraId="370B1506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3F324F7C" w14:textId="0389083E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08202CC1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561A062" w14:textId="03498E60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45</w:t>
            </w:r>
          </w:p>
        </w:tc>
        <w:tc>
          <w:tcPr>
            <w:tcW w:w="288" w:type="dxa"/>
          </w:tcPr>
          <w:p w14:paraId="1D52B941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99AA70" w14:textId="1F4E9EE6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</w:t>
            </w:r>
          </w:p>
        </w:tc>
        <w:tc>
          <w:tcPr>
            <w:tcW w:w="252" w:type="dxa"/>
          </w:tcPr>
          <w:p w14:paraId="672C4A86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2933ED98" w14:textId="3E4B2B5D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45</w:t>
            </w:r>
          </w:p>
        </w:tc>
      </w:tr>
      <w:tr w:rsidR="002351D9" w:rsidRPr="00046328" w14:paraId="4ADEA582" w14:textId="77777777" w:rsidTr="00BA5BF5">
        <w:tc>
          <w:tcPr>
            <w:tcW w:w="3978" w:type="dxa"/>
          </w:tcPr>
          <w:p w14:paraId="3F68F3E1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70" w:type="dxa"/>
          </w:tcPr>
          <w:p w14:paraId="3860C4DF" w14:textId="3F90945E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8,589</w:t>
            </w:r>
          </w:p>
        </w:tc>
        <w:tc>
          <w:tcPr>
            <w:tcW w:w="270" w:type="dxa"/>
          </w:tcPr>
          <w:p w14:paraId="736D7973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9D913D5" w14:textId="503E6E2D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8,589</w:t>
            </w:r>
          </w:p>
        </w:tc>
        <w:tc>
          <w:tcPr>
            <w:tcW w:w="288" w:type="dxa"/>
          </w:tcPr>
          <w:p w14:paraId="27DAB151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BD1293A" w14:textId="723EFEC8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8,589</w:t>
            </w:r>
          </w:p>
        </w:tc>
        <w:tc>
          <w:tcPr>
            <w:tcW w:w="252" w:type="dxa"/>
          </w:tcPr>
          <w:p w14:paraId="72273D68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666BA67B" w14:textId="6937A24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8,589</w:t>
            </w:r>
          </w:p>
        </w:tc>
      </w:tr>
      <w:tr w:rsidR="002351D9" w:rsidRPr="00046328" w14:paraId="1C272331" w14:textId="77777777" w:rsidTr="00BA5BF5">
        <w:tc>
          <w:tcPr>
            <w:tcW w:w="3978" w:type="dxa"/>
          </w:tcPr>
          <w:p w14:paraId="5A804A7C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06B66439" w14:textId="0AC09A49" w:rsidR="002351D9" w:rsidRPr="00046328" w:rsidRDefault="002351D9" w:rsidP="00C97862">
            <w:pPr>
              <w:tabs>
                <w:tab w:val="decimal" w:pos="68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2F84C6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0055DE6" w14:textId="04F6ADDD" w:rsidR="002351D9" w:rsidRPr="00046328" w:rsidRDefault="002351D9" w:rsidP="00C97862">
            <w:pPr>
              <w:tabs>
                <w:tab w:val="decimal" w:pos="687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08EFFC5A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9B0BA38" w14:textId="08BB24BD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24</w:t>
            </w:r>
          </w:p>
        </w:tc>
        <w:tc>
          <w:tcPr>
            <w:tcW w:w="252" w:type="dxa"/>
          </w:tcPr>
          <w:p w14:paraId="0BE4F906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6A320643" w14:textId="02603005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180</w:t>
            </w:r>
          </w:p>
        </w:tc>
      </w:tr>
      <w:tr w:rsidR="002351D9" w:rsidRPr="00046328" w14:paraId="219F83CC" w14:textId="77777777" w:rsidTr="00BA5BF5">
        <w:tc>
          <w:tcPr>
            <w:tcW w:w="3978" w:type="dxa"/>
          </w:tcPr>
          <w:p w14:paraId="247DC307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07AFAE2D" w14:textId="4E61CF95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292</w:t>
            </w:r>
          </w:p>
        </w:tc>
        <w:tc>
          <w:tcPr>
            <w:tcW w:w="270" w:type="dxa"/>
          </w:tcPr>
          <w:p w14:paraId="79B9A486" w14:textId="77777777" w:rsidR="002351D9" w:rsidRPr="00046328" w:rsidRDefault="002351D9" w:rsidP="002351D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1E9A103" w14:textId="5C2DC42D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294</w:t>
            </w:r>
          </w:p>
        </w:tc>
        <w:tc>
          <w:tcPr>
            <w:tcW w:w="288" w:type="dxa"/>
          </w:tcPr>
          <w:p w14:paraId="5AD2E580" w14:textId="77777777" w:rsidR="002351D9" w:rsidRPr="00046328" w:rsidRDefault="002351D9" w:rsidP="002351D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7BB518A" w14:textId="73A6A271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292</w:t>
            </w:r>
          </w:p>
        </w:tc>
        <w:tc>
          <w:tcPr>
            <w:tcW w:w="252" w:type="dxa"/>
          </w:tcPr>
          <w:p w14:paraId="18340682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1EEA67DE" w14:textId="1E840B9D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294</w:t>
            </w:r>
          </w:p>
        </w:tc>
      </w:tr>
      <w:tr w:rsidR="002351D9" w:rsidRPr="00046328" w14:paraId="06E60AF1" w14:textId="77777777" w:rsidTr="00BA5BF5">
        <w:tc>
          <w:tcPr>
            <w:tcW w:w="3978" w:type="dxa"/>
          </w:tcPr>
          <w:p w14:paraId="7F8FDBE8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4CF45954" w14:textId="47F3C41A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26,848</w:t>
            </w:r>
          </w:p>
        </w:tc>
        <w:tc>
          <w:tcPr>
            <w:tcW w:w="270" w:type="dxa"/>
          </w:tcPr>
          <w:p w14:paraId="5513C3B5" w14:textId="77777777" w:rsidR="002351D9" w:rsidRPr="00046328" w:rsidRDefault="002351D9" w:rsidP="002351D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247C893" w14:textId="431C944D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36,204</w:t>
            </w:r>
          </w:p>
        </w:tc>
        <w:tc>
          <w:tcPr>
            <w:tcW w:w="288" w:type="dxa"/>
          </w:tcPr>
          <w:p w14:paraId="46E696BA" w14:textId="77777777" w:rsidR="002351D9" w:rsidRPr="00046328" w:rsidRDefault="002351D9" w:rsidP="002351D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73149FF" w14:textId="69B61991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26,848</w:t>
            </w:r>
          </w:p>
        </w:tc>
        <w:tc>
          <w:tcPr>
            <w:tcW w:w="252" w:type="dxa"/>
          </w:tcPr>
          <w:p w14:paraId="58F068BE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19EF2834" w14:textId="007FF372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36,204</w:t>
            </w:r>
          </w:p>
        </w:tc>
      </w:tr>
      <w:tr w:rsidR="002351D9" w:rsidRPr="00046328" w14:paraId="6E873C7A" w14:textId="77777777" w:rsidTr="00BA5BF5">
        <w:tc>
          <w:tcPr>
            <w:tcW w:w="3978" w:type="dxa"/>
          </w:tcPr>
          <w:p w14:paraId="423E6DEE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700C2E02" w14:textId="472FF515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2,2</w:t>
            </w:r>
            <w:r w:rsidR="008F02E4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</w:t>
            </w:r>
            <w:r w:rsidR="00885ECC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E4DE7CF" w14:textId="77777777" w:rsidR="002351D9" w:rsidRPr="00046328" w:rsidRDefault="002351D9" w:rsidP="002351D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DC2A506" w14:textId="4AE96BA7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3,262</w:t>
            </w:r>
          </w:p>
        </w:tc>
        <w:tc>
          <w:tcPr>
            <w:tcW w:w="288" w:type="dxa"/>
          </w:tcPr>
          <w:p w14:paraId="1F41B332" w14:textId="77777777" w:rsidR="002351D9" w:rsidRPr="00046328" w:rsidRDefault="002351D9" w:rsidP="002351D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6843ABD" w14:textId="285F64BC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2,2</w:t>
            </w:r>
            <w:r w:rsidR="008F02E4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</w:t>
            </w:r>
            <w:r w:rsidR="00885ECC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</w:tcPr>
          <w:p w14:paraId="09CE39A2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4785AE94" w14:textId="06CA23CF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3,262</w:t>
            </w:r>
          </w:p>
        </w:tc>
      </w:tr>
      <w:tr w:rsidR="002351D9" w:rsidRPr="00046328" w14:paraId="6D93A288" w14:textId="77777777" w:rsidTr="00BA5BF5">
        <w:tc>
          <w:tcPr>
            <w:tcW w:w="3978" w:type="dxa"/>
          </w:tcPr>
          <w:p w14:paraId="6EF179E5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40DE390F" w14:textId="77777777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83FB976" w14:textId="77777777" w:rsidR="002351D9" w:rsidRPr="00046328" w:rsidRDefault="002351D9" w:rsidP="002351D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2FBAA282" w14:textId="77777777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25F9295F" w14:textId="77777777" w:rsidR="002351D9" w:rsidRPr="00046328" w:rsidRDefault="002351D9" w:rsidP="002351D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62B4FAAD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54019E88" w14:textId="77777777" w:rsidR="002351D9" w:rsidRPr="00046328" w:rsidRDefault="002351D9" w:rsidP="002351D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99" w:type="dxa"/>
          </w:tcPr>
          <w:p w14:paraId="5D2B9F85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2351D9" w:rsidRPr="00046328" w14:paraId="5487551F" w14:textId="77777777" w:rsidTr="00BA5BF5">
        <w:tc>
          <w:tcPr>
            <w:tcW w:w="3978" w:type="dxa"/>
          </w:tcPr>
          <w:p w14:paraId="53CF26DA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0" w:type="dxa"/>
          </w:tcPr>
          <w:p w14:paraId="4D126551" w14:textId="77777777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5C5B263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C595144" w14:textId="77777777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298F5441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A9FFE14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66E33582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58899F6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2351D9" w:rsidRPr="00046328" w14:paraId="2FA10F21" w14:textId="77777777" w:rsidTr="00BA5BF5">
        <w:tc>
          <w:tcPr>
            <w:tcW w:w="3978" w:type="dxa"/>
          </w:tcPr>
          <w:p w14:paraId="66D96F89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E98BC7A" w14:textId="77777777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48368C5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056F5E1" w14:textId="77777777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632387F0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522DBCD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5572A9B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C0A3BB2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2351D9" w:rsidRPr="00046328" w14:paraId="67C5DD0D" w14:textId="77777777" w:rsidTr="00BA5BF5">
        <w:tc>
          <w:tcPr>
            <w:tcW w:w="3978" w:type="dxa"/>
          </w:tcPr>
          <w:p w14:paraId="50CE3B61" w14:textId="77777777" w:rsidR="002351D9" w:rsidRPr="00046328" w:rsidRDefault="002351D9" w:rsidP="002351D9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12C8E2A4" w14:textId="3D9DB699" w:rsidR="002351D9" w:rsidRPr="00046328" w:rsidRDefault="00356E1D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36,280</w:t>
            </w:r>
          </w:p>
        </w:tc>
        <w:tc>
          <w:tcPr>
            <w:tcW w:w="270" w:type="dxa"/>
          </w:tcPr>
          <w:p w14:paraId="3FAB5E5B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C4FAC6A" w14:textId="12D3BF7A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43,038</w:t>
            </w:r>
          </w:p>
        </w:tc>
        <w:tc>
          <w:tcPr>
            <w:tcW w:w="288" w:type="dxa"/>
          </w:tcPr>
          <w:p w14:paraId="079632CE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827C993" w14:textId="7E9264EE" w:rsidR="002351D9" w:rsidRPr="00046328" w:rsidRDefault="00356E1D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36,280</w:t>
            </w:r>
          </w:p>
        </w:tc>
        <w:tc>
          <w:tcPr>
            <w:tcW w:w="252" w:type="dxa"/>
          </w:tcPr>
          <w:p w14:paraId="196CE3D9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16DAE56" w14:textId="25C5476F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43,038</w:t>
            </w:r>
          </w:p>
        </w:tc>
      </w:tr>
      <w:tr w:rsidR="002351D9" w:rsidRPr="00046328" w14:paraId="7EB3038A" w14:textId="77777777" w:rsidTr="00BA5BF5">
        <w:tc>
          <w:tcPr>
            <w:tcW w:w="3978" w:type="dxa"/>
          </w:tcPr>
          <w:p w14:paraId="2CBE2453" w14:textId="77777777" w:rsidR="002351D9" w:rsidRPr="00046328" w:rsidRDefault="002351D9" w:rsidP="002351D9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158458F9" w14:textId="52782F90" w:rsidR="002351D9" w:rsidRPr="00046328" w:rsidRDefault="00356E1D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</w:tcPr>
          <w:p w14:paraId="1156139D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E3B28A1" w14:textId="2DF232C3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811</w:t>
            </w:r>
          </w:p>
        </w:tc>
        <w:tc>
          <w:tcPr>
            <w:tcW w:w="288" w:type="dxa"/>
          </w:tcPr>
          <w:p w14:paraId="2E9283FA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5DDDF58" w14:textId="0D829B60" w:rsidR="002351D9" w:rsidRPr="00046328" w:rsidRDefault="00356E1D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723</w:t>
            </w:r>
          </w:p>
        </w:tc>
        <w:tc>
          <w:tcPr>
            <w:tcW w:w="252" w:type="dxa"/>
          </w:tcPr>
          <w:p w14:paraId="6BCDFE6B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8A64BB3" w14:textId="194201CC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811</w:t>
            </w:r>
          </w:p>
        </w:tc>
      </w:tr>
      <w:tr w:rsidR="002351D9" w:rsidRPr="00046328" w14:paraId="1EA1E786" w14:textId="77777777" w:rsidTr="00BA5BF5">
        <w:tc>
          <w:tcPr>
            <w:tcW w:w="3978" w:type="dxa"/>
          </w:tcPr>
          <w:p w14:paraId="349BCC74" w14:textId="77777777" w:rsidR="002351D9" w:rsidRPr="00046328" w:rsidRDefault="002351D9" w:rsidP="002351D9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FF59C7" w14:textId="25FF2191" w:rsidR="002351D9" w:rsidRPr="00046328" w:rsidRDefault="00356E1D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A2406C0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23DD53" w14:textId="676B39AD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88" w:type="dxa"/>
          </w:tcPr>
          <w:p w14:paraId="21EE9072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283057" w14:textId="674532E9" w:rsidR="002351D9" w:rsidRPr="00046328" w:rsidRDefault="00356E1D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</w:tcPr>
          <w:p w14:paraId="18D36C06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1E3E3AC" w14:textId="3760C6DE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7</w:t>
            </w:r>
          </w:p>
        </w:tc>
      </w:tr>
      <w:tr w:rsidR="002351D9" w:rsidRPr="00046328" w14:paraId="043F187E" w14:textId="77777777" w:rsidTr="00BA5BF5">
        <w:tc>
          <w:tcPr>
            <w:tcW w:w="3978" w:type="dxa"/>
          </w:tcPr>
          <w:p w14:paraId="443BAF56" w14:textId="77777777" w:rsidR="002351D9" w:rsidRPr="00046328" w:rsidRDefault="002351D9" w:rsidP="002351D9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C254CD" w14:textId="6D15AD89" w:rsidR="002351D9" w:rsidRPr="00046328" w:rsidRDefault="00356E1D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37,008</w:t>
            </w:r>
          </w:p>
        </w:tc>
        <w:tc>
          <w:tcPr>
            <w:tcW w:w="270" w:type="dxa"/>
          </w:tcPr>
          <w:p w14:paraId="7A3C1F26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F83FD79" w14:textId="1E950D36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43,856</w:t>
            </w:r>
          </w:p>
        </w:tc>
        <w:tc>
          <w:tcPr>
            <w:tcW w:w="288" w:type="dxa"/>
          </w:tcPr>
          <w:p w14:paraId="359FF0C9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E5232A" w14:textId="2A44C0EA" w:rsidR="002351D9" w:rsidRPr="00046328" w:rsidRDefault="00356E1D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37,008</w:t>
            </w:r>
          </w:p>
        </w:tc>
        <w:tc>
          <w:tcPr>
            <w:tcW w:w="252" w:type="dxa"/>
          </w:tcPr>
          <w:p w14:paraId="1882DB6D" w14:textId="77777777" w:rsidR="002351D9" w:rsidRPr="00046328" w:rsidRDefault="002351D9" w:rsidP="002351D9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6F289DEA" w14:textId="7A726999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43,856</w:t>
            </w:r>
          </w:p>
        </w:tc>
      </w:tr>
      <w:tr w:rsidR="002351D9" w:rsidRPr="00046328" w14:paraId="16F71505" w14:textId="77777777" w:rsidTr="00BA5BF5">
        <w:trPr>
          <w:trHeight w:val="259"/>
        </w:trPr>
        <w:tc>
          <w:tcPr>
            <w:tcW w:w="3978" w:type="dxa"/>
          </w:tcPr>
          <w:p w14:paraId="039B3E44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75B07BC9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0E89B9FF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54B1155F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288DBE05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60BF9DDB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3217C4CF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54E60267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2351D9" w:rsidRPr="00046328" w14:paraId="087C6894" w14:textId="77777777" w:rsidTr="00BA5BF5">
        <w:tc>
          <w:tcPr>
            <w:tcW w:w="3978" w:type="dxa"/>
          </w:tcPr>
          <w:p w14:paraId="1FEE0E00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0A9BDDC9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981BF3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E74E809" w14:textId="77777777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05F661F0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17DE4C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6B7E699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8163F04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2351D9" w:rsidRPr="00046328" w14:paraId="0C65C919" w14:textId="77777777" w:rsidTr="00BA5BF5">
        <w:tc>
          <w:tcPr>
            <w:tcW w:w="3978" w:type="dxa"/>
          </w:tcPr>
          <w:p w14:paraId="27C4AD70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3F3E79F4" w14:textId="0A42F9C9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2,340,751</w:t>
            </w:r>
          </w:p>
        </w:tc>
        <w:tc>
          <w:tcPr>
            <w:tcW w:w="270" w:type="dxa"/>
          </w:tcPr>
          <w:p w14:paraId="5AD95E6E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008852A" w14:textId="4D682474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2,227,161</w:t>
            </w:r>
          </w:p>
        </w:tc>
        <w:tc>
          <w:tcPr>
            <w:tcW w:w="288" w:type="dxa"/>
          </w:tcPr>
          <w:p w14:paraId="41E988FB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738CE2A" w14:textId="0F199D03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2,340,751</w:t>
            </w:r>
          </w:p>
        </w:tc>
        <w:tc>
          <w:tcPr>
            <w:tcW w:w="252" w:type="dxa"/>
          </w:tcPr>
          <w:p w14:paraId="1949F7F4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5BA052F" w14:textId="3B66E14E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2,227,161</w:t>
            </w:r>
          </w:p>
        </w:tc>
      </w:tr>
      <w:tr w:rsidR="002351D9" w:rsidRPr="00046328" w14:paraId="4B049BEF" w14:textId="77777777" w:rsidTr="00BA5BF5">
        <w:tc>
          <w:tcPr>
            <w:tcW w:w="3978" w:type="dxa"/>
          </w:tcPr>
          <w:p w14:paraId="37E08293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ซื้อวัตถุดิบ</w:t>
            </w:r>
          </w:p>
        </w:tc>
        <w:tc>
          <w:tcPr>
            <w:tcW w:w="1170" w:type="dxa"/>
          </w:tcPr>
          <w:p w14:paraId="3AFE079C" w14:textId="1B62A24B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491,327</w:t>
            </w:r>
          </w:p>
        </w:tc>
        <w:tc>
          <w:tcPr>
            <w:tcW w:w="270" w:type="dxa"/>
          </w:tcPr>
          <w:p w14:paraId="3E76CD14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EA65732" w14:textId="767EEAE8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489,957</w:t>
            </w:r>
          </w:p>
        </w:tc>
        <w:tc>
          <w:tcPr>
            <w:tcW w:w="288" w:type="dxa"/>
          </w:tcPr>
          <w:p w14:paraId="7E6C1EAF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4E213CA" w14:textId="63C3A590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491,327</w:t>
            </w:r>
          </w:p>
        </w:tc>
        <w:tc>
          <w:tcPr>
            <w:tcW w:w="252" w:type="dxa"/>
          </w:tcPr>
          <w:p w14:paraId="401DFBBB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94F1C7C" w14:textId="0F68AEFF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489,957</w:t>
            </w:r>
          </w:p>
        </w:tc>
      </w:tr>
      <w:tr w:rsidR="002351D9" w:rsidRPr="00046328" w14:paraId="5E5AEC2B" w14:textId="77777777" w:rsidTr="00BA5BF5">
        <w:tc>
          <w:tcPr>
            <w:tcW w:w="3978" w:type="dxa"/>
          </w:tcPr>
          <w:p w14:paraId="0ADF0654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70" w:type="dxa"/>
          </w:tcPr>
          <w:p w14:paraId="29028A93" w14:textId="25D3EFD6" w:rsidR="002351D9" w:rsidRPr="005224F2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  <w:r w:rsidR="00385F48"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="00385F48"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367</w:t>
            </w:r>
          </w:p>
        </w:tc>
        <w:tc>
          <w:tcPr>
            <w:tcW w:w="270" w:type="dxa"/>
          </w:tcPr>
          <w:p w14:paraId="618AFCDF" w14:textId="77777777" w:rsidR="002351D9" w:rsidRPr="005224F2" w:rsidRDefault="002351D9" w:rsidP="002351D9">
            <w:pPr>
              <w:tabs>
                <w:tab w:val="decimal" w:pos="682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C13DE31" w14:textId="6224F562" w:rsidR="002351D9" w:rsidRPr="005224F2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4,422</w:t>
            </w:r>
          </w:p>
        </w:tc>
        <w:tc>
          <w:tcPr>
            <w:tcW w:w="288" w:type="dxa"/>
          </w:tcPr>
          <w:p w14:paraId="113FB5DA" w14:textId="77777777" w:rsidR="002351D9" w:rsidRPr="005224F2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4301A93" w14:textId="70552D13" w:rsidR="002351D9" w:rsidRPr="005224F2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</w:t>
            </w:r>
            <w:r w:rsidR="00385F48"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Pr="005224F2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,</w:t>
            </w:r>
            <w:r w:rsidR="00385F48" w:rsidRPr="005224F2">
              <w:rPr>
                <w:rFonts w:ascii="Angsana New" w:eastAsia="Calibri" w:hAnsi="Angsana New"/>
                <w:sz w:val="30"/>
                <w:szCs w:val="30"/>
                <w:lang w:val="en-US"/>
              </w:rPr>
              <w:t>367</w:t>
            </w:r>
          </w:p>
        </w:tc>
        <w:tc>
          <w:tcPr>
            <w:tcW w:w="252" w:type="dxa"/>
          </w:tcPr>
          <w:p w14:paraId="547863F3" w14:textId="77777777" w:rsidR="002351D9" w:rsidRPr="00046328" w:rsidRDefault="002351D9" w:rsidP="002351D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99F465B" w14:textId="3EF2CA35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4,422</w:t>
            </w:r>
          </w:p>
        </w:tc>
      </w:tr>
      <w:tr w:rsidR="002351D9" w:rsidRPr="00046328" w14:paraId="17F62B11" w14:textId="77777777" w:rsidTr="00BA5BF5">
        <w:tc>
          <w:tcPr>
            <w:tcW w:w="3978" w:type="dxa"/>
          </w:tcPr>
          <w:p w14:paraId="61232907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70" w:type="dxa"/>
          </w:tcPr>
          <w:p w14:paraId="1CE9D19A" w14:textId="04539E6B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317,520</w:t>
            </w:r>
          </w:p>
        </w:tc>
        <w:tc>
          <w:tcPr>
            <w:tcW w:w="270" w:type="dxa"/>
          </w:tcPr>
          <w:p w14:paraId="511AD58A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D7EEBBF" w14:textId="2EBE52B0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121,253</w:t>
            </w:r>
          </w:p>
        </w:tc>
        <w:tc>
          <w:tcPr>
            <w:tcW w:w="288" w:type="dxa"/>
          </w:tcPr>
          <w:p w14:paraId="5926C558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F6D9B55" w14:textId="3894F581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317,520</w:t>
            </w:r>
          </w:p>
        </w:tc>
        <w:tc>
          <w:tcPr>
            <w:tcW w:w="252" w:type="dxa"/>
          </w:tcPr>
          <w:p w14:paraId="6AECE7F7" w14:textId="77777777" w:rsidR="002351D9" w:rsidRPr="00046328" w:rsidRDefault="002351D9" w:rsidP="002351D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D8BD1A3" w14:textId="6971842A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121,253</w:t>
            </w:r>
          </w:p>
        </w:tc>
      </w:tr>
      <w:tr w:rsidR="002351D9" w:rsidRPr="00046328" w14:paraId="2CE8D6DF" w14:textId="77777777" w:rsidTr="00BA5BF5">
        <w:tc>
          <w:tcPr>
            <w:tcW w:w="3978" w:type="dxa"/>
          </w:tcPr>
          <w:p w14:paraId="59DEDE47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56021EFC" w14:textId="3E43E9F0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607</w:t>
            </w:r>
          </w:p>
        </w:tc>
        <w:tc>
          <w:tcPr>
            <w:tcW w:w="270" w:type="dxa"/>
          </w:tcPr>
          <w:p w14:paraId="2A6B978B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7CA17BD8" w14:textId="2CF010F4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160</w:t>
            </w:r>
          </w:p>
        </w:tc>
        <w:tc>
          <w:tcPr>
            <w:tcW w:w="288" w:type="dxa"/>
          </w:tcPr>
          <w:p w14:paraId="5A191131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EB56B3B" w14:textId="4E817856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607</w:t>
            </w:r>
          </w:p>
        </w:tc>
        <w:tc>
          <w:tcPr>
            <w:tcW w:w="252" w:type="dxa"/>
          </w:tcPr>
          <w:p w14:paraId="60DF7586" w14:textId="77777777" w:rsidR="002351D9" w:rsidRPr="00046328" w:rsidRDefault="002351D9" w:rsidP="002351D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7AC6D45" w14:textId="60BB12DB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160</w:t>
            </w:r>
          </w:p>
        </w:tc>
      </w:tr>
      <w:tr w:rsidR="002351D9" w:rsidRPr="00046328" w14:paraId="48555983" w14:textId="77777777" w:rsidTr="00BA5BF5">
        <w:tc>
          <w:tcPr>
            <w:tcW w:w="3978" w:type="dxa"/>
          </w:tcPr>
          <w:p w14:paraId="7B87E494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758EB1E" w14:textId="6ADC800C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303</w:t>
            </w:r>
          </w:p>
        </w:tc>
        <w:tc>
          <w:tcPr>
            <w:tcW w:w="270" w:type="dxa"/>
          </w:tcPr>
          <w:p w14:paraId="1940A05D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F54C7AE" w14:textId="41CB8404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234</w:t>
            </w:r>
          </w:p>
        </w:tc>
        <w:tc>
          <w:tcPr>
            <w:tcW w:w="288" w:type="dxa"/>
          </w:tcPr>
          <w:p w14:paraId="527D4B61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C1BB08" w14:textId="23BEDA3C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303</w:t>
            </w:r>
          </w:p>
        </w:tc>
        <w:tc>
          <w:tcPr>
            <w:tcW w:w="252" w:type="dxa"/>
          </w:tcPr>
          <w:p w14:paraId="4230DFDF" w14:textId="77777777" w:rsidR="002351D9" w:rsidRPr="00046328" w:rsidRDefault="002351D9" w:rsidP="002351D9">
            <w:pPr>
              <w:tabs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6809502A" w14:textId="3EF2BF38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234</w:t>
            </w:r>
          </w:p>
        </w:tc>
      </w:tr>
      <w:tr w:rsidR="002351D9" w:rsidRPr="00046328" w14:paraId="6725CEBE" w14:textId="77777777" w:rsidTr="00BA5BF5">
        <w:tc>
          <w:tcPr>
            <w:tcW w:w="3978" w:type="dxa"/>
          </w:tcPr>
          <w:p w14:paraId="0D57D2E8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7D42B95D" w14:textId="1D865C55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1,910</w:t>
            </w:r>
          </w:p>
        </w:tc>
        <w:tc>
          <w:tcPr>
            <w:tcW w:w="270" w:type="dxa"/>
          </w:tcPr>
          <w:p w14:paraId="03CE0FA3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33A9498" w14:textId="54AA2A24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5,769</w:t>
            </w:r>
          </w:p>
        </w:tc>
        <w:tc>
          <w:tcPr>
            <w:tcW w:w="288" w:type="dxa"/>
          </w:tcPr>
          <w:p w14:paraId="49633D6C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F382688" w14:textId="3F5C757B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1,910</w:t>
            </w:r>
          </w:p>
        </w:tc>
        <w:tc>
          <w:tcPr>
            <w:tcW w:w="252" w:type="dxa"/>
          </w:tcPr>
          <w:p w14:paraId="282B287E" w14:textId="77777777" w:rsidR="002351D9" w:rsidRPr="00046328" w:rsidRDefault="002351D9" w:rsidP="002351D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1ABD31A2" w14:textId="3CF6811E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5,769</w:t>
            </w:r>
          </w:p>
        </w:tc>
      </w:tr>
      <w:tr w:rsidR="002351D9" w:rsidRPr="00046328" w14:paraId="1B869BC2" w14:textId="77777777" w:rsidTr="00BA5BF5">
        <w:tc>
          <w:tcPr>
            <w:tcW w:w="3978" w:type="dxa"/>
          </w:tcPr>
          <w:p w14:paraId="30794663" w14:textId="77777777" w:rsidR="002351D9" w:rsidRPr="00046328" w:rsidRDefault="002351D9" w:rsidP="002351D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378E0501" w14:textId="61EFB954" w:rsidR="002351D9" w:rsidRPr="00046328" w:rsidRDefault="002351D9" w:rsidP="002351D9">
            <w:pPr>
              <w:tabs>
                <w:tab w:val="decimal" w:pos="9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30,</w:t>
            </w:r>
            <w:r w:rsidR="00F45728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</w:tcPr>
          <w:p w14:paraId="5E62C450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E121FCF" w14:textId="15F510CE" w:rsidR="002351D9" w:rsidRPr="00046328" w:rsidRDefault="002351D9" w:rsidP="002351D9">
            <w:pPr>
              <w:tabs>
                <w:tab w:val="decimal" w:pos="1022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31,588</w:t>
            </w:r>
          </w:p>
        </w:tc>
        <w:tc>
          <w:tcPr>
            <w:tcW w:w="288" w:type="dxa"/>
          </w:tcPr>
          <w:p w14:paraId="685B0D81" w14:textId="77777777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220EBE" w14:textId="33FE745B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30,</w:t>
            </w:r>
            <w:r w:rsidR="00F45728"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145</w:t>
            </w:r>
          </w:p>
        </w:tc>
        <w:tc>
          <w:tcPr>
            <w:tcW w:w="252" w:type="dxa"/>
          </w:tcPr>
          <w:p w14:paraId="1D9C52B0" w14:textId="77777777" w:rsidR="002351D9" w:rsidRPr="00046328" w:rsidRDefault="002351D9" w:rsidP="002351D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111CDE3E" w14:textId="1DF2496D" w:rsidR="002351D9" w:rsidRPr="00046328" w:rsidRDefault="002351D9" w:rsidP="002351D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31,588</w:t>
            </w:r>
          </w:p>
        </w:tc>
      </w:tr>
    </w:tbl>
    <w:p w14:paraId="208DFD13" w14:textId="77777777" w:rsidR="00DD7EA2" w:rsidRPr="00046328" w:rsidRDefault="00DD7EA2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F5E5EE" w14:textId="77777777" w:rsidR="00DD7EA2" w:rsidRPr="00046328" w:rsidRDefault="00DD7EA2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305479" w14:textId="77777777" w:rsidR="00DD7417" w:rsidRPr="00046328" w:rsidRDefault="00DD7417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9AF355" w14:textId="77777777" w:rsidR="00BA5BF5" w:rsidRPr="00046328" w:rsidRDefault="00BA5BF5">
      <w:pPr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  <w:r w:rsidRPr="00046328">
        <w:rPr>
          <w:rFonts w:ascii="Angsana New" w:hAnsi="Angsana New" w:hint="cs"/>
          <w:sz w:val="30"/>
          <w:szCs w:val="30"/>
          <w:cs/>
          <w:lang w:val="th-TH"/>
        </w:rPr>
        <w:br w:type="page"/>
      </w:r>
    </w:p>
    <w:p w14:paraId="75B2A867" w14:textId="22CA2CEC" w:rsidR="005D32A0" w:rsidRPr="00046328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6328">
        <w:rPr>
          <w:rFonts w:ascii="Angsana New" w:hAnsi="Angsana New" w:hint="cs"/>
          <w:sz w:val="30"/>
          <w:szCs w:val="30"/>
          <w:cs/>
          <w:lang w:val="th-TH"/>
        </w:rPr>
        <w:t>ยอดคงเหลือกับ</w:t>
      </w:r>
      <w:r w:rsidRPr="00046328">
        <w:rPr>
          <w:rFonts w:ascii="Angsana New" w:hAnsi="Angsana New" w:hint="cs"/>
          <w:sz w:val="30"/>
          <w:szCs w:val="30"/>
          <w:cs/>
          <w:lang w:val="en-US"/>
        </w:rPr>
        <w:t>กิจการ</w:t>
      </w:r>
      <w:r w:rsidRPr="00046328">
        <w:rPr>
          <w:rFonts w:ascii="Angsana New" w:hAnsi="Angsana New" w:hint="cs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30</w:t>
      </w:r>
      <w:r w:rsidR="00310957" w:rsidRPr="0004632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97EE1" w:rsidRPr="00046328">
        <w:rPr>
          <w:rFonts w:ascii="Angsana New" w:hAnsi="Angsana New" w:hint="cs"/>
          <w:sz w:val="30"/>
          <w:szCs w:val="30"/>
          <w:cs/>
          <w:lang w:eastAsia="en-US"/>
        </w:rPr>
        <w:t>กันยายน</w:t>
      </w:r>
      <w:r w:rsidR="00310957" w:rsidRPr="000463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="00310957" w:rsidRPr="0004632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310957" w:rsidRPr="00046328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31</w:t>
      </w:r>
      <w:r w:rsidRPr="0004632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310957" w:rsidRPr="000463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Pr="0004632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</w:p>
    <w:p w14:paraId="61F37DC3" w14:textId="77777777" w:rsidR="005D32A0" w:rsidRPr="00046328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16"/>
          <w:szCs w:val="16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D32A0" w:rsidRPr="00046328" w14:paraId="7E27E438" w14:textId="77777777" w:rsidTr="00944E42">
        <w:tc>
          <w:tcPr>
            <w:tcW w:w="5940" w:type="dxa"/>
          </w:tcPr>
          <w:p w14:paraId="552C95E7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150" w:type="dxa"/>
            <w:gridSpan w:val="3"/>
          </w:tcPr>
          <w:p w14:paraId="2A7FA69F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D32A0" w:rsidRPr="00046328" w14:paraId="1C777617" w14:textId="77777777" w:rsidTr="00944E42">
        <w:tc>
          <w:tcPr>
            <w:tcW w:w="5940" w:type="dxa"/>
          </w:tcPr>
          <w:p w14:paraId="5B6B3CF7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3C0EBD0D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D32A0" w:rsidRPr="00046328" w14:paraId="752138D4" w14:textId="77777777" w:rsidTr="00944E42">
        <w:tc>
          <w:tcPr>
            <w:tcW w:w="5940" w:type="dxa"/>
          </w:tcPr>
          <w:p w14:paraId="2DFA0615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BC8102B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D32A0" w:rsidRPr="00046328" w14:paraId="2C1537BC" w14:textId="77777777" w:rsidTr="00944E42">
        <w:tc>
          <w:tcPr>
            <w:tcW w:w="5940" w:type="dxa"/>
          </w:tcPr>
          <w:p w14:paraId="4D4F19DE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EA04638" w14:textId="5FC7CD44" w:rsidR="005D32A0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5D32A0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B97EE1" w:rsidRPr="000463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14:paraId="15B2B3C1" w14:textId="77777777" w:rsidR="005D32A0" w:rsidRPr="00046328" w:rsidRDefault="005D32A0" w:rsidP="00944E4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3A6ABB0" w14:textId="23D93C0E" w:rsidR="005D32A0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D32A0" w:rsidRPr="000463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D32A0" w:rsidRPr="0004632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D32A0" w:rsidRPr="00046328" w14:paraId="23E4A425" w14:textId="77777777" w:rsidTr="00944E42">
        <w:tc>
          <w:tcPr>
            <w:tcW w:w="5940" w:type="dxa"/>
          </w:tcPr>
          <w:p w14:paraId="168E1CEC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4F83F9B" w14:textId="373E7A95" w:rsidR="005D32A0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22AD0E27" w14:textId="77777777" w:rsidR="005D32A0" w:rsidRPr="00046328" w:rsidRDefault="005D32A0" w:rsidP="00944E4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404B6C6" w14:textId="34EF8877" w:rsidR="005D32A0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5D32A0" w:rsidRPr="00046328" w14:paraId="7172E775" w14:textId="77777777" w:rsidTr="00944E42">
        <w:tc>
          <w:tcPr>
            <w:tcW w:w="5940" w:type="dxa"/>
          </w:tcPr>
          <w:p w14:paraId="1579ED98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9CA502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D32A0" w:rsidRPr="00046328" w14:paraId="2B39B79C" w14:textId="77777777" w:rsidTr="00944E42">
        <w:tc>
          <w:tcPr>
            <w:tcW w:w="5940" w:type="dxa"/>
          </w:tcPr>
          <w:p w14:paraId="60267A60" w14:textId="77777777" w:rsidR="005D32A0" w:rsidRPr="00046328" w:rsidRDefault="005D32A0" w:rsidP="005D32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F319874" w14:textId="0868C291" w:rsidR="005D32A0" w:rsidRPr="00046328" w:rsidRDefault="000A193A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244,948</w:t>
            </w:r>
          </w:p>
        </w:tc>
        <w:tc>
          <w:tcPr>
            <w:tcW w:w="284" w:type="dxa"/>
          </w:tcPr>
          <w:p w14:paraId="6CB28356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7657B59" w14:textId="1BD0FDC6" w:rsidR="005D32A0" w:rsidRPr="00046328" w:rsidRDefault="006806DE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345</w:t>
            </w:r>
            <w:r w:rsidR="005D32A0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082</w:t>
            </w:r>
          </w:p>
        </w:tc>
      </w:tr>
      <w:tr w:rsidR="005D32A0" w:rsidRPr="00046328" w14:paraId="6AD1E223" w14:textId="77777777" w:rsidTr="00944E42">
        <w:tc>
          <w:tcPr>
            <w:tcW w:w="5940" w:type="dxa"/>
          </w:tcPr>
          <w:p w14:paraId="6045B0F0" w14:textId="77777777" w:rsidR="005D32A0" w:rsidRPr="00046328" w:rsidRDefault="005D32A0" w:rsidP="005D32A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CA1DC26" w14:textId="43A4E8A4" w:rsidR="005D32A0" w:rsidRPr="00046328" w:rsidRDefault="00130042" w:rsidP="005D32A0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18878C67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32202CB" w14:textId="3033E38E" w:rsidR="005D32A0" w:rsidRPr="00046328" w:rsidRDefault="006806DE" w:rsidP="005D32A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5D32A0" w:rsidRPr="00046328" w14:paraId="25BB54D8" w14:textId="77777777" w:rsidTr="00944E42">
        <w:tc>
          <w:tcPr>
            <w:tcW w:w="5940" w:type="dxa"/>
          </w:tcPr>
          <w:p w14:paraId="10DD41FE" w14:textId="77777777" w:rsidR="005D32A0" w:rsidRPr="00046328" w:rsidRDefault="005D32A0" w:rsidP="005D32A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3968B2" w14:textId="3684879A" w:rsidR="005D32A0" w:rsidRPr="00046328" w:rsidRDefault="000A193A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784,542</w:t>
            </w:r>
          </w:p>
        </w:tc>
        <w:tc>
          <w:tcPr>
            <w:tcW w:w="284" w:type="dxa"/>
          </w:tcPr>
          <w:p w14:paraId="1C7229B7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2B71C08" w14:textId="44831F11" w:rsidR="005D32A0" w:rsidRPr="00046328" w:rsidRDefault="006806DE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773</w:t>
            </w:r>
            <w:r w:rsidR="005D32A0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459</w:t>
            </w:r>
          </w:p>
        </w:tc>
      </w:tr>
      <w:tr w:rsidR="005D32A0" w:rsidRPr="00046328" w14:paraId="5A106B23" w14:textId="77777777" w:rsidTr="005D32A0">
        <w:trPr>
          <w:trHeight w:val="49"/>
        </w:trPr>
        <w:tc>
          <w:tcPr>
            <w:tcW w:w="5940" w:type="dxa"/>
          </w:tcPr>
          <w:p w14:paraId="6A9CDA39" w14:textId="77777777" w:rsidR="005D32A0" w:rsidRPr="00046328" w:rsidRDefault="005D32A0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6C9C05" w14:textId="2C24309F" w:rsidR="005D32A0" w:rsidRPr="00046328" w:rsidRDefault="000A193A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1,029,493</w:t>
            </w:r>
          </w:p>
        </w:tc>
        <w:tc>
          <w:tcPr>
            <w:tcW w:w="284" w:type="dxa"/>
            <w:shd w:val="clear" w:color="auto" w:fill="auto"/>
          </w:tcPr>
          <w:p w14:paraId="47AA2117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64C44ED0" w14:textId="6A986DBD" w:rsidR="005D32A0" w:rsidRPr="00046328" w:rsidRDefault="006806DE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5D32A0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  <w:r w:rsidR="005D32A0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546</w:t>
            </w:r>
          </w:p>
        </w:tc>
      </w:tr>
      <w:tr w:rsidR="005D32A0" w:rsidRPr="00046328" w14:paraId="534F8E8E" w14:textId="77777777" w:rsidTr="00B9208D">
        <w:trPr>
          <w:trHeight w:val="49"/>
        </w:trPr>
        <w:tc>
          <w:tcPr>
            <w:tcW w:w="5940" w:type="dxa"/>
          </w:tcPr>
          <w:p w14:paraId="622085C9" w14:textId="184528EF" w:rsidR="005D32A0" w:rsidRPr="00046328" w:rsidRDefault="00EB7660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B9564D" w14:textId="036A1BCE" w:rsidR="005D32A0" w:rsidRPr="00046328" w:rsidRDefault="000A193A" w:rsidP="00CE3328">
            <w:pPr>
              <w:tabs>
                <w:tab w:val="decimal" w:pos="7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5307921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4FA3A075" w14:textId="00EA4A3D" w:rsidR="005D32A0" w:rsidRPr="00046328" w:rsidRDefault="005D32A0" w:rsidP="00CE3328">
            <w:pPr>
              <w:tabs>
                <w:tab w:val="decimal" w:pos="7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5D32A0" w:rsidRPr="00046328" w14:paraId="67F9C3BE" w14:textId="77777777" w:rsidTr="00B9208D">
        <w:trPr>
          <w:trHeight w:val="49"/>
        </w:trPr>
        <w:tc>
          <w:tcPr>
            <w:tcW w:w="5940" w:type="dxa"/>
          </w:tcPr>
          <w:p w14:paraId="1EB2B890" w14:textId="7AAEB508" w:rsidR="005D32A0" w:rsidRPr="00046328" w:rsidRDefault="005D32A0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F3AD6" w14:textId="1D4C8F6A" w:rsidR="005D32A0" w:rsidRPr="00046328" w:rsidRDefault="000A193A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1,029,493</w:t>
            </w:r>
          </w:p>
        </w:tc>
        <w:tc>
          <w:tcPr>
            <w:tcW w:w="284" w:type="dxa"/>
            <w:shd w:val="clear" w:color="auto" w:fill="auto"/>
          </w:tcPr>
          <w:p w14:paraId="65610B5E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DF701" w14:textId="2849D18C" w:rsidR="005D32A0" w:rsidRPr="00046328" w:rsidRDefault="006806DE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5D32A0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118</w:t>
            </w:r>
            <w:r w:rsidR="005D32A0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546</w:t>
            </w:r>
          </w:p>
        </w:tc>
      </w:tr>
      <w:tr w:rsidR="00B9208D" w:rsidRPr="00046328" w14:paraId="2DC3F4BB" w14:textId="77777777" w:rsidTr="00B9208D">
        <w:trPr>
          <w:trHeight w:val="49"/>
        </w:trPr>
        <w:tc>
          <w:tcPr>
            <w:tcW w:w="5940" w:type="dxa"/>
          </w:tcPr>
          <w:p w14:paraId="6D05FDD1" w14:textId="77777777" w:rsidR="00B9208D" w:rsidRPr="00046328" w:rsidRDefault="00B9208D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9E73AFB" w14:textId="77777777" w:rsidR="00B9208D" w:rsidRPr="00046328" w:rsidRDefault="00B9208D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6CE72FE" w14:textId="77777777" w:rsidR="00B9208D" w:rsidRPr="00046328" w:rsidRDefault="00B9208D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491E62E0" w14:textId="77777777" w:rsidR="00B9208D" w:rsidRPr="00046328" w:rsidRDefault="00B9208D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B9208D" w:rsidRPr="00046328" w14:paraId="157EF331" w14:textId="77777777" w:rsidTr="00B9208D">
        <w:trPr>
          <w:trHeight w:val="49"/>
        </w:trPr>
        <w:tc>
          <w:tcPr>
            <w:tcW w:w="5940" w:type="dxa"/>
          </w:tcPr>
          <w:p w14:paraId="4A413AAD" w14:textId="77777777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374E8F2" w14:textId="2D57D60A" w:rsidR="00B9208D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77196D8B" w14:textId="77777777" w:rsidR="00B9208D" w:rsidRPr="00046328" w:rsidRDefault="00B9208D" w:rsidP="00B9208D">
            <w:pPr>
              <w:tabs>
                <w:tab w:val="decimal" w:pos="1354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258C6156" w14:textId="38410422" w:rsidR="00B9208D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7222AC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302122" w:rsidRPr="00046328" w14:paraId="4E0D55C2" w14:textId="77777777" w:rsidTr="006D66B2">
        <w:trPr>
          <w:trHeight w:val="49"/>
        </w:trPr>
        <w:tc>
          <w:tcPr>
            <w:tcW w:w="5940" w:type="dxa"/>
          </w:tcPr>
          <w:p w14:paraId="6F1CA217" w14:textId="77777777" w:rsidR="00302122" w:rsidRPr="00046328" w:rsidRDefault="00302122" w:rsidP="00B9208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5E284CC" w14:textId="469C123F" w:rsidR="00302122" w:rsidRPr="00046328" w:rsidRDefault="00302122" w:rsidP="0030212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9208D" w:rsidRPr="00046328" w14:paraId="7A29AD81" w14:textId="77777777" w:rsidTr="00F83B3F">
        <w:trPr>
          <w:trHeight w:val="49"/>
        </w:trPr>
        <w:tc>
          <w:tcPr>
            <w:tcW w:w="5940" w:type="dxa"/>
          </w:tcPr>
          <w:p w14:paraId="51907D1A" w14:textId="5E44BFE0" w:rsidR="00B9208D" w:rsidRPr="00046328" w:rsidRDefault="00B9208D" w:rsidP="00B9208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ขาดทุนจากการด้อยค่าสำหรับ</w:t>
            </w:r>
          </w:p>
        </w:tc>
        <w:tc>
          <w:tcPr>
            <w:tcW w:w="1440" w:type="dxa"/>
            <w:shd w:val="clear" w:color="auto" w:fill="auto"/>
          </w:tcPr>
          <w:p w14:paraId="2F1C401D" w14:textId="77777777" w:rsidR="00B9208D" w:rsidRPr="00046328" w:rsidRDefault="00B9208D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9D46110" w14:textId="77777777" w:rsidR="00B9208D" w:rsidRPr="00046328" w:rsidRDefault="00B9208D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139C9C6D" w14:textId="77777777" w:rsidR="00B9208D" w:rsidRPr="00046328" w:rsidRDefault="00B9208D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83B3F" w:rsidRPr="00046328" w14:paraId="7D2B06F1" w14:textId="77777777" w:rsidTr="00F83B3F">
        <w:trPr>
          <w:trHeight w:val="49"/>
        </w:trPr>
        <w:tc>
          <w:tcPr>
            <w:tcW w:w="5940" w:type="dxa"/>
          </w:tcPr>
          <w:p w14:paraId="27BE31E7" w14:textId="4DA50C10" w:rsidR="00F83B3F" w:rsidRPr="00046328" w:rsidRDefault="00F83B3F" w:rsidP="00F83B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68D2882" w14:textId="5F47F779" w:rsidR="00F83B3F" w:rsidRPr="00046328" w:rsidRDefault="00F83B3F" w:rsidP="00F83B3F">
            <w:pPr>
              <w:tabs>
                <w:tab w:val="decimal" w:pos="7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57E8E8" w14:textId="77777777" w:rsidR="00F83B3F" w:rsidRPr="00046328" w:rsidRDefault="00F83B3F" w:rsidP="00F83B3F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378ED26A" w14:textId="66EDD477" w:rsidR="00F83B3F" w:rsidRPr="00046328" w:rsidRDefault="00F83B3F" w:rsidP="00F83B3F">
            <w:pPr>
              <w:tabs>
                <w:tab w:val="decimal" w:pos="77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83B3F" w:rsidRPr="00046328" w14:paraId="6FD081BF" w14:textId="77777777" w:rsidTr="00F83B3F">
        <w:trPr>
          <w:trHeight w:val="49"/>
        </w:trPr>
        <w:tc>
          <w:tcPr>
            <w:tcW w:w="5940" w:type="dxa"/>
          </w:tcPr>
          <w:p w14:paraId="2BF218A3" w14:textId="07E70F8A" w:rsidR="00F83B3F" w:rsidRPr="00046328" w:rsidRDefault="00F83B3F" w:rsidP="00F83B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งวดหกเดือนสิ้นสุดวันที่ 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A7F8EA" w14:textId="5B9E0855" w:rsidR="00F83B3F" w:rsidRPr="00046328" w:rsidRDefault="00F83B3F" w:rsidP="00F83B3F">
            <w:pPr>
              <w:tabs>
                <w:tab w:val="decimal" w:pos="79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04D85D" w14:textId="77777777" w:rsidR="00F83B3F" w:rsidRPr="00046328" w:rsidRDefault="00F83B3F" w:rsidP="00F83B3F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ED39D5" w14:textId="3D6B496D" w:rsidR="00F83B3F" w:rsidRPr="00046328" w:rsidRDefault="00F83B3F" w:rsidP="00F83B3F">
            <w:pPr>
              <w:tabs>
                <w:tab w:val="decimal" w:pos="7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FB04AB7" w14:textId="77777777" w:rsidR="00447B28" w:rsidRPr="00046328" w:rsidRDefault="00447B28" w:rsidP="00B226F2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16"/>
          <w:szCs w:val="16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D32A0" w:rsidRPr="00046328" w14:paraId="2C263ACF" w14:textId="77777777" w:rsidTr="00944E42">
        <w:tc>
          <w:tcPr>
            <w:tcW w:w="5940" w:type="dxa"/>
          </w:tcPr>
          <w:p w14:paraId="73D73CD1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3150" w:type="dxa"/>
            <w:gridSpan w:val="3"/>
          </w:tcPr>
          <w:p w14:paraId="2345143D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D32A0" w:rsidRPr="00046328" w14:paraId="3FDE7223" w14:textId="77777777" w:rsidTr="00944E42">
        <w:tc>
          <w:tcPr>
            <w:tcW w:w="5940" w:type="dxa"/>
          </w:tcPr>
          <w:p w14:paraId="51AAD816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230A95F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D32A0" w:rsidRPr="00046328" w14:paraId="33676B6B" w14:textId="77777777" w:rsidTr="00944E42">
        <w:tc>
          <w:tcPr>
            <w:tcW w:w="5940" w:type="dxa"/>
          </w:tcPr>
          <w:p w14:paraId="53CD6D46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AE5F7FD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9208D" w:rsidRPr="00046328" w14:paraId="74088A32" w14:textId="77777777" w:rsidTr="00944E42">
        <w:tc>
          <w:tcPr>
            <w:tcW w:w="5940" w:type="dxa"/>
          </w:tcPr>
          <w:p w14:paraId="1DC9C5A6" w14:textId="77777777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0B02740" w14:textId="2F77D933" w:rsidR="00B9208D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B9208D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447B28" w:rsidRPr="000463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14:paraId="60DEBA0F" w14:textId="77777777" w:rsidR="00B9208D" w:rsidRPr="00046328" w:rsidRDefault="00B9208D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B94BC4C" w14:textId="4746CA17" w:rsidR="00B9208D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B9208D" w:rsidRPr="000463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9208D" w:rsidRPr="0004632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9208D" w:rsidRPr="00046328" w14:paraId="64B1DEE4" w14:textId="77777777" w:rsidTr="00944E42">
        <w:tc>
          <w:tcPr>
            <w:tcW w:w="5940" w:type="dxa"/>
          </w:tcPr>
          <w:p w14:paraId="2190BECA" w14:textId="77777777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8F419D5" w14:textId="640BFE91" w:rsidR="00B9208D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578FE109" w14:textId="77777777" w:rsidR="00B9208D" w:rsidRPr="00046328" w:rsidRDefault="00B9208D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5B8FC3F" w14:textId="030046F9" w:rsidR="00B9208D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5D32A0" w:rsidRPr="00046328" w14:paraId="5833E355" w14:textId="77777777" w:rsidTr="00944E42">
        <w:tc>
          <w:tcPr>
            <w:tcW w:w="5940" w:type="dxa"/>
          </w:tcPr>
          <w:p w14:paraId="16C0C126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BE8CFE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9208D" w:rsidRPr="00046328" w14:paraId="61E86EBB" w14:textId="77777777" w:rsidTr="00944E42">
        <w:tc>
          <w:tcPr>
            <w:tcW w:w="5940" w:type="dxa"/>
          </w:tcPr>
          <w:p w14:paraId="59A525D8" w14:textId="77777777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2FA9B3E0" w14:textId="5E6C61BC" w:rsidR="00B9208D" w:rsidRPr="00046328" w:rsidRDefault="00C70F53" w:rsidP="001C262B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357</w:t>
            </w:r>
          </w:p>
        </w:tc>
        <w:tc>
          <w:tcPr>
            <w:tcW w:w="284" w:type="dxa"/>
          </w:tcPr>
          <w:p w14:paraId="1C665B23" w14:textId="77777777" w:rsidR="00B9208D" w:rsidRPr="00046328" w:rsidRDefault="00B9208D" w:rsidP="00B9208D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1DC3217D" w14:textId="5C64C59E" w:rsidR="00B9208D" w:rsidRPr="00046328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9208D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232</w:t>
            </w:r>
          </w:p>
        </w:tc>
      </w:tr>
      <w:tr w:rsidR="00B9208D" w:rsidRPr="00046328" w14:paraId="673A789A" w14:textId="77777777" w:rsidTr="00944E42">
        <w:tc>
          <w:tcPr>
            <w:tcW w:w="5940" w:type="dxa"/>
          </w:tcPr>
          <w:p w14:paraId="2CECF039" w14:textId="77777777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8C890F4" w14:textId="2B832CBB" w:rsidR="00B9208D" w:rsidRPr="00046328" w:rsidRDefault="00C70F53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1,479</w:t>
            </w:r>
          </w:p>
        </w:tc>
        <w:tc>
          <w:tcPr>
            <w:tcW w:w="284" w:type="dxa"/>
          </w:tcPr>
          <w:p w14:paraId="616D96BD" w14:textId="77777777" w:rsidR="00B9208D" w:rsidRPr="00046328" w:rsidRDefault="00B9208D" w:rsidP="00B9208D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43CB00B" w14:textId="073AFA9B" w:rsidR="00B9208D" w:rsidRPr="00046328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9208D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485</w:t>
            </w:r>
          </w:p>
        </w:tc>
      </w:tr>
      <w:tr w:rsidR="00B9208D" w:rsidRPr="00046328" w14:paraId="48C73A2D" w14:textId="77777777" w:rsidTr="00944E42">
        <w:tc>
          <w:tcPr>
            <w:tcW w:w="5940" w:type="dxa"/>
          </w:tcPr>
          <w:p w14:paraId="49318748" w14:textId="77777777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1FBF1C" w14:textId="3011FA1A" w:rsidR="00B9208D" w:rsidRPr="00046328" w:rsidRDefault="00C70F53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811</w:t>
            </w:r>
          </w:p>
        </w:tc>
        <w:tc>
          <w:tcPr>
            <w:tcW w:w="284" w:type="dxa"/>
          </w:tcPr>
          <w:p w14:paraId="38F34281" w14:textId="77777777" w:rsidR="00B9208D" w:rsidRPr="00046328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74B2494" w14:textId="3264E77B" w:rsidR="00B9208D" w:rsidRPr="00046328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B9208D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446</w:t>
            </w:r>
          </w:p>
        </w:tc>
      </w:tr>
      <w:tr w:rsidR="00B9208D" w:rsidRPr="00046328" w14:paraId="774AF953" w14:textId="77777777" w:rsidTr="00B9208D">
        <w:trPr>
          <w:trHeight w:val="49"/>
        </w:trPr>
        <w:tc>
          <w:tcPr>
            <w:tcW w:w="5940" w:type="dxa"/>
          </w:tcPr>
          <w:p w14:paraId="1E0FA638" w14:textId="580F0F9E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686BF6" w14:textId="68576423" w:rsidR="00B9208D" w:rsidRPr="00046328" w:rsidRDefault="00C70F53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2,647</w:t>
            </w:r>
          </w:p>
        </w:tc>
        <w:tc>
          <w:tcPr>
            <w:tcW w:w="284" w:type="dxa"/>
            <w:shd w:val="clear" w:color="auto" w:fill="auto"/>
          </w:tcPr>
          <w:p w14:paraId="1602B05C" w14:textId="77777777" w:rsidR="00B9208D" w:rsidRPr="00046328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03473CC" w14:textId="02881224" w:rsidR="00B9208D" w:rsidRPr="00046328" w:rsidRDefault="006806DE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B9208D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  <w:tr w:rsidR="00B9208D" w:rsidRPr="00046328" w14:paraId="3FC6F7F6" w14:textId="77777777" w:rsidTr="00B9208D">
        <w:trPr>
          <w:trHeight w:val="49"/>
        </w:trPr>
        <w:tc>
          <w:tcPr>
            <w:tcW w:w="5940" w:type="dxa"/>
          </w:tcPr>
          <w:p w14:paraId="1CC42A34" w14:textId="77777777" w:rsidR="00B9208D" w:rsidRPr="00046328" w:rsidRDefault="00B9208D" w:rsidP="00944E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93BE58" w14:textId="280F6702" w:rsidR="00B9208D" w:rsidRPr="00046328" w:rsidRDefault="005C0AEC" w:rsidP="008F574B">
            <w:pPr>
              <w:tabs>
                <w:tab w:val="decimal" w:pos="7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AFA0B50" w14:textId="77777777" w:rsidR="00B9208D" w:rsidRPr="00046328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590D1A2" w14:textId="77777777" w:rsidR="00B9208D" w:rsidRPr="00046328" w:rsidRDefault="00B9208D" w:rsidP="008F574B">
            <w:pPr>
              <w:tabs>
                <w:tab w:val="decimal" w:pos="7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B9208D" w:rsidRPr="00046328" w14:paraId="5227D313" w14:textId="77777777" w:rsidTr="00B9208D">
        <w:trPr>
          <w:trHeight w:val="49"/>
        </w:trPr>
        <w:tc>
          <w:tcPr>
            <w:tcW w:w="5940" w:type="dxa"/>
          </w:tcPr>
          <w:p w14:paraId="4F23767A" w14:textId="77777777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5058E" w14:textId="0E4AA986" w:rsidR="00B9208D" w:rsidRPr="00046328" w:rsidRDefault="005C0AEC" w:rsidP="00B9208D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2,647</w:t>
            </w:r>
          </w:p>
        </w:tc>
        <w:tc>
          <w:tcPr>
            <w:tcW w:w="284" w:type="dxa"/>
            <w:shd w:val="clear" w:color="auto" w:fill="auto"/>
          </w:tcPr>
          <w:p w14:paraId="7032ED41" w14:textId="77777777" w:rsidR="00B9208D" w:rsidRPr="00046328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BA31" w14:textId="002E55B9" w:rsidR="00B9208D" w:rsidRPr="00046328" w:rsidRDefault="006806DE" w:rsidP="00B9208D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B9208D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  <w:tr w:rsidR="00B9208D" w:rsidRPr="00046328" w14:paraId="6234A0EA" w14:textId="77777777" w:rsidTr="00B9208D">
        <w:trPr>
          <w:trHeight w:val="49"/>
        </w:trPr>
        <w:tc>
          <w:tcPr>
            <w:tcW w:w="5940" w:type="dxa"/>
          </w:tcPr>
          <w:p w14:paraId="27F745FD" w14:textId="77777777" w:rsidR="00B9208D" w:rsidRPr="00046328" w:rsidRDefault="00B9208D" w:rsidP="00944E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444BC2C" w14:textId="3ADDDCD2" w:rsidR="00B9208D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BF3C5D7" w14:textId="77777777" w:rsidR="00B9208D" w:rsidRPr="00046328" w:rsidRDefault="00B9208D" w:rsidP="00B9208D">
            <w:pPr>
              <w:tabs>
                <w:tab w:val="decimal" w:pos="954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1F9AB7E" w14:textId="3D8305A4" w:rsidR="00B9208D" w:rsidRPr="00046328" w:rsidRDefault="006806DE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7222AC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302122" w:rsidRPr="00046328" w14:paraId="1C1E3AC3" w14:textId="77777777" w:rsidTr="006D66B2">
        <w:trPr>
          <w:trHeight w:val="49"/>
        </w:trPr>
        <w:tc>
          <w:tcPr>
            <w:tcW w:w="5940" w:type="dxa"/>
          </w:tcPr>
          <w:p w14:paraId="369C84B9" w14:textId="77777777" w:rsidR="00302122" w:rsidRPr="00046328" w:rsidRDefault="00302122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E277E20" w14:textId="2E92110B" w:rsidR="00302122" w:rsidRPr="00046328" w:rsidRDefault="00302122" w:rsidP="0030212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9208D" w:rsidRPr="00046328" w14:paraId="3D7D7483" w14:textId="77777777" w:rsidTr="00CE356A">
        <w:trPr>
          <w:trHeight w:val="49"/>
        </w:trPr>
        <w:tc>
          <w:tcPr>
            <w:tcW w:w="5940" w:type="dxa"/>
          </w:tcPr>
          <w:p w14:paraId="180E2E4B" w14:textId="77777777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ขาดทุนจากการด้อยค่าสำหรับ</w:t>
            </w:r>
          </w:p>
        </w:tc>
        <w:tc>
          <w:tcPr>
            <w:tcW w:w="1440" w:type="dxa"/>
            <w:shd w:val="clear" w:color="auto" w:fill="auto"/>
          </w:tcPr>
          <w:p w14:paraId="7312B255" w14:textId="77777777" w:rsidR="00B9208D" w:rsidRPr="00046328" w:rsidRDefault="00B9208D" w:rsidP="00944E4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F5064D6" w14:textId="77777777" w:rsidR="00B9208D" w:rsidRPr="00046328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3A392642" w14:textId="77777777" w:rsidR="00B9208D" w:rsidRPr="00046328" w:rsidRDefault="00B9208D" w:rsidP="00944E42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76CFD" w:rsidRPr="00046328" w14:paraId="5BA333A0" w14:textId="77777777" w:rsidTr="00CE356A">
        <w:trPr>
          <w:trHeight w:val="49"/>
        </w:trPr>
        <w:tc>
          <w:tcPr>
            <w:tcW w:w="5940" w:type="dxa"/>
          </w:tcPr>
          <w:p w14:paraId="60B233BF" w14:textId="6E9FA584" w:rsidR="00D76CFD" w:rsidRPr="00046328" w:rsidRDefault="00D76CFD" w:rsidP="00D76CF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F7802C6" w14:textId="1EBB5223" w:rsidR="00D76CFD" w:rsidRPr="00046328" w:rsidRDefault="00D76CFD" w:rsidP="00046328">
            <w:pPr>
              <w:tabs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A0F3E59" w14:textId="77777777" w:rsidR="00D76CFD" w:rsidRPr="00046328" w:rsidRDefault="00D76CFD" w:rsidP="00D76CF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25D79CB3" w14:textId="134AD884" w:rsidR="00D76CFD" w:rsidRPr="00046328" w:rsidRDefault="00D76CFD" w:rsidP="00D76CFD">
            <w:pPr>
              <w:tabs>
                <w:tab w:val="decimal" w:pos="86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B9208D" w:rsidRPr="00046328" w14:paraId="22169998" w14:textId="77777777" w:rsidTr="00CE356A">
        <w:trPr>
          <w:trHeight w:val="49"/>
        </w:trPr>
        <w:tc>
          <w:tcPr>
            <w:tcW w:w="5940" w:type="dxa"/>
          </w:tcPr>
          <w:p w14:paraId="10EBAAD2" w14:textId="1BCC2E65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 </w:t>
            </w:r>
            <w:r w:rsidR="00447B28"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งวดหกเดือนสิ้นสุดวันที่ </w:t>
            </w:r>
            <w:r w:rsidR="00447B28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="00447B28" w:rsidRPr="000463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04FCFA" w14:textId="4D884D91" w:rsidR="00B9208D" w:rsidRPr="00046328" w:rsidRDefault="00D87DAB" w:rsidP="00046328">
            <w:pPr>
              <w:tabs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69CFA0" w14:textId="77777777" w:rsidR="00B9208D" w:rsidRPr="00046328" w:rsidRDefault="00B9208D" w:rsidP="00B9208D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4EE792" w14:textId="0F4C9CF7" w:rsidR="00B9208D" w:rsidRPr="00046328" w:rsidRDefault="00B9208D" w:rsidP="00CD7135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24BE968" w14:textId="7A54AA69" w:rsidR="005D32A0" w:rsidRPr="00046328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D32A0" w:rsidRPr="00046328" w14:paraId="20078E3A" w14:textId="77777777" w:rsidTr="00944E42">
        <w:tc>
          <w:tcPr>
            <w:tcW w:w="5940" w:type="dxa"/>
          </w:tcPr>
          <w:p w14:paraId="0545ED36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เงินปันผลค้างรับ</w:t>
            </w:r>
          </w:p>
        </w:tc>
        <w:tc>
          <w:tcPr>
            <w:tcW w:w="3150" w:type="dxa"/>
            <w:gridSpan w:val="3"/>
          </w:tcPr>
          <w:p w14:paraId="66A9ED75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D32A0" w:rsidRPr="00046328" w14:paraId="5756576A" w14:textId="77777777" w:rsidTr="00944E42">
        <w:tc>
          <w:tcPr>
            <w:tcW w:w="5940" w:type="dxa"/>
          </w:tcPr>
          <w:p w14:paraId="5CE8100D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4DBC996A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D32A0" w:rsidRPr="00046328" w14:paraId="3DEABAC3" w14:textId="77777777" w:rsidTr="00944E42">
        <w:tc>
          <w:tcPr>
            <w:tcW w:w="5940" w:type="dxa"/>
          </w:tcPr>
          <w:p w14:paraId="26646A88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557A1E5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9208D" w:rsidRPr="00046328" w14:paraId="4A2BF9C5" w14:textId="77777777" w:rsidTr="00944E42">
        <w:tc>
          <w:tcPr>
            <w:tcW w:w="5940" w:type="dxa"/>
          </w:tcPr>
          <w:p w14:paraId="4BBFDDE9" w14:textId="77777777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AB11175" w14:textId="6B17FF38" w:rsidR="00B9208D" w:rsidRPr="00046328" w:rsidRDefault="006806DE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B9208D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447B28" w:rsidRPr="000463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14:paraId="15F778DE" w14:textId="77777777" w:rsidR="00B9208D" w:rsidRPr="00046328" w:rsidRDefault="00B9208D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1E49B70" w14:textId="052DFB74" w:rsidR="00B9208D" w:rsidRPr="00046328" w:rsidRDefault="006806DE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B9208D" w:rsidRPr="000463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9208D" w:rsidRPr="0004632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9208D" w:rsidRPr="00046328" w14:paraId="7AED9263" w14:textId="77777777" w:rsidTr="00944E42">
        <w:tc>
          <w:tcPr>
            <w:tcW w:w="5940" w:type="dxa"/>
          </w:tcPr>
          <w:p w14:paraId="710BAC52" w14:textId="77777777" w:rsidR="00B9208D" w:rsidRPr="00046328" w:rsidRDefault="00B9208D" w:rsidP="00B9208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7DEABB0" w14:textId="15B9B0BC" w:rsidR="00B9208D" w:rsidRPr="00046328" w:rsidRDefault="006806DE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646D8056" w14:textId="77777777" w:rsidR="00B9208D" w:rsidRPr="00046328" w:rsidRDefault="00B9208D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7E157AE" w14:textId="0045EBB1" w:rsidR="00B9208D" w:rsidRPr="00046328" w:rsidRDefault="006806DE" w:rsidP="00B9208D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5D32A0" w:rsidRPr="00046328" w14:paraId="54F547D6" w14:textId="77777777" w:rsidTr="00944E42">
        <w:tc>
          <w:tcPr>
            <w:tcW w:w="5940" w:type="dxa"/>
          </w:tcPr>
          <w:p w14:paraId="0715DA8D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C6E0CFD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D32A0" w:rsidRPr="00046328" w14:paraId="3712DB70" w14:textId="77777777" w:rsidTr="00944E42">
        <w:tc>
          <w:tcPr>
            <w:tcW w:w="5940" w:type="dxa"/>
          </w:tcPr>
          <w:p w14:paraId="60D1B561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82845DE" w14:textId="36F4099D" w:rsidR="005D32A0" w:rsidRPr="00046328" w:rsidRDefault="00E451A4" w:rsidP="00CD7135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6C0D4A9C" w14:textId="77777777" w:rsidR="005D32A0" w:rsidRPr="00046328" w:rsidRDefault="005D32A0" w:rsidP="00944E42">
            <w:pPr>
              <w:pStyle w:val="Heading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54F43144" w14:textId="73782E6C" w:rsidR="005D32A0" w:rsidRPr="00046328" w:rsidRDefault="006806DE" w:rsidP="00B9208D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171</w:t>
            </w:r>
            <w:r w:rsidR="00B9208D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415</w:t>
            </w:r>
          </w:p>
        </w:tc>
      </w:tr>
    </w:tbl>
    <w:p w14:paraId="69793A71" w14:textId="2173AB92" w:rsidR="005D32A0" w:rsidRPr="00046328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333E159" w14:textId="6BAFABF4" w:rsidR="00EB7660" w:rsidRPr="00046328" w:rsidRDefault="00EB7660" w:rsidP="00EB766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346F86" w:rsidRPr="00046328">
        <w:rPr>
          <w:rFonts w:ascii="Angsana New" w:hAnsi="Angsana New" w:hint="cs"/>
          <w:sz w:val="30"/>
          <w:szCs w:val="30"/>
          <w:cs/>
          <w:lang w:val="en-US"/>
        </w:rPr>
        <w:t xml:space="preserve">หกเดือนสิ้นสุดวันที่ </w:t>
      </w:r>
      <w:r w:rsidR="00346F86" w:rsidRPr="00046328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346F86" w:rsidRPr="00046328">
        <w:rPr>
          <w:rFonts w:ascii="Angsana New" w:hAnsi="Angsana New" w:hint="cs"/>
          <w:sz w:val="30"/>
          <w:szCs w:val="30"/>
          <w:cs/>
        </w:rPr>
        <w:t>กันยายน</w:t>
      </w:r>
      <w:r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5BF8070" w14:textId="77777777" w:rsidR="00EB7660" w:rsidRPr="00046328" w:rsidRDefault="00EB7660" w:rsidP="00EB766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7"/>
        <w:gridCol w:w="990"/>
        <w:gridCol w:w="234"/>
        <w:gridCol w:w="1026"/>
        <w:gridCol w:w="236"/>
        <w:gridCol w:w="1024"/>
        <w:gridCol w:w="235"/>
        <w:gridCol w:w="938"/>
        <w:gridCol w:w="235"/>
        <w:gridCol w:w="935"/>
        <w:gridCol w:w="235"/>
        <w:gridCol w:w="1025"/>
      </w:tblGrid>
      <w:tr w:rsidR="00EB7660" w:rsidRPr="00046328" w14:paraId="0680E4D4" w14:textId="77777777" w:rsidTr="00944E42">
        <w:trPr>
          <w:tblHeader/>
        </w:trPr>
        <w:tc>
          <w:tcPr>
            <w:tcW w:w="2067" w:type="dxa"/>
            <w:shd w:val="clear" w:color="auto" w:fill="auto"/>
            <w:vAlign w:val="bottom"/>
          </w:tcPr>
          <w:p w14:paraId="0A5A9182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F8CE78A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9B85A0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27" w:type="dxa"/>
            <w:gridSpan w:val="7"/>
            <w:shd w:val="clear" w:color="auto" w:fill="auto"/>
            <w:vAlign w:val="bottom"/>
          </w:tcPr>
          <w:p w14:paraId="48624BED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E07A639" w14:textId="77777777" w:rsidR="00EB7660" w:rsidRPr="00046328" w:rsidRDefault="00EB7660" w:rsidP="00944E42">
            <w:pPr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B7660" w:rsidRPr="00046328" w14:paraId="69BDECFE" w14:textId="77777777" w:rsidTr="00944E42">
        <w:trPr>
          <w:tblHeader/>
        </w:trPr>
        <w:tc>
          <w:tcPr>
            <w:tcW w:w="2067" w:type="dxa"/>
            <w:shd w:val="clear" w:color="auto" w:fill="auto"/>
            <w:vAlign w:val="bottom"/>
          </w:tcPr>
          <w:p w14:paraId="19D73FE8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B652B" w14:textId="1A68B46F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6806DE"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D25242C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4E98812" w14:textId="73C0D01C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346F86"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 w:rsidR="00346F86"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5FD72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A8CF43" w14:textId="1DAE3132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6806DE"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32416CF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A8BB208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C39A489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A6A257D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52D00DA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A86A03D" w14:textId="2D27D55E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346F86"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 w:rsidR="00346F86"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B7660" w:rsidRPr="00046328" w14:paraId="1598B763" w14:textId="77777777" w:rsidTr="00944E42">
        <w:trPr>
          <w:trHeight w:val="432"/>
          <w:tblHeader/>
        </w:trPr>
        <w:tc>
          <w:tcPr>
            <w:tcW w:w="2067" w:type="dxa"/>
            <w:shd w:val="clear" w:color="auto" w:fill="auto"/>
            <w:vAlign w:val="bottom"/>
          </w:tcPr>
          <w:p w14:paraId="3639CC40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D9661" w14:textId="1493D4FA" w:rsidR="00EB7660" w:rsidRPr="00046328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B5EECFE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3B69960" w14:textId="68EEAB14" w:rsidR="00EB7660" w:rsidRPr="00046328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6CE31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EC1113C" w14:textId="780D8592" w:rsidR="00EB7660" w:rsidRPr="00046328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BEDFB2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89892A6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03E9BD5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CED16B0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8C55C0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8C26B3C" w14:textId="1BABB512" w:rsidR="00EB7660" w:rsidRPr="00046328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EB7660" w:rsidRPr="00046328" w14:paraId="5BA55AF8" w14:textId="77777777" w:rsidTr="00944E42">
        <w:trPr>
          <w:trHeight w:val="432"/>
          <w:tblHeader/>
        </w:trPr>
        <w:tc>
          <w:tcPr>
            <w:tcW w:w="2067" w:type="dxa"/>
          </w:tcPr>
          <w:p w14:paraId="1EC01B99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AEF6CC3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E2C46CF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4627" w:type="dxa"/>
            <w:gridSpan w:val="7"/>
            <w:vAlign w:val="bottom"/>
          </w:tcPr>
          <w:p w14:paraId="63A56876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660" w:rsidRPr="00046328" w14:paraId="52CC2AB9" w14:textId="77777777" w:rsidTr="00944E42">
        <w:trPr>
          <w:trHeight w:val="432"/>
        </w:trPr>
        <w:tc>
          <w:tcPr>
            <w:tcW w:w="2067" w:type="dxa"/>
            <w:vAlign w:val="bottom"/>
          </w:tcPr>
          <w:p w14:paraId="719FCFB5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1AF03703" w14:textId="38A5F22A" w:rsidR="00EB7660" w:rsidRPr="00046328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="00EB7660" w:rsidRPr="00046328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60</w:t>
            </w:r>
            <w:r w:rsidR="00EB7660" w:rsidRPr="00046328">
              <w:rPr>
                <w:rFonts w:ascii="Angsana New" w:hAnsi="Angsana New" w:cs="Angsana New" w:hint="cs"/>
                <w:sz w:val="30"/>
                <w:szCs w:val="30"/>
              </w:rPr>
              <w:t xml:space="preserve"> - 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EB7660" w:rsidRPr="00046328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</w:p>
        </w:tc>
        <w:tc>
          <w:tcPr>
            <w:tcW w:w="234" w:type="dxa"/>
            <w:vAlign w:val="bottom"/>
          </w:tcPr>
          <w:p w14:paraId="0C7B2311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AFD06C2" w14:textId="745526D5" w:rsidR="00EB7660" w:rsidRPr="00046328" w:rsidRDefault="00D55F1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 xml:space="preserve">0.22 </w:t>
            </w:r>
            <w:r w:rsidR="00A55F48"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 xml:space="preserve"> 1.56</w:t>
            </w:r>
          </w:p>
        </w:tc>
        <w:tc>
          <w:tcPr>
            <w:tcW w:w="236" w:type="dxa"/>
          </w:tcPr>
          <w:p w14:paraId="07F93A8A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7F476F8F" w14:textId="2B976FC3" w:rsidR="00EB7660" w:rsidRPr="00046328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83</w:t>
            </w:r>
            <w:r w:rsidR="00EB7660" w:rsidRPr="0004632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911</w:t>
            </w:r>
          </w:p>
        </w:tc>
        <w:tc>
          <w:tcPr>
            <w:tcW w:w="235" w:type="dxa"/>
            <w:vAlign w:val="bottom"/>
          </w:tcPr>
          <w:p w14:paraId="728FC053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0FD22844" w14:textId="5BF38E32" w:rsidR="00EB7660" w:rsidRPr="00046328" w:rsidRDefault="00D55F1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5" w:right="-120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119,192</w:t>
            </w:r>
          </w:p>
        </w:tc>
        <w:tc>
          <w:tcPr>
            <w:tcW w:w="235" w:type="dxa"/>
            <w:vAlign w:val="bottom"/>
          </w:tcPr>
          <w:p w14:paraId="0C5F72C7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4C2E701" w14:textId="7C6B422F" w:rsidR="00EB7660" w:rsidRPr="00046328" w:rsidRDefault="00A02E13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D55F10" w:rsidRPr="00046328">
              <w:rPr>
                <w:rFonts w:ascii="Angsana New" w:hAnsi="Angsana New" w:cs="Angsana New" w:hint="cs"/>
                <w:sz w:val="30"/>
                <w:szCs w:val="30"/>
              </w:rPr>
              <w:t>111,21</w:t>
            </w:r>
            <w:r w:rsidR="00A52F61" w:rsidRPr="00046328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0424D960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4B3DA58" w14:textId="357DEFE4" w:rsidR="00EB7660" w:rsidRPr="00046328" w:rsidRDefault="00D55F1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91,887</w:t>
            </w:r>
          </w:p>
        </w:tc>
      </w:tr>
      <w:tr w:rsidR="00EB7660" w:rsidRPr="00046328" w14:paraId="1684966E" w14:textId="77777777" w:rsidTr="00944E42">
        <w:trPr>
          <w:trHeight w:val="432"/>
        </w:trPr>
        <w:tc>
          <w:tcPr>
            <w:tcW w:w="2067" w:type="dxa"/>
            <w:vAlign w:val="bottom"/>
          </w:tcPr>
          <w:p w14:paraId="63354EF5" w14:textId="77777777" w:rsidR="005E0C39" w:rsidRPr="00046328" w:rsidRDefault="00EB7660" w:rsidP="005E0C39">
            <w:pPr>
              <w:tabs>
                <w:tab w:val="left" w:pos="345"/>
              </w:tabs>
              <w:spacing w:line="240" w:lineRule="auto"/>
              <w:ind w:left="-15" w:right="-105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7D8FE35B" w14:textId="0D4058C0" w:rsidR="00EB7660" w:rsidRPr="00046328" w:rsidRDefault="005E0C39" w:rsidP="005E0C39">
            <w:pPr>
              <w:spacing w:line="240" w:lineRule="auto"/>
              <w:ind w:left="-15" w:right="-10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   </w:t>
            </w:r>
            <w:r w:rsidR="00EB7660" w:rsidRPr="00046328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vAlign w:val="bottom"/>
          </w:tcPr>
          <w:p w14:paraId="14120655" w14:textId="77777777" w:rsidR="00EB7660" w:rsidRPr="00046328" w:rsidRDefault="00EB7660" w:rsidP="00944E42">
            <w:pPr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289B07E" w14:textId="77777777" w:rsidR="00EB7660" w:rsidRPr="00046328" w:rsidRDefault="00EB7660" w:rsidP="00944E4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7447B6F" w14:textId="77777777" w:rsidR="00EB7660" w:rsidRPr="00046328" w:rsidRDefault="00EB7660" w:rsidP="00944E42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02ADE" w14:textId="77777777" w:rsidR="00EB7660" w:rsidRPr="00046328" w:rsidRDefault="00EB7660" w:rsidP="00944E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DB93C73" w14:textId="77777777" w:rsidR="00EB7660" w:rsidRPr="00046328" w:rsidRDefault="00EB7660" w:rsidP="00944E42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6650CB49" w14:textId="77777777" w:rsidR="00EB7660" w:rsidRPr="00046328" w:rsidRDefault="00EB7660" w:rsidP="00944E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4493A29C" w14:textId="3B68CBFB" w:rsidR="00EB7660" w:rsidRPr="00046328" w:rsidRDefault="00D55F10" w:rsidP="00CA7D0D">
            <w:pPr>
              <w:tabs>
                <w:tab w:val="decimal" w:pos="721"/>
              </w:tabs>
              <w:spacing w:line="240" w:lineRule="auto"/>
              <w:ind w:left="-7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6ED21482" w14:textId="77777777" w:rsidR="00EB7660" w:rsidRPr="00046328" w:rsidRDefault="00EB7660" w:rsidP="00944E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C69B744" w14:textId="3E6620F8" w:rsidR="00EB7660" w:rsidRPr="00046328" w:rsidRDefault="00D55F10" w:rsidP="00CA7D0D">
            <w:pPr>
              <w:tabs>
                <w:tab w:val="decimal" w:pos="721"/>
              </w:tabs>
              <w:spacing w:line="240" w:lineRule="auto"/>
              <w:ind w:left="-7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4EA85EE1" w14:textId="77777777" w:rsidR="00EB7660" w:rsidRPr="00046328" w:rsidRDefault="00EB7660" w:rsidP="00944E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C4CB9E7" w14:textId="6F0B9A31" w:rsidR="00EB7660" w:rsidRPr="00046328" w:rsidRDefault="00D55F10" w:rsidP="00944E42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B7660" w:rsidRPr="00046328" w14:paraId="41D9FD4B" w14:textId="77777777" w:rsidTr="00944E42">
        <w:trPr>
          <w:trHeight w:val="432"/>
        </w:trPr>
        <w:tc>
          <w:tcPr>
            <w:tcW w:w="2067" w:type="dxa"/>
            <w:vAlign w:val="bottom"/>
          </w:tcPr>
          <w:p w14:paraId="778BC6AF" w14:textId="77777777" w:rsidR="00EB7660" w:rsidRPr="00046328" w:rsidRDefault="00EB7660" w:rsidP="00944E42">
            <w:pPr>
              <w:spacing w:line="240" w:lineRule="auto"/>
              <w:ind w:left="-15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85227C7" w14:textId="77777777" w:rsidR="00EB7660" w:rsidRPr="00046328" w:rsidRDefault="00EB7660" w:rsidP="00944E42">
            <w:pPr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2CCCF0B" w14:textId="77777777" w:rsidR="00EB7660" w:rsidRPr="00046328" w:rsidRDefault="00EB7660" w:rsidP="00944E4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62F92FD" w14:textId="77777777" w:rsidR="00EB7660" w:rsidRPr="00046328" w:rsidRDefault="00EB7660" w:rsidP="00944E42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6E460" w14:textId="77777777" w:rsidR="00EB7660" w:rsidRPr="00046328" w:rsidRDefault="00EB7660" w:rsidP="00944E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4295E" w14:textId="4F754B42" w:rsidR="00EB7660" w:rsidRPr="00046328" w:rsidRDefault="006806DE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83</w:t>
            </w:r>
            <w:r w:rsidR="00EB7660"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911</w:t>
            </w:r>
          </w:p>
        </w:tc>
        <w:tc>
          <w:tcPr>
            <w:tcW w:w="235" w:type="dxa"/>
            <w:vAlign w:val="bottom"/>
          </w:tcPr>
          <w:p w14:paraId="3D83C39B" w14:textId="77777777" w:rsidR="00EB7660" w:rsidRPr="00046328" w:rsidRDefault="00EB7660" w:rsidP="00944E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02F3DD97" w14:textId="77777777" w:rsidR="00EB7660" w:rsidRPr="00046328" w:rsidRDefault="00EB7660" w:rsidP="00944E42">
            <w:pPr>
              <w:tabs>
                <w:tab w:val="decimal" w:pos="721"/>
              </w:tabs>
              <w:spacing w:line="240" w:lineRule="auto"/>
              <w:ind w:left="-7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08899E2" w14:textId="77777777" w:rsidR="00EB7660" w:rsidRPr="00046328" w:rsidRDefault="00EB7660" w:rsidP="00944E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3845D80" w14:textId="77777777" w:rsidR="00EB7660" w:rsidRPr="00046328" w:rsidRDefault="00EB7660" w:rsidP="00944E42">
            <w:pPr>
              <w:tabs>
                <w:tab w:val="decimal" w:pos="64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803E5A5" w14:textId="77777777" w:rsidR="00EB7660" w:rsidRPr="00046328" w:rsidRDefault="00EB7660" w:rsidP="00944E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DC562" w14:textId="17C9A682" w:rsidR="00EB7660" w:rsidRPr="00046328" w:rsidRDefault="00D55F1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91,887</w:t>
            </w:r>
          </w:p>
        </w:tc>
      </w:tr>
    </w:tbl>
    <w:p w14:paraId="2685A0EB" w14:textId="736B9565" w:rsidR="00EB7660" w:rsidRPr="00046328" w:rsidRDefault="00EB7660" w:rsidP="00EB766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AD0E370" w14:textId="77777777" w:rsidR="00346F86" w:rsidRPr="00046328" w:rsidRDefault="00346F86">
      <w:pPr>
        <w:rPr>
          <w:rFonts w:ascii="Angsana New" w:hAnsi="Angsana New"/>
        </w:rPr>
      </w:pPr>
      <w:r w:rsidRPr="00046328">
        <w:rPr>
          <w:rFonts w:ascii="Angsana New" w:hAnsi="Angsana New" w:hint="cs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EB7660" w:rsidRPr="00046328" w14:paraId="2317631B" w14:textId="77777777" w:rsidTr="00944E42">
        <w:tc>
          <w:tcPr>
            <w:tcW w:w="5940" w:type="dxa"/>
          </w:tcPr>
          <w:p w14:paraId="523EBBC3" w14:textId="2E465252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3150" w:type="dxa"/>
            <w:gridSpan w:val="3"/>
          </w:tcPr>
          <w:p w14:paraId="4BB61383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B7660" w:rsidRPr="00046328" w14:paraId="30E0E993" w14:textId="77777777" w:rsidTr="00944E42">
        <w:tc>
          <w:tcPr>
            <w:tcW w:w="5940" w:type="dxa"/>
          </w:tcPr>
          <w:p w14:paraId="5341C678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D67C442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B7660" w:rsidRPr="00046328" w14:paraId="37F5C661" w14:textId="77777777" w:rsidTr="00944E42">
        <w:tc>
          <w:tcPr>
            <w:tcW w:w="5940" w:type="dxa"/>
          </w:tcPr>
          <w:p w14:paraId="3F6D7ED3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6A736FF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B7660" w:rsidRPr="00046328" w14:paraId="5243A1BA" w14:textId="77777777" w:rsidTr="00944E42">
        <w:tc>
          <w:tcPr>
            <w:tcW w:w="5940" w:type="dxa"/>
          </w:tcPr>
          <w:p w14:paraId="6849857C" w14:textId="77777777" w:rsidR="00EB7660" w:rsidRPr="00046328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792E2E0" w14:textId="53FA2584" w:rsidR="00EB7660" w:rsidRPr="00046328" w:rsidRDefault="00346F86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14:paraId="09169CBF" w14:textId="77777777" w:rsidR="00EB7660" w:rsidRPr="00046328" w:rsidRDefault="00EB7660" w:rsidP="00EB766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387F80B" w14:textId="129152E5" w:rsidR="00EB7660" w:rsidRPr="00046328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EB7660" w:rsidRPr="000463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B7660" w:rsidRPr="0004632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B7660" w:rsidRPr="00046328" w14:paraId="6049731B" w14:textId="77777777" w:rsidTr="00944E42">
        <w:tc>
          <w:tcPr>
            <w:tcW w:w="5940" w:type="dxa"/>
          </w:tcPr>
          <w:p w14:paraId="6AC846BC" w14:textId="77777777" w:rsidR="00EB7660" w:rsidRPr="00046328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04E8FC9" w14:textId="7D1AD246" w:rsidR="00EB7660" w:rsidRPr="00046328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00EEE4AB" w14:textId="77777777" w:rsidR="00EB7660" w:rsidRPr="00046328" w:rsidRDefault="00EB7660" w:rsidP="00EB766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7C73502" w14:textId="23DE88FA" w:rsidR="00EB7660" w:rsidRPr="00046328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EB7660" w:rsidRPr="00046328" w14:paraId="1D0611EF" w14:textId="77777777" w:rsidTr="00944E42">
        <w:tc>
          <w:tcPr>
            <w:tcW w:w="5940" w:type="dxa"/>
          </w:tcPr>
          <w:p w14:paraId="7CD1AEE4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32F6A1A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B7660" w:rsidRPr="00046328" w14:paraId="0040D4B8" w14:textId="77777777" w:rsidTr="00944E42">
        <w:trPr>
          <w:trHeight w:val="49"/>
        </w:trPr>
        <w:tc>
          <w:tcPr>
            <w:tcW w:w="5940" w:type="dxa"/>
          </w:tcPr>
          <w:p w14:paraId="0CEAB0EE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292494B" w14:textId="22A6FE50" w:rsidR="00EB7660" w:rsidRPr="00046328" w:rsidRDefault="00906EA3" w:rsidP="00944E4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91,</w:t>
            </w:r>
            <w:r w:rsidR="00DF27D1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917</w:t>
            </w:r>
          </w:p>
        </w:tc>
        <w:tc>
          <w:tcPr>
            <w:tcW w:w="284" w:type="dxa"/>
            <w:shd w:val="clear" w:color="auto" w:fill="auto"/>
          </w:tcPr>
          <w:p w14:paraId="611289E0" w14:textId="77777777" w:rsidR="00EB7660" w:rsidRPr="00046328" w:rsidRDefault="00EB7660" w:rsidP="00944E42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F404918" w14:textId="6257DAFE" w:rsidR="00EB7660" w:rsidRPr="00046328" w:rsidRDefault="006806DE" w:rsidP="00944E42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104</w:t>
            </w:r>
            <w:r w:rsidR="00EB7660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522D56C2" w14:textId="77777777" w:rsidR="00EB7660" w:rsidRPr="00046328" w:rsidRDefault="00EB7660" w:rsidP="00EB766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EB7660" w:rsidRPr="00046328" w14:paraId="1259A809" w14:textId="77777777" w:rsidTr="00944E42">
        <w:tc>
          <w:tcPr>
            <w:tcW w:w="5940" w:type="dxa"/>
          </w:tcPr>
          <w:p w14:paraId="306627FF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3150" w:type="dxa"/>
            <w:gridSpan w:val="3"/>
          </w:tcPr>
          <w:p w14:paraId="5A19297E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B7660" w:rsidRPr="00046328" w14:paraId="3B520ABE" w14:textId="77777777" w:rsidTr="00944E42">
        <w:tc>
          <w:tcPr>
            <w:tcW w:w="5940" w:type="dxa"/>
          </w:tcPr>
          <w:p w14:paraId="14900BE8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5258451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B7660" w:rsidRPr="00046328" w14:paraId="5DF100C2" w14:textId="77777777" w:rsidTr="00944E42">
        <w:tc>
          <w:tcPr>
            <w:tcW w:w="5940" w:type="dxa"/>
          </w:tcPr>
          <w:p w14:paraId="5572E37A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338DB1F6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B7660" w:rsidRPr="00046328" w14:paraId="7AF89BCA" w14:textId="77777777" w:rsidTr="00944E42">
        <w:tc>
          <w:tcPr>
            <w:tcW w:w="5940" w:type="dxa"/>
          </w:tcPr>
          <w:p w14:paraId="77E08157" w14:textId="77777777" w:rsidR="00EB7660" w:rsidRPr="00046328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ACED99E" w14:textId="75202C16" w:rsidR="00EB7660" w:rsidRPr="00046328" w:rsidRDefault="00346F86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14:paraId="6C7F7BB4" w14:textId="77777777" w:rsidR="00EB7660" w:rsidRPr="00046328" w:rsidRDefault="00EB7660" w:rsidP="00EB766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1B9AB96" w14:textId="22BC4D47" w:rsidR="00EB7660" w:rsidRPr="00046328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EB7660" w:rsidRPr="000463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B7660" w:rsidRPr="0004632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B7660" w:rsidRPr="00046328" w14:paraId="26AC38AC" w14:textId="77777777" w:rsidTr="00944E42">
        <w:tc>
          <w:tcPr>
            <w:tcW w:w="5940" w:type="dxa"/>
          </w:tcPr>
          <w:p w14:paraId="01B6FCE1" w14:textId="77777777" w:rsidR="00EB7660" w:rsidRPr="00046328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40FF484" w14:textId="5F06AD3B" w:rsidR="00EB7660" w:rsidRPr="00046328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53244F4F" w14:textId="77777777" w:rsidR="00EB7660" w:rsidRPr="00046328" w:rsidRDefault="00EB7660" w:rsidP="00EB766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30374FF" w14:textId="4999B58E" w:rsidR="00EB7660" w:rsidRPr="00046328" w:rsidRDefault="006806DE" w:rsidP="00EB766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EB7660" w:rsidRPr="00046328" w14:paraId="51C91D56" w14:textId="77777777" w:rsidTr="00944E42">
        <w:tc>
          <w:tcPr>
            <w:tcW w:w="5940" w:type="dxa"/>
          </w:tcPr>
          <w:p w14:paraId="3806F6C0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E34FC89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B7660" w:rsidRPr="00046328" w14:paraId="655AF9D4" w14:textId="77777777" w:rsidTr="00944E42">
        <w:tc>
          <w:tcPr>
            <w:tcW w:w="5940" w:type="dxa"/>
          </w:tcPr>
          <w:p w14:paraId="2B7758F7" w14:textId="77777777" w:rsidR="00EB7660" w:rsidRPr="00046328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C9CC4B7" w14:textId="5B747DAF" w:rsidR="00EB7660" w:rsidRPr="00046328" w:rsidRDefault="00641E56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127</w:t>
            </w:r>
            <w:r w:rsidR="00443257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,0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48</w:t>
            </w:r>
          </w:p>
        </w:tc>
        <w:tc>
          <w:tcPr>
            <w:tcW w:w="284" w:type="dxa"/>
          </w:tcPr>
          <w:p w14:paraId="453350CF" w14:textId="77777777" w:rsidR="00EB7660" w:rsidRPr="00046328" w:rsidRDefault="00EB7660" w:rsidP="00EB766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CAFF51B" w14:textId="6DFFD4EF" w:rsidR="00EB7660" w:rsidRPr="00046328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139</w:t>
            </w:r>
            <w:r w:rsidR="00EB7660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413</w:t>
            </w:r>
          </w:p>
        </w:tc>
      </w:tr>
      <w:tr w:rsidR="00EB7660" w:rsidRPr="00046328" w14:paraId="3342B6A0" w14:textId="77777777" w:rsidTr="00944E42">
        <w:tc>
          <w:tcPr>
            <w:tcW w:w="5940" w:type="dxa"/>
          </w:tcPr>
          <w:p w14:paraId="6E2F1EDE" w14:textId="77777777" w:rsidR="00EB7660" w:rsidRPr="00046328" w:rsidRDefault="00EB7660" w:rsidP="00EB766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0C01739" w14:textId="54A98239" w:rsidR="00EB7660" w:rsidRPr="00046328" w:rsidRDefault="00443257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6,215</w:t>
            </w:r>
          </w:p>
        </w:tc>
        <w:tc>
          <w:tcPr>
            <w:tcW w:w="284" w:type="dxa"/>
          </w:tcPr>
          <w:p w14:paraId="0447A0D4" w14:textId="77777777" w:rsidR="00EB7660" w:rsidRPr="00046328" w:rsidRDefault="00EB7660" w:rsidP="00EB766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AF1A48E" w14:textId="003E9AD6" w:rsidR="00EB7660" w:rsidRPr="00046328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EB7660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905</w:t>
            </w:r>
          </w:p>
        </w:tc>
      </w:tr>
      <w:tr w:rsidR="00EB7660" w:rsidRPr="00046328" w14:paraId="52D4256B" w14:textId="77777777" w:rsidTr="00944E42">
        <w:tc>
          <w:tcPr>
            <w:tcW w:w="5940" w:type="dxa"/>
          </w:tcPr>
          <w:p w14:paraId="2164E634" w14:textId="77777777" w:rsidR="00EB7660" w:rsidRPr="00046328" w:rsidRDefault="00EB7660" w:rsidP="00EB766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E016B5" w14:textId="1863923D" w:rsidR="00EB7660" w:rsidRPr="00046328" w:rsidRDefault="00BE0254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24</w:t>
            </w:r>
            <w:r w:rsidR="00443257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616</w:t>
            </w:r>
          </w:p>
        </w:tc>
        <w:tc>
          <w:tcPr>
            <w:tcW w:w="284" w:type="dxa"/>
          </w:tcPr>
          <w:p w14:paraId="4DD3F1F9" w14:textId="77777777" w:rsidR="00EB7660" w:rsidRPr="00046328" w:rsidRDefault="00EB7660" w:rsidP="00EB766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6F6BD97" w14:textId="2CBC6FDC" w:rsidR="00EB7660" w:rsidRPr="00046328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="00EB7660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998</w:t>
            </w:r>
          </w:p>
        </w:tc>
      </w:tr>
      <w:tr w:rsidR="00EB7660" w:rsidRPr="00046328" w14:paraId="4C23C71B" w14:textId="77777777" w:rsidTr="00944E42">
        <w:trPr>
          <w:trHeight w:val="49"/>
        </w:trPr>
        <w:tc>
          <w:tcPr>
            <w:tcW w:w="5940" w:type="dxa"/>
          </w:tcPr>
          <w:p w14:paraId="2FAC525D" w14:textId="77777777" w:rsidR="00EB7660" w:rsidRPr="00046328" w:rsidRDefault="00EB7660" w:rsidP="00EB766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0811F" w14:textId="7AC4672B" w:rsidR="00EB7660" w:rsidRPr="00046328" w:rsidRDefault="00443257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157,879</w:t>
            </w:r>
          </w:p>
        </w:tc>
        <w:tc>
          <w:tcPr>
            <w:tcW w:w="284" w:type="dxa"/>
            <w:shd w:val="clear" w:color="auto" w:fill="auto"/>
          </w:tcPr>
          <w:p w14:paraId="3FC632BE" w14:textId="77777777" w:rsidR="00EB7660" w:rsidRPr="00046328" w:rsidRDefault="00EB7660" w:rsidP="00EB766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56A82" w14:textId="22C52CAB" w:rsidR="00EB7660" w:rsidRPr="00046328" w:rsidRDefault="006806DE" w:rsidP="00EB766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172</w:t>
            </w:r>
            <w:r w:rsidR="00EB7660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316</w:t>
            </w:r>
          </w:p>
        </w:tc>
      </w:tr>
    </w:tbl>
    <w:p w14:paraId="5D8EC04F" w14:textId="2BD534E5" w:rsidR="0025721B" w:rsidRPr="00046328" w:rsidRDefault="0025721B" w:rsidP="00CC7EEA">
      <w:p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  <w:sectPr w:rsidR="0025721B" w:rsidRPr="00046328" w:rsidSect="0031663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698B0379" w14:textId="29D800E7" w:rsidR="00CD63FD" w:rsidRPr="00046328" w:rsidRDefault="00CD63FD" w:rsidP="009C7B4B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085FC351" w14:textId="77777777" w:rsidR="00CC7EEA" w:rsidRPr="00046328" w:rsidRDefault="00CC7EEA" w:rsidP="009C7B4B">
      <w:pPr>
        <w:spacing w:line="240" w:lineRule="auto"/>
        <w:ind w:firstLine="562"/>
        <w:rPr>
          <w:rFonts w:ascii="Angsana New" w:hAnsi="Angsana New"/>
          <w:sz w:val="16"/>
          <w:szCs w:val="16"/>
        </w:rPr>
      </w:pPr>
    </w:p>
    <w:p w14:paraId="4874878B" w14:textId="05360DCE" w:rsidR="00471CCE" w:rsidRPr="00046328" w:rsidRDefault="00471CCE" w:rsidP="00826120">
      <w:pPr>
        <w:spacing w:line="240" w:lineRule="auto"/>
        <w:ind w:firstLine="562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เงินลงทุนในบริษัทร่วม ณ วันที่ </w:t>
      </w:r>
      <w:r w:rsidR="00346F86" w:rsidRPr="00046328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346F86" w:rsidRPr="00046328">
        <w:rPr>
          <w:rFonts w:ascii="Angsana New" w:hAnsi="Angsana New" w:hint="cs"/>
          <w:sz w:val="30"/>
          <w:szCs w:val="30"/>
          <w:cs/>
        </w:rPr>
        <w:t>กันยายน</w:t>
      </w:r>
      <w:r w:rsidR="00774478"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="00774478" w:rsidRPr="0004632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31</w:t>
      </w:r>
      <w:r w:rsidR="00774478" w:rsidRPr="00046328">
        <w:rPr>
          <w:rFonts w:ascii="Angsana New" w:hAnsi="Angsana New" w:hint="cs"/>
          <w:sz w:val="30"/>
          <w:szCs w:val="30"/>
        </w:rPr>
        <w:t xml:space="preserve"> </w:t>
      </w:r>
      <w:r w:rsidR="00774478" w:rsidRPr="0004632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="001055CD" w:rsidRPr="0004632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9C7B4B" w:rsidRPr="00046328">
        <w:rPr>
          <w:rFonts w:ascii="Angsana New" w:hAnsi="Angsana New" w:hint="cs"/>
          <w:sz w:val="30"/>
          <w:szCs w:val="30"/>
          <w:cs/>
        </w:rPr>
        <w:t>และเงินปันผลรับสำหรับงวด</w:t>
      </w:r>
      <w:r w:rsidR="00346F86" w:rsidRPr="00046328">
        <w:rPr>
          <w:rFonts w:ascii="Angsana New" w:hAnsi="Angsana New" w:hint="cs"/>
          <w:sz w:val="30"/>
          <w:szCs w:val="30"/>
          <w:cs/>
          <w:lang w:val="en-US"/>
        </w:rPr>
        <w:t xml:space="preserve">หกเดือนสิ้นสุดวันที่ </w:t>
      </w:r>
      <w:r w:rsidR="00346F86" w:rsidRPr="00046328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346F86" w:rsidRPr="00046328">
        <w:rPr>
          <w:rFonts w:ascii="Angsana New" w:hAnsi="Angsana New" w:hint="cs"/>
          <w:sz w:val="30"/>
          <w:szCs w:val="30"/>
          <w:cs/>
        </w:rPr>
        <w:t>กันยายน</w:t>
      </w:r>
      <w:r w:rsidR="009C7B4B" w:rsidRPr="0004632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D4F1672" w14:textId="77777777" w:rsidR="009C7B4B" w:rsidRPr="00046328" w:rsidRDefault="009C7B4B" w:rsidP="009C7B4B">
      <w:pPr>
        <w:spacing w:line="240" w:lineRule="auto"/>
        <w:ind w:firstLine="562"/>
        <w:rPr>
          <w:rFonts w:ascii="Angsana New" w:hAnsi="Angsana New"/>
          <w:sz w:val="16"/>
          <w:szCs w:val="16"/>
        </w:rPr>
      </w:pP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710"/>
        <w:gridCol w:w="990"/>
        <w:gridCol w:w="900"/>
        <w:gridCol w:w="990"/>
        <w:gridCol w:w="990"/>
        <w:gridCol w:w="900"/>
        <w:gridCol w:w="270"/>
        <w:gridCol w:w="900"/>
        <w:gridCol w:w="270"/>
        <w:gridCol w:w="900"/>
        <w:gridCol w:w="236"/>
        <w:gridCol w:w="934"/>
        <w:gridCol w:w="270"/>
        <w:gridCol w:w="990"/>
        <w:gridCol w:w="270"/>
        <w:gridCol w:w="990"/>
      </w:tblGrid>
      <w:tr w:rsidR="009C7B4B" w:rsidRPr="00046328" w14:paraId="3C54C5CC" w14:textId="77777777" w:rsidTr="00434390">
        <w:tc>
          <w:tcPr>
            <w:tcW w:w="2070" w:type="dxa"/>
          </w:tcPr>
          <w:p w14:paraId="6E1CFF02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696FE9A2" w14:textId="77777777" w:rsidR="009C7B4B" w:rsidRPr="00046328" w:rsidRDefault="009C7B4B" w:rsidP="00434390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10" w:type="dxa"/>
            <w:gridSpan w:val="13"/>
          </w:tcPr>
          <w:p w14:paraId="0562DA13" w14:textId="77777777" w:rsidR="009C7B4B" w:rsidRPr="00046328" w:rsidRDefault="009C7B4B" w:rsidP="00434390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9C7B4B" w:rsidRPr="00046328" w14:paraId="2CF40573" w14:textId="77777777" w:rsidTr="00434390">
        <w:tc>
          <w:tcPr>
            <w:tcW w:w="2070" w:type="dxa"/>
          </w:tcPr>
          <w:p w14:paraId="1B34F41C" w14:textId="77777777" w:rsidR="009C7B4B" w:rsidRPr="00046328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9859735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7506BF91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สัดส่วนความ</w:t>
            </w:r>
          </w:p>
        </w:tc>
        <w:tc>
          <w:tcPr>
            <w:tcW w:w="1980" w:type="dxa"/>
            <w:gridSpan w:val="2"/>
          </w:tcPr>
          <w:p w14:paraId="1EF00C6C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7A1950B1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8397EC0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0C06DAF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70" w:type="dxa"/>
          </w:tcPr>
          <w:p w14:paraId="413C958F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C4277A0" w14:textId="4C0F77E2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เงินปันผลรับสำหรับ</w:t>
            </w:r>
          </w:p>
        </w:tc>
      </w:tr>
      <w:tr w:rsidR="009C7B4B" w:rsidRPr="00046328" w14:paraId="7820BB5D" w14:textId="77777777" w:rsidTr="00434390">
        <w:tc>
          <w:tcPr>
            <w:tcW w:w="2070" w:type="dxa"/>
          </w:tcPr>
          <w:p w14:paraId="2881DBD4" w14:textId="77777777" w:rsidR="009C7B4B" w:rsidRPr="00046328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บริษัทที่ลงทุน</w:t>
            </w:r>
          </w:p>
        </w:tc>
        <w:tc>
          <w:tcPr>
            <w:tcW w:w="1710" w:type="dxa"/>
          </w:tcPr>
          <w:p w14:paraId="18DB1FB2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295BB4AD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เป็นเจ้าของ</w:t>
            </w:r>
          </w:p>
        </w:tc>
        <w:tc>
          <w:tcPr>
            <w:tcW w:w="1980" w:type="dxa"/>
            <w:gridSpan w:val="2"/>
          </w:tcPr>
          <w:p w14:paraId="3E2F0F7D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070" w:type="dxa"/>
            <w:gridSpan w:val="3"/>
          </w:tcPr>
          <w:p w14:paraId="2E72028E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66D8DAC0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284CD76F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70" w:type="dxa"/>
          </w:tcPr>
          <w:p w14:paraId="26F19571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CFEDAE8" w14:textId="580D7B4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="00346F86"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เดือนสิ้นสุดวันที่</w:t>
            </w:r>
          </w:p>
        </w:tc>
      </w:tr>
      <w:tr w:rsidR="009C7B4B" w:rsidRPr="00046328" w14:paraId="4C69D69D" w14:textId="77777777" w:rsidTr="00434390">
        <w:tc>
          <w:tcPr>
            <w:tcW w:w="2070" w:type="dxa"/>
          </w:tcPr>
          <w:p w14:paraId="20152251" w14:textId="77777777" w:rsidR="009C7B4B" w:rsidRPr="00046328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5D236E5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90D53E" w14:textId="2403C957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</w:tcPr>
          <w:p w14:paraId="6B51947F" w14:textId="1D0C83CB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14:paraId="33BAB856" w14:textId="20AA23F7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1D3E79CF" w14:textId="5F54366B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0" w:type="dxa"/>
          </w:tcPr>
          <w:p w14:paraId="00D3C761" w14:textId="68825A05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7948B29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B8334" w14:textId="439FF679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6D548FD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5E0FB8" w14:textId="690C6A5C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768DB858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E5F225" w14:textId="7DD5947D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18737C1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72B770" w14:textId="24F13641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AF412BE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7FA856" w14:textId="27B77199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C7B4B" w:rsidRPr="00046328" w14:paraId="26D9A332" w14:textId="77777777" w:rsidTr="00434390">
        <w:tc>
          <w:tcPr>
            <w:tcW w:w="2070" w:type="dxa"/>
          </w:tcPr>
          <w:p w14:paraId="1AC0CAC2" w14:textId="77777777" w:rsidR="009C7B4B" w:rsidRPr="00046328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12F4492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D669BE9" w14:textId="32BE8CDD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</w:tcPr>
          <w:p w14:paraId="247811B0" w14:textId="4686E18E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90" w:type="dxa"/>
          </w:tcPr>
          <w:p w14:paraId="2D4B50D3" w14:textId="5B97BFD1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90" w:type="dxa"/>
          </w:tcPr>
          <w:p w14:paraId="3D6877DC" w14:textId="007150D2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</w:tcPr>
          <w:p w14:paraId="6BCAF827" w14:textId="3A1E1A30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649EEA13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86C91F" w14:textId="29508B8A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30DE8B85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9B3E50" w14:textId="07A6056A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32B26A77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1AB2430" w14:textId="0227D2EE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D97E775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79738D0" w14:textId="6BB99812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2F6B7515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776139" w14:textId="444DC2CF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9C7B4B" w:rsidRPr="00046328" w14:paraId="396B138E" w14:textId="77777777" w:rsidTr="00434390">
        <w:trPr>
          <w:trHeight w:val="70"/>
        </w:trPr>
        <w:tc>
          <w:tcPr>
            <w:tcW w:w="2070" w:type="dxa"/>
          </w:tcPr>
          <w:p w14:paraId="065686B1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079D964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1D95A7CC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46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10" w:type="dxa"/>
            <w:gridSpan w:val="13"/>
          </w:tcPr>
          <w:p w14:paraId="1153081E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46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7B4B" w:rsidRPr="00046328" w14:paraId="28DD3070" w14:textId="77777777" w:rsidTr="00434390">
        <w:tc>
          <w:tcPr>
            <w:tcW w:w="2070" w:type="dxa"/>
          </w:tcPr>
          <w:p w14:paraId="5BDA1250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บริษัท สไมล์</w:t>
            </w:r>
            <w:r w:rsidRPr="000463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ซุปเปอร์</w:t>
            </w:r>
          </w:p>
        </w:tc>
        <w:tc>
          <w:tcPr>
            <w:tcW w:w="1710" w:type="dxa"/>
          </w:tcPr>
          <w:p w14:paraId="57FD7E33" w14:textId="77777777" w:rsidR="009C7B4B" w:rsidRPr="00046328" w:rsidRDefault="009C7B4B" w:rsidP="00434390">
            <w:pPr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ศูนย์รับและ</w:t>
            </w:r>
          </w:p>
        </w:tc>
        <w:tc>
          <w:tcPr>
            <w:tcW w:w="990" w:type="dxa"/>
          </w:tcPr>
          <w:p w14:paraId="32DF3D06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3934E87F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DC81765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0364D91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7E4A7F46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B01AB33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11864A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D5998A6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421B5B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0204010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0465CA8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65D97BC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F92F584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E1AA36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4BAA9E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C7B4B" w:rsidRPr="00046328" w14:paraId="64756E2A" w14:textId="77777777" w:rsidTr="00434390">
        <w:tc>
          <w:tcPr>
            <w:tcW w:w="2070" w:type="dxa"/>
          </w:tcPr>
          <w:p w14:paraId="489805A3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 xml:space="preserve">   เอ็กซ์เพรส จำกัด</w:t>
            </w:r>
          </w:p>
        </w:tc>
        <w:tc>
          <w:tcPr>
            <w:tcW w:w="1710" w:type="dxa"/>
          </w:tcPr>
          <w:p w14:paraId="0B1D2CF6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กระจายสินค้า</w:t>
            </w:r>
          </w:p>
        </w:tc>
        <w:tc>
          <w:tcPr>
            <w:tcW w:w="990" w:type="dxa"/>
          </w:tcPr>
          <w:p w14:paraId="79529EAC" w14:textId="3AB6D0EF" w:rsidR="009C7B4B" w:rsidRPr="00046328" w:rsidRDefault="008F17E8" w:rsidP="00434390">
            <w:pPr>
              <w:tabs>
                <w:tab w:val="decimal" w:pos="40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27.12</w:t>
            </w:r>
          </w:p>
        </w:tc>
        <w:tc>
          <w:tcPr>
            <w:tcW w:w="900" w:type="dxa"/>
          </w:tcPr>
          <w:p w14:paraId="719E2D5C" w14:textId="01574A7F" w:rsidR="009C7B4B" w:rsidRPr="00046328" w:rsidRDefault="006806DE" w:rsidP="00434390">
            <w:pPr>
              <w:tabs>
                <w:tab w:val="decimal" w:pos="40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27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.</w:t>
            </w: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12</w:t>
            </w:r>
          </w:p>
        </w:tc>
        <w:tc>
          <w:tcPr>
            <w:tcW w:w="990" w:type="dxa"/>
          </w:tcPr>
          <w:p w14:paraId="5C3F0C72" w14:textId="5983506C" w:rsidR="009C7B4B" w:rsidRPr="00046328" w:rsidRDefault="008F17E8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11,060</w:t>
            </w:r>
          </w:p>
        </w:tc>
        <w:tc>
          <w:tcPr>
            <w:tcW w:w="990" w:type="dxa"/>
          </w:tcPr>
          <w:p w14:paraId="79CD4C26" w14:textId="199FFDC6" w:rsidR="009C7B4B" w:rsidRPr="00046328" w:rsidRDefault="006806DE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11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060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EF4CBB" w14:textId="0463001C" w:rsidR="009C7B4B" w:rsidRPr="00046328" w:rsidRDefault="008F17E8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E5F96C0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426FE0B" w14:textId="156D2C8D" w:rsidR="009C7B4B" w:rsidRPr="00046328" w:rsidRDefault="008F17E8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76ECD1F8" w14:textId="77777777" w:rsidR="009C7B4B" w:rsidRPr="00046328" w:rsidRDefault="009C7B4B" w:rsidP="00434390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6401F76" w14:textId="6D95F95C" w:rsidR="009C7B4B" w:rsidRPr="00046328" w:rsidRDefault="008F17E8" w:rsidP="00434390">
            <w:pPr>
              <w:tabs>
                <w:tab w:val="decimal" w:pos="67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16,965</w:t>
            </w:r>
          </w:p>
        </w:tc>
        <w:tc>
          <w:tcPr>
            <w:tcW w:w="236" w:type="dxa"/>
          </w:tcPr>
          <w:p w14:paraId="1503E230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510909B4" w14:textId="758FB47E" w:rsidR="009C7B4B" w:rsidRPr="00046328" w:rsidRDefault="006806DE" w:rsidP="00434390">
            <w:pPr>
              <w:tabs>
                <w:tab w:val="decimal" w:pos="67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19</w:t>
            </w:r>
            <w:r w:rsidR="009C7B4B"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482</w:t>
            </w:r>
          </w:p>
        </w:tc>
        <w:tc>
          <w:tcPr>
            <w:tcW w:w="270" w:type="dxa"/>
          </w:tcPr>
          <w:p w14:paraId="62C6160E" w14:textId="77777777" w:rsidR="009C7B4B" w:rsidRPr="00046328" w:rsidRDefault="009C7B4B" w:rsidP="00434390">
            <w:pPr>
              <w:tabs>
                <w:tab w:val="decimal" w:pos="68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44904DB" w14:textId="022569ED" w:rsidR="009C7B4B" w:rsidRPr="00046328" w:rsidRDefault="00E169E1" w:rsidP="00B06656">
            <w:pPr>
              <w:tabs>
                <w:tab w:val="decimal" w:pos="70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270" w:type="dxa"/>
          </w:tcPr>
          <w:p w14:paraId="604C235E" w14:textId="77777777" w:rsidR="009C7B4B" w:rsidRPr="00046328" w:rsidRDefault="009C7B4B" w:rsidP="00434390">
            <w:pPr>
              <w:tabs>
                <w:tab w:val="decimal" w:pos="68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3F5B6DF" w14:textId="2706CB5F" w:rsidR="009C7B4B" w:rsidRPr="00046328" w:rsidRDefault="00346F86" w:rsidP="00346F86">
            <w:pPr>
              <w:tabs>
                <w:tab w:val="decimal" w:pos="703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180</w:t>
            </w:r>
          </w:p>
        </w:tc>
      </w:tr>
    </w:tbl>
    <w:p w14:paraId="08102358" w14:textId="77777777" w:rsidR="009C7B4B" w:rsidRPr="00046328" w:rsidRDefault="009C7B4B" w:rsidP="0064366C">
      <w:pPr>
        <w:spacing w:line="240" w:lineRule="auto"/>
        <w:ind w:firstLine="562"/>
        <w:rPr>
          <w:rFonts w:ascii="Angsana New" w:hAnsi="Angsana New"/>
          <w:sz w:val="16"/>
          <w:szCs w:val="16"/>
          <w:cs/>
        </w:rPr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90"/>
        <w:gridCol w:w="900"/>
        <w:gridCol w:w="243"/>
        <w:gridCol w:w="837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900"/>
      </w:tblGrid>
      <w:tr w:rsidR="009C7B4B" w:rsidRPr="00046328" w14:paraId="766090BF" w14:textId="77777777" w:rsidTr="009C7B4B">
        <w:tc>
          <w:tcPr>
            <w:tcW w:w="1890" w:type="dxa"/>
          </w:tcPr>
          <w:p w14:paraId="6E289187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2563C87A" w14:textId="77777777" w:rsidR="009C7B4B" w:rsidRPr="00046328" w:rsidRDefault="009C7B4B" w:rsidP="00434390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hideMark/>
          </w:tcPr>
          <w:p w14:paraId="000EC179" w14:textId="77777777" w:rsidR="009C7B4B" w:rsidRPr="00046328" w:rsidRDefault="009C7B4B" w:rsidP="00434390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0" w:type="dxa"/>
            <w:gridSpan w:val="16"/>
          </w:tcPr>
          <w:p w14:paraId="5120E791" w14:textId="77777777" w:rsidR="009C7B4B" w:rsidRPr="00046328" w:rsidRDefault="009C7B4B" w:rsidP="00434390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B4B" w:rsidRPr="00046328" w14:paraId="18E171A8" w14:textId="77777777" w:rsidTr="009C7B4B">
        <w:tc>
          <w:tcPr>
            <w:tcW w:w="1890" w:type="dxa"/>
          </w:tcPr>
          <w:p w14:paraId="719DEC84" w14:textId="77777777" w:rsidR="009C7B4B" w:rsidRPr="00046328" w:rsidRDefault="009C7B4B" w:rsidP="009C7B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52876AFB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1980" w:type="dxa"/>
            <w:gridSpan w:val="3"/>
          </w:tcPr>
          <w:p w14:paraId="301FEFBC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CBCE3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9273625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54EF93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4577B4D7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617F2A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635826AD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D0B26F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2C5A2245" w14:textId="356BC7A9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เงินปันผลรับสำหรับ</w:t>
            </w:r>
          </w:p>
        </w:tc>
      </w:tr>
      <w:tr w:rsidR="009C7B4B" w:rsidRPr="00046328" w14:paraId="1173906B" w14:textId="77777777" w:rsidTr="009C7B4B">
        <w:tc>
          <w:tcPr>
            <w:tcW w:w="1890" w:type="dxa"/>
            <w:hideMark/>
          </w:tcPr>
          <w:p w14:paraId="1BD2038A" w14:textId="77777777" w:rsidR="009C7B4B" w:rsidRPr="00046328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บริษัทที่ลงทุน</w:t>
            </w:r>
          </w:p>
        </w:tc>
        <w:tc>
          <w:tcPr>
            <w:tcW w:w="1980" w:type="dxa"/>
            <w:gridSpan w:val="3"/>
            <w:hideMark/>
          </w:tcPr>
          <w:p w14:paraId="62DE7FE0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980" w:type="dxa"/>
            <w:gridSpan w:val="3"/>
            <w:hideMark/>
          </w:tcPr>
          <w:p w14:paraId="0CDC9DCD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69E8AC2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0B3DDA52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5EED24D9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4AAB875A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31745E77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5858BBBE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ราคาทุน - สุทธิ</w:t>
            </w:r>
          </w:p>
        </w:tc>
        <w:tc>
          <w:tcPr>
            <w:tcW w:w="270" w:type="dxa"/>
          </w:tcPr>
          <w:p w14:paraId="5F2750EC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025852F7" w14:textId="5EEDD489" w:rsidR="009C7B4B" w:rsidRPr="00046328" w:rsidRDefault="00346F86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งวดหกเดือนสิ้นสุดวันที่</w:t>
            </w:r>
          </w:p>
        </w:tc>
      </w:tr>
      <w:tr w:rsidR="009C7B4B" w:rsidRPr="00046328" w14:paraId="7E830C87" w14:textId="77777777" w:rsidTr="009C7B4B">
        <w:tc>
          <w:tcPr>
            <w:tcW w:w="1890" w:type="dxa"/>
          </w:tcPr>
          <w:p w14:paraId="3986111D" w14:textId="77777777" w:rsidR="009C7B4B" w:rsidRPr="00046328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4B455F" w14:textId="7917584C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" w:type="dxa"/>
          </w:tcPr>
          <w:p w14:paraId="4DB1446C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249AC731" w14:textId="56189E11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0" w:type="dxa"/>
          </w:tcPr>
          <w:p w14:paraId="60D8621D" w14:textId="77A5C402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838DF07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D11058" w14:textId="3907B8EF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76CE306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4E3BF6" w14:textId="733FA936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3F5F43F4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BEBD95" w14:textId="678AACF0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47BE414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E9C321" w14:textId="246E13BA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45EFD075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1D01EE" w14:textId="43E6D125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FDFD0BE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857D539" w14:textId="0F8CB0EC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C9BE17F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268D4B" w14:textId="69B19623" w:rsidR="009C7B4B" w:rsidRPr="00046328" w:rsidRDefault="006806DE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9C7B4B" w:rsidRPr="0004632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9074D04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252F7" w14:textId="04B8E0CA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7D5B6A1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CC23B8" w14:textId="2C304C75" w:rsidR="009C7B4B" w:rsidRPr="00046328" w:rsidRDefault="00346F86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C7B4B" w:rsidRPr="00046328" w14:paraId="79DB6121" w14:textId="77777777" w:rsidTr="009C7B4B">
        <w:tc>
          <w:tcPr>
            <w:tcW w:w="1890" w:type="dxa"/>
          </w:tcPr>
          <w:p w14:paraId="197825AD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314A2F4C" w14:textId="472EDF58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3" w:type="dxa"/>
          </w:tcPr>
          <w:p w14:paraId="06053B19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hideMark/>
          </w:tcPr>
          <w:p w14:paraId="11B8E24F" w14:textId="308F7110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7CCEBB53" w14:textId="061F967C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21F55C0F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CD97D7F" w14:textId="26B87D55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EB04702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6BA0D158" w14:textId="1D179050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38C10F6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7F7367BC" w14:textId="4BB8AC68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095F843F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30611C8F" w14:textId="4B360CB6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8917238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ED780C6" w14:textId="54E100BA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C73E8C5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5B5BA4A" w14:textId="48F22131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77B871DC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F501F9" w14:textId="1890575F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759B3CE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53B389" w14:textId="3A6BAAE3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11B7678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9CC26B" w14:textId="207129C5" w:rsidR="009C7B4B" w:rsidRPr="00046328" w:rsidRDefault="006806DE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9C7B4B" w:rsidRPr="00046328" w14:paraId="55D325D1" w14:textId="77777777" w:rsidTr="009C7B4B">
        <w:tc>
          <w:tcPr>
            <w:tcW w:w="1890" w:type="dxa"/>
          </w:tcPr>
          <w:p w14:paraId="702A1C28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1A871D66" w14:textId="77777777" w:rsidR="009C7B4B" w:rsidRPr="00046328" w:rsidRDefault="009C7B4B" w:rsidP="004343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0" w:type="dxa"/>
            <w:gridSpan w:val="19"/>
            <w:hideMark/>
          </w:tcPr>
          <w:p w14:paraId="4C7F9710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7B4B" w:rsidRPr="00046328" w14:paraId="760881DD" w14:textId="77777777" w:rsidTr="009C7B4B">
        <w:tc>
          <w:tcPr>
            <w:tcW w:w="1890" w:type="dxa"/>
            <w:hideMark/>
          </w:tcPr>
          <w:p w14:paraId="205E9713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บริษัท สไมล์ ซุปเปอร์</w:t>
            </w:r>
          </w:p>
        </w:tc>
        <w:tc>
          <w:tcPr>
            <w:tcW w:w="900" w:type="dxa"/>
          </w:tcPr>
          <w:p w14:paraId="67D666B4" w14:textId="77777777" w:rsidR="009C7B4B" w:rsidRPr="00046328" w:rsidRDefault="009C7B4B" w:rsidP="00434390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72EE713" w14:textId="77777777" w:rsidR="009C7B4B" w:rsidRPr="00046328" w:rsidRDefault="009C7B4B" w:rsidP="00434390">
            <w:pPr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4D639C04" w14:textId="77777777" w:rsidR="009C7B4B" w:rsidRPr="00046328" w:rsidRDefault="009C7B4B" w:rsidP="00434390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6536AD" w14:textId="77777777" w:rsidR="009C7B4B" w:rsidRPr="00046328" w:rsidRDefault="009C7B4B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F2992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1A8BA6" w14:textId="77777777" w:rsidR="009C7B4B" w:rsidRPr="00046328" w:rsidRDefault="009C7B4B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C3AD5" w14:textId="77777777" w:rsidR="009C7B4B" w:rsidRPr="00046328" w:rsidRDefault="009C7B4B" w:rsidP="00434390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19BF2B" w14:textId="77777777" w:rsidR="009C7B4B" w:rsidRPr="00046328" w:rsidRDefault="009C7B4B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C79A88" w14:textId="77777777" w:rsidR="009C7B4B" w:rsidRPr="00046328" w:rsidRDefault="009C7B4B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8018F2" w14:textId="77777777" w:rsidR="009C7B4B" w:rsidRPr="00046328" w:rsidRDefault="009C7B4B" w:rsidP="00434390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499E9C" w14:textId="77777777" w:rsidR="009C7B4B" w:rsidRPr="00046328" w:rsidRDefault="009C7B4B" w:rsidP="00434390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567DF9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2B85E0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BBB774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9D3D4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C03B11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A6C6DB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278492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593AD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CF4E5C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FDDDAF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2E809B" w14:textId="77777777" w:rsidR="009C7B4B" w:rsidRPr="00046328" w:rsidRDefault="009C7B4B" w:rsidP="00434390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BD1" w:rsidRPr="00046328" w14:paraId="6AB5EBD0" w14:textId="77777777" w:rsidTr="009C7B4B">
        <w:tc>
          <w:tcPr>
            <w:tcW w:w="1890" w:type="dxa"/>
            <w:hideMark/>
          </w:tcPr>
          <w:p w14:paraId="3F6AE708" w14:textId="77777777" w:rsidR="00EC4BD1" w:rsidRPr="00046328" w:rsidRDefault="00EC4BD1" w:rsidP="00EC4BD1">
            <w:pPr>
              <w:tabs>
                <w:tab w:val="left" w:pos="540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46328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046328">
              <w:rPr>
                <w:rFonts w:ascii="Angsana New" w:hAnsi="Angsana New" w:hint="cs"/>
                <w:sz w:val="28"/>
                <w:szCs w:val="28"/>
                <w:cs/>
              </w:rPr>
              <w:t>เอ็กซ์เพรส จำกัด</w:t>
            </w:r>
          </w:p>
        </w:tc>
        <w:tc>
          <w:tcPr>
            <w:tcW w:w="900" w:type="dxa"/>
          </w:tcPr>
          <w:p w14:paraId="032DFF8B" w14:textId="7ECA783E" w:rsidR="00EC4BD1" w:rsidRPr="00046328" w:rsidRDefault="00056A36" w:rsidP="00EC4BD1">
            <w:pPr>
              <w:tabs>
                <w:tab w:val="decimal" w:pos="489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27</w:t>
            </w:r>
            <w:r w:rsidRPr="0004632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12</w:t>
            </w:r>
          </w:p>
        </w:tc>
        <w:tc>
          <w:tcPr>
            <w:tcW w:w="243" w:type="dxa"/>
          </w:tcPr>
          <w:p w14:paraId="16B11E9D" w14:textId="77777777" w:rsidR="00EC4BD1" w:rsidRPr="00046328" w:rsidRDefault="00EC4BD1" w:rsidP="00EC4BD1">
            <w:pPr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hideMark/>
          </w:tcPr>
          <w:p w14:paraId="23F01979" w14:textId="0A613223" w:rsidR="00EC4BD1" w:rsidRPr="00046328" w:rsidRDefault="006806DE" w:rsidP="00EC4BD1">
            <w:pPr>
              <w:tabs>
                <w:tab w:val="decimal" w:pos="489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27</w:t>
            </w:r>
            <w:r w:rsidR="00EC4BD1" w:rsidRPr="0004632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12</w:t>
            </w:r>
          </w:p>
        </w:tc>
        <w:tc>
          <w:tcPr>
            <w:tcW w:w="900" w:type="dxa"/>
          </w:tcPr>
          <w:p w14:paraId="4D0DF66C" w14:textId="6C3B0A33" w:rsidR="00EC4BD1" w:rsidRPr="00046328" w:rsidRDefault="00056A36" w:rsidP="00EC4BD1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11,060</w:t>
            </w:r>
          </w:p>
        </w:tc>
        <w:tc>
          <w:tcPr>
            <w:tcW w:w="270" w:type="dxa"/>
          </w:tcPr>
          <w:p w14:paraId="2BB3614E" w14:textId="77777777" w:rsidR="00EC4BD1" w:rsidRPr="00046328" w:rsidRDefault="00EC4BD1" w:rsidP="00EC4BD1">
            <w:pPr>
              <w:tabs>
                <w:tab w:val="decimal" w:pos="4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BA8BF89" w14:textId="62B0F6D4" w:rsidR="00EC4BD1" w:rsidRPr="00046328" w:rsidRDefault="006806DE" w:rsidP="00EC4BD1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11</w:t>
            </w:r>
            <w:r w:rsidR="00EC4BD1"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,</w:t>
            </w:r>
            <w:r w:rsidRPr="00046328">
              <w:rPr>
                <w:rFonts w:ascii="Angsana New" w:hAnsi="Angsana New" w:hint="cs"/>
                <w:sz w:val="28"/>
                <w:szCs w:val="28"/>
                <w:lang w:val="en-US"/>
              </w:rPr>
              <w:t>060</w:t>
            </w:r>
          </w:p>
        </w:tc>
        <w:tc>
          <w:tcPr>
            <w:tcW w:w="270" w:type="dxa"/>
          </w:tcPr>
          <w:p w14:paraId="33C8A836" w14:textId="77777777" w:rsidR="00EC4BD1" w:rsidRPr="00046328" w:rsidRDefault="00EC4BD1" w:rsidP="00EC4BD1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E9F75C" w14:textId="4C676D4A" w:rsidR="00EC4BD1" w:rsidRPr="00046328" w:rsidRDefault="00056A36" w:rsidP="00EC4BD1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1C352CC" w14:textId="77777777" w:rsidR="00EC4BD1" w:rsidRPr="00046328" w:rsidRDefault="00EC4BD1" w:rsidP="00EC4BD1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4C35CD" w14:textId="495D677A" w:rsidR="00EC4BD1" w:rsidRPr="00046328" w:rsidRDefault="006806DE" w:rsidP="00EC4BD1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="00EC4BD1" w:rsidRPr="0004632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FB8BD35" w14:textId="77777777" w:rsidR="00EC4BD1" w:rsidRPr="00046328" w:rsidRDefault="00EC4BD1" w:rsidP="00EC4BD1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3F7BE3" w14:textId="490C72B0" w:rsidR="00EC4BD1" w:rsidRPr="00046328" w:rsidRDefault="00056A36" w:rsidP="00D80AEB">
            <w:pPr>
              <w:tabs>
                <w:tab w:val="decimal" w:pos="43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8080F2" w14:textId="77777777" w:rsidR="00EC4BD1" w:rsidRPr="00046328" w:rsidRDefault="00EC4BD1" w:rsidP="00EC4BD1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</w:tcBorders>
            <w:hideMark/>
          </w:tcPr>
          <w:p w14:paraId="37DF7059" w14:textId="77777777" w:rsidR="00EC4BD1" w:rsidRPr="00046328" w:rsidRDefault="00EC4BD1" w:rsidP="00D80AEB">
            <w:pPr>
              <w:tabs>
                <w:tab w:val="decimal" w:pos="43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E5D529" w14:textId="77777777" w:rsidR="00EC4BD1" w:rsidRPr="00046328" w:rsidRDefault="00EC4BD1" w:rsidP="00EC4BD1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92F3CAB" w14:textId="45BDA2F6" w:rsidR="00EC4BD1" w:rsidRPr="00046328" w:rsidRDefault="00056A36" w:rsidP="00EC4BD1">
            <w:pPr>
              <w:tabs>
                <w:tab w:val="decimal" w:pos="59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64373D7E" w14:textId="77777777" w:rsidR="00EC4BD1" w:rsidRPr="00046328" w:rsidRDefault="00EC4BD1" w:rsidP="00EC4BD1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63EEEA7" w14:textId="5B5F8996" w:rsidR="00EC4BD1" w:rsidRPr="00046328" w:rsidRDefault="006806DE" w:rsidP="00EC4BD1">
            <w:pPr>
              <w:tabs>
                <w:tab w:val="decimal" w:pos="59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</w:t>
            </w:r>
            <w:r w:rsidR="00EC4BD1" w:rsidRPr="0004632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27565B61" w14:textId="77777777" w:rsidR="00EC4BD1" w:rsidRPr="00046328" w:rsidRDefault="00EC4BD1" w:rsidP="00EC4BD1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6FC627E" w14:textId="004D7317" w:rsidR="00EC4BD1" w:rsidRPr="00046328" w:rsidRDefault="00056A36" w:rsidP="00056A36">
            <w:pPr>
              <w:tabs>
                <w:tab w:val="decimal" w:pos="61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0B5B55D7" w14:textId="77777777" w:rsidR="00EC4BD1" w:rsidRPr="00046328" w:rsidRDefault="00EC4BD1" w:rsidP="00EC4BD1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9F8D952" w14:textId="4944BE44" w:rsidR="00EC4BD1" w:rsidRPr="00046328" w:rsidRDefault="00346F86" w:rsidP="00346F86">
            <w:pPr>
              <w:tabs>
                <w:tab w:val="decimal" w:pos="69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180</w:t>
            </w:r>
          </w:p>
        </w:tc>
      </w:tr>
    </w:tbl>
    <w:p w14:paraId="60248046" w14:textId="77777777" w:rsidR="009C7B4B" w:rsidRPr="00046328" w:rsidRDefault="009C7B4B" w:rsidP="0064366C">
      <w:pPr>
        <w:spacing w:line="240" w:lineRule="auto"/>
        <w:ind w:firstLine="562"/>
        <w:rPr>
          <w:rFonts w:ascii="Angsana New" w:hAnsi="Angsana New"/>
          <w:sz w:val="16"/>
          <w:szCs w:val="16"/>
        </w:rPr>
      </w:pPr>
    </w:p>
    <w:p w14:paraId="051D351F" w14:textId="77777777" w:rsidR="009C7B4B" w:rsidRPr="00046328" w:rsidRDefault="009C7B4B" w:rsidP="009C7B4B">
      <w:pPr>
        <w:pStyle w:val="block"/>
        <w:shd w:val="clear" w:color="auto" w:fill="FFFFFF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</w:rPr>
      </w:pPr>
      <w:r w:rsidRPr="00046328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0752FF6" w14:textId="77777777" w:rsidR="006554E7" w:rsidRPr="00046328" w:rsidRDefault="006554E7" w:rsidP="00576090">
      <w:pPr>
        <w:pStyle w:val="block"/>
        <w:spacing w:after="0"/>
        <w:ind w:left="0"/>
        <w:jc w:val="both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6554E7" w:rsidRPr="00046328" w:rsidSect="001C2B36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2FB19434" w14:textId="498B0784" w:rsidR="00826120" w:rsidRPr="00046328" w:rsidRDefault="007B1A3B" w:rsidP="00092898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5AC39FA" w14:textId="77777777" w:rsidR="00302122" w:rsidRPr="00046328" w:rsidRDefault="00302122" w:rsidP="00FC1E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5D100D" w14:textId="59DEFF74" w:rsidR="00302122" w:rsidRPr="00046328" w:rsidRDefault="00302122" w:rsidP="00FC1E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DC773C" w:rsidRPr="00046328">
        <w:rPr>
          <w:rFonts w:ascii="Angsana New" w:hAnsi="Angsana New" w:hint="cs"/>
          <w:sz w:val="30"/>
          <w:szCs w:val="30"/>
          <w:cs/>
        </w:rPr>
        <w:t>หก</w:t>
      </w:r>
      <w:r w:rsidRPr="0004632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C773C" w:rsidRPr="00046328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DC773C" w:rsidRPr="0004632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43D7DFD" w14:textId="77777777" w:rsidR="00302122" w:rsidRPr="00046328" w:rsidRDefault="00302122" w:rsidP="00FC1E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7"/>
        <w:gridCol w:w="265"/>
        <w:gridCol w:w="7"/>
        <w:gridCol w:w="1890"/>
        <w:gridCol w:w="239"/>
        <w:gridCol w:w="1742"/>
      </w:tblGrid>
      <w:tr w:rsidR="00302122" w:rsidRPr="00046328" w14:paraId="4526EEA8" w14:textId="77777777" w:rsidTr="006D66B2">
        <w:trPr>
          <w:tblHeader/>
        </w:trPr>
        <w:tc>
          <w:tcPr>
            <w:tcW w:w="2698" w:type="pct"/>
          </w:tcPr>
          <w:p w14:paraId="761746BF" w14:textId="77777777" w:rsidR="00302122" w:rsidRPr="00C1686A" w:rsidRDefault="00302122" w:rsidP="00C1686A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60206B1" w14:textId="77777777" w:rsidR="00302122" w:rsidRPr="00046328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pct"/>
            <w:gridSpan w:val="3"/>
          </w:tcPr>
          <w:p w14:paraId="46C7B780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6D7856F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02122" w:rsidRPr="00046328" w14:paraId="34E68C05" w14:textId="77777777" w:rsidTr="006D66B2">
        <w:trPr>
          <w:trHeight w:val="1109"/>
          <w:tblHeader/>
        </w:trPr>
        <w:tc>
          <w:tcPr>
            <w:tcW w:w="2698" w:type="pct"/>
          </w:tcPr>
          <w:p w14:paraId="019E7C46" w14:textId="77777777" w:rsidR="00302122" w:rsidRPr="00046328" w:rsidRDefault="00302122" w:rsidP="00C1686A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14:paraId="381249B8" w14:textId="77777777" w:rsidR="00302122" w:rsidRPr="00046328" w:rsidRDefault="00302122" w:rsidP="00C1686A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14:paraId="30A2EBD7" w14:textId="77777777" w:rsidR="00302122" w:rsidRPr="00046328" w:rsidRDefault="00302122" w:rsidP="00C1686A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3E6DCB" w14:textId="77777777" w:rsidR="00302122" w:rsidRPr="00046328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pct"/>
            <w:gridSpan w:val="2"/>
          </w:tcPr>
          <w:p w14:paraId="77070B04" w14:textId="77777777" w:rsidR="00302122" w:rsidRPr="00046328" w:rsidRDefault="00302122" w:rsidP="006D66B2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643E8579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  <w:p w14:paraId="4D9357E3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289F6CA5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</w:tcPr>
          <w:p w14:paraId="0717ACDE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324F7998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</w:p>
          <w:p w14:paraId="2DF897DC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02122" w:rsidRPr="00046328" w14:paraId="117A2AA6" w14:textId="77777777" w:rsidTr="006D66B2">
        <w:trPr>
          <w:tblHeader/>
        </w:trPr>
        <w:tc>
          <w:tcPr>
            <w:tcW w:w="2698" w:type="pct"/>
          </w:tcPr>
          <w:p w14:paraId="0B965F08" w14:textId="77777777" w:rsidR="00302122" w:rsidRPr="00046328" w:rsidRDefault="00302122" w:rsidP="00C1686A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C866C3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4" w:type="pct"/>
            <w:gridSpan w:val="4"/>
          </w:tcPr>
          <w:p w14:paraId="7D1B0ACC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2122" w:rsidRPr="00046328" w14:paraId="242AD606" w14:textId="77777777" w:rsidTr="006D66B2">
        <w:trPr>
          <w:tblHeader/>
        </w:trPr>
        <w:tc>
          <w:tcPr>
            <w:tcW w:w="2698" w:type="pct"/>
          </w:tcPr>
          <w:p w14:paraId="16C2E392" w14:textId="596CDF2C" w:rsidR="00302122" w:rsidRPr="00046328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 w:rsidR="00AC74CA" w:rsidRPr="0004632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7" w:type="pct"/>
          </w:tcPr>
          <w:p w14:paraId="4DA11388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37772ACA" w14:textId="6B0D4CF1" w:rsidR="00302122" w:rsidRPr="00046328" w:rsidRDefault="00B5331C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960</w:t>
            </w:r>
          </w:p>
        </w:tc>
        <w:tc>
          <w:tcPr>
            <w:tcW w:w="133" w:type="pct"/>
            <w:vAlign w:val="bottom"/>
          </w:tcPr>
          <w:p w14:paraId="71B14DD0" w14:textId="77777777" w:rsidR="00302122" w:rsidRPr="00046328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3A031AE0" w14:textId="784D9F27" w:rsidR="00302122" w:rsidRPr="00046328" w:rsidRDefault="00B5331C" w:rsidP="00DF3CB5">
            <w:pPr>
              <w:tabs>
                <w:tab w:val="decimal" w:pos="11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02122" w:rsidRPr="00046328" w14:paraId="218A43CA" w14:textId="77777777" w:rsidTr="006D66B2">
        <w:trPr>
          <w:tblHeader/>
        </w:trPr>
        <w:tc>
          <w:tcPr>
            <w:tcW w:w="2698" w:type="pct"/>
          </w:tcPr>
          <w:p w14:paraId="1A616512" w14:textId="3AF3448B" w:rsidR="00302122" w:rsidRPr="00046328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 w:rsidR="00AC74CA" w:rsidRPr="0004632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7" w:type="pct"/>
          </w:tcPr>
          <w:p w14:paraId="256F228E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338D7236" w14:textId="3166312C" w:rsidR="00302122" w:rsidRPr="00046328" w:rsidRDefault="00B5331C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4,616</w:t>
            </w:r>
          </w:p>
        </w:tc>
        <w:tc>
          <w:tcPr>
            <w:tcW w:w="133" w:type="pct"/>
            <w:vAlign w:val="bottom"/>
          </w:tcPr>
          <w:p w14:paraId="5463462D" w14:textId="77777777" w:rsidR="00302122" w:rsidRPr="00046328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7F880DE7" w14:textId="38793C80" w:rsidR="00302122" w:rsidRPr="00046328" w:rsidRDefault="00B5331C" w:rsidP="00DF3CB5">
            <w:pPr>
              <w:tabs>
                <w:tab w:val="decimal" w:pos="11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02122" w:rsidRPr="00046328" w14:paraId="0DBC1513" w14:textId="77777777" w:rsidTr="006D66B2">
        <w:trPr>
          <w:tblHeader/>
        </w:trPr>
        <w:tc>
          <w:tcPr>
            <w:tcW w:w="2698" w:type="pct"/>
          </w:tcPr>
          <w:p w14:paraId="50577360" w14:textId="77777777" w:rsidR="00302122" w:rsidRPr="00046328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7" w:type="pct"/>
          </w:tcPr>
          <w:p w14:paraId="45F1FF4B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6FDBBCC8" w14:textId="12D15611" w:rsidR="00302122" w:rsidRPr="00046328" w:rsidRDefault="00B5331C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13,775</w:t>
            </w:r>
          </w:p>
        </w:tc>
        <w:tc>
          <w:tcPr>
            <w:tcW w:w="133" w:type="pct"/>
            <w:vAlign w:val="bottom"/>
          </w:tcPr>
          <w:p w14:paraId="5BE62B02" w14:textId="77777777" w:rsidR="00302122" w:rsidRPr="00046328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280CCA5D" w14:textId="03DF811A" w:rsidR="00302122" w:rsidRPr="00046328" w:rsidRDefault="00B5331C" w:rsidP="00DF3CB5">
            <w:pPr>
              <w:tabs>
                <w:tab w:val="decimal" w:pos="11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02122" w:rsidRPr="00046328" w14:paraId="595F5C61" w14:textId="77777777" w:rsidTr="006D66B2">
        <w:trPr>
          <w:tblHeader/>
        </w:trPr>
        <w:tc>
          <w:tcPr>
            <w:tcW w:w="2698" w:type="pct"/>
          </w:tcPr>
          <w:p w14:paraId="038131BA" w14:textId="77777777" w:rsidR="00302122" w:rsidRPr="00046328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เครื่องมือเครื่องใช้ในโรงงาน</w:t>
            </w:r>
          </w:p>
        </w:tc>
        <w:tc>
          <w:tcPr>
            <w:tcW w:w="147" w:type="pct"/>
          </w:tcPr>
          <w:p w14:paraId="0E5D6C6A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3114C8B2" w14:textId="687B7362" w:rsidR="00302122" w:rsidRPr="00046328" w:rsidRDefault="00B5331C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45,668</w:t>
            </w:r>
          </w:p>
        </w:tc>
        <w:tc>
          <w:tcPr>
            <w:tcW w:w="133" w:type="pct"/>
            <w:vAlign w:val="bottom"/>
          </w:tcPr>
          <w:p w14:paraId="05641242" w14:textId="77777777" w:rsidR="00302122" w:rsidRPr="00046328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6B1D2D4A" w14:textId="53EAECD5" w:rsidR="00302122" w:rsidRPr="00046328" w:rsidRDefault="00B5331C" w:rsidP="002A332C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(88)</w:t>
            </w:r>
          </w:p>
        </w:tc>
      </w:tr>
      <w:tr w:rsidR="00302122" w:rsidRPr="00046328" w14:paraId="425371C6" w14:textId="77777777" w:rsidTr="006D66B2">
        <w:trPr>
          <w:tblHeader/>
        </w:trPr>
        <w:tc>
          <w:tcPr>
            <w:tcW w:w="2698" w:type="pct"/>
          </w:tcPr>
          <w:p w14:paraId="3A67CFAD" w14:textId="77777777" w:rsidR="00302122" w:rsidRPr="00046328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7" w:type="pct"/>
          </w:tcPr>
          <w:p w14:paraId="3B9702E7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2B5736B4" w14:textId="7EC11260" w:rsidR="00302122" w:rsidRPr="00046328" w:rsidRDefault="00B5331C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4,463</w:t>
            </w:r>
          </w:p>
        </w:tc>
        <w:tc>
          <w:tcPr>
            <w:tcW w:w="133" w:type="pct"/>
            <w:vAlign w:val="bottom"/>
          </w:tcPr>
          <w:p w14:paraId="4BDA689D" w14:textId="77777777" w:rsidR="00302122" w:rsidRPr="00046328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14EC24FB" w14:textId="3E2DD83F" w:rsidR="00302122" w:rsidRPr="00046328" w:rsidRDefault="00B5331C" w:rsidP="002A332C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(36)</w:t>
            </w:r>
          </w:p>
        </w:tc>
      </w:tr>
      <w:tr w:rsidR="00302122" w:rsidRPr="00046328" w14:paraId="02C34786" w14:textId="77777777" w:rsidTr="006D66B2">
        <w:trPr>
          <w:tblHeader/>
        </w:trPr>
        <w:tc>
          <w:tcPr>
            <w:tcW w:w="2698" w:type="pct"/>
          </w:tcPr>
          <w:p w14:paraId="16408270" w14:textId="77777777" w:rsidR="00302122" w:rsidRPr="00046328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7" w:type="pct"/>
          </w:tcPr>
          <w:p w14:paraId="43D8BD6E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tcBorders>
              <w:bottom w:val="single" w:sz="4" w:space="0" w:color="auto"/>
            </w:tcBorders>
            <w:vAlign w:val="bottom"/>
          </w:tcPr>
          <w:p w14:paraId="6CE80E62" w14:textId="123C60A8" w:rsidR="00302122" w:rsidRPr="00046328" w:rsidRDefault="002A332C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120,</w:t>
            </w:r>
            <w:r w:rsidR="002934D4" w:rsidRPr="00046328">
              <w:rPr>
                <w:rFonts w:ascii="Angsana New" w:hAnsi="Angsana New" w:hint="cs"/>
                <w:sz w:val="30"/>
                <w:szCs w:val="30"/>
              </w:rPr>
              <w:t>465</w:t>
            </w:r>
          </w:p>
        </w:tc>
        <w:tc>
          <w:tcPr>
            <w:tcW w:w="133" w:type="pct"/>
            <w:vAlign w:val="bottom"/>
          </w:tcPr>
          <w:p w14:paraId="1D7CB53F" w14:textId="77777777" w:rsidR="00302122" w:rsidRPr="00046328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tcBorders>
              <w:bottom w:val="single" w:sz="4" w:space="0" w:color="auto"/>
            </w:tcBorders>
            <w:vAlign w:val="bottom"/>
          </w:tcPr>
          <w:p w14:paraId="5441FE3D" w14:textId="76C66ACE" w:rsidR="00302122" w:rsidRPr="00046328" w:rsidRDefault="002A332C" w:rsidP="006D66B2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(43,6</w:t>
            </w:r>
            <w:r w:rsidR="005E4776" w:rsidRPr="00046328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7)</w:t>
            </w:r>
          </w:p>
        </w:tc>
      </w:tr>
      <w:tr w:rsidR="00302122" w:rsidRPr="00046328" w14:paraId="797821C0" w14:textId="77777777" w:rsidTr="006D66B2">
        <w:trPr>
          <w:tblHeader/>
        </w:trPr>
        <w:tc>
          <w:tcPr>
            <w:tcW w:w="2698" w:type="pct"/>
          </w:tcPr>
          <w:p w14:paraId="189B9F99" w14:textId="77777777" w:rsidR="00302122" w:rsidRPr="00046328" w:rsidRDefault="00302122" w:rsidP="006D66B2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254661BD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06023" w14:textId="6E24ED9A" w:rsidR="00302122" w:rsidRPr="00046328" w:rsidRDefault="00D54B2C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189,947</w:t>
            </w:r>
          </w:p>
        </w:tc>
        <w:tc>
          <w:tcPr>
            <w:tcW w:w="133" w:type="pct"/>
            <w:vAlign w:val="bottom"/>
          </w:tcPr>
          <w:p w14:paraId="2D14D557" w14:textId="77777777" w:rsidR="00302122" w:rsidRPr="00046328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92E0B" w14:textId="51BEC765" w:rsidR="00302122" w:rsidRPr="00046328" w:rsidRDefault="00D54B2C" w:rsidP="006D66B2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(43,7</w:t>
            </w:r>
            <w:r w:rsidR="005E4776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1)</w:t>
            </w:r>
          </w:p>
        </w:tc>
      </w:tr>
    </w:tbl>
    <w:p w14:paraId="790A188F" w14:textId="77777777" w:rsidR="00302122" w:rsidRPr="00046328" w:rsidRDefault="00302122" w:rsidP="00EF6B0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CF04EC" w14:textId="74BF401F" w:rsidR="00302122" w:rsidRPr="00046328" w:rsidRDefault="00302122" w:rsidP="00092898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</w:t>
      </w:r>
      <w:r w:rsidR="00F02245" w:rsidRPr="00046328">
        <w:rPr>
          <w:rFonts w:ascii="Angsana New" w:hAnsi="Angsana New" w:hint="cs"/>
          <w:b/>
          <w:bCs/>
          <w:sz w:val="30"/>
          <w:szCs w:val="30"/>
          <w:cs/>
        </w:rPr>
        <w:t>ใช้</w:t>
      </w:r>
    </w:p>
    <w:p w14:paraId="70F00400" w14:textId="5D4F27EA" w:rsidR="00114C71" w:rsidRPr="00046328" w:rsidRDefault="00114C71" w:rsidP="0009289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F6BEAF" w14:textId="585672D9" w:rsidR="00826120" w:rsidRPr="00046328" w:rsidRDefault="00826120" w:rsidP="0082612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</w:t>
      </w:r>
      <w:r w:rsidR="00367DC2" w:rsidRPr="00046328">
        <w:rPr>
          <w:rFonts w:ascii="Angsana New" w:hAnsi="Angsana New" w:hint="cs"/>
          <w:sz w:val="30"/>
          <w:szCs w:val="30"/>
        </w:rPr>
        <w:t xml:space="preserve"> </w:t>
      </w:r>
      <w:r w:rsidR="00367DC2" w:rsidRPr="00046328">
        <w:rPr>
          <w:rFonts w:ascii="Angsana New" w:hAnsi="Angsana New" w:hint="cs"/>
          <w:sz w:val="30"/>
          <w:szCs w:val="30"/>
          <w:cs/>
        </w:rPr>
        <w:t>แยกตามประเภทของสินทรัพย์ที่เช่า</w:t>
      </w:r>
      <w:r w:rsidRPr="0004632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0C4FD2D" w14:textId="77777777" w:rsidR="00826120" w:rsidRPr="00046328" w:rsidRDefault="00826120" w:rsidP="00FC1E6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74"/>
        <w:gridCol w:w="178"/>
        <w:gridCol w:w="1818"/>
        <w:gridCol w:w="180"/>
        <w:gridCol w:w="1710"/>
        <w:gridCol w:w="180"/>
        <w:gridCol w:w="1890"/>
      </w:tblGrid>
      <w:tr w:rsidR="00783FE3" w:rsidRPr="00046328" w14:paraId="3BB86166" w14:textId="77777777" w:rsidTr="0041529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248E1058" w14:textId="77777777" w:rsidR="00783FE3" w:rsidRPr="00046328" w:rsidRDefault="00783FE3" w:rsidP="00D2305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974" w:type="dxa"/>
          </w:tcPr>
          <w:p w14:paraId="7915C101" w14:textId="77777777" w:rsidR="00783FE3" w:rsidRPr="00046328" w:rsidRDefault="00783FE3" w:rsidP="00D2305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78" w:type="dxa"/>
          </w:tcPr>
          <w:p w14:paraId="529A36AD" w14:textId="77777777" w:rsidR="00783FE3" w:rsidRPr="00046328" w:rsidRDefault="00783FE3" w:rsidP="00D2305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5778" w:type="dxa"/>
            <w:gridSpan w:val="5"/>
          </w:tcPr>
          <w:p w14:paraId="6E102116" w14:textId="77777777" w:rsidR="008701D5" w:rsidRPr="00046328" w:rsidRDefault="008701D5" w:rsidP="00D2305A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013079AC" w14:textId="74A160EC" w:rsidR="00783FE3" w:rsidRPr="00046328" w:rsidRDefault="008701D5" w:rsidP="00D2305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15293" w:rsidRPr="00046328" w14:paraId="46A65EBB" w14:textId="77777777" w:rsidTr="0041529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2B7D5C73" w14:textId="77777777" w:rsidR="00415293" w:rsidRPr="00046328" w:rsidRDefault="00415293" w:rsidP="004152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74" w:type="dxa"/>
          </w:tcPr>
          <w:p w14:paraId="03507748" w14:textId="77777777" w:rsidR="00415293" w:rsidRPr="00046328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0FCADEB" w14:textId="77777777" w:rsidR="00415293" w:rsidRPr="00046328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18" w:type="dxa"/>
          </w:tcPr>
          <w:p w14:paraId="7CB31210" w14:textId="0AD6BED1" w:rsidR="00415293" w:rsidRPr="00046328" w:rsidRDefault="00415293" w:rsidP="00415293">
            <w:pPr>
              <w:pStyle w:val="Pa47"/>
              <w:ind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7CC8E79F" w14:textId="77777777" w:rsidR="00415293" w:rsidRPr="00046328" w:rsidRDefault="00415293" w:rsidP="0041529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26AA9AF" w14:textId="3EFBD80C" w:rsidR="00415293" w:rsidRPr="00046328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0FC8035" w14:textId="77777777" w:rsidR="00415293" w:rsidRPr="00046328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</w:tcPr>
          <w:p w14:paraId="41CF3EBB" w14:textId="77777777" w:rsidR="00415293" w:rsidRPr="00046328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15293" w:rsidRPr="00046328" w14:paraId="43764DDE" w14:textId="77777777" w:rsidTr="00415293">
        <w:trPr>
          <w:trHeight w:val="20"/>
        </w:trPr>
        <w:tc>
          <w:tcPr>
            <w:tcW w:w="2250" w:type="dxa"/>
          </w:tcPr>
          <w:p w14:paraId="778CFAC1" w14:textId="77777777" w:rsidR="00415293" w:rsidRPr="00046328" w:rsidRDefault="00415293" w:rsidP="00415293">
            <w:pPr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4" w:type="dxa"/>
          </w:tcPr>
          <w:p w14:paraId="767CC19C" w14:textId="77777777" w:rsidR="00415293" w:rsidRPr="00046328" w:rsidRDefault="00415293" w:rsidP="0041529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" w:type="dxa"/>
          </w:tcPr>
          <w:p w14:paraId="2B1C757C" w14:textId="77777777" w:rsidR="00415293" w:rsidRPr="00046328" w:rsidRDefault="00415293" w:rsidP="0041529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778" w:type="dxa"/>
            <w:gridSpan w:val="5"/>
          </w:tcPr>
          <w:p w14:paraId="7DD3DA9A" w14:textId="77777777" w:rsidR="00415293" w:rsidRPr="00046328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15293" w:rsidRPr="00046328" w14:paraId="385D9289" w14:textId="77777777" w:rsidTr="00415293">
        <w:trPr>
          <w:trHeight w:val="20"/>
        </w:trPr>
        <w:tc>
          <w:tcPr>
            <w:tcW w:w="2250" w:type="dxa"/>
          </w:tcPr>
          <w:p w14:paraId="2C96044F" w14:textId="18C78777" w:rsidR="00415293" w:rsidRPr="00046328" w:rsidRDefault="00415293" w:rsidP="00415293">
            <w:pPr>
              <w:spacing w:line="16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806DE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6806DE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974" w:type="dxa"/>
          </w:tcPr>
          <w:p w14:paraId="12300931" w14:textId="2CDEACCE" w:rsidR="00415293" w:rsidRPr="00046328" w:rsidRDefault="006806DE" w:rsidP="0041529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3</w:t>
            </w:r>
            <w:r w:rsidR="00415293"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(ข</w:t>
            </w:r>
            <w:r w:rsidR="00415293" w:rsidRPr="0004632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7DD6302" w14:textId="77777777" w:rsidR="00415293" w:rsidRPr="00046328" w:rsidRDefault="00415293" w:rsidP="0041529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18" w:type="dxa"/>
          </w:tcPr>
          <w:p w14:paraId="2B4297AE" w14:textId="467D6714" w:rsidR="00415293" w:rsidRPr="00046328" w:rsidRDefault="006806DE" w:rsidP="00367DC2">
            <w:pPr>
              <w:pStyle w:val="BodyText"/>
              <w:tabs>
                <w:tab w:val="decimal" w:pos="15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EC71AF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481</w:t>
            </w:r>
          </w:p>
        </w:tc>
        <w:tc>
          <w:tcPr>
            <w:tcW w:w="180" w:type="dxa"/>
          </w:tcPr>
          <w:p w14:paraId="34C1BBEA" w14:textId="77777777" w:rsidR="00415293" w:rsidRPr="00046328" w:rsidRDefault="00415293" w:rsidP="0041529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752C159" w14:textId="515F715A" w:rsidR="00415293" w:rsidRPr="00046328" w:rsidRDefault="006806DE" w:rsidP="00367DC2">
            <w:pPr>
              <w:pStyle w:val="BodyText"/>
              <w:tabs>
                <w:tab w:val="decimal" w:pos="14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13</w:t>
            </w:r>
            <w:r w:rsidR="00EC71AF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760</w:t>
            </w:r>
          </w:p>
        </w:tc>
        <w:tc>
          <w:tcPr>
            <w:tcW w:w="180" w:type="dxa"/>
          </w:tcPr>
          <w:p w14:paraId="0CD035CC" w14:textId="77777777" w:rsidR="00415293" w:rsidRPr="00046328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AC8B02" w14:textId="0C5C3203" w:rsidR="00415293" w:rsidRPr="00046328" w:rsidRDefault="006806DE" w:rsidP="00367DC2">
            <w:pPr>
              <w:pStyle w:val="BodyText"/>
              <w:tabs>
                <w:tab w:val="decimal" w:pos="1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  <w:r w:rsidR="00FF238E" w:rsidRPr="0004632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241</w:t>
            </w:r>
          </w:p>
        </w:tc>
      </w:tr>
      <w:tr w:rsidR="00F63119" w:rsidRPr="00046328" w14:paraId="1AC8BDEF" w14:textId="77777777" w:rsidTr="00415293">
        <w:trPr>
          <w:trHeight w:val="20"/>
        </w:trPr>
        <w:tc>
          <w:tcPr>
            <w:tcW w:w="2250" w:type="dxa"/>
          </w:tcPr>
          <w:p w14:paraId="045F89A9" w14:textId="5F48F48E" w:rsidR="00F63119" w:rsidRPr="00046328" w:rsidRDefault="00F63119" w:rsidP="00415293">
            <w:pPr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="00BF7665" w:rsidRPr="00046328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974" w:type="dxa"/>
          </w:tcPr>
          <w:p w14:paraId="6030D768" w14:textId="77777777" w:rsidR="00F63119" w:rsidRPr="00046328" w:rsidRDefault="00F63119" w:rsidP="0041529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CC4A7C4" w14:textId="77777777" w:rsidR="00F63119" w:rsidRPr="00046328" w:rsidRDefault="00F63119" w:rsidP="0041529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14:paraId="2F64F521" w14:textId="171FBAE6" w:rsidR="00F63119" w:rsidRPr="00046328" w:rsidRDefault="00F63119" w:rsidP="00F63119">
            <w:pPr>
              <w:pStyle w:val="BodyText"/>
              <w:tabs>
                <w:tab w:val="decimal" w:pos="128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F1CAE2E" w14:textId="77777777" w:rsidR="00F63119" w:rsidRPr="00046328" w:rsidRDefault="00F63119" w:rsidP="0041529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530796" w14:textId="257ED440" w:rsidR="00F63119" w:rsidRPr="00046328" w:rsidRDefault="00F63119" w:rsidP="00367DC2">
            <w:pPr>
              <w:pStyle w:val="BodyText"/>
              <w:tabs>
                <w:tab w:val="decimal" w:pos="14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574</w:t>
            </w:r>
          </w:p>
        </w:tc>
        <w:tc>
          <w:tcPr>
            <w:tcW w:w="180" w:type="dxa"/>
          </w:tcPr>
          <w:p w14:paraId="7E56B60B" w14:textId="77777777" w:rsidR="00F63119" w:rsidRPr="00046328" w:rsidRDefault="00F63119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92B8CF" w14:textId="6F62C752" w:rsidR="00F63119" w:rsidRPr="00046328" w:rsidRDefault="00DE58F1" w:rsidP="00367DC2">
            <w:pPr>
              <w:pStyle w:val="BodyText"/>
              <w:tabs>
                <w:tab w:val="decimal" w:pos="1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574</w:t>
            </w:r>
          </w:p>
        </w:tc>
      </w:tr>
      <w:tr w:rsidR="00415293" w:rsidRPr="00046328" w14:paraId="7F2CB314" w14:textId="77777777" w:rsidTr="00367DC2">
        <w:trPr>
          <w:trHeight w:val="20"/>
        </w:trPr>
        <w:tc>
          <w:tcPr>
            <w:tcW w:w="2250" w:type="dxa"/>
          </w:tcPr>
          <w:p w14:paraId="0D2405FE" w14:textId="77777777" w:rsidR="00415293" w:rsidRPr="00046328" w:rsidRDefault="00415293" w:rsidP="004152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74" w:type="dxa"/>
          </w:tcPr>
          <w:p w14:paraId="3A068CA8" w14:textId="77777777" w:rsidR="00415293" w:rsidRPr="00046328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284EE964" w14:textId="77777777" w:rsidR="00415293" w:rsidRPr="00046328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1B22398" w14:textId="44725ACD" w:rsidR="00415293" w:rsidRPr="00046328" w:rsidRDefault="00E17E1E" w:rsidP="00367DC2">
            <w:pPr>
              <w:pStyle w:val="BodyText"/>
              <w:tabs>
                <w:tab w:val="decimal" w:pos="15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(1,2</w:t>
            </w:r>
            <w:r w:rsidR="00DE58F1" w:rsidRPr="00046328">
              <w:rPr>
                <w:rFonts w:ascii="Angsana New" w:hAnsi="Angsana New" w:hint="cs"/>
                <w:sz w:val="30"/>
                <w:szCs w:val="30"/>
              </w:rPr>
              <w:t>52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0C70DC" w14:textId="77777777" w:rsidR="00415293" w:rsidRPr="00046328" w:rsidRDefault="00415293" w:rsidP="0041529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527E51" w14:textId="55DD3FA6" w:rsidR="00415293" w:rsidRPr="00046328" w:rsidRDefault="00E17E1E" w:rsidP="00367DC2">
            <w:pPr>
              <w:pStyle w:val="BodyText"/>
              <w:tabs>
                <w:tab w:val="decimal" w:pos="14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(2,5</w:t>
            </w:r>
            <w:r w:rsidR="00DE58F1" w:rsidRPr="00046328">
              <w:rPr>
                <w:rFonts w:ascii="Angsana New" w:hAnsi="Angsana New" w:hint="cs"/>
                <w:sz w:val="30"/>
                <w:szCs w:val="30"/>
              </w:rPr>
              <w:t>97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9C4AD77" w14:textId="77777777" w:rsidR="00415293" w:rsidRPr="00046328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93F5F03" w14:textId="5F29BA43" w:rsidR="00415293" w:rsidRPr="00046328" w:rsidRDefault="00E17E1E" w:rsidP="00367DC2">
            <w:pPr>
              <w:pStyle w:val="BodyText"/>
              <w:tabs>
                <w:tab w:val="decimal" w:pos="1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</w:rPr>
              <w:t>(3,8</w:t>
            </w:r>
            <w:r w:rsidR="00DE58F1" w:rsidRPr="00046328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15293" w:rsidRPr="00046328" w14:paraId="503D3E68" w14:textId="77777777" w:rsidTr="00415293">
        <w:trPr>
          <w:trHeight w:val="20"/>
        </w:trPr>
        <w:tc>
          <w:tcPr>
            <w:tcW w:w="2250" w:type="dxa"/>
            <w:vAlign w:val="bottom"/>
          </w:tcPr>
          <w:p w14:paraId="1D83B897" w14:textId="3C648C80" w:rsidR="00415293" w:rsidRPr="00046328" w:rsidRDefault="00415293" w:rsidP="0041529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806DE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16631"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806DE"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74" w:type="dxa"/>
          </w:tcPr>
          <w:p w14:paraId="614D4847" w14:textId="77777777" w:rsidR="00415293" w:rsidRPr="00046328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CDABA4F" w14:textId="77777777" w:rsidR="00415293" w:rsidRPr="00046328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72AB3F77" w14:textId="7D18264B" w:rsidR="00415293" w:rsidRPr="00046328" w:rsidRDefault="00E17E1E" w:rsidP="00AA6E3C">
            <w:pPr>
              <w:pStyle w:val="BodyText"/>
              <w:tabs>
                <w:tab w:val="decimal" w:pos="156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11,2</w:t>
            </w:r>
            <w:r w:rsidR="00DE58F1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80" w:type="dxa"/>
          </w:tcPr>
          <w:p w14:paraId="2EAEBB95" w14:textId="77777777" w:rsidR="00415293" w:rsidRPr="00046328" w:rsidRDefault="00415293" w:rsidP="00415293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05F06A5" w14:textId="668E8AF9" w:rsidR="00415293" w:rsidRPr="00046328" w:rsidRDefault="00E17E1E" w:rsidP="00367DC2">
            <w:pPr>
              <w:pStyle w:val="BodyText"/>
              <w:tabs>
                <w:tab w:val="decimal" w:pos="145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11,</w:t>
            </w:r>
            <w:r w:rsidR="00DE58F1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180" w:type="dxa"/>
          </w:tcPr>
          <w:p w14:paraId="588E8E4E" w14:textId="77777777" w:rsidR="00415293" w:rsidRPr="00046328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6202C" w14:textId="443C9546" w:rsidR="00415293" w:rsidRPr="00046328" w:rsidRDefault="00E17E1E" w:rsidP="00367DC2">
            <w:pPr>
              <w:pStyle w:val="BodyText"/>
              <w:tabs>
                <w:tab w:val="decimal" w:pos="16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22,</w:t>
            </w:r>
            <w:r w:rsidR="00F63119"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96</w:t>
            </w: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</w:tr>
    </w:tbl>
    <w:p w14:paraId="07F4EE38" w14:textId="5A638BDF" w:rsidR="00114C71" w:rsidRPr="00046328" w:rsidRDefault="00114C71" w:rsidP="00FC1E6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F9DD51" w14:textId="35736BAB" w:rsidR="00367DC2" w:rsidRPr="00046328" w:rsidRDefault="00367DC2" w:rsidP="00114C71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br w:type="page"/>
      </w:r>
    </w:p>
    <w:p w14:paraId="3D0DBC36" w14:textId="515CAFBA" w:rsidR="00CD63FD" w:rsidRPr="00046328" w:rsidRDefault="00CD63FD" w:rsidP="00367DC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06F0AD6" w14:textId="6290F79B" w:rsidR="00F06F60" w:rsidRPr="00046328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1A619CAF" w:rsidR="00367DC2" w:rsidRPr="00046328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6806DE" w:rsidRPr="00046328">
        <w:rPr>
          <w:rFonts w:ascii="Angsana New" w:hAnsi="Angsana New" w:hint="cs"/>
          <w:sz w:val="30"/>
          <w:szCs w:val="30"/>
        </w:rPr>
        <w:t>1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1FA124D" w:rsidR="00367DC2" w:rsidRPr="00046328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6806DE" w:rsidRPr="00046328">
        <w:rPr>
          <w:rFonts w:ascii="Angsana New" w:hAnsi="Angsana New" w:hint="cs"/>
          <w:sz w:val="30"/>
          <w:szCs w:val="30"/>
        </w:rPr>
        <w:t>2</w:t>
      </w:r>
      <w:r w:rsidRPr="00046328">
        <w:rPr>
          <w:rFonts w:ascii="Angsana New" w:hAnsi="Angsana New" w:hint="cs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6317074F" w:rsidR="00367DC2" w:rsidRPr="00046328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6806DE" w:rsidRPr="00046328">
        <w:rPr>
          <w:rFonts w:ascii="Angsana New" w:hAnsi="Angsana New" w:hint="cs"/>
          <w:sz w:val="30"/>
          <w:szCs w:val="30"/>
        </w:rPr>
        <w:t>3</w:t>
      </w:r>
      <w:r w:rsidRPr="00046328">
        <w:rPr>
          <w:rFonts w:ascii="Angsana New" w:hAnsi="Angsana New" w:hint="cs"/>
          <w:sz w:val="30"/>
          <w:szCs w:val="30"/>
          <w:cs/>
        </w:rPr>
        <w:t xml:space="preserve"> ขายสินค้าในประเทศอื่น</w:t>
      </w:r>
      <w:r w:rsidR="00CE1168"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ๆ</w:t>
      </w:r>
    </w:p>
    <w:p w14:paraId="5D05441A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046328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046328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046328" w:rsidSect="001C2B36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29D8BDA4" w14:textId="33336DCE" w:rsidR="00367DC2" w:rsidRPr="00046328" w:rsidRDefault="00367DC2" w:rsidP="00367DC2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  <w:cs/>
        </w:rPr>
      </w:pPr>
      <w:bookmarkStart w:id="0" w:name="_Hlk39853326"/>
      <w:r w:rsidRPr="00046328">
        <w:rPr>
          <w:rFonts w:ascii="Angsana New" w:hAnsi="Angsana New" w:hint="cs"/>
          <w:sz w:val="30"/>
          <w:szCs w:val="30"/>
          <w:cs/>
        </w:rPr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 ๆ ข้อมูลทางการเงินเกี่ยวกับการดำเนินงานของบริษัทจำแนกตามส่วนงานทางภูมิศาสตร์</w:t>
      </w:r>
      <w:r w:rsidR="00316631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สำหรับงวดสามเดือนและหกเดือนสิ้นสุดวันที่ </w:t>
      </w:r>
      <w:r w:rsidR="00316631" w:rsidRPr="00046328">
        <w:rPr>
          <w:rFonts w:ascii="Angsana New" w:eastAsia="Calibri" w:hAnsi="Angsana New" w:hint="cs"/>
          <w:sz w:val="30"/>
          <w:szCs w:val="30"/>
          <w:lang w:val="en-US"/>
        </w:rPr>
        <w:t xml:space="preserve">30 </w:t>
      </w:r>
      <w:r w:rsidR="00316631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กันยายน</w:t>
      </w:r>
      <w:r w:rsidRPr="00046328">
        <w:rPr>
          <w:rFonts w:ascii="Angsana New" w:hAnsi="Angsana New" w:hint="cs"/>
          <w:sz w:val="30"/>
          <w:szCs w:val="30"/>
          <w:cs/>
        </w:rPr>
        <w:t xml:space="preserve">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2563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และ </w:t>
      </w:r>
      <w:r w:rsidR="006806DE" w:rsidRPr="00046328">
        <w:rPr>
          <w:rFonts w:ascii="Angsana New" w:hAnsi="Angsana New" w:hint="cs"/>
          <w:sz w:val="30"/>
          <w:szCs w:val="30"/>
          <w:lang w:val="en-US"/>
        </w:rPr>
        <w:t>2562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A619C1" w:rsidRPr="00046328">
        <w:rPr>
          <w:rFonts w:ascii="Angsana New" w:hAnsi="Angsana New" w:hint="cs"/>
          <w:sz w:val="30"/>
          <w:szCs w:val="30"/>
          <w:cs/>
        </w:rPr>
        <w:br/>
      </w:r>
      <w:r w:rsidRPr="00046328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63194B48" w14:textId="77777777" w:rsidR="00AF4314" w:rsidRPr="00046328" w:rsidRDefault="00AF4314" w:rsidP="00AF4314">
      <w:pPr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  <w:lang w:val="en-US"/>
        </w:rPr>
      </w:pPr>
    </w:p>
    <w:tbl>
      <w:tblPr>
        <w:tblW w:w="1476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3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AF4314" w:rsidRPr="00046328" w14:paraId="769BBAF6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5C69E265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6" w:type="dxa"/>
            <w:gridSpan w:val="15"/>
            <w:vAlign w:val="bottom"/>
          </w:tcPr>
          <w:p w14:paraId="651F2357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AF4314" w:rsidRPr="00046328" w14:paraId="2776CBE9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4F6060F5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F747EEE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733647D3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46E61EB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9AF1604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CEC6048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43369946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0A2FAA8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F4314" w:rsidRPr="00046328" w14:paraId="0549AC5F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13796B0F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0CE7E1" w14:textId="2BF412FC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E287CE0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24B8AEC" w14:textId="1EFB7232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471D48CA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97E4B0B" w14:textId="729CF0B9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D11C0C9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1DA60C" w14:textId="6EE011A6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7578220D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CBF4B21" w14:textId="4B007D11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71B1F4F2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530EDE73" w14:textId="396C5589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7C78C966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0D35646" w14:textId="38C6648F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6A19DF7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135BABE" w14:textId="34E3E481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2562</w:t>
            </w:r>
          </w:p>
        </w:tc>
      </w:tr>
      <w:tr w:rsidR="00AF4314" w:rsidRPr="00046328" w14:paraId="74873148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76666578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0896" w:type="dxa"/>
            <w:gridSpan w:val="15"/>
            <w:tcBorders>
              <w:bottom w:val="nil"/>
            </w:tcBorders>
            <w:vAlign w:val="bottom"/>
          </w:tcPr>
          <w:p w14:paraId="514F9154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046328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046328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AF4314" w:rsidRPr="00046328" w14:paraId="377321A9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017A9B55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A5CF3D" w14:textId="30BD4195" w:rsidR="00AF4314" w:rsidRPr="00046328" w:rsidRDefault="00893ABA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969,31</w:t>
            </w:r>
            <w:r w:rsidR="002B674A"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0F0C3C51" w14:textId="77777777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72B69B" w14:textId="135A28AF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775,659</w:t>
            </w:r>
          </w:p>
        </w:tc>
        <w:tc>
          <w:tcPr>
            <w:tcW w:w="270" w:type="dxa"/>
            <w:vAlign w:val="bottom"/>
          </w:tcPr>
          <w:p w14:paraId="42D44794" w14:textId="77777777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CAC87D" w14:textId="36D8E974" w:rsidR="00AF4314" w:rsidRPr="00046328" w:rsidRDefault="00893ABA" w:rsidP="00AF4314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841,055</w:t>
            </w:r>
          </w:p>
        </w:tc>
        <w:tc>
          <w:tcPr>
            <w:tcW w:w="270" w:type="dxa"/>
            <w:vAlign w:val="bottom"/>
          </w:tcPr>
          <w:p w14:paraId="527A4770" w14:textId="77777777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138056" w14:textId="23F77863" w:rsidR="00AF4314" w:rsidRPr="00046328" w:rsidRDefault="00AF4314" w:rsidP="00AF4314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912,927</w:t>
            </w:r>
          </w:p>
        </w:tc>
        <w:tc>
          <w:tcPr>
            <w:tcW w:w="270" w:type="dxa"/>
            <w:vAlign w:val="bottom"/>
          </w:tcPr>
          <w:p w14:paraId="5F2F2541" w14:textId="77777777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B5096E" w14:textId="2A5C535D" w:rsidR="00AF4314" w:rsidRPr="00046328" w:rsidRDefault="00893ABA" w:rsidP="00AF4314">
            <w:pPr>
              <w:tabs>
                <w:tab w:val="decimal" w:pos="80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393,00</w:t>
            </w:r>
            <w:r w:rsidR="002B674A">
              <w:rPr>
                <w:rFonts w:ascii="Angsana New" w:eastAsia="Calibri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72377A21" w14:textId="77777777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5553488" w14:textId="11D90573" w:rsidR="00AF4314" w:rsidRPr="00046328" w:rsidRDefault="00AF4314" w:rsidP="00046328">
            <w:pPr>
              <w:tabs>
                <w:tab w:val="decimal" w:pos="801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320,693</w:t>
            </w:r>
          </w:p>
        </w:tc>
        <w:tc>
          <w:tcPr>
            <w:tcW w:w="270" w:type="dxa"/>
            <w:vAlign w:val="bottom"/>
          </w:tcPr>
          <w:p w14:paraId="40CD18A7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3790F1" w14:textId="1B0A20E8" w:rsidR="00AF4314" w:rsidRPr="00046328" w:rsidRDefault="00893ABA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2,20</w:t>
            </w:r>
            <w:r w:rsidR="00FC52C4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,37</w:t>
            </w:r>
            <w:r w:rsidR="006F0C53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49C031F6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497DFC" w14:textId="039353D3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2,009,279</w:t>
            </w:r>
          </w:p>
        </w:tc>
      </w:tr>
      <w:tr w:rsidR="00AF4314" w:rsidRPr="00046328" w14:paraId="5EDF6CAD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56DF26A3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(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)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9DA17AD" w14:textId="38A949D2" w:rsidR="00AF4314" w:rsidRPr="00046328" w:rsidRDefault="00E073A9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</w:t>
            </w:r>
            <w:r w:rsidR="009A5302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79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,</w:t>
            </w:r>
            <w:r w:rsidR="009A5302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</w:t>
            </w:r>
            <w:r w:rsidR="00E52153">
              <w:rPr>
                <w:rFonts w:ascii="Angsana New" w:eastAsia="Calibri" w:hAnsi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CB273B" w14:textId="77777777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2ACE50A" w14:textId="59E5D78E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114,699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DB8BF9" w14:textId="77777777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95930C" w14:textId="10D6A124" w:rsidR="00AF4314" w:rsidRPr="00046328" w:rsidRDefault="009A5302" w:rsidP="00AF4314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213</w:t>
            </w:r>
            <w:r w:rsidR="00E073A9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,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793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36E0B1" w14:textId="77777777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F56BC04" w14:textId="04F7AB1B" w:rsidR="00AF4314" w:rsidRPr="00046328" w:rsidRDefault="00AF4314" w:rsidP="00AF4314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124,381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77DDDD" w14:textId="77777777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A873D3B" w14:textId="7AB71AB8" w:rsidR="00AF4314" w:rsidRPr="00046328" w:rsidRDefault="009A5302" w:rsidP="00AF4314">
            <w:pPr>
              <w:tabs>
                <w:tab w:val="decimal" w:pos="80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27,01</w:t>
            </w:r>
            <w:r w:rsidR="00E52153"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44C105" w14:textId="77777777" w:rsidR="00AF4314" w:rsidRPr="00046328" w:rsidRDefault="00AF4314" w:rsidP="00AF4314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75ADCCAE" w14:textId="5BF10185" w:rsidR="00AF4314" w:rsidRPr="00046328" w:rsidRDefault="00AF4314" w:rsidP="00046328">
            <w:pPr>
              <w:tabs>
                <w:tab w:val="decimal" w:pos="801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(6,123)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9236C2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F4B7A95" w14:textId="7723E0DE" w:rsidR="00AF4314" w:rsidRPr="00046328" w:rsidRDefault="009A5302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419</w:t>
            </w:r>
            <w:r w:rsidR="00E073A9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,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975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AA7241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EEE1670" w14:textId="0C8D2CB6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232,957</w:t>
            </w:r>
          </w:p>
        </w:tc>
      </w:tr>
      <w:tr w:rsidR="00AF4314" w:rsidRPr="00046328" w14:paraId="2F662882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3C590635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highlight w:val="yellow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E500588" w14:textId="378C1C26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F109ED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0168292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9BDABB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822FA8B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F292B2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F2753B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88259C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617AEF5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9FCC50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E6DF4B3" w14:textId="77777777" w:rsidR="00AF4314" w:rsidRPr="00046328" w:rsidRDefault="00AF4314" w:rsidP="00AF4314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51567C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A6FBC9F" w14:textId="70C2E1A8" w:rsidR="00AF4314" w:rsidRPr="00046328" w:rsidRDefault="008943D8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(1</w:t>
            </w:r>
            <w:r w:rsidR="009A5302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96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,</w:t>
            </w:r>
            <w:r w:rsidR="009A5302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92</w:t>
            </w:r>
            <w:r w:rsidR="00C776F9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9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A3F70E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C499F03" w14:textId="4DDED1D1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(231,790)</w:t>
            </w:r>
          </w:p>
        </w:tc>
      </w:tr>
      <w:tr w:rsidR="00AF4314" w:rsidRPr="00046328" w14:paraId="1C6450AC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7D2CC4C9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98650C0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0D4A7CB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93612FB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82E0F5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9FCCC34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232BF6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FE4D9EF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9897CAB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A80739A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DFBFB9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ECB01CF" w14:textId="77777777" w:rsidR="00AF4314" w:rsidRPr="00046328" w:rsidRDefault="00AF4314" w:rsidP="00AF4314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1147B9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AF98935" w14:textId="7A482CFF" w:rsidR="00AF4314" w:rsidRPr="00046328" w:rsidRDefault="008943D8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330,53</w:t>
            </w:r>
            <w:r w:rsidR="009A5302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211799D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3736131" w14:textId="1B0AD20F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137,730</w:t>
            </w:r>
          </w:p>
        </w:tc>
      </w:tr>
      <w:tr w:rsidR="00AF4314" w:rsidRPr="00046328" w14:paraId="4D3358E2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4F778EFB" w14:textId="6CD1EDF7" w:rsidR="00AF4314" w:rsidRPr="00046328" w:rsidRDefault="008943D8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(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) </w:t>
            </w:r>
            <w:r w:rsidR="00AF4314"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38B50B60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8233B3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2061AFD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464842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4ED87A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D3AB9D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86BAA6F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5763CAA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022585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661809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4B4FE5E" w14:textId="77777777" w:rsidR="00AF4314" w:rsidRPr="00046328" w:rsidRDefault="00AF4314" w:rsidP="00AF4314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8F219B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091FC2" w14:textId="2B193352" w:rsidR="00AF4314" w:rsidRPr="00046328" w:rsidRDefault="008943D8" w:rsidP="00AF4314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11,053</w:t>
            </w:r>
          </w:p>
        </w:tc>
        <w:tc>
          <w:tcPr>
            <w:tcW w:w="270" w:type="dxa"/>
            <w:vAlign w:val="bottom"/>
          </w:tcPr>
          <w:p w14:paraId="4D143742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98BA64" w14:textId="119F78E8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(72)</w:t>
            </w:r>
          </w:p>
        </w:tc>
      </w:tr>
      <w:tr w:rsidR="00AF4314" w:rsidRPr="00046328" w14:paraId="0E43FFAD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45E5A5AD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611B3F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030F313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0EA0788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D2FA7E7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84904EF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44F319F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D2F70B5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03C8B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2C36E839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7795D8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73BC5D8A" w14:textId="77777777" w:rsidR="00AF4314" w:rsidRPr="00046328" w:rsidRDefault="00AF4314" w:rsidP="00AF4314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5D6607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61FEDCA" w14:textId="4AF74CAB" w:rsidR="00AF4314" w:rsidRPr="00046328" w:rsidRDefault="00EA6BC3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12,07</w:t>
            </w:r>
            <w:r w:rsidR="00A82520">
              <w:rPr>
                <w:rFonts w:ascii="Angsana New" w:eastAsia="Calibri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F230A7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3416171" w14:textId="211E944E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6,482</w:t>
            </w:r>
          </w:p>
        </w:tc>
      </w:tr>
      <w:tr w:rsidR="009A5302" w:rsidRPr="00046328" w14:paraId="42E3BFEC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0320F11D" w14:textId="65769B2B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1CE8CBA" w14:textId="77777777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BF96EFA" w14:textId="77777777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B232829" w14:textId="77777777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EC8A7B5" w14:textId="77777777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2D67324" w14:textId="77777777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80C023F" w14:textId="77777777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FBF0061" w14:textId="77777777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D7E6CBF" w14:textId="77777777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61E9742" w14:textId="77777777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E9D7779" w14:textId="77777777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9FD3525" w14:textId="77777777" w:rsidR="009A5302" w:rsidRPr="00046328" w:rsidRDefault="009A5302" w:rsidP="00AF4314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ECC4A1" w14:textId="77777777" w:rsidR="009A5302" w:rsidRPr="00046328" w:rsidRDefault="009A5302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3401573" w14:textId="35389940" w:rsidR="009A5302" w:rsidRPr="00046328" w:rsidRDefault="009A5302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(85)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C83C920" w14:textId="77777777" w:rsidR="009A5302" w:rsidRPr="00046328" w:rsidRDefault="009A5302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6C79D20" w14:textId="575C0C28" w:rsidR="009A5302" w:rsidRPr="00046328" w:rsidRDefault="009A5302" w:rsidP="00046328">
            <w:pPr>
              <w:tabs>
                <w:tab w:val="decimal" w:pos="713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AF4314" w:rsidRPr="00046328" w14:paraId="5095C7C2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61B4383B" w14:textId="3565BD40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14:paraId="59DE2BF7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497839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960637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7927D8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CFA8EB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340F4A5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F61757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EA1D54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73E640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54EAB6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DBD0A33" w14:textId="77777777" w:rsidR="00AF4314" w:rsidRPr="00046328" w:rsidRDefault="00AF4314" w:rsidP="00AF4314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3D4EAC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FFF7F9" w14:textId="13F6D0A5" w:rsidR="00AF4314" w:rsidRPr="00046328" w:rsidRDefault="00EA6BC3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(320)</w:t>
            </w:r>
          </w:p>
        </w:tc>
        <w:tc>
          <w:tcPr>
            <w:tcW w:w="270" w:type="dxa"/>
            <w:vAlign w:val="bottom"/>
          </w:tcPr>
          <w:p w14:paraId="70D8DCFA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A254A3" w14:textId="1597FEDA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(156)</w:t>
            </w:r>
          </w:p>
        </w:tc>
      </w:tr>
      <w:tr w:rsidR="00AF4314" w:rsidRPr="00046328" w14:paraId="7DD8CB34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1D1D2F73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03B21DAE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32959F3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46CB2E4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917B916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2435D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316EF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79C92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25A597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4E914E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295C7E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31CE0AB1" w14:textId="77777777" w:rsidR="00AF4314" w:rsidRPr="00046328" w:rsidRDefault="00AF4314" w:rsidP="00AF4314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7CF5A0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CE7E658" w14:textId="33BA1657" w:rsidR="00AF4314" w:rsidRPr="00046328" w:rsidRDefault="00DE02DE" w:rsidP="00AF4314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576,29</w:t>
            </w:r>
            <w:r w:rsidR="00A82520"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677CBB66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72E1498" w14:textId="66F8C38C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145,151</w:t>
            </w:r>
          </w:p>
        </w:tc>
      </w:tr>
      <w:tr w:rsidR="00AF4314" w:rsidRPr="00046328" w14:paraId="3E3CDBDD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00F88EBE" w14:textId="6AF4665C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5A88C472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E536CF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748FFF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9C4F996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4A7C210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CCC019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F24238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E32E98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97F454C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926AC5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616F290" w14:textId="77777777" w:rsidR="00AF4314" w:rsidRPr="00046328" w:rsidRDefault="00AF4314" w:rsidP="00AF4314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6466D6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CA087E" w14:textId="28C08F5C" w:rsidR="00AF4314" w:rsidRPr="00046328" w:rsidRDefault="00DE02DE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(50,59</w:t>
            </w:r>
            <w:r w:rsidR="00A82520">
              <w:rPr>
                <w:rFonts w:ascii="Angsana New" w:eastAsia="Calibri" w:hAnsi="Angsana New"/>
                <w:sz w:val="26"/>
                <w:szCs w:val="26"/>
                <w:lang w:val="en-US"/>
              </w:rPr>
              <w:t>0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0B4A112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93D41B" w14:textId="7BAD49A1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(3,473)</w:t>
            </w:r>
          </w:p>
        </w:tc>
      </w:tr>
      <w:tr w:rsidR="00AF4314" w:rsidRPr="00046328" w14:paraId="20634DE4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3FCB7A46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7C1EAE6F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16E4D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54EF94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77EFCF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37B962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CFAEA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6B4202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D039AB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C412107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9CBD19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D0F1A5C" w14:textId="77777777" w:rsidR="00AF4314" w:rsidRPr="00046328" w:rsidRDefault="00AF4314" w:rsidP="00AF4314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7310B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424E8" w14:textId="7241A83D" w:rsidR="00AF4314" w:rsidRPr="00046328" w:rsidRDefault="00DE02DE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525,708</w:t>
            </w:r>
          </w:p>
        </w:tc>
        <w:tc>
          <w:tcPr>
            <w:tcW w:w="270" w:type="dxa"/>
            <w:vAlign w:val="bottom"/>
          </w:tcPr>
          <w:p w14:paraId="2B187A27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2E18A" w14:textId="78E4A53D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141,678</w:t>
            </w:r>
          </w:p>
        </w:tc>
      </w:tr>
      <w:tr w:rsidR="00AF4314" w:rsidRPr="00046328" w14:paraId="799D7F4E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1CAFE6BE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333C25E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B46498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83E9E6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B0C565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9166F0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270EAE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36B25F8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9C5F2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9FA4C2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477158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9D41144" w14:textId="77777777" w:rsidR="00AF4314" w:rsidRPr="00046328" w:rsidRDefault="00AF4314" w:rsidP="00AF4314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7A71E71" w14:textId="77777777" w:rsidR="00AF4314" w:rsidRPr="00046328" w:rsidRDefault="00AF4314" w:rsidP="00AF43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147AC7D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B136A3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A89F589" w14:textId="77777777" w:rsidR="00AF4314" w:rsidRPr="00046328" w:rsidRDefault="00AF4314" w:rsidP="00AF4314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FC6B78" w:rsidRPr="00046328" w14:paraId="11DC6EC2" w14:textId="77777777" w:rsidTr="00046328">
        <w:trPr>
          <w:trHeight w:val="288"/>
        </w:trPr>
        <w:tc>
          <w:tcPr>
            <w:tcW w:w="3863" w:type="dxa"/>
            <w:tcBorders>
              <w:bottom w:val="nil"/>
            </w:tcBorders>
          </w:tcPr>
          <w:p w14:paraId="2A29BAD0" w14:textId="6EA4A55A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highlight w:val="yellow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1DF0918F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0CE62E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6E73446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CD38CB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208BC02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2160B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F88D520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651BBE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4E6302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D2F442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60F14D95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3A4385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A3CF87D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15D5F0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BD1BB3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</w:tr>
      <w:tr w:rsidR="00FC6B78" w:rsidRPr="00046328" w14:paraId="53820498" w14:textId="77777777" w:rsidTr="00046328">
        <w:trPr>
          <w:trHeight w:val="288"/>
        </w:trPr>
        <w:tc>
          <w:tcPr>
            <w:tcW w:w="3863" w:type="dxa"/>
            <w:tcBorders>
              <w:bottom w:val="nil"/>
            </w:tcBorders>
          </w:tcPr>
          <w:p w14:paraId="5091BBF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1E4515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10437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DF8875F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26E03E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1989E32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F99F82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16912AB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6FE1F2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DFE373E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9A2D1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21C00CCB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B787E2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EE4D586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E04926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6631DFA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</w:tr>
      <w:tr w:rsidR="00FC6B78" w:rsidRPr="00046328" w14:paraId="6D5FD02A" w14:textId="77777777" w:rsidTr="00046328">
        <w:trPr>
          <w:trHeight w:val="288"/>
        </w:trPr>
        <w:tc>
          <w:tcPr>
            <w:tcW w:w="3863" w:type="dxa"/>
            <w:tcBorders>
              <w:bottom w:val="nil"/>
            </w:tcBorders>
          </w:tcPr>
          <w:p w14:paraId="7322AFDA" w14:textId="3D685F83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14C13735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36FAD3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E55035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6D7A05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8EED6D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B441A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7479E2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8BFD8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896A6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C4974A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0CECB47F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D531F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0EADC05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079F6F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87C2338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</w:tr>
      <w:tr w:rsidR="00EC7770" w:rsidRPr="00046328" w14:paraId="37AF9824" w14:textId="77777777" w:rsidTr="00046328">
        <w:trPr>
          <w:trHeight w:val="288"/>
        </w:trPr>
        <w:tc>
          <w:tcPr>
            <w:tcW w:w="3863" w:type="dxa"/>
            <w:tcBorders>
              <w:bottom w:val="nil"/>
            </w:tcBorders>
          </w:tcPr>
          <w:p w14:paraId="5F9F29F7" w14:textId="6824FB21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04632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46328">
              <w:rPr>
                <w:rFonts w:ascii="Angsana New" w:hAnsi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819D6B9" w14:textId="2DBEBBFA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969,31</w:t>
            </w:r>
            <w:r w:rsidR="000A6052"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4F69ED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9F602C" w14:textId="417771F0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775,659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C393EDD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B2D9E0B" w14:textId="1D3898E9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841,055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14EC47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DB9494B" w14:textId="2F7BE94C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912,927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3D927E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D29DA38" w14:textId="4B215624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393,00</w:t>
            </w:r>
            <w:r w:rsidR="000A6052">
              <w:rPr>
                <w:rFonts w:ascii="Angsana New" w:eastAsia="Calibri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9A56624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94C5E14" w14:textId="1A9C7949" w:rsidR="00EC7770" w:rsidRPr="00046328" w:rsidRDefault="00EC7770" w:rsidP="00046328">
            <w:pPr>
              <w:tabs>
                <w:tab w:val="decimal" w:pos="801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320,693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1C1E76D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6D8295A" w14:textId="2B3A635D" w:rsidR="00EC7770" w:rsidRPr="00046328" w:rsidRDefault="00EC7770" w:rsidP="00EC7770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2,203,37</w:t>
            </w:r>
            <w:r w:rsidR="003A7955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B7129F" w14:textId="77777777" w:rsidR="00EC7770" w:rsidRPr="00046328" w:rsidRDefault="00EC7770" w:rsidP="00EC7770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3524F0D" w14:textId="139FEC58" w:rsidR="00EC7770" w:rsidRPr="00046328" w:rsidRDefault="00EC7770" w:rsidP="00EC7770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2,009,279</w:t>
            </w:r>
          </w:p>
        </w:tc>
      </w:tr>
      <w:tr w:rsidR="00FC6B78" w:rsidRPr="00046328" w14:paraId="2EB0B96F" w14:textId="77777777" w:rsidTr="00046328">
        <w:trPr>
          <w:trHeight w:val="288"/>
        </w:trPr>
        <w:tc>
          <w:tcPr>
            <w:tcW w:w="3863" w:type="dxa"/>
            <w:tcBorders>
              <w:bottom w:val="nil"/>
            </w:tcBorders>
          </w:tcPr>
          <w:p w14:paraId="6AE9536B" w14:textId="582DBE8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hAnsi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3211F5" w14:textId="6DF330C2" w:rsidR="00FC6B78" w:rsidRPr="00046328" w:rsidRDefault="00FC6B78" w:rsidP="00EC7770">
            <w:pPr>
              <w:tabs>
                <w:tab w:val="decimal" w:pos="52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E78EA3" w14:textId="77777777" w:rsidR="00FC6B78" w:rsidRPr="00046328" w:rsidRDefault="00FC6B78" w:rsidP="00EC7770">
            <w:pPr>
              <w:tabs>
                <w:tab w:val="decimal" w:pos="801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57EA9D" w14:textId="25A27C03" w:rsidR="00FC6B78" w:rsidRPr="00046328" w:rsidRDefault="00FC6B78" w:rsidP="00EC7770">
            <w:pPr>
              <w:tabs>
                <w:tab w:val="decimal" w:pos="530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D07C5A" w14:textId="77777777" w:rsidR="00FC6B78" w:rsidRPr="00046328" w:rsidRDefault="00FC6B78" w:rsidP="00EC7770">
            <w:pPr>
              <w:tabs>
                <w:tab w:val="decimal" w:pos="801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3F5114" w14:textId="657C4A8A" w:rsidR="00FC6B78" w:rsidRPr="00046328" w:rsidRDefault="00FC6B78" w:rsidP="00EC7770">
            <w:pPr>
              <w:tabs>
                <w:tab w:val="decimal" w:pos="705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1163193" w14:textId="77777777" w:rsidR="00FC6B78" w:rsidRPr="00046328" w:rsidRDefault="00FC6B78" w:rsidP="00EC7770">
            <w:pPr>
              <w:tabs>
                <w:tab w:val="decimal" w:pos="801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8AEEB" w14:textId="6C448CF6" w:rsidR="00FC6B78" w:rsidRPr="00046328" w:rsidRDefault="00FC6B78" w:rsidP="0060349F">
            <w:pPr>
              <w:tabs>
                <w:tab w:val="decimal" w:pos="709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DB3108" w14:textId="77777777" w:rsidR="00FC6B78" w:rsidRPr="00046328" w:rsidRDefault="00FC6B78" w:rsidP="00EC7770">
            <w:pPr>
              <w:tabs>
                <w:tab w:val="decimal" w:pos="801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F4DA93" w14:textId="1CE0AABC" w:rsidR="00FC6B78" w:rsidRPr="00046328" w:rsidRDefault="00FC6B78" w:rsidP="00EC7770">
            <w:pPr>
              <w:tabs>
                <w:tab w:val="decimal" w:pos="615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71E4A2" w14:textId="77777777" w:rsidR="00FC6B78" w:rsidRPr="00046328" w:rsidRDefault="00FC6B78" w:rsidP="00EC7770">
            <w:pPr>
              <w:tabs>
                <w:tab w:val="decimal" w:pos="801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E5D13A2" w14:textId="7202C164" w:rsidR="00FC6B78" w:rsidRPr="00046328" w:rsidRDefault="00FC6B78" w:rsidP="00046328">
            <w:pPr>
              <w:tabs>
                <w:tab w:val="decimal" w:pos="531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C7268F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A1F2DC5" w14:textId="6EC20406" w:rsidR="00FC6B78" w:rsidRPr="00046328" w:rsidRDefault="00FC6B78" w:rsidP="00DE54CA">
            <w:pPr>
              <w:tabs>
                <w:tab w:val="decimal" w:pos="706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2B8EAC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70D277D" w14:textId="24214D32" w:rsidR="00FC6B78" w:rsidRPr="00046328" w:rsidRDefault="00FC6B78" w:rsidP="00DE54CA">
            <w:pPr>
              <w:tabs>
                <w:tab w:val="decimal" w:pos="709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EC7770" w:rsidRPr="00046328" w14:paraId="3A80C19E" w14:textId="77777777" w:rsidTr="00046328">
        <w:trPr>
          <w:trHeight w:val="288"/>
        </w:trPr>
        <w:tc>
          <w:tcPr>
            <w:tcW w:w="3863" w:type="dxa"/>
            <w:tcBorders>
              <w:bottom w:val="nil"/>
            </w:tcBorders>
          </w:tcPr>
          <w:p w14:paraId="46AC9DC3" w14:textId="2C9B4A1C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D24D1" w14:textId="33764F92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969,31</w:t>
            </w:r>
            <w:r w:rsidR="000A6052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EA641B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F3527" w14:textId="4FAA8C11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775,659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276EEBD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18CC5" w14:textId="25FE833E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841,055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723FAE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1AF16" w14:textId="3323BACE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912,927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6A68D4D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78BB1" w14:textId="696FD7E3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393,00</w:t>
            </w:r>
            <w:r w:rsidR="000A6052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06D6D3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C281C" w14:textId="771BCD96" w:rsidR="00EC7770" w:rsidRPr="00046328" w:rsidRDefault="00EC7770" w:rsidP="00046328">
            <w:pPr>
              <w:tabs>
                <w:tab w:val="decimal" w:pos="801"/>
              </w:tabs>
              <w:spacing w:line="300" w:lineRule="exact"/>
              <w:ind w:right="-114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320,693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64B6A47" w14:textId="77777777" w:rsidR="00EC7770" w:rsidRPr="00046328" w:rsidRDefault="00EC7770" w:rsidP="00EC77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8F0CD" w14:textId="559937D3" w:rsidR="00EC7770" w:rsidRPr="00046328" w:rsidRDefault="00EC7770" w:rsidP="00EC7770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2,203,37</w:t>
            </w:r>
            <w:r w:rsidR="003A7955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17A9521" w14:textId="77777777" w:rsidR="00EC7770" w:rsidRPr="00046328" w:rsidRDefault="00EC7770" w:rsidP="00EC7770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7F6B7" w14:textId="45979872" w:rsidR="00EC7770" w:rsidRPr="00046328" w:rsidRDefault="00EC7770" w:rsidP="00EC7770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2,009,279</w:t>
            </w:r>
          </w:p>
        </w:tc>
      </w:tr>
      <w:tr w:rsidR="00FC6B78" w:rsidRPr="00046328" w14:paraId="64FD0752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25CE0B9E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6" w:type="dxa"/>
            <w:gridSpan w:val="15"/>
            <w:vAlign w:val="bottom"/>
          </w:tcPr>
          <w:p w14:paraId="6CA08436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FC6B78" w:rsidRPr="00046328" w14:paraId="125D13B2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5A0ED0CB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56CED3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ED4246D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86493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9B3476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DC70979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27C30C46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0BA9E7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C6B78" w:rsidRPr="00046328" w14:paraId="67E81A2B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17C9417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EE09715" w14:textId="6AB21F3F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2910C899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3EC6E1D" w14:textId="2BA162BA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2049062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7E8796" w14:textId="05FB3C86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D244D2A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B100EA" w14:textId="4508B66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557CD920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1A28721" w14:textId="12570CF0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4326C30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411576D4" w14:textId="5463EC7F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6F7C8A30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7CE5837" w14:textId="4E478132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21AE45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CB787F8" w14:textId="787D1B0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2562</w:t>
            </w:r>
          </w:p>
        </w:tc>
      </w:tr>
      <w:tr w:rsidR="00FC6B78" w:rsidRPr="00046328" w14:paraId="1B143CB0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4E40E519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6" w:type="dxa"/>
            <w:gridSpan w:val="15"/>
            <w:tcBorders>
              <w:bottom w:val="nil"/>
            </w:tcBorders>
            <w:vAlign w:val="bottom"/>
          </w:tcPr>
          <w:p w14:paraId="2AA1C52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046328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046328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C6B78" w:rsidRPr="00046328" w14:paraId="23FEB385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7268DA2A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86803C" w14:textId="41B64A5C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1,546,07</w:t>
            </w:r>
            <w:r w:rsidR="00F14EA8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31F244C1" w14:textId="77777777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447A7A" w14:textId="6C2D4C53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1,456,867</w:t>
            </w:r>
          </w:p>
        </w:tc>
        <w:tc>
          <w:tcPr>
            <w:tcW w:w="270" w:type="dxa"/>
            <w:vAlign w:val="bottom"/>
          </w:tcPr>
          <w:p w14:paraId="7C1B7667" w14:textId="77777777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9A56B0" w14:textId="5BE97A36" w:rsidR="00FC6B78" w:rsidRPr="00046328" w:rsidRDefault="00FC6B78" w:rsidP="00056744">
            <w:pPr>
              <w:tabs>
                <w:tab w:val="decimal" w:pos="950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1,770,468</w:t>
            </w:r>
          </w:p>
        </w:tc>
        <w:tc>
          <w:tcPr>
            <w:tcW w:w="270" w:type="dxa"/>
            <w:vAlign w:val="bottom"/>
          </w:tcPr>
          <w:p w14:paraId="6FFC6EC8" w14:textId="77777777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32EE7C" w14:textId="1FED2687" w:rsidR="00FC6B78" w:rsidRPr="00046328" w:rsidRDefault="00FC6B78" w:rsidP="00FC6B78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1,732,681</w:t>
            </w:r>
          </w:p>
        </w:tc>
        <w:tc>
          <w:tcPr>
            <w:tcW w:w="270" w:type="dxa"/>
            <w:vAlign w:val="bottom"/>
          </w:tcPr>
          <w:p w14:paraId="36F3E064" w14:textId="77777777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F431E5" w14:textId="5FB2B88E" w:rsidR="00FC6B78" w:rsidRPr="00046328" w:rsidRDefault="00FC6B78" w:rsidP="00056744">
            <w:pPr>
              <w:tabs>
                <w:tab w:val="decimal" w:pos="86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715,274</w:t>
            </w:r>
          </w:p>
        </w:tc>
        <w:tc>
          <w:tcPr>
            <w:tcW w:w="270" w:type="dxa"/>
            <w:vAlign w:val="bottom"/>
          </w:tcPr>
          <w:p w14:paraId="672B08AA" w14:textId="77777777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8F83FDD" w14:textId="54A982E7" w:rsidR="00FC6B78" w:rsidRPr="00046328" w:rsidRDefault="00FC6B78" w:rsidP="00046328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686,077</w:t>
            </w:r>
          </w:p>
        </w:tc>
        <w:tc>
          <w:tcPr>
            <w:tcW w:w="270" w:type="dxa"/>
            <w:vAlign w:val="bottom"/>
          </w:tcPr>
          <w:p w14:paraId="66B706E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8FE0D9" w14:textId="7B6D4F46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4,031,814</w:t>
            </w:r>
          </w:p>
        </w:tc>
        <w:tc>
          <w:tcPr>
            <w:tcW w:w="270" w:type="dxa"/>
            <w:vAlign w:val="bottom"/>
          </w:tcPr>
          <w:p w14:paraId="28B1A905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ADE388" w14:textId="6349D594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3,875,625</w:t>
            </w:r>
          </w:p>
        </w:tc>
      </w:tr>
      <w:tr w:rsidR="00FC6B78" w:rsidRPr="00046328" w14:paraId="02D08470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7D39CA5B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(ขาดทุน) 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D150B7B" w14:textId="72FE7BE5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270,777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66426E" w14:textId="77777777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D0F3A25" w14:textId="4C7FC96E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195,289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368286" w14:textId="77777777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23A036E" w14:textId="6BF6FC5C" w:rsidR="00FC6B78" w:rsidRPr="00046328" w:rsidRDefault="00FC6B78" w:rsidP="00056744">
            <w:pPr>
              <w:tabs>
                <w:tab w:val="decimal" w:pos="950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373,279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A26802" w14:textId="77777777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F7CCE6C" w14:textId="5B0ABC36" w:rsidR="00FC6B78" w:rsidRPr="00046328" w:rsidRDefault="00FC6B78" w:rsidP="00FC6B78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235,388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207D9D4" w14:textId="77777777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23C76A0" w14:textId="2467255C" w:rsidR="00FC6B78" w:rsidRPr="00046328" w:rsidRDefault="00FC6B78" w:rsidP="00056744">
            <w:pPr>
              <w:tabs>
                <w:tab w:val="decimal" w:pos="86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49,800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9FC573" w14:textId="77777777" w:rsidR="00FC6B78" w:rsidRPr="00046328" w:rsidRDefault="00FC6B78" w:rsidP="00FC6B7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506680DA" w14:textId="21E13FA3" w:rsidR="00FC6B78" w:rsidRPr="00046328" w:rsidRDefault="00FC6B78" w:rsidP="00046328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(16,723)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6A0E4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AB18C0A" w14:textId="362AE2D0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693,856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56067E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743E5B7" w14:textId="0C8B2F33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413,954</w:t>
            </w:r>
          </w:p>
        </w:tc>
      </w:tr>
      <w:tr w:rsidR="00FC6B78" w:rsidRPr="00046328" w14:paraId="68935F9D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14755FFB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5EFE8DD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C55E79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1C608E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510BB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13B5E5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9F414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197ABBE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A44A0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3B7C1C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910E90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36E8880C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B8173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E5E7CAE" w14:textId="69596EA5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(358,786)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E1FCCB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DABF2EE" w14:textId="228FF622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(436,414)</w:t>
            </w:r>
          </w:p>
        </w:tc>
      </w:tr>
      <w:tr w:rsidR="00FC6B78" w:rsidRPr="00046328" w14:paraId="62B71681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78C7EAFD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88EEDC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E44237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710521B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82ACE8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D418FB2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7326F4F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4E52D1F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00EF2E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9E4874A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F26D19D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2F444290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8BA4F9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E8B9C42" w14:textId="3D7E3B84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344,569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F6725B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58DF9DA" w14:textId="0BC74C0B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153,650</w:t>
            </w:r>
          </w:p>
        </w:tc>
      </w:tr>
      <w:tr w:rsidR="00FC6B78" w:rsidRPr="00046328" w14:paraId="3A748E52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24E74BE0" w14:textId="7A40F8F1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5856914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0F9CB9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DFC0F7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EA332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B940BA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F4E61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2B642E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AF2D8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1724E56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341F3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3F9E895A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080BA6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B3C3DD" w14:textId="52FA583B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(4,311)</w:t>
            </w:r>
          </w:p>
        </w:tc>
        <w:tc>
          <w:tcPr>
            <w:tcW w:w="270" w:type="dxa"/>
            <w:vAlign w:val="bottom"/>
          </w:tcPr>
          <w:p w14:paraId="7E6D9F9E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91624A" w14:textId="2713954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(9,123)</w:t>
            </w:r>
          </w:p>
        </w:tc>
      </w:tr>
      <w:tr w:rsidR="00FC6B78" w:rsidRPr="00046328" w14:paraId="5614C4D5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2484A6A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FFAE7E2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79E82F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712607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0AC9C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3EBEBBA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CBF11E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91E3112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64D3FD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C967C02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204A5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45CFED5A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4D16D10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151D0B7" w14:textId="6073F7EB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24,33</w:t>
            </w:r>
            <w:r w:rsidR="00CE2F15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AC09E0D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A7C1A97" w14:textId="3AE4DDD2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24,241</w:t>
            </w:r>
          </w:p>
        </w:tc>
      </w:tr>
      <w:tr w:rsidR="00FC6B78" w:rsidRPr="00046328" w14:paraId="49F53123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5C6EA877" w14:textId="7F0CB544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C41BBDE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D0F6F0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B9E0D0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65EBEE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618DA02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27062AE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C8692E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BDFAF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05189CF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2086E5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31E3B79D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807D34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F4060EC" w14:textId="77202C7F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(175)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D2FE52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0737FA8" w14:textId="285809BC" w:rsidR="00FC6B78" w:rsidRPr="00046328" w:rsidRDefault="00FC6B78" w:rsidP="00144220">
            <w:pPr>
              <w:tabs>
                <w:tab w:val="decimal" w:pos="711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FC6B78" w:rsidRPr="00046328" w14:paraId="2885F381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75CFFF22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14:paraId="477BC0C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A03F4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BA87996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4D2D7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D5C3AA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3C0026F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2A469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E23E9B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88ABE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37B6D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6C6DAACB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3E2E66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86D43F" w14:textId="78A0DDE2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(2,493)</w:t>
            </w:r>
          </w:p>
        </w:tc>
        <w:tc>
          <w:tcPr>
            <w:tcW w:w="270" w:type="dxa"/>
            <w:vAlign w:val="bottom"/>
          </w:tcPr>
          <w:p w14:paraId="018962E3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EA34475" w14:textId="261B13B2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(1,643)</w:t>
            </w:r>
          </w:p>
        </w:tc>
      </w:tr>
      <w:tr w:rsidR="00FC6B78" w:rsidRPr="00046328" w14:paraId="776C7AF1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35DB674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3D15F4F5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633B3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FE3692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45AB2D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5C4A50D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3FCDD6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6C6B805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8E7E7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96959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F58D15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332468F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C98CF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1313E8A" w14:textId="101A8E00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696,99</w:t>
            </w:r>
            <w:r w:rsidR="00193B6E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39391311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D9D5255" w14:textId="6ACE495D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144,665</w:t>
            </w:r>
          </w:p>
        </w:tc>
      </w:tr>
      <w:tr w:rsidR="00FC6B78" w:rsidRPr="00046328" w14:paraId="19E8F5D4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17B55741" w14:textId="7A66C4FA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22E11B1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D8862A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D9FC010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98189A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F4B04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1B4FAA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1CBE54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26C6CD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A59EA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C47A5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096E167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7521F4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86F874" w14:textId="433ED9D6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(73,62</w:t>
            </w:r>
            <w:r w:rsidR="00CE2F15"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8F6582D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A18E9D" w14:textId="0D78178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(2,822)</w:t>
            </w:r>
          </w:p>
        </w:tc>
      </w:tr>
      <w:tr w:rsidR="00FC6B78" w:rsidRPr="00046328" w14:paraId="1EE91C56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192B82D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3547F848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50CAB2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0E346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5FD59B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366A1F6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6018D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A67621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0EB165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B84EA0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AD2F49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AFBD139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996390C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743D2" w14:textId="227CE483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623,369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91AD8D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BC107" w14:textId="42003ED6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141,843</w:t>
            </w:r>
          </w:p>
        </w:tc>
      </w:tr>
      <w:tr w:rsidR="00FC6B78" w:rsidRPr="00046328" w14:paraId="29953143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6FF0CD35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FD4C6A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693030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6A655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BDEA5B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D490A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EBE5093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26059F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B28605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ACC3ED0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89298F7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4B0308AE" w14:textId="77777777" w:rsidR="00FC6B78" w:rsidRPr="00046328" w:rsidRDefault="00FC6B78" w:rsidP="00FC6B7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70E9F4" w14:textId="77777777" w:rsidR="00FC6B78" w:rsidRPr="00046328" w:rsidRDefault="00FC6B78" w:rsidP="00FC6B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CCC2150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26D494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2B5F56D" w14:textId="77777777" w:rsidR="00FC6B78" w:rsidRPr="00046328" w:rsidRDefault="00FC6B78" w:rsidP="00FC6B7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D29E8" w:rsidRPr="00046328" w14:paraId="60C94419" w14:textId="77777777" w:rsidTr="00046328">
        <w:trPr>
          <w:trHeight w:val="288"/>
        </w:trPr>
        <w:tc>
          <w:tcPr>
            <w:tcW w:w="3863" w:type="dxa"/>
          </w:tcPr>
          <w:p w14:paraId="72B4768D" w14:textId="1E70F86A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1034EE7F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9AE2792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930F70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681FCCC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33CBE07F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F703F6E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03E29E5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BD9DBE1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FD52E98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06935A4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</w:tcPr>
          <w:p w14:paraId="6F3BA5CC" w14:textId="77777777" w:rsidR="001D29E8" w:rsidRPr="00046328" w:rsidRDefault="001D29E8" w:rsidP="001D29E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E547F6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AA8EC88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87143D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2206B82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D29E8" w:rsidRPr="00046328" w14:paraId="75C5A5E4" w14:textId="77777777" w:rsidTr="00046328">
        <w:trPr>
          <w:trHeight w:val="288"/>
        </w:trPr>
        <w:tc>
          <w:tcPr>
            <w:tcW w:w="3863" w:type="dxa"/>
          </w:tcPr>
          <w:p w14:paraId="76C46A85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683776D0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2D5E533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2C6B4FC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C1A111F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F0FA97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6E597A5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0F76532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DF1D0E2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0E73DE7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23E970E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</w:tcPr>
          <w:p w14:paraId="2635C4E6" w14:textId="77777777" w:rsidR="001D29E8" w:rsidRPr="00046328" w:rsidRDefault="001D29E8" w:rsidP="001D29E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7CF6E5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C95D21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06A8E9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8AB81A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D29E8" w:rsidRPr="00046328" w14:paraId="61E6A2E0" w14:textId="77777777" w:rsidTr="00046328">
        <w:trPr>
          <w:trHeight w:val="288"/>
        </w:trPr>
        <w:tc>
          <w:tcPr>
            <w:tcW w:w="3863" w:type="dxa"/>
          </w:tcPr>
          <w:p w14:paraId="294E701B" w14:textId="6EF6B8FF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412F7A4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5734634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2592ED4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266511B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5A426DB2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1772D4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141151BE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779A20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04A466F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C7CB9E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</w:tcPr>
          <w:p w14:paraId="27F4F238" w14:textId="77777777" w:rsidR="001D29E8" w:rsidRPr="00046328" w:rsidRDefault="001D29E8" w:rsidP="001D29E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AFD0843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32DBD6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28975B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A434623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D29E8" w:rsidRPr="00046328" w14:paraId="54A3635D" w14:textId="77777777" w:rsidTr="00046328">
        <w:trPr>
          <w:trHeight w:val="288"/>
        </w:trPr>
        <w:tc>
          <w:tcPr>
            <w:tcW w:w="3863" w:type="dxa"/>
          </w:tcPr>
          <w:p w14:paraId="30CDE225" w14:textId="0A23FB36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04632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46328">
              <w:rPr>
                <w:rFonts w:ascii="Angsana New" w:hAnsi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5695FBC" w14:textId="6E23F0C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1,546,072</w:t>
            </w:r>
          </w:p>
        </w:tc>
        <w:tc>
          <w:tcPr>
            <w:tcW w:w="270" w:type="dxa"/>
            <w:vAlign w:val="bottom"/>
          </w:tcPr>
          <w:p w14:paraId="168A9547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D8D806F" w14:textId="65F422E2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1,456,867</w:t>
            </w:r>
          </w:p>
        </w:tc>
        <w:tc>
          <w:tcPr>
            <w:tcW w:w="270" w:type="dxa"/>
            <w:vAlign w:val="bottom"/>
          </w:tcPr>
          <w:p w14:paraId="188512A5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290222" w14:textId="15BF7253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1,770,468</w:t>
            </w:r>
          </w:p>
        </w:tc>
        <w:tc>
          <w:tcPr>
            <w:tcW w:w="270" w:type="dxa"/>
            <w:vAlign w:val="bottom"/>
          </w:tcPr>
          <w:p w14:paraId="7443A30C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1D2F540" w14:textId="28015F01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1,732,681</w:t>
            </w:r>
          </w:p>
        </w:tc>
        <w:tc>
          <w:tcPr>
            <w:tcW w:w="270" w:type="dxa"/>
            <w:vAlign w:val="bottom"/>
          </w:tcPr>
          <w:p w14:paraId="751775AF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00AA7D2" w14:textId="29633ACE" w:rsidR="001D29E8" w:rsidRPr="00046328" w:rsidRDefault="001D29E8" w:rsidP="000567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715,274</w:t>
            </w:r>
          </w:p>
        </w:tc>
        <w:tc>
          <w:tcPr>
            <w:tcW w:w="270" w:type="dxa"/>
            <w:vAlign w:val="bottom"/>
          </w:tcPr>
          <w:p w14:paraId="53D4F6D5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C0E3786" w14:textId="7E18E042" w:rsidR="001D29E8" w:rsidRPr="00046328" w:rsidRDefault="001D29E8" w:rsidP="00046328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686,077</w:t>
            </w:r>
          </w:p>
        </w:tc>
        <w:tc>
          <w:tcPr>
            <w:tcW w:w="270" w:type="dxa"/>
            <w:vAlign w:val="bottom"/>
          </w:tcPr>
          <w:p w14:paraId="3874E9F8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840A436" w14:textId="55D6F975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4,031,814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E892A4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F4E947E" w14:textId="5DEE92DE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3,875,625</w:t>
            </w:r>
          </w:p>
        </w:tc>
      </w:tr>
      <w:tr w:rsidR="001D29E8" w:rsidRPr="00046328" w14:paraId="27EFC6A4" w14:textId="77777777" w:rsidTr="00046328">
        <w:trPr>
          <w:trHeight w:val="288"/>
        </w:trPr>
        <w:tc>
          <w:tcPr>
            <w:tcW w:w="3863" w:type="dxa"/>
          </w:tcPr>
          <w:p w14:paraId="2FC08331" w14:textId="136FDCE6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hAnsi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75B8E9" w14:textId="59FF745A" w:rsidR="001D29E8" w:rsidRPr="00046328" w:rsidRDefault="001D29E8" w:rsidP="001D29E8">
            <w:pPr>
              <w:tabs>
                <w:tab w:val="decimal" w:pos="530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A436868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094C9A" w14:textId="2AE628DB" w:rsidR="001D29E8" w:rsidRPr="00046328" w:rsidRDefault="001D29E8" w:rsidP="001D29E8">
            <w:pPr>
              <w:tabs>
                <w:tab w:val="decimal" w:pos="530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ACC7C39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C66D19" w14:textId="3366EC55" w:rsidR="001D29E8" w:rsidRPr="00046328" w:rsidRDefault="001D29E8" w:rsidP="001D29E8">
            <w:pPr>
              <w:tabs>
                <w:tab w:val="decimal" w:pos="711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454427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873FD4" w14:textId="2A983BF8" w:rsidR="001D29E8" w:rsidRPr="00046328" w:rsidRDefault="001D29E8" w:rsidP="001D29E8">
            <w:pPr>
              <w:tabs>
                <w:tab w:val="decimal" w:pos="711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2A86502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7D206" w14:textId="3E0F041B" w:rsidR="001D29E8" w:rsidRPr="00046328" w:rsidRDefault="001D29E8" w:rsidP="00046328">
            <w:pPr>
              <w:tabs>
                <w:tab w:val="decimal" w:pos="623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580F0E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EA73ECF" w14:textId="3F0D7B14" w:rsidR="001D29E8" w:rsidRPr="00046328" w:rsidRDefault="001D29E8" w:rsidP="00046328">
            <w:pPr>
              <w:tabs>
                <w:tab w:val="decimal" w:pos="621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1218A81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ECB41B8" w14:textId="05087E80" w:rsidR="001D29E8" w:rsidRPr="00046328" w:rsidRDefault="001D29E8" w:rsidP="001D29E8">
            <w:pPr>
              <w:tabs>
                <w:tab w:val="decimal" w:pos="711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4F4ED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1551412" w14:textId="6CF1FE11" w:rsidR="001D29E8" w:rsidRPr="00046328" w:rsidRDefault="001D29E8" w:rsidP="001D29E8">
            <w:pPr>
              <w:tabs>
                <w:tab w:val="decimal" w:pos="711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1D29E8" w:rsidRPr="00046328" w14:paraId="0F0EB6B5" w14:textId="77777777" w:rsidTr="00046328">
        <w:trPr>
          <w:trHeight w:val="288"/>
        </w:trPr>
        <w:tc>
          <w:tcPr>
            <w:tcW w:w="3863" w:type="dxa"/>
          </w:tcPr>
          <w:p w14:paraId="313D73E0" w14:textId="5446D095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331FE" w14:textId="5BD92DC9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1,546,072</w:t>
            </w:r>
          </w:p>
        </w:tc>
        <w:tc>
          <w:tcPr>
            <w:tcW w:w="270" w:type="dxa"/>
            <w:vAlign w:val="bottom"/>
          </w:tcPr>
          <w:p w14:paraId="32F19A0B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F5762" w14:textId="63FAB833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1,456,867</w:t>
            </w:r>
          </w:p>
        </w:tc>
        <w:tc>
          <w:tcPr>
            <w:tcW w:w="270" w:type="dxa"/>
            <w:vAlign w:val="bottom"/>
          </w:tcPr>
          <w:p w14:paraId="56B83E11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1E891" w14:textId="623A548C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1,770,468</w:t>
            </w:r>
          </w:p>
        </w:tc>
        <w:tc>
          <w:tcPr>
            <w:tcW w:w="270" w:type="dxa"/>
            <w:vAlign w:val="bottom"/>
          </w:tcPr>
          <w:p w14:paraId="16B3ED14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AC90C" w14:textId="5812B8B0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1,732,681</w:t>
            </w:r>
          </w:p>
        </w:tc>
        <w:tc>
          <w:tcPr>
            <w:tcW w:w="270" w:type="dxa"/>
            <w:vAlign w:val="bottom"/>
          </w:tcPr>
          <w:p w14:paraId="401F8E5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4E6FE" w14:textId="0F366542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715,274</w:t>
            </w:r>
          </w:p>
        </w:tc>
        <w:tc>
          <w:tcPr>
            <w:tcW w:w="270" w:type="dxa"/>
            <w:vAlign w:val="bottom"/>
          </w:tcPr>
          <w:p w14:paraId="723E5F02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FCD88" w14:textId="402BF106" w:rsidR="001D29E8" w:rsidRPr="00046328" w:rsidRDefault="001D29E8" w:rsidP="00046328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686,077</w:t>
            </w:r>
          </w:p>
        </w:tc>
        <w:tc>
          <w:tcPr>
            <w:tcW w:w="270" w:type="dxa"/>
            <w:vAlign w:val="bottom"/>
          </w:tcPr>
          <w:p w14:paraId="080CB35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9281C" w14:textId="19B4E49D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4,031,814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949EA7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73666" w14:textId="33345BBD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3,875,625</w:t>
            </w:r>
          </w:p>
        </w:tc>
      </w:tr>
      <w:tr w:rsidR="001D29E8" w:rsidRPr="00046328" w14:paraId="4BFB7164" w14:textId="77777777" w:rsidTr="00046328">
        <w:trPr>
          <w:trHeight w:val="288"/>
        </w:trPr>
        <w:tc>
          <w:tcPr>
            <w:tcW w:w="3863" w:type="dxa"/>
            <w:vAlign w:val="bottom"/>
          </w:tcPr>
          <w:p w14:paraId="6407993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28E2575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3FB5BE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12C3BB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FC123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9543C19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925CAE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CFA51A2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1A8633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9B1DE8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D71CC8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0277F3C9" w14:textId="77777777" w:rsidR="001D29E8" w:rsidRPr="00046328" w:rsidRDefault="001D29E8" w:rsidP="001D29E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D0124D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1F5AFB3A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64B618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2AA57EA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D29E8" w:rsidRPr="00046328" w14:paraId="06EDB340" w14:textId="77777777" w:rsidTr="00046328">
        <w:trPr>
          <w:trHeight w:val="288"/>
        </w:trPr>
        <w:tc>
          <w:tcPr>
            <w:tcW w:w="3863" w:type="dxa"/>
            <w:tcBorders>
              <w:bottom w:val="nil"/>
            </w:tcBorders>
            <w:vAlign w:val="bottom"/>
          </w:tcPr>
          <w:p w14:paraId="5B8FA8EF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150D19C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862006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8872B32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90ECA9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D404E2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ECC24C0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AA9AA3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3FB4497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9834BD8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D016208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91A881A" w14:textId="77777777" w:rsidR="001D29E8" w:rsidRPr="00046328" w:rsidRDefault="001D29E8" w:rsidP="001D29E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E413F4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DDE4E8F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789265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09533B6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D29E8" w:rsidRPr="00046328" w14:paraId="2BB27002" w14:textId="77777777" w:rsidTr="00046328">
        <w:trPr>
          <w:trHeight w:val="288"/>
        </w:trPr>
        <w:tc>
          <w:tcPr>
            <w:tcW w:w="3863" w:type="dxa"/>
            <w:tcBorders>
              <w:bottom w:val="nil"/>
            </w:tcBorders>
            <w:vAlign w:val="bottom"/>
          </w:tcPr>
          <w:p w14:paraId="68024177" w14:textId="4D029AE9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2563 / 31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9965A4E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1347A3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6B0283B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F044E7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437FA7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F8501A3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9C8721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F8F0AE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8360812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E0719C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C7323B2" w14:textId="77777777" w:rsidR="001D29E8" w:rsidRPr="00046328" w:rsidRDefault="001D29E8" w:rsidP="001D29E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2D3C15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A66B1FD" w14:textId="010E78BE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7,746,615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C7383E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75C54344" w14:textId="660FF019" w:rsidR="001D29E8" w:rsidRPr="00046328" w:rsidRDefault="00210BD6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7</w:t>
            </w:r>
            <w:r w:rsidR="001D29E8"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381</w:t>
            </w:r>
            <w:r w:rsidR="001D29E8"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054</w:t>
            </w:r>
          </w:p>
        </w:tc>
      </w:tr>
      <w:tr w:rsidR="001D29E8" w:rsidRPr="00046328" w14:paraId="197CAE3A" w14:textId="77777777" w:rsidTr="00046328">
        <w:trPr>
          <w:trHeight w:val="288"/>
        </w:trPr>
        <w:tc>
          <w:tcPr>
            <w:tcW w:w="3863" w:type="dxa"/>
            <w:tcBorders>
              <w:bottom w:val="nil"/>
            </w:tcBorders>
            <w:vAlign w:val="bottom"/>
          </w:tcPr>
          <w:p w14:paraId="777FB5BE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96C42FD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52E59C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3F7BB3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793653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726061E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C55908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5F56139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9F8EF7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13C699C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5AC2AE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8F7110D" w14:textId="77777777" w:rsidR="001D29E8" w:rsidRPr="00046328" w:rsidRDefault="001D29E8" w:rsidP="001D29E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55EDF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09790FE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A2662D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4E36703D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1D29E8" w:rsidRPr="00046328" w14:paraId="2EF4A67A" w14:textId="77777777" w:rsidTr="00046328">
        <w:trPr>
          <w:trHeight w:val="288"/>
        </w:trPr>
        <w:tc>
          <w:tcPr>
            <w:tcW w:w="3863" w:type="dxa"/>
            <w:tcBorders>
              <w:bottom w:val="nil"/>
            </w:tcBorders>
            <w:vAlign w:val="bottom"/>
          </w:tcPr>
          <w:p w14:paraId="5F34B2BF" w14:textId="2CC40521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2563 / 31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04632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3BA34C3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86DB7C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59ED1D3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E48B2F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BC4366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B7251CE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BB93D0D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68072C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DE7E897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D2DF3F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48CB2710" w14:textId="77777777" w:rsidR="001D29E8" w:rsidRPr="00046328" w:rsidRDefault="001D29E8" w:rsidP="001D29E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A66CFA" w14:textId="77777777" w:rsidR="001D29E8" w:rsidRPr="00046328" w:rsidRDefault="001D29E8" w:rsidP="001D29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FAF7654" w14:textId="64A2CF05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1,699,204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5B679B" w14:textId="77777777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2A27F27" w14:textId="07B413C8" w:rsidR="001D29E8" w:rsidRPr="00046328" w:rsidRDefault="001D29E8" w:rsidP="001D29E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1,</w:t>
            </w:r>
            <w:r w:rsidR="00210BD6"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646</w:t>
            </w:r>
            <w:r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,</w:t>
            </w:r>
            <w:r w:rsidR="00210BD6" w:rsidRPr="00046328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935</w:t>
            </w:r>
          </w:p>
        </w:tc>
      </w:tr>
      <w:bookmarkEnd w:id="0"/>
    </w:tbl>
    <w:p w14:paraId="0A5928BA" w14:textId="6302567D" w:rsidR="00BF4BFD" w:rsidRPr="00046328" w:rsidRDefault="00BF4BFD" w:rsidP="009616A8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BF4BFD" w:rsidRPr="00046328" w:rsidSect="001C2B36">
          <w:pgSz w:w="16834" w:h="11909" w:orient="landscape" w:code="9"/>
          <w:pgMar w:top="1152" w:right="691" w:bottom="1152" w:left="1170" w:header="720" w:footer="720" w:gutter="0"/>
          <w:cols w:space="737"/>
          <w:docGrid w:linePitch="299"/>
        </w:sectPr>
      </w:pPr>
    </w:p>
    <w:p w14:paraId="796B6C00" w14:textId="0C5CEE86" w:rsidR="00CD63FD" w:rsidRPr="00046328" w:rsidRDefault="00CD63FD" w:rsidP="009826BC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64372FD8" w14:textId="0F7DBAA7" w:rsidR="000E403B" w:rsidRPr="005224F2" w:rsidRDefault="000E403B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2430"/>
        <w:gridCol w:w="180"/>
        <w:gridCol w:w="2342"/>
      </w:tblGrid>
      <w:tr w:rsidR="007D0C5A" w:rsidRPr="00AF37DB" w14:paraId="713915E1" w14:textId="77777777" w:rsidTr="00CE2F15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6B30DDC7" w14:textId="1E6044D6" w:rsidR="007D0C5A" w:rsidRPr="00AF37DB" w:rsidRDefault="007D0C5A" w:rsidP="00CE2F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4CB91713" w14:textId="77777777" w:rsidR="007D0C5A" w:rsidRPr="00AF37DB" w:rsidRDefault="007D0C5A" w:rsidP="00CE2F15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F37DB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3B71070" w14:textId="77777777" w:rsidR="007D0C5A" w:rsidRPr="00AF37DB" w:rsidRDefault="007D0C5A" w:rsidP="00CE2F15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F37DB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50FE7F0A" w14:textId="77777777" w:rsidR="007D0C5A" w:rsidRPr="00AF37DB" w:rsidRDefault="007D0C5A" w:rsidP="00CE2F15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2" w:type="dxa"/>
            <w:shd w:val="clear" w:color="auto" w:fill="auto"/>
          </w:tcPr>
          <w:p w14:paraId="4E5C8144" w14:textId="77777777" w:rsidR="007D0C5A" w:rsidRPr="00AF37DB" w:rsidRDefault="007D0C5A" w:rsidP="00CE2F15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4DD7F75A" w14:textId="77777777" w:rsidR="007D0C5A" w:rsidRPr="00AF37DB" w:rsidRDefault="007D0C5A" w:rsidP="00CE2F15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F37D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D0C5A" w:rsidRPr="00AF37DB" w14:paraId="4132C709" w14:textId="77777777" w:rsidTr="00CE2F15">
        <w:trPr>
          <w:cantSplit/>
          <w:trHeight w:val="144"/>
        </w:trPr>
        <w:tc>
          <w:tcPr>
            <w:tcW w:w="4230" w:type="dxa"/>
            <w:shd w:val="clear" w:color="auto" w:fill="auto"/>
          </w:tcPr>
          <w:p w14:paraId="36093EF1" w14:textId="6E3D83B5" w:rsidR="007D0C5A" w:rsidRPr="00AF37DB" w:rsidRDefault="007D0C5A" w:rsidP="00CE2F1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3"/>
            <w:shd w:val="clear" w:color="auto" w:fill="auto"/>
          </w:tcPr>
          <w:p w14:paraId="1BC0741A" w14:textId="77777777" w:rsidR="007D0C5A" w:rsidRPr="00AF37DB" w:rsidRDefault="007D0C5A" w:rsidP="00CE2F1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224F2" w:rsidRPr="00AF37DB" w14:paraId="45959A17" w14:textId="77777777" w:rsidTr="00D05DC9">
        <w:trPr>
          <w:cantSplit/>
          <w:trHeight w:val="191"/>
        </w:trPr>
        <w:tc>
          <w:tcPr>
            <w:tcW w:w="4230" w:type="dxa"/>
            <w:vAlign w:val="bottom"/>
          </w:tcPr>
          <w:p w14:paraId="76A3BCE1" w14:textId="5439D20C" w:rsidR="005224F2" w:rsidRPr="00AF37DB" w:rsidRDefault="005224F2" w:rsidP="005224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F3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F3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F3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F3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430" w:type="dxa"/>
          </w:tcPr>
          <w:p w14:paraId="02920E36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37D481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50E03D1E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077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24F2" w:rsidRPr="00AF37DB" w14:paraId="2954CD92" w14:textId="77777777" w:rsidTr="00CE2F15">
        <w:trPr>
          <w:cantSplit/>
          <w:trHeight w:val="191"/>
        </w:trPr>
        <w:tc>
          <w:tcPr>
            <w:tcW w:w="4230" w:type="dxa"/>
          </w:tcPr>
          <w:p w14:paraId="1745374E" w14:textId="493C0388" w:rsidR="005224F2" w:rsidRPr="00AF37DB" w:rsidRDefault="005224F2" w:rsidP="005224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430" w:type="dxa"/>
          </w:tcPr>
          <w:p w14:paraId="556761BC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1D3E30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4EE7AFEC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077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0C5A" w:rsidRPr="00AF37DB" w14:paraId="7E6773DB" w14:textId="77777777" w:rsidTr="00CE2F15">
        <w:trPr>
          <w:cantSplit/>
          <w:trHeight w:val="191"/>
        </w:trPr>
        <w:tc>
          <w:tcPr>
            <w:tcW w:w="4230" w:type="dxa"/>
          </w:tcPr>
          <w:p w14:paraId="540A89F2" w14:textId="77777777" w:rsidR="007D0C5A" w:rsidRPr="00AF37DB" w:rsidRDefault="007D0C5A" w:rsidP="00CE2F15">
            <w:pPr>
              <w:rPr>
                <w:rFonts w:ascii="Angsana New" w:hAnsi="Angsana New"/>
                <w:sz w:val="30"/>
                <w:szCs w:val="30"/>
              </w:rPr>
            </w:pPr>
            <w:r w:rsidRPr="00AF37D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430" w:type="dxa"/>
          </w:tcPr>
          <w:p w14:paraId="335AF569" w14:textId="5FC5598C" w:rsidR="007D0C5A" w:rsidRPr="00AF37DB" w:rsidRDefault="00AE5FEF" w:rsidP="00CE2F15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7D0C5A" w:rsidRPr="00AF37D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3859795" w14:textId="77777777" w:rsidR="007D0C5A" w:rsidRPr="00AF37DB" w:rsidRDefault="007D0C5A" w:rsidP="00CE2F15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7715122E" w14:textId="01F7760D" w:rsidR="007D0C5A" w:rsidRPr="00AF37DB" w:rsidRDefault="00AE5FEF" w:rsidP="00CE2F15">
            <w:pPr>
              <w:pStyle w:val="acctfourfigures"/>
              <w:tabs>
                <w:tab w:val="clear" w:pos="765"/>
                <w:tab w:val="decimal" w:pos="2077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7D0C5A" w:rsidRPr="00AF37D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7D0C5A" w:rsidRPr="00AF37DB" w14:paraId="59E7E308" w14:textId="77777777" w:rsidTr="00CE2F15">
        <w:trPr>
          <w:cantSplit/>
          <w:trHeight w:val="144"/>
        </w:trPr>
        <w:tc>
          <w:tcPr>
            <w:tcW w:w="4230" w:type="dxa"/>
          </w:tcPr>
          <w:p w14:paraId="61D49038" w14:textId="4BCFE023" w:rsidR="007D0C5A" w:rsidRPr="00AF37DB" w:rsidRDefault="007D0C5A" w:rsidP="00CE2F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430" w:type="dxa"/>
          </w:tcPr>
          <w:p w14:paraId="32AD9155" w14:textId="39791316" w:rsidR="007D0C5A" w:rsidRPr="00AF37DB" w:rsidRDefault="00AE5FEF" w:rsidP="00CE2F15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="007D0C5A" w:rsidRPr="00AF37D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7AD2D50" w14:textId="77777777" w:rsidR="007D0C5A" w:rsidRPr="00AF37DB" w:rsidRDefault="007D0C5A" w:rsidP="00CE2F15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59B0422F" w14:textId="22C672EA" w:rsidR="007D0C5A" w:rsidRPr="00AF37DB" w:rsidRDefault="00AE5FEF" w:rsidP="00CE2F15">
            <w:pPr>
              <w:pStyle w:val="acctfourfigures"/>
              <w:tabs>
                <w:tab w:val="clear" w:pos="765"/>
                <w:tab w:val="decimal" w:pos="2077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="007D0C5A" w:rsidRPr="00AF37D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</w:tbl>
    <w:p w14:paraId="43EFF81E" w14:textId="77777777" w:rsidR="007D0C5A" w:rsidRPr="00AF37DB" w:rsidRDefault="007D0C5A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2430"/>
        <w:gridCol w:w="180"/>
        <w:gridCol w:w="2342"/>
      </w:tblGrid>
      <w:tr w:rsidR="00FF565E" w:rsidRPr="00AF37DB" w14:paraId="0258AE35" w14:textId="77777777" w:rsidTr="00475763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7AF2C65C" w14:textId="7574047A" w:rsidR="00FF565E" w:rsidRPr="00AF37DB" w:rsidRDefault="00FF565E" w:rsidP="00074DE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B3CF3" w:rsidRPr="00A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A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806DE" w:rsidRPr="00A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B3CF3" w:rsidRPr="00A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Pr="00A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475763" w:rsidRPr="00AF37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D617CC8" w14:textId="1DE0FAB0" w:rsidR="00FF565E" w:rsidRPr="00AF37DB" w:rsidRDefault="00FF565E" w:rsidP="00074DE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FCFCD7" w14:textId="77777777" w:rsidR="00FF565E" w:rsidRPr="00AF37DB" w:rsidRDefault="00FF565E" w:rsidP="00074DE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2" w:type="dxa"/>
            <w:shd w:val="clear" w:color="auto" w:fill="auto"/>
          </w:tcPr>
          <w:p w14:paraId="44C9874F" w14:textId="48F298E9" w:rsidR="00FF565E" w:rsidRPr="00AF37DB" w:rsidRDefault="00FF565E" w:rsidP="00074DE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F565E" w:rsidRPr="00AF37DB" w14:paraId="741B0834" w14:textId="77777777" w:rsidTr="00475763">
        <w:trPr>
          <w:cantSplit/>
          <w:trHeight w:val="144"/>
        </w:trPr>
        <w:tc>
          <w:tcPr>
            <w:tcW w:w="4230" w:type="dxa"/>
            <w:shd w:val="clear" w:color="auto" w:fill="auto"/>
          </w:tcPr>
          <w:p w14:paraId="1F1FC5D4" w14:textId="77777777" w:rsidR="00FF565E" w:rsidRPr="00AF37DB" w:rsidRDefault="00FF565E" w:rsidP="00074DE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37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952" w:type="dxa"/>
            <w:gridSpan w:val="3"/>
            <w:shd w:val="clear" w:color="auto" w:fill="auto"/>
          </w:tcPr>
          <w:p w14:paraId="20F50DB1" w14:textId="5AFDF5D2" w:rsidR="00FF565E" w:rsidRPr="00AF37DB" w:rsidRDefault="00FF565E" w:rsidP="00074DE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565E" w:rsidRPr="00AF37DB" w14:paraId="11199A7B" w14:textId="77777777" w:rsidTr="00475763">
        <w:trPr>
          <w:cantSplit/>
          <w:trHeight w:val="191"/>
        </w:trPr>
        <w:tc>
          <w:tcPr>
            <w:tcW w:w="4230" w:type="dxa"/>
          </w:tcPr>
          <w:p w14:paraId="4C16A8FA" w14:textId="089D575F" w:rsidR="00FF565E" w:rsidRPr="00AF37DB" w:rsidRDefault="00FF565E" w:rsidP="00FF565E">
            <w:pPr>
              <w:rPr>
                <w:rFonts w:ascii="Angsana New" w:hAnsi="Angsana New"/>
                <w:sz w:val="30"/>
                <w:szCs w:val="30"/>
              </w:rPr>
            </w:pPr>
            <w:r w:rsidRPr="00AF37D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430" w:type="dxa"/>
          </w:tcPr>
          <w:p w14:paraId="1C5D62DA" w14:textId="4B7E73C4" w:rsidR="00FF565E" w:rsidRPr="00AF37DB" w:rsidRDefault="00E36CC8" w:rsidP="00DB3CF3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175</w:t>
            </w:r>
          </w:p>
        </w:tc>
        <w:tc>
          <w:tcPr>
            <w:tcW w:w="180" w:type="dxa"/>
          </w:tcPr>
          <w:p w14:paraId="45A60B7A" w14:textId="77777777" w:rsidR="00FF565E" w:rsidRPr="00AF37DB" w:rsidRDefault="00FF565E" w:rsidP="00DB3CF3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0E132FB3" w14:textId="54480285" w:rsidR="00FF565E" w:rsidRPr="00AF37DB" w:rsidRDefault="00E36CC8" w:rsidP="00DB3CF3">
            <w:pPr>
              <w:pStyle w:val="acctfourfigures"/>
              <w:tabs>
                <w:tab w:val="clear" w:pos="765"/>
                <w:tab w:val="decimal" w:pos="2077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175</w:t>
            </w:r>
          </w:p>
        </w:tc>
      </w:tr>
      <w:tr w:rsidR="00FF565E" w:rsidRPr="00AF37DB" w14:paraId="42A93337" w14:textId="77777777" w:rsidTr="00475763">
        <w:trPr>
          <w:cantSplit/>
          <w:trHeight w:val="144"/>
        </w:trPr>
        <w:tc>
          <w:tcPr>
            <w:tcW w:w="4230" w:type="dxa"/>
          </w:tcPr>
          <w:p w14:paraId="1E4819DB" w14:textId="00D68AB1" w:rsidR="00FF565E" w:rsidRPr="00AF37DB" w:rsidRDefault="00FF565E" w:rsidP="00FF565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430" w:type="dxa"/>
          </w:tcPr>
          <w:p w14:paraId="4F14B0BD" w14:textId="5659A434" w:rsidR="00FF565E" w:rsidRPr="00AF37DB" w:rsidRDefault="00FC52C4" w:rsidP="00DB3CF3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512</w:t>
            </w:r>
          </w:p>
        </w:tc>
        <w:tc>
          <w:tcPr>
            <w:tcW w:w="180" w:type="dxa"/>
          </w:tcPr>
          <w:p w14:paraId="67CD15C1" w14:textId="77777777" w:rsidR="00FF565E" w:rsidRPr="00AF37DB" w:rsidRDefault="00FF565E" w:rsidP="00DB3CF3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41C877D0" w14:textId="08F0FCA2" w:rsidR="00FF565E" w:rsidRPr="00AF37DB" w:rsidRDefault="00FC52C4" w:rsidP="00DB3CF3">
            <w:pPr>
              <w:pStyle w:val="acctfourfigures"/>
              <w:tabs>
                <w:tab w:val="clear" w:pos="765"/>
                <w:tab w:val="decimal" w:pos="2077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512</w:t>
            </w:r>
          </w:p>
        </w:tc>
      </w:tr>
    </w:tbl>
    <w:p w14:paraId="49BFEF87" w14:textId="77777777" w:rsidR="008701D5" w:rsidRPr="00AF37DB" w:rsidRDefault="008701D5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54E170" w14:textId="2505F438" w:rsidR="008701D5" w:rsidRPr="00AF37DB" w:rsidRDefault="008701D5" w:rsidP="00CD63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F37DB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กระแสเงินสดจ่ายทั้งหมดของสัญญาเช่าที่แสดงใน</w:t>
      </w:r>
      <w:r w:rsidR="00225CE7" w:rsidRPr="00AF37DB">
        <w:rPr>
          <w:rFonts w:ascii="Angsana New" w:hAnsi="Angsana New" w:hint="cs"/>
          <w:sz w:val="30"/>
          <w:szCs w:val="30"/>
          <w:cs/>
        </w:rPr>
        <w:t>งบกระแสเงินสดที่แสดงเงินลงทุนตามวิธีส่วนได้เสียและ</w:t>
      </w:r>
      <w:r w:rsidR="009263D6" w:rsidRPr="00AF37DB">
        <w:rPr>
          <w:rFonts w:ascii="Angsana New" w:hAnsi="Angsana New" w:hint="cs"/>
          <w:sz w:val="30"/>
          <w:szCs w:val="30"/>
        </w:rPr>
        <w:br/>
      </w:r>
      <w:r w:rsidR="00225CE7" w:rsidRPr="00AF37DB">
        <w:rPr>
          <w:rFonts w:ascii="Angsana New" w:hAnsi="Angsana New" w:hint="cs"/>
          <w:sz w:val="30"/>
          <w:szCs w:val="30"/>
          <w:cs/>
        </w:rPr>
        <w:t>งบกระแสเงินสดเฉพาะกิจการ</w:t>
      </w:r>
      <w:r w:rsidRPr="00AF37DB">
        <w:rPr>
          <w:rFonts w:ascii="Angsana New" w:hAnsi="Angsana New" w:hint="cs"/>
          <w:sz w:val="30"/>
          <w:szCs w:val="30"/>
          <w:cs/>
        </w:rPr>
        <w:t>สำหรับงวด</w:t>
      </w:r>
      <w:r w:rsidR="00DB3CF3" w:rsidRPr="00AF37DB">
        <w:rPr>
          <w:rFonts w:ascii="Angsana New" w:hAnsi="Angsana New" w:hint="cs"/>
          <w:sz w:val="30"/>
          <w:szCs w:val="30"/>
          <w:cs/>
        </w:rPr>
        <w:t>หก</w:t>
      </w:r>
      <w:r w:rsidRPr="00AF37D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806DE" w:rsidRPr="00AF37DB">
        <w:rPr>
          <w:rFonts w:ascii="Angsana New" w:hAnsi="Angsana New" w:hint="cs"/>
          <w:sz w:val="30"/>
          <w:szCs w:val="30"/>
          <w:lang w:val="en-US"/>
        </w:rPr>
        <w:t>30</w:t>
      </w:r>
      <w:r w:rsidRPr="00AF37DB">
        <w:rPr>
          <w:rFonts w:ascii="Angsana New" w:hAnsi="Angsana New" w:hint="cs"/>
          <w:sz w:val="30"/>
          <w:szCs w:val="30"/>
        </w:rPr>
        <w:t xml:space="preserve"> </w:t>
      </w:r>
      <w:r w:rsidR="00DB3CF3" w:rsidRPr="00AF37DB">
        <w:rPr>
          <w:rFonts w:ascii="Angsana New" w:hAnsi="Angsana New" w:hint="cs"/>
          <w:sz w:val="30"/>
          <w:szCs w:val="30"/>
          <w:cs/>
        </w:rPr>
        <w:t>กันย</w:t>
      </w:r>
      <w:r w:rsidRPr="00AF37DB">
        <w:rPr>
          <w:rFonts w:ascii="Angsana New" w:hAnsi="Angsana New" w:hint="cs"/>
          <w:sz w:val="30"/>
          <w:szCs w:val="30"/>
          <w:cs/>
        </w:rPr>
        <w:t xml:space="preserve">ายน </w:t>
      </w:r>
      <w:r w:rsidR="006806DE" w:rsidRPr="00AF37DB">
        <w:rPr>
          <w:rFonts w:ascii="Angsana New" w:hAnsi="Angsana New" w:hint="cs"/>
          <w:sz w:val="30"/>
          <w:szCs w:val="30"/>
          <w:lang w:val="en-US"/>
        </w:rPr>
        <w:t>2563</w:t>
      </w:r>
      <w:r w:rsidRPr="00AF37DB">
        <w:rPr>
          <w:rFonts w:ascii="Angsana New" w:hAnsi="Angsana New" w:hint="cs"/>
          <w:sz w:val="30"/>
          <w:szCs w:val="30"/>
          <w:cs/>
        </w:rPr>
        <w:t xml:space="preserve"> มีจำนวน</w:t>
      </w:r>
      <w:r w:rsidR="00E36CC8" w:rsidRPr="00AF37DB">
        <w:rPr>
          <w:rFonts w:ascii="Angsana New" w:hAnsi="Angsana New" w:hint="cs"/>
          <w:sz w:val="30"/>
          <w:szCs w:val="30"/>
        </w:rPr>
        <w:t xml:space="preserve"> 3.72</w:t>
      </w:r>
      <w:r w:rsidR="007D00B1" w:rsidRPr="00AF37DB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AF37DB">
        <w:rPr>
          <w:rFonts w:ascii="Angsana New" w:hAnsi="Angsana New" w:hint="cs"/>
          <w:sz w:val="30"/>
          <w:szCs w:val="30"/>
          <w:cs/>
        </w:rPr>
        <w:t>ล้านบาท</w:t>
      </w:r>
    </w:p>
    <w:p w14:paraId="09555C95" w14:textId="77777777" w:rsidR="008701D5" w:rsidRPr="00AF37DB" w:rsidRDefault="008701D5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48FC917" w14:textId="2BD98040" w:rsidR="0016661D" w:rsidRPr="00AF37DB" w:rsidRDefault="0016661D" w:rsidP="00225CE7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F37DB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14:paraId="0DEB6070" w14:textId="33AC123C" w:rsidR="00C34EA1" w:rsidRPr="00AF37DB" w:rsidRDefault="00C34EA1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7C698" w14:textId="6B8F2B34" w:rsidR="00225CE7" w:rsidRPr="00AF37DB" w:rsidRDefault="00225CE7" w:rsidP="00225CE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F37DB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CB52E8" w:rsidRPr="00AF37DB">
        <w:rPr>
          <w:rFonts w:ascii="Angsana New" w:hAnsi="Angsana New" w:hint="cs"/>
          <w:sz w:val="30"/>
          <w:szCs w:val="30"/>
          <w:cs/>
        </w:rPr>
        <w:br/>
      </w:r>
      <w:r w:rsidRPr="00AF37DB">
        <w:rPr>
          <w:rFonts w:ascii="Angsana New" w:hAnsi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อัตราภาษีเงินได้ที่แท้จริงรวมของบริษัทในการดำเนินงานต่อเนื่องเป็นระยะเวลา</w:t>
      </w:r>
      <w:r w:rsidR="00DB3CF3" w:rsidRPr="00AF37DB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DB3CF3" w:rsidRPr="00AF37DB">
        <w:rPr>
          <w:rFonts w:ascii="Angsana New" w:hAnsi="Angsana New" w:hint="cs"/>
          <w:sz w:val="30"/>
          <w:szCs w:val="30"/>
          <w:lang w:val="en-US"/>
        </w:rPr>
        <w:t>30</w:t>
      </w:r>
      <w:r w:rsidR="00DB3CF3" w:rsidRPr="00AF37DB">
        <w:rPr>
          <w:rFonts w:ascii="Angsana New" w:hAnsi="Angsana New" w:hint="cs"/>
          <w:sz w:val="30"/>
          <w:szCs w:val="30"/>
        </w:rPr>
        <w:t xml:space="preserve"> </w:t>
      </w:r>
      <w:r w:rsidR="00DB3CF3" w:rsidRPr="00AF37D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6806DE" w:rsidRPr="00AF37DB">
        <w:rPr>
          <w:rFonts w:ascii="Angsana New" w:hAnsi="Angsana New" w:hint="cs"/>
          <w:sz w:val="30"/>
          <w:szCs w:val="30"/>
          <w:lang w:val="en-US"/>
        </w:rPr>
        <w:t>2563</w:t>
      </w:r>
      <w:r w:rsidRPr="00AF37DB">
        <w:rPr>
          <w:rFonts w:ascii="Angsana New" w:hAnsi="Angsana New" w:hint="cs"/>
          <w:sz w:val="30"/>
          <w:szCs w:val="30"/>
        </w:rPr>
        <w:t xml:space="preserve"> </w:t>
      </w:r>
      <w:r w:rsidRPr="00AF37DB">
        <w:rPr>
          <w:rFonts w:ascii="Angsana New" w:hAnsi="Angsana New" w:hint="cs"/>
          <w:sz w:val="30"/>
          <w:szCs w:val="30"/>
          <w:cs/>
        </w:rPr>
        <w:t>คือ</w:t>
      </w:r>
      <w:r w:rsidRPr="00AF37DB">
        <w:rPr>
          <w:rFonts w:ascii="Angsana New" w:hAnsi="Angsana New" w:hint="cs"/>
          <w:sz w:val="30"/>
          <w:szCs w:val="30"/>
        </w:rPr>
        <w:t xml:space="preserve"> </w:t>
      </w:r>
      <w:r w:rsidRPr="00AF37D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3F2F2E" w:rsidRPr="00AF37DB">
        <w:rPr>
          <w:rFonts w:ascii="Angsana New" w:hAnsi="Angsana New" w:hint="cs"/>
          <w:sz w:val="30"/>
          <w:szCs w:val="30"/>
          <w:lang w:val="en-US"/>
        </w:rPr>
        <w:t>10.56</w:t>
      </w:r>
      <w:r w:rsidRPr="00AF37DB">
        <w:rPr>
          <w:rFonts w:ascii="Angsana New" w:hAnsi="Angsana New" w:hint="cs"/>
          <w:sz w:val="30"/>
          <w:szCs w:val="30"/>
        </w:rPr>
        <w:t xml:space="preserve"> </w:t>
      </w:r>
      <w:r w:rsidRPr="00AF37DB">
        <w:rPr>
          <w:rFonts w:ascii="Angsana New" w:hAnsi="Angsana New" w:hint="cs"/>
          <w:i/>
          <w:iCs/>
          <w:sz w:val="30"/>
          <w:szCs w:val="30"/>
        </w:rPr>
        <w:t>(</w:t>
      </w:r>
      <w:r w:rsidR="006806DE" w:rsidRPr="00AF37DB">
        <w:rPr>
          <w:rFonts w:ascii="Angsana New" w:hAnsi="Angsana New" w:hint="cs"/>
          <w:i/>
          <w:iCs/>
          <w:sz w:val="30"/>
          <w:szCs w:val="30"/>
          <w:lang w:val="en-US"/>
        </w:rPr>
        <w:t>31</w:t>
      </w:r>
      <w:r w:rsidRPr="00AF37D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AF37DB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6806DE" w:rsidRPr="00AF37DB">
        <w:rPr>
          <w:rFonts w:ascii="Angsana New" w:hAnsi="Angsana New" w:hint="cs"/>
          <w:i/>
          <w:iCs/>
          <w:sz w:val="30"/>
          <w:szCs w:val="30"/>
          <w:lang w:val="en-US"/>
        </w:rPr>
        <w:t>2563</w:t>
      </w:r>
      <w:r w:rsidRPr="00AF37D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AF37DB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AF37D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6806DE" w:rsidRPr="00AF37DB">
        <w:rPr>
          <w:rFonts w:ascii="Angsana New" w:hAnsi="Angsana New" w:hint="cs"/>
          <w:i/>
          <w:iCs/>
          <w:sz w:val="30"/>
          <w:szCs w:val="30"/>
          <w:lang w:val="en-US"/>
        </w:rPr>
        <w:t>7</w:t>
      </w:r>
      <w:r w:rsidRPr="00AF37DB">
        <w:rPr>
          <w:rFonts w:ascii="Angsana New" w:hAnsi="Angsana New" w:hint="cs"/>
          <w:i/>
          <w:iCs/>
          <w:sz w:val="30"/>
          <w:szCs w:val="30"/>
        </w:rPr>
        <w:t>.</w:t>
      </w:r>
      <w:r w:rsidR="006806DE" w:rsidRPr="00AF37DB">
        <w:rPr>
          <w:rFonts w:ascii="Angsana New" w:hAnsi="Angsana New" w:hint="cs"/>
          <w:i/>
          <w:iCs/>
          <w:sz w:val="30"/>
          <w:szCs w:val="30"/>
          <w:lang w:val="en-US"/>
        </w:rPr>
        <w:t>34</w:t>
      </w:r>
      <w:r w:rsidRPr="00AF37DB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AF37DB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0238E2">
        <w:rPr>
          <w:rFonts w:ascii="Angsana New" w:hAnsi="Angsana New" w:hint="cs"/>
          <w:sz w:val="30"/>
          <w:szCs w:val="30"/>
          <w:cs/>
        </w:rPr>
        <w:t xml:space="preserve"> </w:t>
      </w:r>
      <w:r w:rsidR="000238E2" w:rsidRPr="00F24DE6">
        <w:rPr>
          <w:rFonts w:ascii="Angsana New" w:hAnsi="Angsana New" w:hint="cs"/>
          <w:sz w:val="30"/>
          <w:szCs w:val="30"/>
          <w:cs/>
        </w:rPr>
        <w:t>โดยเฉพาะเงินปันผลรับ</w:t>
      </w:r>
    </w:p>
    <w:p w14:paraId="5E230431" w14:textId="77777777" w:rsidR="00D64C9A" w:rsidRPr="00AF37DB" w:rsidRDefault="00D64C9A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CFD026" w14:textId="42280E4A" w:rsidR="00E5444F" w:rsidRPr="00AF37DB" w:rsidRDefault="00E5444F" w:rsidP="00225CE7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AF37DB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5C7BA82F" w14:textId="77777777" w:rsidR="006F1473" w:rsidRPr="00AF37DB" w:rsidRDefault="006F1473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F180579" w14:textId="415E9065" w:rsidR="00DB3CF3" w:rsidRPr="00AF37DB" w:rsidRDefault="00DB3CF3" w:rsidP="00DB3CF3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AF37DB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กำไรต่อหุ้นขั้นพื้นฐานสำหรับงวดสามเดือนและหกเดือนสิ้นสุดวันที่ </w:t>
      </w:r>
      <w:r w:rsidR="00801145" w:rsidRPr="00AF37DB">
        <w:rPr>
          <w:rFonts w:ascii="Angsana New" w:eastAsia="Calibri" w:hAnsi="Angsana New" w:hint="cs"/>
          <w:sz w:val="30"/>
          <w:szCs w:val="30"/>
          <w:lang w:val="en-US"/>
        </w:rPr>
        <w:t>30</w:t>
      </w:r>
      <w:r w:rsidRPr="00AF37DB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กันยายน </w:t>
      </w:r>
      <w:r w:rsidRPr="00AF37DB">
        <w:rPr>
          <w:rFonts w:ascii="Angsana New" w:eastAsia="Calibri" w:hAnsi="Angsana New" w:hint="cs"/>
          <w:sz w:val="30"/>
          <w:szCs w:val="30"/>
          <w:lang w:val="en-US"/>
        </w:rPr>
        <w:t>25</w:t>
      </w:r>
      <w:r w:rsidRPr="00AF37DB">
        <w:rPr>
          <w:rFonts w:ascii="Angsana New" w:eastAsia="Calibri" w:hAnsi="Angsana New" w:hint="cs"/>
          <w:sz w:val="30"/>
          <w:szCs w:val="30"/>
          <w:cs/>
          <w:lang w:val="en-US"/>
        </w:rPr>
        <w:t>6</w:t>
      </w:r>
      <w:r w:rsidR="00E009B9" w:rsidRPr="00AF37DB">
        <w:rPr>
          <w:rFonts w:ascii="Angsana New" w:eastAsia="Calibri" w:hAnsi="Angsana New" w:hint="cs"/>
          <w:sz w:val="30"/>
          <w:szCs w:val="30"/>
          <w:lang w:val="en-US"/>
        </w:rPr>
        <w:t>3</w:t>
      </w:r>
      <w:r w:rsidRPr="00AF37DB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AF37DB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และ </w:t>
      </w:r>
      <w:r w:rsidRPr="00AF37DB">
        <w:rPr>
          <w:rFonts w:ascii="Angsana New" w:eastAsia="Calibri" w:hAnsi="Angsana New" w:hint="cs"/>
          <w:sz w:val="30"/>
          <w:szCs w:val="30"/>
          <w:lang w:val="en-US"/>
        </w:rPr>
        <w:t>256</w:t>
      </w:r>
      <w:r w:rsidR="00E009B9" w:rsidRPr="00AF37DB">
        <w:rPr>
          <w:rFonts w:ascii="Angsana New" w:eastAsia="Calibri" w:hAnsi="Angsana New" w:hint="cs"/>
          <w:sz w:val="30"/>
          <w:szCs w:val="30"/>
          <w:lang w:val="en-US"/>
        </w:rPr>
        <w:t>2</w:t>
      </w:r>
      <w:r w:rsidRPr="00AF37DB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AF37DB">
        <w:rPr>
          <w:rFonts w:ascii="Angsana New" w:eastAsia="Calibri" w:hAnsi="Angsana New" w:hint="cs"/>
          <w:sz w:val="30"/>
          <w:szCs w:val="30"/>
          <w:cs/>
          <w:lang w:val="en-US"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0796E860" w14:textId="4BBC23E8" w:rsidR="00AF37DB" w:rsidRDefault="00AF37DB" w:rsidP="00DB3CF3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>
        <w:rPr>
          <w:rFonts w:ascii="Angsana New" w:eastAsia="Calibri" w:hAnsi="Angsana New"/>
          <w:sz w:val="30"/>
          <w:szCs w:val="30"/>
          <w:lang w:val="en-US"/>
        </w:rPr>
        <w:br w:type="page"/>
      </w: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DB3CF3" w:rsidRPr="00046328" w14:paraId="3AA942AD" w14:textId="77777777" w:rsidTr="008F17E8">
        <w:tc>
          <w:tcPr>
            <w:tcW w:w="4140" w:type="dxa"/>
          </w:tcPr>
          <w:p w14:paraId="435D5044" w14:textId="77777777" w:rsidR="00DB3CF3" w:rsidRPr="00046328" w:rsidRDefault="00DB3CF3" w:rsidP="00DB3CF3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20" w:type="dxa"/>
            <w:gridSpan w:val="3"/>
          </w:tcPr>
          <w:p w14:paraId="6DDD0CAE" w14:textId="77777777" w:rsidR="00DB3CF3" w:rsidRPr="00046328" w:rsidRDefault="00DB3CF3" w:rsidP="00DB3CF3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43C5018" w14:textId="77777777" w:rsidR="00DB3CF3" w:rsidRPr="00046328" w:rsidRDefault="00DB3CF3" w:rsidP="00DB3CF3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28D97D51" w14:textId="77777777" w:rsidR="00DB3CF3" w:rsidRPr="00046328" w:rsidRDefault="00DB3CF3" w:rsidP="00DB3CF3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DB3CF3" w:rsidRPr="00046328" w14:paraId="03C64D46" w14:textId="77777777" w:rsidTr="008F17E8">
        <w:tc>
          <w:tcPr>
            <w:tcW w:w="4140" w:type="dxa"/>
          </w:tcPr>
          <w:p w14:paraId="0A6FADCF" w14:textId="77777777" w:rsidR="00DB3CF3" w:rsidRPr="00046328" w:rsidRDefault="00DB3CF3" w:rsidP="00DB3CF3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796B9232" w14:textId="77777777" w:rsidR="00DB3CF3" w:rsidRPr="00046328" w:rsidRDefault="00DB3CF3" w:rsidP="00DB3CF3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2ED48A9E" w14:textId="77777777" w:rsidR="00DB3CF3" w:rsidRPr="00046328" w:rsidRDefault="00DB3CF3" w:rsidP="00DB3CF3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2AD68C04" w14:textId="77777777" w:rsidR="00DB3CF3" w:rsidRPr="00046328" w:rsidRDefault="00DB3CF3" w:rsidP="00DB3CF3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B3CF3" w:rsidRPr="00046328" w14:paraId="10520377" w14:textId="77777777" w:rsidTr="008F17E8">
        <w:tc>
          <w:tcPr>
            <w:tcW w:w="4140" w:type="dxa"/>
          </w:tcPr>
          <w:p w14:paraId="698F2568" w14:textId="77777777" w:rsidR="00DB3CF3" w:rsidRPr="00046328" w:rsidRDefault="00DB3CF3" w:rsidP="00DB3CF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 xml:space="preserve">สำหรับงวดสามเดือนสิ้นสุดวันที่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 w:eastAsia="ja-JP"/>
              </w:rPr>
              <w:t>30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 xml:space="preserve"> กันยายน</w:t>
            </w:r>
          </w:p>
        </w:tc>
        <w:tc>
          <w:tcPr>
            <w:tcW w:w="1170" w:type="dxa"/>
          </w:tcPr>
          <w:p w14:paraId="339B02B7" w14:textId="7B559BA3" w:rsidR="00DB3CF3" w:rsidRPr="00046328" w:rsidRDefault="00DB3CF3" w:rsidP="00DB3CF3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CC3EA97" w14:textId="77777777" w:rsidR="00DB3CF3" w:rsidRPr="00046328" w:rsidRDefault="00DB3CF3" w:rsidP="00DB3CF3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0B80F7" w14:textId="35B13960" w:rsidR="00DB3CF3" w:rsidRPr="00046328" w:rsidRDefault="00DB3CF3" w:rsidP="00DB3CF3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B5F62F7" w14:textId="77777777" w:rsidR="00DB3CF3" w:rsidRPr="00046328" w:rsidRDefault="00DB3CF3" w:rsidP="00DB3CF3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5647267" w14:textId="01169A5C" w:rsidR="00DB3CF3" w:rsidRPr="00046328" w:rsidRDefault="00DB3CF3" w:rsidP="00DB3CF3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198596A3" w14:textId="77777777" w:rsidR="00DB3CF3" w:rsidRPr="00046328" w:rsidRDefault="00DB3CF3" w:rsidP="00DB3CF3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F0AE0D" w14:textId="53CC7209" w:rsidR="00DB3CF3" w:rsidRPr="00046328" w:rsidRDefault="00DB3CF3" w:rsidP="00DB3CF3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DB3CF3" w:rsidRPr="00046328" w14:paraId="3E0B8AD9" w14:textId="77777777" w:rsidTr="008F17E8">
        <w:tc>
          <w:tcPr>
            <w:tcW w:w="4140" w:type="dxa"/>
          </w:tcPr>
          <w:p w14:paraId="355B9E6F" w14:textId="77777777" w:rsidR="00DB3CF3" w:rsidRPr="00046328" w:rsidRDefault="00DB3CF3" w:rsidP="00DB3CF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86" w:type="dxa"/>
            <w:gridSpan w:val="7"/>
          </w:tcPr>
          <w:p w14:paraId="16D9D6A1" w14:textId="77777777" w:rsidR="00DB3CF3" w:rsidRPr="00046328" w:rsidRDefault="00DB3CF3" w:rsidP="00DB3CF3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(พันบาท </w:t>
            </w: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lang w:val="en-US"/>
              </w:rPr>
              <w:t>/</w:t>
            </w: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พันหุ้น)</w:t>
            </w:r>
          </w:p>
        </w:tc>
      </w:tr>
      <w:tr w:rsidR="00DB3CF3" w:rsidRPr="00046328" w14:paraId="47BB611E" w14:textId="77777777" w:rsidTr="008F17E8">
        <w:trPr>
          <w:trHeight w:val="245"/>
        </w:trPr>
        <w:tc>
          <w:tcPr>
            <w:tcW w:w="4140" w:type="dxa"/>
          </w:tcPr>
          <w:p w14:paraId="5BDA6EB0" w14:textId="77777777" w:rsidR="00DB3CF3" w:rsidRPr="00046328" w:rsidRDefault="00DB3CF3" w:rsidP="00DB3CF3">
            <w:pPr>
              <w:tabs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65D53731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B34A29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5C30EE4B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32A68F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1E2CAAB2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9D33F9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53DFB1F8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B3CF3" w:rsidRPr="00046328" w14:paraId="0DB10839" w14:textId="77777777" w:rsidTr="008F17E8">
        <w:tc>
          <w:tcPr>
            <w:tcW w:w="4140" w:type="dxa"/>
          </w:tcPr>
          <w:p w14:paraId="7A89968F" w14:textId="7BB66118" w:rsidR="00DB3CF3" w:rsidRPr="00046328" w:rsidRDefault="00DB3CF3" w:rsidP="00DB3CF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pacing w:val="-8"/>
                <w:sz w:val="30"/>
                <w:szCs w:val="30"/>
                <w:lang w:val="en-US"/>
              </w:rPr>
              <w:t xml:space="preserve">   </w:t>
            </w:r>
            <w:r w:rsidRPr="00046328">
              <w:rPr>
                <w:rFonts w:ascii="Angsana New" w:eastAsia="Calibri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61E3EA" w14:textId="094AD0B3" w:rsidR="00DB3CF3" w:rsidRPr="00046328" w:rsidRDefault="000C096F" w:rsidP="00DB3CF3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525,708</w:t>
            </w:r>
          </w:p>
        </w:tc>
        <w:tc>
          <w:tcPr>
            <w:tcW w:w="270" w:type="dxa"/>
          </w:tcPr>
          <w:p w14:paraId="45713424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EA2265" w14:textId="107398F7" w:rsidR="00DB3CF3" w:rsidRPr="00046328" w:rsidRDefault="00DB3CF3" w:rsidP="00DB3CF3">
            <w:pPr>
              <w:tabs>
                <w:tab w:val="decimal" w:pos="79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141,678</w:t>
            </w:r>
          </w:p>
        </w:tc>
        <w:tc>
          <w:tcPr>
            <w:tcW w:w="270" w:type="dxa"/>
          </w:tcPr>
          <w:p w14:paraId="0B3643F4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D99127" w14:textId="02EE3E9E" w:rsidR="00DB3CF3" w:rsidRPr="00046328" w:rsidRDefault="000E25A4" w:rsidP="00DB3CF3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526,05</w:t>
            </w:r>
            <w:r w:rsidR="00062C77"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2</w:t>
            </w:r>
          </w:p>
        </w:tc>
        <w:tc>
          <w:tcPr>
            <w:tcW w:w="236" w:type="dxa"/>
          </w:tcPr>
          <w:p w14:paraId="24A250C6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0179F9" w14:textId="5614614E" w:rsidR="00DB3CF3" w:rsidRPr="00046328" w:rsidRDefault="00DB3CF3" w:rsidP="00DB3CF3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142,014</w:t>
            </w:r>
          </w:p>
        </w:tc>
      </w:tr>
      <w:tr w:rsidR="00DB3CF3" w:rsidRPr="00046328" w14:paraId="17B06009" w14:textId="77777777" w:rsidTr="008F17E8">
        <w:tc>
          <w:tcPr>
            <w:tcW w:w="4140" w:type="dxa"/>
          </w:tcPr>
          <w:p w14:paraId="5B95201D" w14:textId="66D47FE8" w:rsidR="00DB3CF3" w:rsidRPr="00046328" w:rsidRDefault="00DB3CF3" w:rsidP="00DB3CF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2FDEC3A" w14:textId="30DD7982" w:rsidR="00DB3CF3" w:rsidRPr="00046328" w:rsidRDefault="000E25A4" w:rsidP="00DB3CF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19,800</w:t>
            </w:r>
          </w:p>
        </w:tc>
        <w:tc>
          <w:tcPr>
            <w:tcW w:w="270" w:type="dxa"/>
          </w:tcPr>
          <w:p w14:paraId="625C31ED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F44E89" w14:textId="06208340" w:rsidR="00DB3CF3" w:rsidRPr="00046328" w:rsidRDefault="00DB3CF3" w:rsidP="00DB3CF3">
            <w:pPr>
              <w:tabs>
                <w:tab w:val="decimal" w:pos="79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19,800</w:t>
            </w:r>
          </w:p>
        </w:tc>
        <w:tc>
          <w:tcPr>
            <w:tcW w:w="270" w:type="dxa"/>
          </w:tcPr>
          <w:p w14:paraId="08758470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6665AD" w14:textId="7B02E399" w:rsidR="00DB3CF3" w:rsidRPr="00046328" w:rsidRDefault="000E25A4" w:rsidP="00DB3CF3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19,800</w:t>
            </w:r>
          </w:p>
        </w:tc>
        <w:tc>
          <w:tcPr>
            <w:tcW w:w="236" w:type="dxa"/>
          </w:tcPr>
          <w:p w14:paraId="36575F09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E5B728" w14:textId="1B839F0B" w:rsidR="00DB3CF3" w:rsidRPr="00046328" w:rsidRDefault="00DB3CF3" w:rsidP="00DB3CF3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19,800</w:t>
            </w:r>
          </w:p>
        </w:tc>
      </w:tr>
      <w:tr w:rsidR="00DB3CF3" w:rsidRPr="00046328" w14:paraId="2892710E" w14:textId="77777777" w:rsidTr="008F17E8">
        <w:tc>
          <w:tcPr>
            <w:tcW w:w="4140" w:type="dxa"/>
          </w:tcPr>
          <w:p w14:paraId="6460FF53" w14:textId="77777777" w:rsidR="00DB3CF3" w:rsidRPr="00046328" w:rsidRDefault="00DB3CF3" w:rsidP="00DB3CF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กำไรต่อหุ้น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 xml:space="preserve"> (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)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8300CFC" w14:textId="14914B64" w:rsidR="00DB3CF3" w:rsidRPr="00046328" w:rsidRDefault="000C096F" w:rsidP="00DB3CF3">
            <w:pPr>
              <w:spacing w:line="240" w:lineRule="auto"/>
              <w:ind w:right="9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26.55</w:t>
            </w:r>
          </w:p>
        </w:tc>
        <w:tc>
          <w:tcPr>
            <w:tcW w:w="270" w:type="dxa"/>
          </w:tcPr>
          <w:p w14:paraId="666F06B9" w14:textId="77777777" w:rsidR="00DB3CF3" w:rsidRPr="00046328" w:rsidRDefault="00DB3CF3" w:rsidP="00DB3CF3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C61C5B1" w14:textId="4EC90AC0" w:rsidR="00DB3CF3" w:rsidRPr="00046328" w:rsidRDefault="00DB3CF3" w:rsidP="00DB3CF3">
            <w:pPr>
              <w:tabs>
                <w:tab w:val="decimal" w:pos="527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7.16</w:t>
            </w:r>
          </w:p>
        </w:tc>
        <w:tc>
          <w:tcPr>
            <w:tcW w:w="270" w:type="dxa"/>
          </w:tcPr>
          <w:p w14:paraId="5DE9F303" w14:textId="77777777" w:rsidR="00DB3CF3" w:rsidRPr="00046328" w:rsidRDefault="00DB3CF3" w:rsidP="00DB3CF3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31CA084" w14:textId="14766D15" w:rsidR="00DB3CF3" w:rsidRPr="00046328" w:rsidRDefault="000E25A4" w:rsidP="00DB3CF3">
            <w:pPr>
              <w:tabs>
                <w:tab w:val="decimal" w:pos="522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26.57</w:t>
            </w:r>
          </w:p>
        </w:tc>
        <w:tc>
          <w:tcPr>
            <w:tcW w:w="236" w:type="dxa"/>
          </w:tcPr>
          <w:p w14:paraId="2C46CD68" w14:textId="77777777" w:rsidR="00DB3CF3" w:rsidRPr="00046328" w:rsidRDefault="00DB3CF3" w:rsidP="00DB3CF3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342E686" w14:textId="785D1E97" w:rsidR="00DB3CF3" w:rsidRPr="00046328" w:rsidRDefault="00DB3CF3" w:rsidP="00DB3CF3">
            <w:pPr>
              <w:spacing w:line="240" w:lineRule="auto"/>
              <w:ind w:right="8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7.17</w:t>
            </w:r>
          </w:p>
        </w:tc>
      </w:tr>
    </w:tbl>
    <w:p w14:paraId="0715D02E" w14:textId="07477618" w:rsidR="00DB3CF3" w:rsidRPr="00046328" w:rsidRDefault="00DB3CF3" w:rsidP="00DB3CF3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  <w:lang w:val="en-US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DB3CF3" w:rsidRPr="00046328" w14:paraId="78BBCAD8" w14:textId="77777777" w:rsidTr="008F17E8">
        <w:tc>
          <w:tcPr>
            <w:tcW w:w="4140" w:type="dxa"/>
          </w:tcPr>
          <w:p w14:paraId="49E59B47" w14:textId="77777777" w:rsidR="00DB3CF3" w:rsidRPr="00046328" w:rsidRDefault="00DB3CF3" w:rsidP="00DB3CF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 xml:space="preserve">สำหรับงวดหกเดือนสิ้นสุดวันที่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 w:eastAsia="ja-JP"/>
              </w:rPr>
              <w:t>30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 xml:space="preserve"> กันยายน</w:t>
            </w:r>
          </w:p>
        </w:tc>
        <w:tc>
          <w:tcPr>
            <w:tcW w:w="1170" w:type="dxa"/>
          </w:tcPr>
          <w:p w14:paraId="0882C2BF" w14:textId="1F471916" w:rsidR="00DB3CF3" w:rsidRPr="00046328" w:rsidRDefault="00DB3CF3" w:rsidP="00DB3CF3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B75C599" w14:textId="77777777" w:rsidR="00DB3CF3" w:rsidRPr="00046328" w:rsidRDefault="00DB3CF3" w:rsidP="00DB3CF3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2A3881" w14:textId="080F37B8" w:rsidR="00DB3CF3" w:rsidRPr="00046328" w:rsidRDefault="00DB3CF3" w:rsidP="00DB3CF3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EC67000" w14:textId="77777777" w:rsidR="00DB3CF3" w:rsidRPr="00046328" w:rsidRDefault="00DB3CF3" w:rsidP="00DB3CF3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DC3803F" w14:textId="0CBCCC2E" w:rsidR="00DB3CF3" w:rsidRPr="00046328" w:rsidRDefault="00DB3CF3" w:rsidP="00DB3CF3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01BDF55" w14:textId="77777777" w:rsidR="00DB3CF3" w:rsidRPr="00046328" w:rsidRDefault="00DB3CF3" w:rsidP="00DB3CF3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538FAE" w14:textId="6F5B5576" w:rsidR="00DB3CF3" w:rsidRPr="00046328" w:rsidRDefault="00DB3CF3" w:rsidP="00DB3CF3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DB3CF3" w:rsidRPr="00046328" w14:paraId="1A3FFA58" w14:textId="77777777" w:rsidTr="008F17E8">
        <w:tc>
          <w:tcPr>
            <w:tcW w:w="4140" w:type="dxa"/>
          </w:tcPr>
          <w:p w14:paraId="5761A8FE" w14:textId="77777777" w:rsidR="00DB3CF3" w:rsidRPr="00046328" w:rsidRDefault="00DB3CF3" w:rsidP="00DB3CF3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86" w:type="dxa"/>
            <w:gridSpan w:val="7"/>
          </w:tcPr>
          <w:p w14:paraId="589D0119" w14:textId="77777777" w:rsidR="00DB3CF3" w:rsidRPr="00046328" w:rsidRDefault="00DB3CF3" w:rsidP="00DB3CF3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(พันบาท </w:t>
            </w: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lang w:val="en-US"/>
              </w:rPr>
              <w:t>/</w:t>
            </w: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พันหุ้น)</w:t>
            </w:r>
          </w:p>
        </w:tc>
      </w:tr>
      <w:tr w:rsidR="00DB3CF3" w:rsidRPr="00046328" w14:paraId="4B29A8F6" w14:textId="77777777" w:rsidTr="008F17E8">
        <w:trPr>
          <w:trHeight w:val="245"/>
        </w:trPr>
        <w:tc>
          <w:tcPr>
            <w:tcW w:w="4140" w:type="dxa"/>
          </w:tcPr>
          <w:p w14:paraId="2373C8C7" w14:textId="77777777" w:rsidR="00DB3CF3" w:rsidRPr="00046328" w:rsidRDefault="00DB3CF3" w:rsidP="00DB3CF3">
            <w:pPr>
              <w:tabs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2BEA46B9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A7E52C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250FAB24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255BF8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65461567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B0083A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183883EC" w14:textId="77777777" w:rsidR="00DB3CF3" w:rsidRPr="00046328" w:rsidRDefault="00DB3CF3" w:rsidP="00DB3CF3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E25A4" w:rsidRPr="00046328" w14:paraId="7D8A099B" w14:textId="77777777" w:rsidTr="008F17E8">
        <w:tc>
          <w:tcPr>
            <w:tcW w:w="4140" w:type="dxa"/>
          </w:tcPr>
          <w:p w14:paraId="1843B000" w14:textId="0AAE11E8" w:rsidR="000E25A4" w:rsidRPr="00046328" w:rsidRDefault="000E25A4" w:rsidP="000E25A4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pacing w:val="-8"/>
                <w:sz w:val="30"/>
                <w:szCs w:val="30"/>
                <w:lang w:val="en-US"/>
              </w:rPr>
              <w:t xml:space="preserve">   </w:t>
            </w:r>
            <w:r w:rsidRPr="00046328">
              <w:rPr>
                <w:rFonts w:ascii="Angsana New" w:eastAsia="Calibri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C3A02D" w14:textId="793CE7C3" w:rsidR="000E25A4" w:rsidRPr="00046328" w:rsidRDefault="00470B72" w:rsidP="000E25A4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623,369</w:t>
            </w:r>
          </w:p>
        </w:tc>
        <w:tc>
          <w:tcPr>
            <w:tcW w:w="270" w:type="dxa"/>
          </w:tcPr>
          <w:p w14:paraId="26E4D6AF" w14:textId="77777777" w:rsidR="000E25A4" w:rsidRPr="00046328" w:rsidRDefault="000E25A4" w:rsidP="000E25A4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0CC6A0" w14:textId="282F414E" w:rsidR="000E25A4" w:rsidRPr="00046328" w:rsidRDefault="000E25A4" w:rsidP="000E25A4">
            <w:pPr>
              <w:tabs>
                <w:tab w:val="decimal" w:pos="79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141,843</w:t>
            </w:r>
          </w:p>
        </w:tc>
        <w:tc>
          <w:tcPr>
            <w:tcW w:w="270" w:type="dxa"/>
          </w:tcPr>
          <w:p w14:paraId="692CB3CD" w14:textId="77777777" w:rsidR="000E25A4" w:rsidRPr="00046328" w:rsidRDefault="000E25A4" w:rsidP="000E25A4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FAAAD8" w14:textId="5C14658E" w:rsidR="000E25A4" w:rsidRPr="00046328" w:rsidRDefault="000E25A4" w:rsidP="000E25A4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625,886</w:t>
            </w:r>
          </w:p>
        </w:tc>
        <w:tc>
          <w:tcPr>
            <w:tcW w:w="236" w:type="dxa"/>
          </w:tcPr>
          <w:p w14:paraId="1579057A" w14:textId="77777777" w:rsidR="000E25A4" w:rsidRPr="00046328" w:rsidRDefault="000E25A4" w:rsidP="000E25A4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D3C71A" w14:textId="0392C917" w:rsidR="000E25A4" w:rsidRPr="00046328" w:rsidRDefault="000E25A4" w:rsidP="000E25A4">
            <w:pPr>
              <w:tabs>
                <w:tab w:val="decimal" w:pos="82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143,666</w:t>
            </w:r>
          </w:p>
        </w:tc>
      </w:tr>
      <w:tr w:rsidR="000E25A4" w:rsidRPr="00046328" w14:paraId="501F98DB" w14:textId="77777777" w:rsidTr="008F17E8">
        <w:tc>
          <w:tcPr>
            <w:tcW w:w="4140" w:type="dxa"/>
          </w:tcPr>
          <w:p w14:paraId="339F855B" w14:textId="5D9CE39A" w:rsidR="000E25A4" w:rsidRPr="00046328" w:rsidRDefault="000E25A4" w:rsidP="000E25A4">
            <w:pPr>
              <w:tabs>
                <w:tab w:val="left" w:pos="189"/>
                <w:tab w:val="left" w:pos="432"/>
                <w:tab w:val="right" w:pos="392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ab/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9CBCC41" w14:textId="0F8A9207" w:rsidR="000E25A4" w:rsidRPr="00046328" w:rsidRDefault="000E25A4" w:rsidP="000E25A4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19,800</w:t>
            </w:r>
          </w:p>
        </w:tc>
        <w:tc>
          <w:tcPr>
            <w:tcW w:w="270" w:type="dxa"/>
          </w:tcPr>
          <w:p w14:paraId="6A678512" w14:textId="77777777" w:rsidR="000E25A4" w:rsidRPr="00046328" w:rsidRDefault="000E25A4" w:rsidP="000E25A4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68EADE" w14:textId="0468D3DB" w:rsidR="000E25A4" w:rsidRPr="00046328" w:rsidRDefault="000E25A4" w:rsidP="000E25A4">
            <w:pPr>
              <w:tabs>
                <w:tab w:val="decimal" w:pos="79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19,800</w:t>
            </w:r>
          </w:p>
        </w:tc>
        <w:tc>
          <w:tcPr>
            <w:tcW w:w="270" w:type="dxa"/>
          </w:tcPr>
          <w:p w14:paraId="74070CA1" w14:textId="77777777" w:rsidR="000E25A4" w:rsidRPr="00046328" w:rsidRDefault="000E25A4" w:rsidP="000E25A4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7C6F5A" w14:textId="696BB09A" w:rsidR="000E25A4" w:rsidRPr="00046328" w:rsidRDefault="000E25A4" w:rsidP="000E25A4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19,800</w:t>
            </w:r>
          </w:p>
        </w:tc>
        <w:tc>
          <w:tcPr>
            <w:tcW w:w="236" w:type="dxa"/>
          </w:tcPr>
          <w:p w14:paraId="39C8BB11" w14:textId="77777777" w:rsidR="000E25A4" w:rsidRPr="00046328" w:rsidRDefault="000E25A4" w:rsidP="000E25A4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BD602D" w14:textId="7A637115" w:rsidR="000E25A4" w:rsidRPr="00046328" w:rsidRDefault="000E25A4" w:rsidP="000E25A4">
            <w:pPr>
              <w:tabs>
                <w:tab w:val="decimal" w:pos="82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19,800</w:t>
            </w:r>
          </w:p>
        </w:tc>
      </w:tr>
      <w:tr w:rsidR="000E25A4" w:rsidRPr="00046328" w14:paraId="0D40C365" w14:textId="77777777" w:rsidTr="008F17E8">
        <w:tc>
          <w:tcPr>
            <w:tcW w:w="4140" w:type="dxa"/>
          </w:tcPr>
          <w:p w14:paraId="6737E2B9" w14:textId="77777777" w:rsidR="000E25A4" w:rsidRPr="00046328" w:rsidRDefault="000E25A4" w:rsidP="000E25A4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กำไรต่อหุ้น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 xml:space="preserve"> (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/>
              </w:rPr>
              <w:t>)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601B2E3" w14:textId="400A2720" w:rsidR="000E25A4" w:rsidRPr="00046328" w:rsidRDefault="00470B72" w:rsidP="000E25A4">
            <w:pPr>
              <w:spacing w:line="240" w:lineRule="auto"/>
              <w:ind w:right="9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31.48</w:t>
            </w:r>
          </w:p>
        </w:tc>
        <w:tc>
          <w:tcPr>
            <w:tcW w:w="270" w:type="dxa"/>
          </w:tcPr>
          <w:p w14:paraId="6A38ACF1" w14:textId="77777777" w:rsidR="000E25A4" w:rsidRPr="00046328" w:rsidRDefault="000E25A4" w:rsidP="000E25A4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B4F8AC5" w14:textId="0131008D" w:rsidR="000E25A4" w:rsidRPr="00046328" w:rsidRDefault="000E25A4" w:rsidP="000E25A4">
            <w:pPr>
              <w:tabs>
                <w:tab w:val="decimal" w:pos="527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7.16</w:t>
            </w:r>
          </w:p>
        </w:tc>
        <w:tc>
          <w:tcPr>
            <w:tcW w:w="270" w:type="dxa"/>
          </w:tcPr>
          <w:p w14:paraId="558B6CA6" w14:textId="77777777" w:rsidR="000E25A4" w:rsidRPr="00046328" w:rsidRDefault="000E25A4" w:rsidP="000E25A4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0D40846" w14:textId="159D780F" w:rsidR="000E25A4" w:rsidRPr="00046328" w:rsidRDefault="008C6DF8" w:rsidP="000E25A4">
            <w:pPr>
              <w:tabs>
                <w:tab w:val="decimal" w:pos="522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31.61</w:t>
            </w:r>
          </w:p>
        </w:tc>
        <w:tc>
          <w:tcPr>
            <w:tcW w:w="236" w:type="dxa"/>
          </w:tcPr>
          <w:p w14:paraId="414E5BD1" w14:textId="77777777" w:rsidR="000E25A4" w:rsidRPr="00046328" w:rsidRDefault="000E25A4" w:rsidP="000E25A4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6253A76" w14:textId="23824FBC" w:rsidR="000E25A4" w:rsidRPr="00046328" w:rsidRDefault="000E25A4" w:rsidP="000E25A4">
            <w:pPr>
              <w:spacing w:line="240" w:lineRule="auto"/>
              <w:ind w:right="38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lang w:val="en-US" w:eastAsia="ja-JP"/>
              </w:rPr>
              <w:t>7.26</w:t>
            </w:r>
          </w:p>
        </w:tc>
      </w:tr>
    </w:tbl>
    <w:p w14:paraId="4F4AFC00" w14:textId="77777777" w:rsidR="001A6A37" w:rsidRPr="00AF37DB" w:rsidRDefault="001A6A37" w:rsidP="00AF37D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1670ED" w14:textId="4D6006A7" w:rsidR="00772D30" w:rsidRPr="00046328" w:rsidRDefault="00772D30" w:rsidP="00772D30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336FED18" w14:textId="77777777" w:rsidR="00DD36C2" w:rsidRPr="00AF37DB" w:rsidRDefault="00DD36C2" w:rsidP="00AF37D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E77155" w14:textId="4797CA24" w:rsidR="00DD36C2" w:rsidRPr="00046328" w:rsidRDefault="00DD36C2" w:rsidP="00DD36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6328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ABE4417" w14:textId="77777777" w:rsidR="00DD36C2" w:rsidRPr="00AF37DB" w:rsidRDefault="00DD36C2" w:rsidP="00AF37D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530"/>
        <w:gridCol w:w="1530"/>
        <w:gridCol w:w="236"/>
        <w:gridCol w:w="1312"/>
      </w:tblGrid>
      <w:tr w:rsidR="00DD36C2" w:rsidRPr="00AF37DB" w14:paraId="235A28D4" w14:textId="77777777" w:rsidTr="00DD36C2">
        <w:trPr>
          <w:tblHeader/>
        </w:trPr>
        <w:tc>
          <w:tcPr>
            <w:tcW w:w="2880" w:type="dxa"/>
            <w:vAlign w:val="bottom"/>
          </w:tcPr>
          <w:p w14:paraId="5046FDB9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E80741A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30F2F7BE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7416F5E2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2FE3D258" w14:textId="59995E6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 w:rsidR="003943CD" w:rsidRPr="00AF37DB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52093B88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473DA7C6" w14:textId="77777777" w:rsidR="00DD36C2" w:rsidRPr="00AF37DB" w:rsidDel="00D43E7A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D36C2" w:rsidRPr="00AF37DB" w14:paraId="70655EB7" w14:textId="77777777" w:rsidTr="00DD36C2">
        <w:trPr>
          <w:tblHeader/>
        </w:trPr>
        <w:tc>
          <w:tcPr>
            <w:tcW w:w="2880" w:type="dxa"/>
          </w:tcPr>
          <w:p w14:paraId="54DD14F2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0797024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CFE1F5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B1C356A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43A134E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43034B1D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36C2" w:rsidRPr="00AF37DB" w14:paraId="3D0702B4" w14:textId="77777777" w:rsidTr="00DD36C2">
        <w:tc>
          <w:tcPr>
            <w:tcW w:w="2880" w:type="dxa"/>
          </w:tcPr>
          <w:p w14:paraId="7BEF81BF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800" w:type="dxa"/>
          </w:tcPr>
          <w:p w14:paraId="2E51728D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A44FF0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9B4CF5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E41145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4B775BBB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36C2" w:rsidRPr="00AF37DB" w14:paraId="0B5C755D" w14:textId="77777777" w:rsidTr="00DD36C2">
        <w:tc>
          <w:tcPr>
            <w:tcW w:w="2880" w:type="dxa"/>
          </w:tcPr>
          <w:p w14:paraId="50FF9133" w14:textId="25F3312B" w:rsidR="00DD36C2" w:rsidRPr="00AF37DB" w:rsidRDefault="00BE4F2A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77723B40" w14:textId="1F248407" w:rsidR="00DD36C2" w:rsidRPr="00AF37DB" w:rsidRDefault="00A30594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 xml:space="preserve">23 </w:t>
            </w: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7457EB66" w14:textId="46D24176" w:rsidR="00DD36C2" w:rsidRPr="00AF37DB" w:rsidRDefault="00554E03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EEB0A6" w14:textId="72DF5A55" w:rsidR="00DD36C2" w:rsidRPr="00AF37DB" w:rsidRDefault="00B53A52" w:rsidP="00AD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15.70</w:t>
            </w:r>
          </w:p>
        </w:tc>
        <w:tc>
          <w:tcPr>
            <w:tcW w:w="236" w:type="dxa"/>
          </w:tcPr>
          <w:p w14:paraId="3EFBAF3D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87E9665" w14:textId="7A6F8A23" w:rsidR="00DD36C2" w:rsidRPr="00AF37DB" w:rsidRDefault="00B53A52" w:rsidP="00352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8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ja-JP"/>
              </w:rPr>
            </w:pPr>
            <w:r w:rsidRPr="00AF37D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lang w:val="en-US" w:eastAsia="ja-JP"/>
              </w:rPr>
              <w:t>310.86</w:t>
            </w:r>
          </w:p>
        </w:tc>
      </w:tr>
      <w:tr w:rsidR="00DD36C2" w:rsidRPr="00AF37DB" w14:paraId="231C96DF" w14:textId="77777777" w:rsidTr="00DD36C2">
        <w:tc>
          <w:tcPr>
            <w:tcW w:w="2880" w:type="dxa"/>
          </w:tcPr>
          <w:p w14:paraId="750F2E00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2649F33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3C4244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7C70345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D53C5F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4779B4DF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36C2" w:rsidRPr="00AF37DB" w14:paraId="0BB32FBF" w14:textId="77777777" w:rsidTr="00DD36C2">
        <w:tc>
          <w:tcPr>
            <w:tcW w:w="2880" w:type="dxa"/>
          </w:tcPr>
          <w:p w14:paraId="1AD4A3E8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800" w:type="dxa"/>
          </w:tcPr>
          <w:p w14:paraId="6AA0CC47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C9A732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1FF61E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31A548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709E8076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36C2" w:rsidRPr="00AF37DB" w14:paraId="36F85AEE" w14:textId="77777777" w:rsidTr="00DD36C2">
        <w:tc>
          <w:tcPr>
            <w:tcW w:w="2880" w:type="dxa"/>
          </w:tcPr>
          <w:p w14:paraId="743B760B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282C8506" w14:textId="00523C8D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 xml:space="preserve">25 </w:t>
            </w: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4EF808ED" w14:textId="1D0F47E5" w:rsidR="00DD36C2" w:rsidRPr="00AF37DB" w:rsidRDefault="00DD36C2" w:rsidP="00DD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AF37D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C7B4C75" w14:textId="3A205168" w:rsidR="00DD36C2" w:rsidRPr="00AF37DB" w:rsidRDefault="00DD36C2" w:rsidP="00352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</w:t>
            </w:r>
            <w:r w:rsidRPr="00AF37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.</w:t>
            </w:r>
            <w:r w:rsidRPr="00AF37D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4130EE9C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</w:tcPr>
          <w:p w14:paraId="0D3EA2CD" w14:textId="70FE9B3A" w:rsidR="00DD36C2" w:rsidRPr="00AF37DB" w:rsidRDefault="00DD36C2" w:rsidP="00352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8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ja-JP"/>
              </w:rPr>
            </w:pPr>
            <w:r w:rsidRPr="00AF37D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lang w:val="en-US" w:eastAsia="ja-JP"/>
              </w:rPr>
              <w:t>90.10</w:t>
            </w:r>
          </w:p>
        </w:tc>
      </w:tr>
    </w:tbl>
    <w:p w14:paraId="5FC6E2C3" w14:textId="30377633" w:rsidR="00DD36C2" w:rsidRPr="00046328" w:rsidRDefault="00DD36C2" w:rsidP="00E5444F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DD36C2" w:rsidRPr="00046328" w:rsidSect="001C2B36">
          <w:headerReference w:type="default" r:id="rId14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49BC465F" w14:textId="71CC9E09" w:rsidR="00E5444F" w:rsidRPr="00046328" w:rsidRDefault="00E5444F" w:rsidP="00502F6D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F6C7A37" w14:textId="77777777" w:rsidR="00471CCE" w:rsidRPr="00B42C43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BE12C8" w14:textId="5C76A9D4" w:rsidR="00E5444F" w:rsidRPr="00B42C43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B42C4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B42C43">
        <w:rPr>
          <w:rFonts w:ascii="Angsana New" w:hAnsi="Angsana New" w:hint="cs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B42C43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09864E" w14:textId="01367B1C" w:rsidR="00502F6D" w:rsidRPr="00B42C43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42C43">
        <w:rPr>
          <w:rFonts w:ascii="Angsana New" w:hAnsi="Angsana New" w:hint="cs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A2E1B55" w14:textId="25DB54DC" w:rsidR="001A6A37" w:rsidRPr="00B42C43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73"/>
        <w:gridCol w:w="1437"/>
        <w:gridCol w:w="236"/>
        <w:gridCol w:w="1384"/>
        <w:gridCol w:w="236"/>
        <w:gridCol w:w="1474"/>
        <w:gridCol w:w="236"/>
        <w:gridCol w:w="34"/>
        <w:gridCol w:w="1257"/>
        <w:gridCol w:w="236"/>
        <w:gridCol w:w="1294"/>
        <w:gridCol w:w="236"/>
        <w:gridCol w:w="1294"/>
        <w:gridCol w:w="270"/>
        <w:gridCol w:w="1263"/>
      </w:tblGrid>
      <w:tr w:rsidR="008B3712" w:rsidRPr="00046328" w14:paraId="43B8D373" w14:textId="77777777" w:rsidTr="00612DD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CCFC036" w14:textId="77777777" w:rsidR="001A6A37" w:rsidRPr="00046328" w:rsidRDefault="001A6A37" w:rsidP="00D2305A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3" w:type="dxa"/>
            <w:vAlign w:val="bottom"/>
          </w:tcPr>
          <w:p w14:paraId="790DD1D2" w14:textId="77777777" w:rsidR="001A6A37" w:rsidRPr="00046328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887" w:type="dxa"/>
            <w:gridSpan w:val="14"/>
            <w:vAlign w:val="bottom"/>
          </w:tcPr>
          <w:p w14:paraId="22376F62" w14:textId="57F10BFE" w:rsidR="001A6A37" w:rsidRPr="00046328" w:rsidRDefault="001A6A37" w:rsidP="001A6A37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B3712" w:rsidRPr="00046328" w14:paraId="5CF74CBF" w14:textId="77777777" w:rsidTr="00612DD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2494BC3E" w14:textId="77777777" w:rsidR="001A6A37" w:rsidRPr="00046328" w:rsidRDefault="001A6A37" w:rsidP="00D2305A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3" w:type="dxa"/>
            <w:vAlign w:val="bottom"/>
          </w:tcPr>
          <w:p w14:paraId="79066BB7" w14:textId="77777777" w:rsidR="001A6A37" w:rsidRPr="00046328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67" w:type="dxa"/>
            <w:gridSpan w:val="5"/>
            <w:vAlign w:val="bottom"/>
          </w:tcPr>
          <w:p w14:paraId="065F397B" w14:textId="77777777" w:rsidR="001A6A37" w:rsidRPr="00046328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0E2CC9AD" w14:textId="77777777" w:rsidR="001A6A37" w:rsidRPr="00046328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47" w:type="dxa"/>
            <w:gridSpan w:val="7"/>
            <w:vAlign w:val="bottom"/>
          </w:tcPr>
          <w:p w14:paraId="6741A8D8" w14:textId="77777777" w:rsidR="001A6A37" w:rsidRPr="00046328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B3712" w:rsidRPr="00046328" w14:paraId="1265A920" w14:textId="77777777" w:rsidTr="00612DD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64812E8" w14:textId="00E31C46" w:rsidR="00302122" w:rsidRPr="00046328" w:rsidRDefault="00302122" w:rsidP="00D2305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06DE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B3CF3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6806DE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  <w:vAlign w:val="bottom"/>
          </w:tcPr>
          <w:p w14:paraId="660A07C0" w14:textId="7315C761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1BAF61F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0E08C" w14:textId="77777777" w:rsidR="00302122" w:rsidRPr="00046328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7333A2B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B5F42" w14:textId="77777777" w:rsidR="00302122" w:rsidRPr="00046328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D924670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FA4F9E6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6713C3C5" w14:textId="52D82706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806DE"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C4A46E3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88E6900" w14:textId="036B99A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806DE" w:rsidRPr="0004632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A5F0CA1" w14:textId="77777777" w:rsidR="00302122" w:rsidRPr="00046328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B7437FB" w14:textId="2198C5A1" w:rsidR="00302122" w:rsidRPr="00046328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0463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806DE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4947A91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2ED31D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B3712" w:rsidRPr="00046328" w14:paraId="4F529C70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6115DCD5" w14:textId="77777777" w:rsidR="008B3712" w:rsidRPr="00046328" w:rsidRDefault="008B3712" w:rsidP="00D230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391EC320" w14:textId="77777777" w:rsidR="008B3712" w:rsidRPr="00046328" w:rsidRDefault="008B371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87" w:type="dxa"/>
            <w:gridSpan w:val="14"/>
          </w:tcPr>
          <w:p w14:paraId="1EC5B7AA" w14:textId="5F0F047B" w:rsidR="008B3712" w:rsidRPr="00046328" w:rsidRDefault="008B371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B3712" w:rsidRPr="00046328" w14:paraId="572DAFBF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2F486322" w14:textId="77777777" w:rsidR="00302122" w:rsidRPr="00046328" w:rsidRDefault="00302122" w:rsidP="00D230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3" w:type="dxa"/>
          </w:tcPr>
          <w:p w14:paraId="070FDF27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211DCDE8" w14:textId="17448233" w:rsidR="00302122" w:rsidRPr="00046328" w:rsidRDefault="00302122" w:rsidP="00E2096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710956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E7FE9BA" w14:textId="79F2DEDA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367B56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12641F9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BDBBFB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30E173D0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4AE0E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363178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148F07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BFCF7E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7E759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C2FB40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12" w:rsidRPr="00046328" w14:paraId="28A6014A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7543D9E9" w14:textId="77777777" w:rsidR="00302122" w:rsidRPr="00046328" w:rsidRDefault="00302122" w:rsidP="00B21ACC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3" w:type="dxa"/>
          </w:tcPr>
          <w:p w14:paraId="470BBB80" w14:textId="77777777" w:rsidR="00302122" w:rsidRPr="00046328" w:rsidRDefault="00302122" w:rsidP="00B21A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62139BB1" w14:textId="77777777" w:rsidR="00302122" w:rsidRPr="00046328" w:rsidRDefault="00302122" w:rsidP="008B371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48CE63" w14:textId="77777777" w:rsidR="00302122" w:rsidRPr="00046328" w:rsidRDefault="00302122" w:rsidP="00B21AC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52273D1" w14:textId="0B8B9B27" w:rsidR="00302122" w:rsidRPr="00046328" w:rsidRDefault="00302122" w:rsidP="008B3712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C2208C" w14:textId="77777777" w:rsidR="00302122" w:rsidRPr="00046328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3676C02" w14:textId="2646F757" w:rsidR="00302122" w:rsidRPr="00046328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A757B3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3BDC591A" w14:textId="453BE82E" w:rsidR="00302122" w:rsidRPr="00046328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303A7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BFE2E6" w14:textId="647A5C83" w:rsidR="00302122" w:rsidRPr="00046328" w:rsidRDefault="00302122" w:rsidP="008B371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708B77" w14:textId="77777777" w:rsidR="00302122" w:rsidRPr="00046328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A31C16" w14:textId="454789B2" w:rsidR="00302122" w:rsidRPr="00046328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95940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61BD40" w14:textId="39EC9CC8" w:rsidR="00302122" w:rsidRPr="00046328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12" w:rsidRPr="00046328" w14:paraId="71BB1E50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30F5D2A9" w14:textId="77777777" w:rsidR="00302122" w:rsidRPr="00046328" w:rsidRDefault="00302122" w:rsidP="00B21ACC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3" w:type="dxa"/>
          </w:tcPr>
          <w:p w14:paraId="619F7642" w14:textId="77777777" w:rsidR="00302122" w:rsidRPr="00046328" w:rsidRDefault="00302122" w:rsidP="00B21A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732401C4" w14:textId="4555CBA8" w:rsidR="00302122" w:rsidRPr="00046328" w:rsidRDefault="00BB2371" w:rsidP="008B371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159,</w:t>
            </w:r>
            <w:r w:rsidR="00F27FE2" w:rsidRPr="00046328">
              <w:rPr>
                <w:rFonts w:ascii="Angsana New" w:hAnsi="Angsana New" w:cs="Angsana New" w:hint="cs"/>
                <w:sz w:val="30"/>
                <w:szCs w:val="30"/>
              </w:rPr>
              <w:t>98</w:t>
            </w: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764AB19" w14:textId="77777777" w:rsidR="00302122" w:rsidRPr="00046328" w:rsidRDefault="00302122" w:rsidP="00B21AC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C04B153" w14:textId="46D636BE" w:rsidR="00302122" w:rsidRPr="00046328" w:rsidRDefault="00BB2371" w:rsidP="00612D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13B5C9" w14:textId="77777777" w:rsidR="00302122" w:rsidRPr="00046328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E31CAF2" w14:textId="5114915B" w:rsidR="00302122" w:rsidRPr="00046328" w:rsidRDefault="00BB2371" w:rsidP="00612D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159,</w:t>
            </w:r>
            <w:r w:rsidR="00F27FE2" w:rsidRPr="00046328">
              <w:rPr>
                <w:rFonts w:ascii="Angsana New" w:hAnsi="Angsana New" w:cs="Angsana New" w:hint="cs"/>
                <w:sz w:val="30"/>
                <w:szCs w:val="30"/>
              </w:rPr>
              <w:t>98</w:t>
            </w: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743611B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6EF135AD" w14:textId="77B70978" w:rsidR="00302122" w:rsidRPr="00046328" w:rsidRDefault="00BB2371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2,086</w:t>
            </w:r>
          </w:p>
        </w:tc>
        <w:tc>
          <w:tcPr>
            <w:tcW w:w="236" w:type="dxa"/>
          </w:tcPr>
          <w:p w14:paraId="36A52B34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9773F61" w14:textId="33BBFBAB" w:rsidR="00302122" w:rsidRPr="00046328" w:rsidRDefault="00BB2371" w:rsidP="008B371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C7761B" w14:textId="77777777" w:rsidR="00302122" w:rsidRPr="00046328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50ACC09" w14:textId="67437FA6" w:rsidR="00302122" w:rsidRPr="00046328" w:rsidRDefault="00BB2371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157,</w:t>
            </w:r>
            <w:r w:rsidR="00F27FE2" w:rsidRPr="00046328">
              <w:rPr>
                <w:rFonts w:ascii="Angsana New" w:hAnsi="Angsana New" w:cs="Angsana New" w:hint="cs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3A427A91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64EBE9" w14:textId="72DC5C05" w:rsidR="00302122" w:rsidRPr="00046328" w:rsidRDefault="00BB2371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F27FE2" w:rsidRPr="00046328">
              <w:rPr>
                <w:rFonts w:ascii="Angsana New" w:hAnsi="Angsana New" w:cs="Angsana New" w:hint="cs"/>
                <w:sz w:val="30"/>
                <w:szCs w:val="30"/>
              </w:rPr>
              <w:t>59</w:t>
            </w:r>
            <w:r w:rsidRPr="0004632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F27FE2" w:rsidRPr="00046328">
              <w:rPr>
                <w:rFonts w:ascii="Angsana New" w:hAnsi="Angsana New" w:cs="Angsana New" w:hint="cs"/>
                <w:sz w:val="30"/>
                <w:szCs w:val="30"/>
              </w:rPr>
              <w:t>987</w:t>
            </w:r>
          </w:p>
        </w:tc>
      </w:tr>
      <w:tr w:rsidR="00612DDB" w:rsidRPr="00046328" w14:paraId="5D0ADCF6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023E75C4" w14:textId="77777777" w:rsidR="00612DDB" w:rsidRPr="00046328" w:rsidRDefault="00612DDB" w:rsidP="00612DDB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3" w:type="dxa"/>
          </w:tcPr>
          <w:p w14:paraId="31388D29" w14:textId="77777777" w:rsidR="00612DDB" w:rsidRPr="00046328" w:rsidRDefault="00612DDB" w:rsidP="00612D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7E67A" w14:textId="1943204B" w:rsidR="00612DDB" w:rsidRPr="00046328" w:rsidRDefault="00BB2371" w:rsidP="00612DDB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159,</w:t>
            </w:r>
            <w:r w:rsidR="00F27FE2"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98</w:t>
            </w: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291CD14" w14:textId="77777777" w:rsidR="00612DDB" w:rsidRPr="00046328" w:rsidRDefault="00612DDB" w:rsidP="00612DD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574A5" w14:textId="3D2C7BC0" w:rsidR="00612DDB" w:rsidRPr="00046328" w:rsidRDefault="00BB2371" w:rsidP="00612D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08CBDC" w14:textId="77777777" w:rsidR="00612DDB" w:rsidRPr="00046328" w:rsidRDefault="00612DDB" w:rsidP="00612DD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1A2AA" w14:textId="29381C28" w:rsidR="00612DDB" w:rsidRPr="00046328" w:rsidRDefault="00BB2371" w:rsidP="00612D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159,</w:t>
            </w:r>
            <w:r w:rsidR="00F27FE2"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98</w:t>
            </w: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74A5B9B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3AA908EC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827BF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A96DFA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ECF460" w14:textId="77777777" w:rsidR="00612DDB" w:rsidRPr="00046328" w:rsidRDefault="00612DDB" w:rsidP="00612DD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67EEA8" w14:textId="77777777" w:rsidR="00612DDB" w:rsidRPr="00046328" w:rsidRDefault="00612DDB" w:rsidP="00612DD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B4618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FD0739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3444585" w14:textId="1F0E9407" w:rsidR="001A6A37" w:rsidRPr="00046328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046328" w:rsidSect="00DB3CF3"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180"/>
        <w:gridCol w:w="1260"/>
        <w:gridCol w:w="180"/>
        <w:gridCol w:w="1170"/>
        <w:gridCol w:w="180"/>
        <w:gridCol w:w="1170"/>
        <w:gridCol w:w="180"/>
        <w:gridCol w:w="1170"/>
      </w:tblGrid>
      <w:tr w:rsidR="007F0D79" w:rsidRPr="00046328" w14:paraId="751D00A5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39D98969" w14:textId="77777777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69794939" w14:textId="77777777" w:rsidR="007F0D79" w:rsidRPr="00046328" w:rsidRDefault="007F0D79" w:rsidP="007F0D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งบการเงินที่แสดงเงินลงทุนตามวิธีส่วนได้เสียและ</w:t>
            </w:r>
          </w:p>
          <w:p w14:paraId="6CFB05DE" w14:textId="77777777" w:rsidR="007F0D79" w:rsidRPr="00046328" w:rsidRDefault="007F0D79" w:rsidP="007F0D7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F0D79" w:rsidRPr="00046328" w14:paraId="42080B8C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74AEA277" w14:textId="77777777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9B980E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252F6B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91003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F0D79" w:rsidRPr="00046328" w14:paraId="74048908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49AFC623" w14:textId="77777777" w:rsidR="007F0D79" w:rsidRPr="00046328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51031B" w14:textId="77777777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F10D34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8166" w14:textId="7F0EE6AA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6806DE" w:rsidRPr="0004632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4E31E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F786" w14:textId="256939A5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6806DE" w:rsidRPr="0004632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9B2CF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D94F4" w14:textId="36E372B2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6806DE" w:rsidRPr="0004632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821BF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34C57" w14:textId="77777777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63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F0D79" w:rsidRPr="00046328" w14:paraId="26F8A299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6D09F988" w14:textId="77777777" w:rsidR="007F0D79" w:rsidRPr="00046328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32B6B98A" w14:textId="77777777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33B6" w:rsidRPr="00046328" w14:paraId="625C14BA" w14:textId="77777777" w:rsidTr="00CB625F">
        <w:tc>
          <w:tcPr>
            <w:tcW w:w="3060" w:type="dxa"/>
            <w:shd w:val="clear" w:color="auto" w:fill="auto"/>
            <w:vAlign w:val="bottom"/>
          </w:tcPr>
          <w:p w14:paraId="5EE77ABD" w14:textId="209F6711" w:rsidR="00D933B6" w:rsidRPr="00046328" w:rsidRDefault="00502F6D" w:rsidP="007F72D6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806DE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D933B6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933B6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806DE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C7D5F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42A81E" w14:textId="77777777" w:rsidR="00D933B6" w:rsidRPr="00046328" w:rsidRDefault="00D933B6" w:rsidP="00D933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382B18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D9E0ED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96E08D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31761B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8CF7CC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0B2F0A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187C0E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933B6" w:rsidRPr="00046328" w14:paraId="2BF6A9BD" w14:textId="77777777" w:rsidTr="00CB625F">
        <w:tc>
          <w:tcPr>
            <w:tcW w:w="3060" w:type="dxa"/>
            <w:shd w:val="clear" w:color="auto" w:fill="auto"/>
            <w:vAlign w:val="bottom"/>
          </w:tcPr>
          <w:p w14:paraId="27F0E3BD" w14:textId="77777777" w:rsidR="00D933B6" w:rsidRPr="00046328" w:rsidRDefault="00D933B6" w:rsidP="00D933B6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29220C24" w14:textId="5F5D9D81" w:rsidR="00D933B6" w:rsidRPr="00046328" w:rsidRDefault="00D933B6" w:rsidP="00D933B6">
            <w:pPr>
              <w:tabs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38893D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F5A512" w14:textId="77777777" w:rsidR="00D933B6" w:rsidRPr="00046328" w:rsidRDefault="00D933B6" w:rsidP="00D933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CA4C57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DF688D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BAE18F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6BF9D9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5CDDF0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BB0D70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FF65F1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933B6" w:rsidRPr="00046328" w14:paraId="33368D84" w14:textId="77777777" w:rsidTr="00CB625F">
        <w:tc>
          <w:tcPr>
            <w:tcW w:w="3060" w:type="dxa"/>
            <w:shd w:val="clear" w:color="auto" w:fill="auto"/>
            <w:vAlign w:val="bottom"/>
          </w:tcPr>
          <w:p w14:paraId="30DA93AC" w14:textId="5E8E551F" w:rsidR="00D933B6" w:rsidRPr="00046328" w:rsidRDefault="00D933B6" w:rsidP="00D933B6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14:paraId="4C60096C" w14:textId="062C948D" w:rsidR="00D933B6" w:rsidRPr="00046328" w:rsidRDefault="006806DE" w:rsidP="00D933B6">
            <w:pPr>
              <w:pStyle w:val="BodyTextIndent2"/>
              <w:tabs>
                <w:tab w:val="clear" w:pos="540"/>
                <w:tab w:val="clear" w:pos="990"/>
                <w:tab w:val="decimal" w:pos="100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  <w:r w:rsidR="00D933B6" w:rsidRPr="0004632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647</w:t>
            </w:r>
          </w:p>
        </w:tc>
        <w:tc>
          <w:tcPr>
            <w:tcW w:w="180" w:type="dxa"/>
            <w:shd w:val="clear" w:color="auto" w:fill="auto"/>
          </w:tcPr>
          <w:p w14:paraId="1B564935" w14:textId="77777777" w:rsidR="00D933B6" w:rsidRPr="00046328" w:rsidRDefault="00D933B6" w:rsidP="00D933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4328FB" w14:textId="7D97E286" w:rsidR="00D933B6" w:rsidRPr="00046328" w:rsidRDefault="006806DE" w:rsidP="001F5E10">
            <w:pPr>
              <w:pStyle w:val="BodyTextIndent2"/>
              <w:tabs>
                <w:tab w:val="clear" w:pos="540"/>
                <w:tab w:val="clear" w:pos="990"/>
                <w:tab w:val="decimal" w:pos="1005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  <w:r w:rsidR="00D933B6" w:rsidRPr="0004632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2387FDE7" w14:textId="77777777" w:rsidR="00D933B6" w:rsidRPr="00046328" w:rsidRDefault="00D933B6" w:rsidP="00D933B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243CCB" w14:textId="245DA7F8" w:rsidR="00D933B6" w:rsidRPr="00046328" w:rsidRDefault="00D933B6" w:rsidP="00D933B6">
            <w:pPr>
              <w:pStyle w:val="BodyTextIndent2"/>
              <w:tabs>
                <w:tab w:val="clear" w:pos="540"/>
                <w:tab w:val="clear" w:pos="990"/>
                <w:tab w:val="decimal" w:pos="63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3D023A" w14:textId="77777777" w:rsidR="00D933B6" w:rsidRPr="00046328" w:rsidRDefault="00D933B6" w:rsidP="00D933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8B33AE" w14:textId="28B54DA5" w:rsidR="00D933B6" w:rsidRPr="00046328" w:rsidRDefault="006806DE" w:rsidP="001F5E10">
            <w:pPr>
              <w:pStyle w:val="BodyTextIndent2"/>
              <w:tabs>
                <w:tab w:val="clear" w:pos="540"/>
                <w:tab w:val="clear" w:pos="990"/>
                <w:tab w:val="decimal" w:pos="915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527</w:t>
            </w:r>
          </w:p>
        </w:tc>
        <w:tc>
          <w:tcPr>
            <w:tcW w:w="180" w:type="dxa"/>
            <w:shd w:val="clear" w:color="auto" w:fill="auto"/>
          </w:tcPr>
          <w:p w14:paraId="6A4A4E0F" w14:textId="77777777" w:rsidR="00D933B6" w:rsidRPr="00046328" w:rsidRDefault="00D933B6" w:rsidP="00D933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A189F7" w14:textId="4971E467" w:rsidR="00D933B6" w:rsidRPr="00046328" w:rsidRDefault="006806DE" w:rsidP="00CB625F">
            <w:pPr>
              <w:pStyle w:val="BodyTextIndent2"/>
              <w:tabs>
                <w:tab w:val="clear" w:pos="540"/>
                <w:tab w:val="clear" w:pos="990"/>
                <w:tab w:val="decimal" w:pos="915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  <w:r w:rsidR="00D933B6" w:rsidRPr="0004632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647</w:t>
            </w:r>
          </w:p>
        </w:tc>
      </w:tr>
    </w:tbl>
    <w:p w14:paraId="4EDFD10D" w14:textId="77777777" w:rsidR="00637F29" w:rsidRPr="00B42C43" w:rsidRDefault="00637F29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531D53" w14:textId="2831F9CB" w:rsidR="00B345ED" w:rsidRPr="00B42C43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42C4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B42C43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B2244B" w14:textId="21D30DC2" w:rsidR="009704DE" w:rsidRPr="00B42C43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2C43">
        <w:rPr>
          <w:rFonts w:ascii="Angsana New" w:hAnsi="Angsana New" w:hint="cs"/>
          <w:sz w:val="30"/>
          <w:szCs w:val="30"/>
          <w:cs/>
        </w:rPr>
        <w:t>มูลค่ายุติธรรมระดับ</w:t>
      </w:r>
      <w:r w:rsidR="006944F7" w:rsidRPr="00B42C43">
        <w:rPr>
          <w:rFonts w:ascii="Angsana New" w:hAnsi="Angsana New" w:hint="cs"/>
          <w:sz w:val="30"/>
          <w:szCs w:val="30"/>
        </w:rPr>
        <w:t xml:space="preserve"> </w:t>
      </w:r>
      <w:r w:rsidR="006806DE" w:rsidRPr="00B42C43">
        <w:rPr>
          <w:rFonts w:ascii="Angsana New" w:hAnsi="Angsana New" w:hint="cs"/>
          <w:sz w:val="30"/>
          <w:szCs w:val="30"/>
          <w:lang w:val="en-US"/>
        </w:rPr>
        <w:t>3</w:t>
      </w:r>
      <w:r w:rsidR="006944F7" w:rsidRPr="00B42C43">
        <w:rPr>
          <w:rFonts w:ascii="Angsana New" w:hAnsi="Angsana New" w:hint="cs"/>
          <w:sz w:val="30"/>
          <w:szCs w:val="30"/>
        </w:rPr>
        <w:t xml:space="preserve"> </w:t>
      </w:r>
      <w:r w:rsidRPr="00B42C43">
        <w:rPr>
          <w:rFonts w:ascii="Angsana New" w:hAnsi="Angsana New" w:hint="cs"/>
          <w:sz w:val="30"/>
          <w:szCs w:val="30"/>
          <w:cs/>
        </w:rPr>
        <w:t>สำหรับตราสารทุนถูกจัดประเภทเป็นสินทรัพย์ทางการเงิน</w:t>
      </w:r>
      <w:r w:rsidR="002312D5" w:rsidRPr="00B42C43">
        <w:rPr>
          <w:rFonts w:ascii="Angsana New" w:hAnsi="Angsana New" w:hint="cs"/>
          <w:sz w:val="30"/>
          <w:szCs w:val="30"/>
          <w:cs/>
        </w:rPr>
        <w:t>ที่</w:t>
      </w:r>
      <w:r w:rsidRPr="00B42C43">
        <w:rPr>
          <w:rFonts w:ascii="Angsana New" w:hAnsi="Angsana New" w:hint="cs"/>
          <w:sz w:val="30"/>
          <w:szCs w:val="30"/>
          <w:cs/>
        </w:rPr>
        <w:t xml:space="preserve">วัดมูลค่าด้วยมูลค่ายุติธรรมผ่านกำไรขาดทุนเบ็ดเสร็จอื่น </w:t>
      </w:r>
      <w:r w:rsidRPr="00B42C43">
        <w:rPr>
          <w:rFonts w:ascii="Angsana New" w:hAnsi="Angsana New" w:hint="cs"/>
          <w:sz w:val="30"/>
          <w:szCs w:val="30"/>
        </w:rPr>
        <w:t>(FVOCI)</w:t>
      </w:r>
      <w:r w:rsidRPr="00B42C43">
        <w:rPr>
          <w:rFonts w:ascii="Angsana New" w:hAnsi="Angsana New" w:hint="cs"/>
          <w:sz w:val="30"/>
          <w:szCs w:val="30"/>
          <w:cs/>
        </w:rPr>
        <w:t xml:space="preserve"> </w:t>
      </w:r>
      <w:r w:rsidR="009704DE" w:rsidRPr="00B42C43">
        <w:rPr>
          <w:rFonts w:ascii="Angsana New" w:hAnsi="Angsana New" w:hint="cs"/>
          <w:sz w:val="30"/>
          <w:szCs w:val="30"/>
          <w:cs/>
        </w:rPr>
        <w:t>ใช้เทคนิคการประเมินมูลค่าซึ่งใช้ข้อมูลที่ไม่สามารถสังเกตได้อย่างเป็นนัยสำคัญ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</w:t>
      </w:r>
    </w:p>
    <w:p w14:paraId="5067C9B6" w14:textId="77777777" w:rsidR="000B3F8C" w:rsidRPr="00B42C43" w:rsidRDefault="000B3F8C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280951" w14:textId="7199013F" w:rsidR="000B3F8C" w:rsidRPr="00B42C43" w:rsidRDefault="000B3F8C" w:rsidP="00F102F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2C4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5D1B6CA" w14:textId="77777777" w:rsidR="000B3F8C" w:rsidRPr="00B42C43" w:rsidRDefault="000B3F8C" w:rsidP="00F102F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89F483" w14:textId="29458468" w:rsidR="000B3F8C" w:rsidRPr="00B42C43" w:rsidRDefault="000B3F8C" w:rsidP="00F102F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2C43">
        <w:rPr>
          <w:rFonts w:ascii="Angsana New" w:hAnsi="Angsana New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6806DE" w:rsidRPr="00B42C43">
        <w:rPr>
          <w:rFonts w:ascii="Angsana New" w:hAnsi="Angsana New" w:hint="cs"/>
          <w:sz w:val="30"/>
          <w:szCs w:val="30"/>
          <w:lang w:val="en-US"/>
        </w:rPr>
        <w:t>12</w:t>
      </w:r>
      <w:r w:rsidRPr="00B42C43">
        <w:rPr>
          <w:rFonts w:ascii="Angsana New" w:hAnsi="Angsana New" w:hint="cs"/>
          <w:sz w:val="30"/>
          <w:szCs w:val="30"/>
          <w:cs/>
        </w:rPr>
        <w:t xml:space="preserve"> เดือนข้างหน้า ทั้งนี้ 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576104B" w14:textId="77777777" w:rsidR="000B3F8C" w:rsidRPr="00B42C43" w:rsidRDefault="000B3F8C" w:rsidP="00F10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5BEAC3" w14:textId="5E004441" w:rsidR="000B3F8C" w:rsidRPr="00B42C43" w:rsidRDefault="000B3F8C" w:rsidP="00F102F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2C43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B42C43">
        <w:rPr>
          <w:rFonts w:ascii="Angsana New" w:hAnsi="Angsana New" w:hint="cs"/>
          <w:sz w:val="30"/>
          <w:szCs w:val="30"/>
        </w:rPr>
        <w:t xml:space="preserve"> </w:t>
      </w:r>
      <w:r w:rsidRPr="00B42C43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</w:t>
      </w:r>
      <w:r w:rsidR="00F37BCB" w:rsidRPr="00B42C43">
        <w:rPr>
          <w:rFonts w:ascii="Angsana New" w:hAnsi="Angsana New" w:hint="cs"/>
          <w:sz w:val="30"/>
          <w:szCs w:val="30"/>
        </w:rPr>
        <w:br/>
      </w:r>
      <w:r w:rsidRPr="00B42C43">
        <w:rPr>
          <w:rFonts w:ascii="Angsana New" w:hAnsi="Angsana New" w:hint="cs"/>
          <w:sz w:val="30"/>
          <w:szCs w:val="30"/>
          <w:cs/>
        </w:rPr>
        <w:t>โดยอ้างอิงข้อมูลผลขาดทุนด้านเครดิตจากประสบการณ์ในอดีต</w:t>
      </w:r>
      <w:r w:rsidRPr="00B42C43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B42C43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8B720E" w14:textId="4D63D226" w:rsidR="00D2305A" w:rsidRPr="00B42C43" w:rsidRDefault="00D2305A" w:rsidP="00F10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981E0E3" w14:textId="63DD2806" w:rsidR="009C69AD" w:rsidRPr="00046328" w:rsidRDefault="009C69AD" w:rsidP="00F10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  <w:r w:rsidRPr="00046328">
        <w:rPr>
          <w:rFonts w:ascii="Angsana New" w:hAnsi="Angsana New" w:hint="cs"/>
          <w:sz w:val="30"/>
          <w:szCs w:val="30"/>
          <w:highlight w:val="cyan"/>
          <w:cs/>
        </w:rPr>
        <w:br w:type="page"/>
      </w:r>
    </w:p>
    <w:p w14:paraId="03E831B9" w14:textId="554B654B" w:rsidR="00D2305A" w:rsidRPr="00046328" w:rsidRDefault="00D2305A" w:rsidP="009C69AD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ภาระผูกพันกับ</w:t>
      </w:r>
      <w:r w:rsidR="009E76B6"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</w:t>
      </w:r>
      <w:r w:rsidRPr="00046328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15908CA9" w14:textId="4DA36C82" w:rsidR="005F2501" w:rsidRPr="00046328" w:rsidRDefault="005F2501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9C69AD" w:rsidRPr="00046328" w14:paraId="664638F4" w14:textId="77777777" w:rsidTr="00434390">
        <w:trPr>
          <w:tblHeader/>
        </w:trPr>
        <w:tc>
          <w:tcPr>
            <w:tcW w:w="6660" w:type="dxa"/>
          </w:tcPr>
          <w:p w14:paraId="510E0325" w14:textId="77777777" w:rsidR="009C69AD" w:rsidRPr="00046328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19B84E6" w14:textId="77777777" w:rsidR="009C69AD" w:rsidRPr="00046328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C69AD" w:rsidRPr="00046328" w14:paraId="06867CEB" w14:textId="77777777" w:rsidTr="00434390">
        <w:trPr>
          <w:tblHeader/>
        </w:trPr>
        <w:tc>
          <w:tcPr>
            <w:tcW w:w="6660" w:type="dxa"/>
          </w:tcPr>
          <w:p w14:paraId="2F03DAD5" w14:textId="77777777" w:rsidR="009C69AD" w:rsidRPr="00046328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41EEF053" w14:textId="77777777" w:rsidR="009C69AD" w:rsidRPr="00046328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C69AD" w:rsidRPr="00046328" w14:paraId="7B164577" w14:textId="77777777" w:rsidTr="00434390">
        <w:trPr>
          <w:tblHeader/>
        </w:trPr>
        <w:tc>
          <w:tcPr>
            <w:tcW w:w="6660" w:type="dxa"/>
          </w:tcPr>
          <w:p w14:paraId="7072F1E6" w14:textId="67BCE003" w:rsidR="009C69AD" w:rsidRPr="00046328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6806DE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C7480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 w:rsidR="006806DE"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20" w:type="dxa"/>
          </w:tcPr>
          <w:p w14:paraId="04B6FD0B" w14:textId="77777777" w:rsidR="009C69AD" w:rsidRPr="00046328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C69AD" w:rsidRPr="00046328" w14:paraId="1B3857D1" w14:textId="77777777" w:rsidTr="00434390">
        <w:trPr>
          <w:tblHeader/>
        </w:trPr>
        <w:tc>
          <w:tcPr>
            <w:tcW w:w="6660" w:type="dxa"/>
          </w:tcPr>
          <w:p w14:paraId="2073E875" w14:textId="77777777" w:rsidR="009C69AD" w:rsidRPr="00046328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19A99EA8" w14:textId="77777777" w:rsidR="009C69AD" w:rsidRPr="00046328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C69AD" w:rsidRPr="00046328" w14:paraId="045E8AFB" w14:textId="77777777" w:rsidTr="00434390">
        <w:trPr>
          <w:trHeight w:val="389"/>
        </w:trPr>
        <w:tc>
          <w:tcPr>
            <w:tcW w:w="6660" w:type="dxa"/>
          </w:tcPr>
          <w:p w14:paraId="5B8DBD06" w14:textId="77777777" w:rsidR="009C69AD" w:rsidRPr="00046328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67996FAF" w14:textId="77777777" w:rsidR="009C69AD" w:rsidRPr="00046328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69AD" w:rsidRPr="00046328" w14:paraId="56DEEE9F" w14:textId="77777777" w:rsidTr="00434390">
        <w:trPr>
          <w:trHeight w:val="389"/>
        </w:trPr>
        <w:tc>
          <w:tcPr>
            <w:tcW w:w="6660" w:type="dxa"/>
          </w:tcPr>
          <w:p w14:paraId="3A068312" w14:textId="77777777" w:rsidR="009C69AD" w:rsidRPr="00046328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สัญญาที่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ไม่ได้รับรู้</w:t>
            </w:r>
          </w:p>
        </w:tc>
        <w:tc>
          <w:tcPr>
            <w:tcW w:w="2520" w:type="dxa"/>
            <w:vAlign w:val="bottom"/>
          </w:tcPr>
          <w:p w14:paraId="26DF12BF" w14:textId="77777777" w:rsidR="009C69AD" w:rsidRPr="00046328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</w:tr>
      <w:tr w:rsidR="009C69AD" w:rsidRPr="00046328" w14:paraId="18E173FA" w14:textId="77777777" w:rsidTr="00434390">
        <w:trPr>
          <w:trHeight w:val="407"/>
        </w:trPr>
        <w:tc>
          <w:tcPr>
            <w:tcW w:w="6660" w:type="dxa"/>
          </w:tcPr>
          <w:p w14:paraId="41751D4F" w14:textId="77777777" w:rsidR="009C69AD" w:rsidRPr="00046328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44F2277B" w14:textId="0D53ECD8" w:rsidR="009C69AD" w:rsidRPr="00046328" w:rsidRDefault="0066205F" w:rsidP="008A14FA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</w:rPr>
              <w:t>57,341</w:t>
            </w:r>
          </w:p>
        </w:tc>
      </w:tr>
      <w:tr w:rsidR="009C69AD" w:rsidRPr="00046328" w14:paraId="08110E70" w14:textId="77777777" w:rsidTr="00434390">
        <w:trPr>
          <w:trHeight w:val="107"/>
        </w:trPr>
        <w:tc>
          <w:tcPr>
            <w:tcW w:w="6660" w:type="dxa"/>
          </w:tcPr>
          <w:p w14:paraId="1C2AEC94" w14:textId="77777777" w:rsidR="009C69AD" w:rsidRPr="00046328" w:rsidRDefault="009C69AD" w:rsidP="0043439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GoBack"/>
            <w:bookmarkEnd w:id="1"/>
          </w:p>
        </w:tc>
        <w:tc>
          <w:tcPr>
            <w:tcW w:w="2520" w:type="dxa"/>
          </w:tcPr>
          <w:p w14:paraId="35C2AA6E" w14:textId="77777777" w:rsidR="009C69AD" w:rsidRPr="00046328" w:rsidRDefault="009C69AD" w:rsidP="008A14FA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046328" w14:paraId="72730EEF" w14:textId="77777777" w:rsidTr="00D80AEB">
        <w:tc>
          <w:tcPr>
            <w:tcW w:w="6660" w:type="dxa"/>
            <w:vAlign w:val="center"/>
          </w:tcPr>
          <w:p w14:paraId="3463E180" w14:textId="3FE87F87" w:rsidR="009C69AD" w:rsidRPr="00046328" w:rsidRDefault="009C69AD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</w:t>
            </w:r>
            <w:r w:rsidRPr="000463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ที่บอกเลิกไม่ได้</w:t>
            </w:r>
          </w:p>
        </w:tc>
        <w:tc>
          <w:tcPr>
            <w:tcW w:w="2520" w:type="dxa"/>
            <w:vAlign w:val="bottom"/>
          </w:tcPr>
          <w:p w14:paraId="76CEB141" w14:textId="77777777" w:rsidR="009C69AD" w:rsidRPr="00046328" w:rsidRDefault="009C69AD" w:rsidP="008A14FA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046328" w14:paraId="3B17A87D" w14:textId="77777777" w:rsidTr="00D80AEB">
        <w:tc>
          <w:tcPr>
            <w:tcW w:w="6660" w:type="dxa"/>
            <w:vAlign w:val="center"/>
          </w:tcPr>
          <w:p w14:paraId="4310DEA2" w14:textId="7E3A2C6C" w:rsidR="009C69AD" w:rsidRPr="00046328" w:rsidRDefault="009C69AD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="006806DE"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046328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04632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7939D7C5" w14:textId="70BDD9FC" w:rsidR="009C69AD" w:rsidRPr="00046328" w:rsidRDefault="001F7A72" w:rsidP="008A14FA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402</w:t>
            </w:r>
          </w:p>
        </w:tc>
      </w:tr>
    </w:tbl>
    <w:p w14:paraId="118694D1" w14:textId="7307C461" w:rsidR="009C69AD" w:rsidRPr="00046328" w:rsidRDefault="009C69AD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269988" w14:textId="30BEA89F" w:rsidR="009C69AD" w:rsidRPr="00046328" w:rsidRDefault="009C69AD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806DE" w:rsidRPr="00046328">
        <w:rPr>
          <w:rFonts w:ascii="Angsana New" w:hAnsi="Angsana New" w:hint="cs"/>
          <w:sz w:val="30"/>
          <w:szCs w:val="30"/>
        </w:rPr>
        <w:t>30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="00DB3CF3" w:rsidRPr="00046328">
        <w:rPr>
          <w:rFonts w:ascii="Angsana New" w:hAnsi="Angsana New" w:hint="cs"/>
          <w:sz w:val="30"/>
          <w:szCs w:val="30"/>
          <w:cs/>
        </w:rPr>
        <w:t>กันย</w:t>
      </w:r>
      <w:r w:rsidRPr="00046328">
        <w:rPr>
          <w:rFonts w:ascii="Angsana New" w:hAnsi="Angsana New" w:hint="cs"/>
          <w:sz w:val="30"/>
          <w:szCs w:val="30"/>
          <w:cs/>
        </w:rPr>
        <w:t xml:space="preserve">ายน </w:t>
      </w:r>
      <w:r w:rsidR="006806DE" w:rsidRPr="00046328">
        <w:rPr>
          <w:rFonts w:ascii="Angsana New" w:hAnsi="Angsana New" w:hint="cs"/>
          <w:sz w:val="30"/>
          <w:szCs w:val="30"/>
        </w:rPr>
        <w:t>2563</w:t>
      </w:r>
      <w:r w:rsidRPr="00046328">
        <w:rPr>
          <w:rFonts w:ascii="Angsana New" w:hAnsi="Angsana New" w:hint="cs"/>
          <w:sz w:val="30"/>
          <w:szCs w:val="30"/>
          <w:cs/>
        </w:rPr>
        <w:t xml:space="preserve"> บริษัทมีหนังสือค้ำประกันบริษัทที่ธนาคารในประเทศแห่งหนึ่งเป็นผู้ออกให้กับการไฟฟ้านครหลวง</w:t>
      </w:r>
      <w:r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410B0B" w:rsidRPr="00046328">
        <w:rPr>
          <w:rFonts w:ascii="Angsana New" w:hAnsi="Angsana New" w:hint="cs"/>
          <w:sz w:val="30"/>
          <w:szCs w:val="30"/>
        </w:rPr>
        <w:t>15.77</w:t>
      </w:r>
      <w:r w:rsidR="001F26DD" w:rsidRPr="00046328">
        <w:rPr>
          <w:rFonts w:ascii="Angsana New" w:hAnsi="Angsana New" w:hint="cs"/>
          <w:sz w:val="30"/>
          <w:szCs w:val="30"/>
        </w:rPr>
        <w:t xml:space="preserve"> </w:t>
      </w:r>
      <w:r w:rsidRPr="00046328">
        <w:rPr>
          <w:rFonts w:ascii="Angsana New" w:hAnsi="Angsana New" w:hint="cs"/>
          <w:sz w:val="30"/>
          <w:szCs w:val="30"/>
          <w:cs/>
        </w:rPr>
        <w:t>ล้านบาท</w:t>
      </w:r>
    </w:p>
    <w:p w14:paraId="116B86D4" w14:textId="16707F30" w:rsidR="00F54F92" w:rsidRPr="00046328" w:rsidRDefault="00F54F92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F54F92" w:rsidRPr="00046328" w:rsidSect="001A6A37"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25DE0" w14:textId="77777777" w:rsidR="007E2E4D" w:rsidRDefault="007E2E4D">
      <w:r>
        <w:separator/>
      </w:r>
    </w:p>
  </w:endnote>
  <w:endnote w:type="continuationSeparator" w:id="0">
    <w:p w14:paraId="7D18FCF6" w14:textId="77777777" w:rsidR="007E2E4D" w:rsidRDefault="007E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82FBE" w14:textId="76E31331" w:rsidR="00D05DC9" w:rsidRPr="00C6379C" w:rsidRDefault="00D05DC9">
    <w:pPr>
      <w:pStyle w:val="Footer"/>
      <w:jc w:val="center"/>
      <w:rPr>
        <w:rFonts w:ascii="Angsana New" w:hAnsi="Angsana New"/>
        <w:sz w:val="30"/>
        <w:szCs w:val="30"/>
      </w:rPr>
    </w:pPr>
    <w:r w:rsidRPr="00C6379C">
      <w:rPr>
        <w:rFonts w:ascii="Angsana New" w:hAnsi="Angsana New" w:hint="cs"/>
        <w:sz w:val="30"/>
        <w:szCs w:val="30"/>
      </w:rPr>
      <w:fldChar w:fldCharType="begin"/>
    </w:r>
    <w:r w:rsidRPr="00C6379C">
      <w:rPr>
        <w:rFonts w:ascii="Angsana New" w:hAnsi="Angsana New" w:hint="cs"/>
        <w:sz w:val="30"/>
        <w:szCs w:val="30"/>
      </w:rPr>
      <w:instrText xml:space="preserve"> PAGE   \* MERGEFORMAT </w:instrText>
    </w:r>
    <w:r w:rsidRPr="00C6379C">
      <w:rPr>
        <w:rFonts w:ascii="Angsana New" w:hAnsi="Angsana New" w:hint="cs"/>
        <w:sz w:val="30"/>
        <w:szCs w:val="30"/>
      </w:rPr>
      <w:fldChar w:fldCharType="separate"/>
    </w:r>
    <w:r w:rsidRPr="00C6379C">
      <w:rPr>
        <w:rFonts w:ascii="Angsana New" w:hAnsi="Angsana New" w:hint="cs"/>
        <w:noProof/>
        <w:sz w:val="30"/>
        <w:szCs w:val="30"/>
      </w:rPr>
      <w:t>4</w:t>
    </w:r>
    <w:r w:rsidRPr="006806DE">
      <w:rPr>
        <w:rFonts w:ascii="Angsana New" w:hAnsi="Angsana New" w:hint="cs"/>
        <w:noProof/>
        <w:sz w:val="30"/>
        <w:szCs w:val="30"/>
        <w:lang w:val="en-US"/>
      </w:rPr>
      <w:t>6</w:t>
    </w:r>
    <w:r w:rsidRPr="00C6379C">
      <w:rPr>
        <w:rFonts w:ascii="Angsana New" w:hAnsi="Angsana New" w:hint="cs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79594" w14:textId="4CDB7AAF" w:rsidR="00D05DC9" w:rsidRPr="00AF45C4" w:rsidRDefault="00D05DC9" w:rsidP="00B64B9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F45C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0021606" w14:textId="77777777" w:rsidR="00D05DC9" w:rsidRPr="00197075" w:rsidRDefault="00D05DC9" w:rsidP="00B64B9F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6A990" w14:textId="0BEEFAA9" w:rsidR="00D05DC9" w:rsidRDefault="00D05DC9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D05DC9" w:rsidRDefault="00D05DC9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A86CF" w14:textId="0D858CE1" w:rsidR="00D05DC9" w:rsidRPr="005F1339" w:rsidRDefault="00D05DC9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806D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D05DC9" w:rsidRPr="00783104" w:rsidRDefault="00D05DC9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0E1A2" w14:textId="77777777" w:rsidR="007E2E4D" w:rsidRDefault="007E2E4D">
      <w:r>
        <w:separator/>
      </w:r>
    </w:p>
  </w:footnote>
  <w:footnote w:type="continuationSeparator" w:id="0">
    <w:p w14:paraId="052AA656" w14:textId="77777777" w:rsidR="007E2E4D" w:rsidRDefault="007E2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61256" w14:textId="77777777" w:rsidR="00D05DC9" w:rsidRPr="00EC1A9A" w:rsidRDefault="00D05DC9" w:rsidP="002501D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EC1A9A">
      <w:rPr>
        <w:rFonts w:ascii="Angsana New" w:hAnsi="Angsana New" w:hint="cs"/>
        <w:b/>
        <w:bCs/>
        <w:sz w:val="32"/>
        <w:szCs w:val="32"/>
        <w:cs/>
      </w:rPr>
      <w:t xml:space="preserve">บริษัท กันยงอีเลคทริก จำกัด </w:t>
    </w:r>
    <w:r w:rsidRPr="00EC1A9A">
      <w:rPr>
        <w:rFonts w:ascii="Angsana New" w:hAnsi="Angsana New" w:hint="cs"/>
        <w:b/>
        <w:bCs/>
        <w:sz w:val="32"/>
        <w:szCs w:val="32"/>
      </w:rPr>
      <w:t>(</w:t>
    </w:r>
    <w:r w:rsidRPr="00EC1A9A">
      <w:rPr>
        <w:rFonts w:ascii="Angsana New" w:hAnsi="Angsana New" w:hint="cs"/>
        <w:b/>
        <w:bCs/>
        <w:sz w:val="32"/>
        <w:szCs w:val="32"/>
        <w:cs/>
      </w:rPr>
      <w:t>มหาชน</w:t>
    </w:r>
    <w:r w:rsidRPr="00EC1A9A">
      <w:rPr>
        <w:rFonts w:ascii="Angsana New" w:hAnsi="Angsana New" w:hint="cs"/>
        <w:b/>
        <w:bCs/>
        <w:sz w:val="32"/>
        <w:szCs w:val="32"/>
      </w:rPr>
      <w:t>)</w:t>
    </w:r>
  </w:p>
  <w:p w14:paraId="7C4A4880" w14:textId="74EF6FD2" w:rsidR="00D05DC9" w:rsidRPr="00EC1A9A" w:rsidRDefault="00D05DC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EC1A9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8CC5FD8" w14:textId="4EE82540" w:rsidR="00D05DC9" w:rsidRPr="00EC1A9A" w:rsidRDefault="00D05DC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>สำหรับงวดสามเดือน</w:t>
    </w:r>
    <w:r w:rsidRPr="00F6224C">
      <w:rPr>
        <w:rFonts w:ascii="Angsana New" w:eastAsia="Calibri" w:hAnsi="Angsana New" w:hint="cs"/>
        <w:b/>
        <w:bCs/>
        <w:sz w:val="32"/>
        <w:szCs w:val="32"/>
        <w:cs/>
        <w:lang w:val="en-US"/>
      </w:rPr>
      <w:t>และหกเดือนสิ้นสุด</w:t>
    </w: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 xml:space="preserve">วันที่ </w:t>
    </w:r>
    <w:r w:rsidRPr="006806DE">
      <w:rPr>
        <w:rFonts w:ascii="Angsana New" w:hAnsi="Angsana New"/>
        <w:b/>
        <w:bCs/>
        <w:sz w:val="32"/>
        <w:szCs w:val="32"/>
        <w:lang w:val="en-US"/>
      </w:rPr>
      <w:t>3</w:t>
    </w:r>
    <w:r w:rsidRPr="006806DE">
      <w:rPr>
        <w:rFonts w:ascii="Angsana New" w:hAnsi="Angsana New" w:hint="cs"/>
        <w:b/>
        <w:bCs/>
        <w:sz w:val="32"/>
        <w:szCs w:val="32"/>
        <w:lang w:val="en-US"/>
      </w:rPr>
      <w:t>0</w:t>
    </w: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 xml:space="preserve"> กันยายน</w:t>
    </w:r>
    <w:r w:rsidRPr="00EC1A9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806DE">
      <w:rPr>
        <w:rFonts w:ascii="Angsana New" w:hAnsi="Angsana New" w:hint="cs"/>
        <w:b/>
        <w:bCs/>
        <w:sz w:val="32"/>
        <w:szCs w:val="32"/>
        <w:lang w:val="en-US"/>
      </w:rPr>
      <w:t>2563</w:t>
    </w:r>
    <w:r w:rsidRPr="00EC1A9A">
      <w:rPr>
        <w:rFonts w:ascii="Angsana New" w:hAnsi="Angsana New" w:hint="cs"/>
        <w:b/>
        <w:bCs/>
        <w:sz w:val="32"/>
        <w:szCs w:val="32"/>
      </w:rPr>
      <w:t xml:space="preserve"> </w:t>
    </w:r>
    <w:r w:rsidRPr="00EC1A9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385B95C" w14:textId="77777777" w:rsidR="00D05DC9" w:rsidRPr="00EC1A9A" w:rsidRDefault="00D05DC9">
    <w:pPr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F48B0" w14:textId="77777777" w:rsidR="00D05DC9" w:rsidRDefault="00D05DC9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6E8341B8" w:rsidR="00D05DC9" w:rsidRDefault="00D05DC9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ระหว่างกาลแบบย่อย </w:t>
    </w:r>
  </w:p>
  <w:p w14:paraId="4D800E9A" w14:textId="2080ADE1" w:rsidR="00D05DC9" w:rsidRPr="00624810" w:rsidRDefault="00D05DC9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>สำหรับงวดสามเดือน</w:t>
    </w:r>
    <w:r w:rsidRPr="00F6224C">
      <w:rPr>
        <w:rFonts w:ascii="Angsana New" w:eastAsia="Calibri" w:hAnsi="Angsana New" w:hint="cs"/>
        <w:b/>
        <w:bCs/>
        <w:sz w:val="32"/>
        <w:szCs w:val="32"/>
        <w:cs/>
        <w:lang w:val="en-US"/>
      </w:rPr>
      <w:t>และหกเดือนสิ้นสุด</w:t>
    </w: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 xml:space="preserve">วันที่ </w:t>
    </w:r>
    <w:r w:rsidRPr="006806DE">
      <w:rPr>
        <w:rFonts w:ascii="Angsana New" w:hAnsi="Angsana New"/>
        <w:b/>
        <w:bCs/>
        <w:sz w:val="32"/>
        <w:szCs w:val="32"/>
        <w:lang w:val="en-US"/>
      </w:rPr>
      <w:t>3</w:t>
    </w:r>
    <w:r w:rsidRPr="006806DE">
      <w:rPr>
        <w:rFonts w:ascii="Angsana New" w:hAnsi="Angsana New" w:hint="cs"/>
        <w:b/>
        <w:bCs/>
        <w:sz w:val="32"/>
        <w:szCs w:val="32"/>
        <w:lang w:val="en-US"/>
      </w:rPr>
      <w:t>0</w:t>
    </w: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 xml:space="preserve"> กันยายน</w:t>
    </w:r>
    <w:r w:rsidRPr="00EC1A9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806DE">
      <w:rPr>
        <w:rFonts w:ascii="Angsana New" w:hAnsi="Angsana New" w:hint="cs"/>
        <w:b/>
        <w:bCs/>
        <w:sz w:val="32"/>
        <w:szCs w:val="32"/>
        <w:lang w:val="en-US"/>
      </w:rPr>
      <w:t>2563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D05DC9" w:rsidRDefault="00D05DC9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25CFC" w14:textId="77777777" w:rsidR="00D05DC9" w:rsidRDefault="00D05DC9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2225EF76" w14:textId="279EB879" w:rsidR="00D05DC9" w:rsidRDefault="00D05DC9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ระหว่างกาลแบบย่อย</w:t>
    </w:r>
  </w:p>
  <w:p w14:paraId="24605963" w14:textId="79E79D5E" w:rsidR="00D05DC9" w:rsidRPr="00624810" w:rsidRDefault="00D05DC9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>สำหรับงวดสามเดือน</w:t>
    </w:r>
    <w:r w:rsidRPr="00F6224C">
      <w:rPr>
        <w:rFonts w:ascii="Angsana New" w:eastAsia="Calibri" w:hAnsi="Angsana New" w:hint="cs"/>
        <w:b/>
        <w:bCs/>
        <w:sz w:val="32"/>
        <w:szCs w:val="32"/>
        <w:cs/>
        <w:lang w:val="en-US"/>
      </w:rPr>
      <w:t>และหกเดือนสิ้นสุด</w:t>
    </w: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 xml:space="preserve">วันที่ </w:t>
    </w:r>
    <w:r w:rsidRPr="006806DE">
      <w:rPr>
        <w:rFonts w:ascii="Angsana New" w:hAnsi="Angsana New"/>
        <w:b/>
        <w:bCs/>
        <w:sz w:val="32"/>
        <w:szCs w:val="32"/>
        <w:lang w:val="en-US"/>
      </w:rPr>
      <w:t>3</w:t>
    </w:r>
    <w:r w:rsidRPr="006806DE">
      <w:rPr>
        <w:rFonts w:ascii="Angsana New" w:hAnsi="Angsana New" w:hint="cs"/>
        <w:b/>
        <w:bCs/>
        <w:sz w:val="32"/>
        <w:szCs w:val="32"/>
        <w:lang w:val="en-US"/>
      </w:rPr>
      <w:t>0</w:t>
    </w: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 xml:space="preserve"> กันยายน</w:t>
    </w:r>
    <w:r w:rsidRPr="00EC1A9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806DE">
      <w:rPr>
        <w:rFonts w:ascii="Angsana New" w:hAnsi="Angsana New" w:hint="cs"/>
        <w:b/>
        <w:bCs/>
        <w:sz w:val="32"/>
        <w:szCs w:val="32"/>
        <w:lang w:val="en-US"/>
      </w:rPr>
      <w:t>2563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F51E470" w14:textId="77777777" w:rsidR="00D05DC9" w:rsidRDefault="00D05DC9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7AD5"/>
    <w:multiLevelType w:val="hybridMultilevel"/>
    <w:tmpl w:val="6052AFD4"/>
    <w:lvl w:ilvl="0" w:tplc="DB54A27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A305C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12"/>
  </w:num>
  <w:num w:numId="8">
    <w:abstractNumId w:val="13"/>
  </w:num>
  <w:num w:numId="9">
    <w:abstractNumId w:val="9"/>
  </w:num>
  <w:num w:numId="10">
    <w:abstractNumId w:val="6"/>
  </w:num>
  <w:num w:numId="11">
    <w:abstractNumId w:val="11"/>
  </w:num>
  <w:num w:numId="12">
    <w:abstractNumId w:val="3"/>
  </w:num>
  <w:num w:numId="13">
    <w:abstractNumId w:val="4"/>
  </w:num>
  <w:num w:numId="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3370"/>
    <w:rsid w:val="000238E2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6328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744"/>
    <w:rsid w:val="0005681B"/>
    <w:rsid w:val="00056886"/>
    <w:rsid w:val="00056A36"/>
    <w:rsid w:val="00056A98"/>
    <w:rsid w:val="00057241"/>
    <w:rsid w:val="00057275"/>
    <w:rsid w:val="0005792B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2C77"/>
    <w:rsid w:val="00063C6C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1AA4"/>
    <w:rsid w:val="00071B4B"/>
    <w:rsid w:val="00072273"/>
    <w:rsid w:val="00073437"/>
    <w:rsid w:val="000735A2"/>
    <w:rsid w:val="00073675"/>
    <w:rsid w:val="0007408E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5023"/>
    <w:rsid w:val="0008588E"/>
    <w:rsid w:val="00085B4A"/>
    <w:rsid w:val="00085C94"/>
    <w:rsid w:val="000870EB"/>
    <w:rsid w:val="00087348"/>
    <w:rsid w:val="00087B1D"/>
    <w:rsid w:val="00087C95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93A"/>
    <w:rsid w:val="000A26AD"/>
    <w:rsid w:val="000A3375"/>
    <w:rsid w:val="000A39D8"/>
    <w:rsid w:val="000A443A"/>
    <w:rsid w:val="000A6052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79C"/>
    <w:rsid w:val="000C07E2"/>
    <w:rsid w:val="000C0822"/>
    <w:rsid w:val="000C08CE"/>
    <w:rsid w:val="000C096F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4CCF"/>
    <w:rsid w:val="000C5891"/>
    <w:rsid w:val="000C61C5"/>
    <w:rsid w:val="000C675B"/>
    <w:rsid w:val="000C6B27"/>
    <w:rsid w:val="000C6F9C"/>
    <w:rsid w:val="000C72DF"/>
    <w:rsid w:val="000C73C8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79E9"/>
    <w:rsid w:val="000D7CD8"/>
    <w:rsid w:val="000E0A85"/>
    <w:rsid w:val="000E0E7C"/>
    <w:rsid w:val="000E133F"/>
    <w:rsid w:val="000E184E"/>
    <w:rsid w:val="000E1B9F"/>
    <w:rsid w:val="000E20D7"/>
    <w:rsid w:val="000E25A4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722"/>
    <w:rsid w:val="000E68AA"/>
    <w:rsid w:val="000E6A36"/>
    <w:rsid w:val="000E6DE1"/>
    <w:rsid w:val="000E6ED6"/>
    <w:rsid w:val="000E71DB"/>
    <w:rsid w:val="000E7DB7"/>
    <w:rsid w:val="000E7E3E"/>
    <w:rsid w:val="000E7E9E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026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A76"/>
    <w:rsid w:val="00127CDE"/>
    <w:rsid w:val="00130042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220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2468"/>
    <w:rsid w:val="001629BA"/>
    <w:rsid w:val="00162AD0"/>
    <w:rsid w:val="00162D05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4BD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0FDA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66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B6E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2E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730B"/>
    <w:rsid w:val="001C7CAA"/>
    <w:rsid w:val="001D0562"/>
    <w:rsid w:val="001D06F2"/>
    <w:rsid w:val="001D0E1E"/>
    <w:rsid w:val="001D1482"/>
    <w:rsid w:val="001D17FE"/>
    <w:rsid w:val="001D18ED"/>
    <w:rsid w:val="001D1D37"/>
    <w:rsid w:val="001D1F68"/>
    <w:rsid w:val="001D29E8"/>
    <w:rsid w:val="001D35DE"/>
    <w:rsid w:val="001D35E6"/>
    <w:rsid w:val="001D3859"/>
    <w:rsid w:val="001D4435"/>
    <w:rsid w:val="001D44E5"/>
    <w:rsid w:val="001D44E9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26DD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2"/>
    <w:rsid w:val="001F7A73"/>
    <w:rsid w:val="001F7DAB"/>
    <w:rsid w:val="00200378"/>
    <w:rsid w:val="002005EA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5FC3"/>
    <w:rsid w:val="00206024"/>
    <w:rsid w:val="0020626F"/>
    <w:rsid w:val="00206C72"/>
    <w:rsid w:val="0020711B"/>
    <w:rsid w:val="00207296"/>
    <w:rsid w:val="00207557"/>
    <w:rsid w:val="00207AE2"/>
    <w:rsid w:val="00207DA6"/>
    <w:rsid w:val="00207F37"/>
    <w:rsid w:val="00207FB1"/>
    <w:rsid w:val="002104EB"/>
    <w:rsid w:val="002108C4"/>
    <w:rsid w:val="00210BD6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627D"/>
    <w:rsid w:val="00216957"/>
    <w:rsid w:val="00216BEF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4F6"/>
    <w:rsid w:val="00226CD7"/>
    <w:rsid w:val="0022751C"/>
    <w:rsid w:val="002275F8"/>
    <w:rsid w:val="0022760F"/>
    <w:rsid w:val="00227678"/>
    <w:rsid w:val="00227B8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7F8"/>
    <w:rsid w:val="00233DD2"/>
    <w:rsid w:val="00233E68"/>
    <w:rsid w:val="00234622"/>
    <w:rsid w:val="00235164"/>
    <w:rsid w:val="002351D9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99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357"/>
    <w:rsid w:val="00254909"/>
    <w:rsid w:val="00254CC6"/>
    <w:rsid w:val="00255240"/>
    <w:rsid w:val="002552FE"/>
    <w:rsid w:val="0025543B"/>
    <w:rsid w:val="00255600"/>
    <w:rsid w:val="00255A29"/>
    <w:rsid w:val="00255B6D"/>
    <w:rsid w:val="002563F4"/>
    <w:rsid w:val="002565CC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1F43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2D2"/>
    <w:rsid w:val="0028652C"/>
    <w:rsid w:val="002868E5"/>
    <w:rsid w:val="00286FF1"/>
    <w:rsid w:val="002872F3"/>
    <w:rsid w:val="002873EE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296"/>
    <w:rsid w:val="002934D4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E4C"/>
    <w:rsid w:val="002A1EEF"/>
    <w:rsid w:val="002A2265"/>
    <w:rsid w:val="002A2D6A"/>
    <w:rsid w:val="002A2DFC"/>
    <w:rsid w:val="002A332C"/>
    <w:rsid w:val="002A36A8"/>
    <w:rsid w:val="002A3E9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31CC"/>
    <w:rsid w:val="002B3765"/>
    <w:rsid w:val="002B3C2F"/>
    <w:rsid w:val="002B3FF5"/>
    <w:rsid w:val="002B44D4"/>
    <w:rsid w:val="002B4A6A"/>
    <w:rsid w:val="002B54D5"/>
    <w:rsid w:val="002B60A1"/>
    <w:rsid w:val="002B6454"/>
    <w:rsid w:val="002B674A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6460"/>
    <w:rsid w:val="002C6615"/>
    <w:rsid w:val="002C6BCB"/>
    <w:rsid w:val="002D0355"/>
    <w:rsid w:val="002D0A17"/>
    <w:rsid w:val="002D12B8"/>
    <w:rsid w:val="002D160F"/>
    <w:rsid w:val="002D16BE"/>
    <w:rsid w:val="002D1C11"/>
    <w:rsid w:val="002D2043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631"/>
    <w:rsid w:val="00316A3A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6F86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1D3"/>
    <w:rsid w:val="00352C0E"/>
    <w:rsid w:val="00352C95"/>
    <w:rsid w:val="00354F00"/>
    <w:rsid w:val="003558A9"/>
    <w:rsid w:val="00355950"/>
    <w:rsid w:val="00355FDA"/>
    <w:rsid w:val="003567BB"/>
    <w:rsid w:val="00356E1D"/>
    <w:rsid w:val="00356EFF"/>
    <w:rsid w:val="00357455"/>
    <w:rsid w:val="00357D9A"/>
    <w:rsid w:val="00357E63"/>
    <w:rsid w:val="003615BC"/>
    <w:rsid w:val="00361E8F"/>
    <w:rsid w:val="00362003"/>
    <w:rsid w:val="00362CC7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C96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4F64"/>
    <w:rsid w:val="00385B8A"/>
    <w:rsid w:val="00385EB0"/>
    <w:rsid w:val="00385F48"/>
    <w:rsid w:val="00385F76"/>
    <w:rsid w:val="00386C7A"/>
    <w:rsid w:val="003871AC"/>
    <w:rsid w:val="00387834"/>
    <w:rsid w:val="00387ED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DFE"/>
    <w:rsid w:val="00393EE2"/>
    <w:rsid w:val="0039431E"/>
    <w:rsid w:val="003943CD"/>
    <w:rsid w:val="00394432"/>
    <w:rsid w:val="003947E7"/>
    <w:rsid w:val="00394D69"/>
    <w:rsid w:val="0039528E"/>
    <w:rsid w:val="00395633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955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306A"/>
    <w:rsid w:val="003B317B"/>
    <w:rsid w:val="003B31D4"/>
    <w:rsid w:val="003B31FA"/>
    <w:rsid w:val="003B3CFE"/>
    <w:rsid w:val="003B4813"/>
    <w:rsid w:val="003B4A49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B7BCB"/>
    <w:rsid w:val="003C0898"/>
    <w:rsid w:val="003C0A26"/>
    <w:rsid w:val="003C0D13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CA3"/>
    <w:rsid w:val="003D761F"/>
    <w:rsid w:val="003D7780"/>
    <w:rsid w:val="003D7E24"/>
    <w:rsid w:val="003E08F3"/>
    <w:rsid w:val="003E0B9E"/>
    <w:rsid w:val="003E19E7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2E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6E24"/>
    <w:rsid w:val="003F7402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0B0B"/>
    <w:rsid w:val="0041156A"/>
    <w:rsid w:val="00411AC1"/>
    <w:rsid w:val="00411FA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3B9"/>
    <w:rsid w:val="004367B5"/>
    <w:rsid w:val="00436AE8"/>
    <w:rsid w:val="00437273"/>
    <w:rsid w:val="0043729C"/>
    <w:rsid w:val="0044156A"/>
    <w:rsid w:val="0044175B"/>
    <w:rsid w:val="00441AC4"/>
    <w:rsid w:val="00441E19"/>
    <w:rsid w:val="00441E84"/>
    <w:rsid w:val="00442132"/>
    <w:rsid w:val="004425ED"/>
    <w:rsid w:val="00443257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B28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24"/>
    <w:rsid w:val="00461598"/>
    <w:rsid w:val="00461A38"/>
    <w:rsid w:val="00461E87"/>
    <w:rsid w:val="0046224F"/>
    <w:rsid w:val="00462A15"/>
    <w:rsid w:val="00462BEF"/>
    <w:rsid w:val="00462DF6"/>
    <w:rsid w:val="00462F2A"/>
    <w:rsid w:val="0046326F"/>
    <w:rsid w:val="00463332"/>
    <w:rsid w:val="00463978"/>
    <w:rsid w:val="004644B0"/>
    <w:rsid w:val="0046467D"/>
    <w:rsid w:val="00464AFC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0B72"/>
    <w:rsid w:val="00471C93"/>
    <w:rsid w:val="00471CCE"/>
    <w:rsid w:val="00471D28"/>
    <w:rsid w:val="00472041"/>
    <w:rsid w:val="00472312"/>
    <w:rsid w:val="004724F3"/>
    <w:rsid w:val="00472B7B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BB4"/>
    <w:rsid w:val="00480F47"/>
    <w:rsid w:val="0048105D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762"/>
    <w:rsid w:val="004A113C"/>
    <w:rsid w:val="004A1A0C"/>
    <w:rsid w:val="004A1C10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55F5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5E9F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4F2"/>
    <w:rsid w:val="00522B5E"/>
    <w:rsid w:val="00523777"/>
    <w:rsid w:val="00523B73"/>
    <w:rsid w:val="00524B56"/>
    <w:rsid w:val="00524C9C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08CA"/>
    <w:rsid w:val="00531401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48F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4E03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3C9"/>
    <w:rsid w:val="00564749"/>
    <w:rsid w:val="005647B1"/>
    <w:rsid w:val="005650A2"/>
    <w:rsid w:val="00565307"/>
    <w:rsid w:val="00566051"/>
    <w:rsid w:val="00566392"/>
    <w:rsid w:val="00566D53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A18"/>
    <w:rsid w:val="00587C40"/>
    <w:rsid w:val="005901A0"/>
    <w:rsid w:val="00590A60"/>
    <w:rsid w:val="00590B4C"/>
    <w:rsid w:val="005915B8"/>
    <w:rsid w:val="005918AE"/>
    <w:rsid w:val="005918E9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513"/>
    <w:rsid w:val="00594076"/>
    <w:rsid w:val="0059634F"/>
    <w:rsid w:val="00596357"/>
    <w:rsid w:val="00596594"/>
    <w:rsid w:val="00596758"/>
    <w:rsid w:val="00596B06"/>
    <w:rsid w:val="00596DE5"/>
    <w:rsid w:val="005972EE"/>
    <w:rsid w:val="005977D2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6E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AEC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3FD9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2A0"/>
    <w:rsid w:val="005D3A06"/>
    <w:rsid w:val="005D3E91"/>
    <w:rsid w:val="005D50DF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C39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776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384"/>
    <w:rsid w:val="005F456A"/>
    <w:rsid w:val="005F45C5"/>
    <w:rsid w:val="005F472F"/>
    <w:rsid w:val="005F4C3F"/>
    <w:rsid w:val="005F4E15"/>
    <w:rsid w:val="005F4EC4"/>
    <w:rsid w:val="005F5246"/>
    <w:rsid w:val="005F53CC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0E1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49F"/>
    <w:rsid w:val="006039C7"/>
    <w:rsid w:val="00603A78"/>
    <w:rsid w:val="00603CA6"/>
    <w:rsid w:val="00603E61"/>
    <w:rsid w:val="00603F5F"/>
    <w:rsid w:val="00604676"/>
    <w:rsid w:val="0060489E"/>
    <w:rsid w:val="00604F91"/>
    <w:rsid w:val="00605590"/>
    <w:rsid w:val="00605D97"/>
    <w:rsid w:val="0060635F"/>
    <w:rsid w:val="006069AA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B67"/>
    <w:rsid w:val="00615DD4"/>
    <w:rsid w:val="00615E3F"/>
    <w:rsid w:val="006162D6"/>
    <w:rsid w:val="00617212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8A7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B23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E56"/>
    <w:rsid w:val="00642DE1"/>
    <w:rsid w:val="00642E2B"/>
    <w:rsid w:val="0064336A"/>
    <w:rsid w:val="0064366C"/>
    <w:rsid w:val="0064409B"/>
    <w:rsid w:val="006446DE"/>
    <w:rsid w:val="00644AF3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0813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05F"/>
    <w:rsid w:val="00662461"/>
    <w:rsid w:val="00662531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67FE4"/>
    <w:rsid w:val="006700EB"/>
    <w:rsid w:val="00670167"/>
    <w:rsid w:val="00670315"/>
    <w:rsid w:val="00670519"/>
    <w:rsid w:val="0067139D"/>
    <w:rsid w:val="0067164A"/>
    <w:rsid w:val="00671990"/>
    <w:rsid w:val="00671EFE"/>
    <w:rsid w:val="0067226D"/>
    <w:rsid w:val="006722AD"/>
    <w:rsid w:val="00672D47"/>
    <w:rsid w:val="006730FE"/>
    <w:rsid w:val="00673590"/>
    <w:rsid w:val="00673856"/>
    <w:rsid w:val="006750E3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098"/>
    <w:rsid w:val="006A042A"/>
    <w:rsid w:val="006A052F"/>
    <w:rsid w:val="006A0666"/>
    <w:rsid w:val="006A067C"/>
    <w:rsid w:val="006A0B19"/>
    <w:rsid w:val="006A150D"/>
    <w:rsid w:val="006A1631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21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F0959"/>
    <w:rsid w:val="006F0C53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4CB"/>
    <w:rsid w:val="007027BE"/>
    <w:rsid w:val="00702A69"/>
    <w:rsid w:val="00703C49"/>
    <w:rsid w:val="00704106"/>
    <w:rsid w:val="0070496B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66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EA7"/>
    <w:rsid w:val="00723383"/>
    <w:rsid w:val="00723FED"/>
    <w:rsid w:val="0072419E"/>
    <w:rsid w:val="00724309"/>
    <w:rsid w:val="0072479F"/>
    <w:rsid w:val="00724B5C"/>
    <w:rsid w:val="00724F18"/>
    <w:rsid w:val="00725290"/>
    <w:rsid w:val="007256EC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6E5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60"/>
    <w:rsid w:val="007720DF"/>
    <w:rsid w:val="00772C67"/>
    <w:rsid w:val="00772D30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9F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539"/>
    <w:rsid w:val="00780F4E"/>
    <w:rsid w:val="0078107E"/>
    <w:rsid w:val="00781FFA"/>
    <w:rsid w:val="00782750"/>
    <w:rsid w:val="00783104"/>
    <w:rsid w:val="007837CA"/>
    <w:rsid w:val="007838F6"/>
    <w:rsid w:val="00783FE3"/>
    <w:rsid w:val="0078403D"/>
    <w:rsid w:val="007845EB"/>
    <w:rsid w:val="00784B9B"/>
    <w:rsid w:val="0078514C"/>
    <w:rsid w:val="00785B94"/>
    <w:rsid w:val="00786157"/>
    <w:rsid w:val="0078714C"/>
    <w:rsid w:val="00787223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0D92"/>
    <w:rsid w:val="007C1067"/>
    <w:rsid w:val="007C130F"/>
    <w:rsid w:val="007C215E"/>
    <w:rsid w:val="007C37EC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0B1"/>
    <w:rsid w:val="007D0150"/>
    <w:rsid w:val="007D04E7"/>
    <w:rsid w:val="007D056C"/>
    <w:rsid w:val="007D0C5A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448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2E4D"/>
    <w:rsid w:val="007E39D2"/>
    <w:rsid w:val="007E3BEE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64A"/>
    <w:rsid w:val="007F1AE2"/>
    <w:rsid w:val="007F1BB0"/>
    <w:rsid w:val="007F1F00"/>
    <w:rsid w:val="007F2BA7"/>
    <w:rsid w:val="007F2F6F"/>
    <w:rsid w:val="007F30BF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72D6"/>
    <w:rsid w:val="007F75DE"/>
    <w:rsid w:val="007F773F"/>
    <w:rsid w:val="007F77B3"/>
    <w:rsid w:val="007F7ED3"/>
    <w:rsid w:val="008002C1"/>
    <w:rsid w:val="00800410"/>
    <w:rsid w:val="008007E8"/>
    <w:rsid w:val="00800A76"/>
    <w:rsid w:val="00800CDA"/>
    <w:rsid w:val="00800D80"/>
    <w:rsid w:val="00801145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684"/>
    <w:rsid w:val="00832D3F"/>
    <w:rsid w:val="00832E50"/>
    <w:rsid w:val="00832FE1"/>
    <w:rsid w:val="008330A6"/>
    <w:rsid w:val="00833985"/>
    <w:rsid w:val="00833A70"/>
    <w:rsid w:val="00833EBE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B74"/>
    <w:rsid w:val="00857DCD"/>
    <w:rsid w:val="0086058F"/>
    <w:rsid w:val="0086073A"/>
    <w:rsid w:val="00860ADB"/>
    <w:rsid w:val="00861102"/>
    <w:rsid w:val="0086176B"/>
    <w:rsid w:val="00861FF8"/>
    <w:rsid w:val="00862E4B"/>
    <w:rsid w:val="00863039"/>
    <w:rsid w:val="00864B55"/>
    <w:rsid w:val="008650D5"/>
    <w:rsid w:val="00865375"/>
    <w:rsid w:val="008654EA"/>
    <w:rsid w:val="0086553D"/>
    <w:rsid w:val="008659A0"/>
    <w:rsid w:val="00865F11"/>
    <w:rsid w:val="008661C2"/>
    <w:rsid w:val="00866764"/>
    <w:rsid w:val="00866982"/>
    <w:rsid w:val="0086721C"/>
    <w:rsid w:val="008675F3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4E2E"/>
    <w:rsid w:val="0087500B"/>
    <w:rsid w:val="008750AD"/>
    <w:rsid w:val="008757E0"/>
    <w:rsid w:val="00875AB8"/>
    <w:rsid w:val="00875D30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5ECC"/>
    <w:rsid w:val="00886684"/>
    <w:rsid w:val="008868EA"/>
    <w:rsid w:val="00886C0B"/>
    <w:rsid w:val="00886E5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3ABA"/>
    <w:rsid w:val="008943D8"/>
    <w:rsid w:val="00894B46"/>
    <w:rsid w:val="008951A1"/>
    <w:rsid w:val="00895713"/>
    <w:rsid w:val="00895A47"/>
    <w:rsid w:val="00896532"/>
    <w:rsid w:val="0089731D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12"/>
    <w:rsid w:val="008B4E57"/>
    <w:rsid w:val="008B5120"/>
    <w:rsid w:val="008B52A7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6DF8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0A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2E4"/>
    <w:rsid w:val="008F0B6C"/>
    <w:rsid w:val="008F0EA7"/>
    <w:rsid w:val="008F125B"/>
    <w:rsid w:val="008F14A6"/>
    <w:rsid w:val="008F1562"/>
    <w:rsid w:val="008F17E8"/>
    <w:rsid w:val="008F1AD5"/>
    <w:rsid w:val="008F1B98"/>
    <w:rsid w:val="008F3134"/>
    <w:rsid w:val="008F3A08"/>
    <w:rsid w:val="008F4328"/>
    <w:rsid w:val="008F4454"/>
    <w:rsid w:val="008F46F8"/>
    <w:rsid w:val="008F50E9"/>
    <w:rsid w:val="008F5674"/>
    <w:rsid w:val="008F574B"/>
    <w:rsid w:val="008F57C5"/>
    <w:rsid w:val="008F59E3"/>
    <w:rsid w:val="008F6320"/>
    <w:rsid w:val="008F6342"/>
    <w:rsid w:val="008F6BE4"/>
    <w:rsid w:val="008F7456"/>
    <w:rsid w:val="008F76F8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16B"/>
    <w:rsid w:val="009042C7"/>
    <w:rsid w:val="009046DC"/>
    <w:rsid w:val="00904D75"/>
    <w:rsid w:val="0090591B"/>
    <w:rsid w:val="009063DB"/>
    <w:rsid w:val="00906C86"/>
    <w:rsid w:val="00906EA3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DF7"/>
    <w:rsid w:val="009263D6"/>
    <w:rsid w:val="0092685C"/>
    <w:rsid w:val="00926D0E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6A2"/>
    <w:rsid w:val="009558EE"/>
    <w:rsid w:val="00955D95"/>
    <w:rsid w:val="00955F18"/>
    <w:rsid w:val="009563D1"/>
    <w:rsid w:val="0095680D"/>
    <w:rsid w:val="00956A3F"/>
    <w:rsid w:val="00956BCA"/>
    <w:rsid w:val="00956D3C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7C2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4DF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02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14B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ACA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2F2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2E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2E13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59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2F61"/>
    <w:rsid w:val="00A54714"/>
    <w:rsid w:val="00A54D0F"/>
    <w:rsid w:val="00A54FBB"/>
    <w:rsid w:val="00A5544D"/>
    <w:rsid w:val="00A55C38"/>
    <w:rsid w:val="00A55F48"/>
    <w:rsid w:val="00A5664C"/>
    <w:rsid w:val="00A56E32"/>
    <w:rsid w:val="00A5752F"/>
    <w:rsid w:val="00A5754C"/>
    <w:rsid w:val="00A57D0A"/>
    <w:rsid w:val="00A603B9"/>
    <w:rsid w:val="00A60B23"/>
    <w:rsid w:val="00A619A2"/>
    <w:rsid w:val="00A619C1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6DB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0005"/>
    <w:rsid w:val="00A81109"/>
    <w:rsid w:val="00A81215"/>
    <w:rsid w:val="00A815B9"/>
    <w:rsid w:val="00A82361"/>
    <w:rsid w:val="00A823BC"/>
    <w:rsid w:val="00A82520"/>
    <w:rsid w:val="00A8274D"/>
    <w:rsid w:val="00A82874"/>
    <w:rsid w:val="00A82D81"/>
    <w:rsid w:val="00A83891"/>
    <w:rsid w:val="00A83AF1"/>
    <w:rsid w:val="00A83CD6"/>
    <w:rsid w:val="00A83D99"/>
    <w:rsid w:val="00A83E6D"/>
    <w:rsid w:val="00A843A4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4C4C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97B2C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401D"/>
    <w:rsid w:val="00AA48D5"/>
    <w:rsid w:val="00AA54DA"/>
    <w:rsid w:val="00AA5519"/>
    <w:rsid w:val="00AA5D1D"/>
    <w:rsid w:val="00AA6980"/>
    <w:rsid w:val="00AA6E3C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30"/>
    <w:rsid w:val="00AC6B0B"/>
    <w:rsid w:val="00AC6B5A"/>
    <w:rsid w:val="00AC6D97"/>
    <w:rsid w:val="00AC74B1"/>
    <w:rsid w:val="00AC74CA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641"/>
    <w:rsid w:val="00AD5BA7"/>
    <w:rsid w:val="00AD5F28"/>
    <w:rsid w:val="00AD64E5"/>
    <w:rsid w:val="00AD6B38"/>
    <w:rsid w:val="00AD72DD"/>
    <w:rsid w:val="00AE0049"/>
    <w:rsid w:val="00AE004F"/>
    <w:rsid w:val="00AE060E"/>
    <w:rsid w:val="00AE13E9"/>
    <w:rsid w:val="00AE1670"/>
    <w:rsid w:val="00AE3187"/>
    <w:rsid w:val="00AE32C5"/>
    <w:rsid w:val="00AE3719"/>
    <w:rsid w:val="00AE3863"/>
    <w:rsid w:val="00AE3AFF"/>
    <w:rsid w:val="00AE4CCC"/>
    <w:rsid w:val="00AE4D11"/>
    <w:rsid w:val="00AE5455"/>
    <w:rsid w:val="00AE5981"/>
    <w:rsid w:val="00AE5FEF"/>
    <w:rsid w:val="00AE6052"/>
    <w:rsid w:val="00AE6078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7DB"/>
    <w:rsid w:val="00AF3909"/>
    <w:rsid w:val="00AF3C29"/>
    <w:rsid w:val="00AF3D2E"/>
    <w:rsid w:val="00AF4314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B63"/>
    <w:rsid w:val="00B01C9D"/>
    <w:rsid w:val="00B01CB1"/>
    <w:rsid w:val="00B01E79"/>
    <w:rsid w:val="00B0217B"/>
    <w:rsid w:val="00B02A12"/>
    <w:rsid w:val="00B02C48"/>
    <w:rsid w:val="00B032EB"/>
    <w:rsid w:val="00B03331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656"/>
    <w:rsid w:val="00B06E4A"/>
    <w:rsid w:val="00B078AC"/>
    <w:rsid w:val="00B101F4"/>
    <w:rsid w:val="00B108AE"/>
    <w:rsid w:val="00B10ACC"/>
    <w:rsid w:val="00B10BDE"/>
    <w:rsid w:val="00B10C2A"/>
    <w:rsid w:val="00B10F4F"/>
    <w:rsid w:val="00B118D6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FC6"/>
    <w:rsid w:val="00B17354"/>
    <w:rsid w:val="00B17FDF"/>
    <w:rsid w:val="00B17FED"/>
    <w:rsid w:val="00B20082"/>
    <w:rsid w:val="00B2065D"/>
    <w:rsid w:val="00B20A3E"/>
    <w:rsid w:val="00B20B2A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4C8"/>
    <w:rsid w:val="00B41514"/>
    <w:rsid w:val="00B4185A"/>
    <w:rsid w:val="00B42149"/>
    <w:rsid w:val="00B4285C"/>
    <w:rsid w:val="00B42C43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6A9F"/>
    <w:rsid w:val="00B474C2"/>
    <w:rsid w:val="00B47E5D"/>
    <w:rsid w:val="00B502E8"/>
    <w:rsid w:val="00B50D40"/>
    <w:rsid w:val="00B51089"/>
    <w:rsid w:val="00B51E03"/>
    <w:rsid w:val="00B51F24"/>
    <w:rsid w:val="00B525D5"/>
    <w:rsid w:val="00B5331C"/>
    <w:rsid w:val="00B5334C"/>
    <w:rsid w:val="00B53A52"/>
    <w:rsid w:val="00B53D9D"/>
    <w:rsid w:val="00B54465"/>
    <w:rsid w:val="00B54542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3E4E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1B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97EE1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5BF5"/>
    <w:rsid w:val="00BA617D"/>
    <w:rsid w:val="00BA63D2"/>
    <w:rsid w:val="00BA6AD1"/>
    <w:rsid w:val="00BA780F"/>
    <w:rsid w:val="00BA7F0C"/>
    <w:rsid w:val="00BB077B"/>
    <w:rsid w:val="00BB0B5F"/>
    <w:rsid w:val="00BB121A"/>
    <w:rsid w:val="00BB1734"/>
    <w:rsid w:val="00BB191B"/>
    <w:rsid w:val="00BB1D35"/>
    <w:rsid w:val="00BB1F1A"/>
    <w:rsid w:val="00BB2371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2E12"/>
    <w:rsid w:val="00BD3748"/>
    <w:rsid w:val="00BD39F5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4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A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BF766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86A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05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92F"/>
    <w:rsid w:val="00C54E0E"/>
    <w:rsid w:val="00C54E92"/>
    <w:rsid w:val="00C54EA8"/>
    <w:rsid w:val="00C55A76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0F53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3C41"/>
    <w:rsid w:val="00C7409E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6F9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4FC9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1056"/>
    <w:rsid w:val="00C91DDB"/>
    <w:rsid w:val="00C91E06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00F"/>
    <w:rsid w:val="00C971D1"/>
    <w:rsid w:val="00C97862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6A5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C77"/>
    <w:rsid w:val="00CA7D0D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2E8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1F79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4AEF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2F15"/>
    <w:rsid w:val="00CE31D6"/>
    <w:rsid w:val="00CE3328"/>
    <w:rsid w:val="00CE356A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5DC9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BF6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0D35"/>
    <w:rsid w:val="00D31313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BCC"/>
    <w:rsid w:val="00D43449"/>
    <w:rsid w:val="00D436DF"/>
    <w:rsid w:val="00D43B66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1C12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B2C"/>
    <w:rsid w:val="00D54C56"/>
    <w:rsid w:val="00D54D02"/>
    <w:rsid w:val="00D54E69"/>
    <w:rsid w:val="00D5522A"/>
    <w:rsid w:val="00D55A51"/>
    <w:rsid w:val="00D55BF1"/>
    <w:rsid w:val="00D55C37"/>
    <w:rsid w:val="00D55F10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1CF1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6CFD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DAB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AF2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C27"/>
    <w:rsid w:val="00DA6CA6"/>
    <w:rsid w:val="00DA733F"/>
    <w:rsid w:val="00DA74C1"/>
    <w:rsid w:val="00DA759E"/>
    <w:rsid w:val="00DA7C3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6AD"/>
    <w:rsid w:val="00DB3C4D"/>
    <w:rsid w:val="00DB3CF3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C002F"/>
    <w:rsid w:val="00DC0799"/>
    <w:rsid w:val="00DC08AF"/>
    <w:rsid w:val="00DC1401"/>
    <w:rsid w:val="00DC1FAB"/>
    <w:rsid w:val="00DC2515"/>
    <w:rsid w:val="00DC283D"/>
    <w:rsid w:val="00DC2A9D"/>
    <w:rsid w:val="00DC2D83"/>
    <w:rsid w:val="00DC3473"/>
    <w:rsid w:val="00DC3EF8"/>
    <w:rsid w:val="00DC40E2"/>
    <w:rsid w:val="00DC4637"/>
    <w:rsid w:val="00DC57C2"/>
    <w:rsid w:val="00DC66E1"/>
    <w:rsid w:val="00DC69F7"/>
    <w:rsid w:val="00DC6B35"/>
    <w:rsid w:val="00DC706C"/>
    <w:rsid w:val="00DC7480"/>
    <w:rsid w:val="00DC773C"/>
    <w:rsid w:val="00DC7928"/>
    <w:rsid w:val="00DD0818"/>
    <w:rsid w:val="00DD0C38"/>
    <w:rsid w:val="00DD0C8B"/>
    <w:rsid w:val="00DD1335"/>
    <w:rsid w:val="00DD25DB"/>
    <w:rsid w:val="00DD3309"/>
    <w:rsid w:val="00DD3349"/>
    <w:rsid w:val="00DD36C2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EA2"/>
    <w:rsid w:val="00DE02DE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4CA"/>
    <w:rsid w:val="00DE559A"/>
    <w:rsid w:val="00DE58F1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7D1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5FED"/>
    <w:rsid w:val="00DF6BE8"/>
    <w:rsid w:val="00DF6D24"/>
    <w:rsid w:val="00DF76B3"/>
    <w:rsid w:val="00DF7CA2"/>
    <w:rsid w:val="00E002C9"/>
    <w:rsid w:val="00E00437"/>
    <w:rsid w:val="00E009B9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0F8"/>
    <w:rsid w:val="00E073A9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2F2B"/>
    <w:rsid w:val="00E14E7A"/>
    <w:rsid w:val="00E14FF5"/>
    <w:rsid w:val="00E15017"/>
    <w:rsid w:val="00E16359"/>
    <w:rsid w:val="00E1658E"/>
    <w:rsid w:val="00E16733"/>
    <w:rsid w:val="00E169E1"/>
    <w:rsid w:val="00E16C7D"/>
    <w:rsid w:val="00E16EEE"/>
    <w:rsid w:val="00E172DB"/>
    <w:rsid w:val="00E17318"/>
    <w:rsid w:val="00E1743E"/>
    <w:rsid w:val="00E17E1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87A"/>
    <w:rsid w:val="00E308B2"/>
    <w:rsid w:val="00E30AF3"/>
    <w:rsid w:val="00E31B1E"/>
    <w:rsid w:val="00E3236F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6CC8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D26"/>
    <w:rsid w:val="00E42E8F"/>
    <w:rsid w:val="00E42E9A"/>
    <w:rsid w:val="00E42F36"/>
    <w:rsid w:val="00E4323F"/>
    <w:rsid w:val="00E43317"/>
    <w:rsid w:val="00E43C24"/>
    <w:rsid w:val="00E43D2B"/>
    <w:rsid w:val="00E43E84"/>
    <w:rsid w:val="00E44707"/>
    <w:rsid w:val="00E44A23"/>
    <w:rsid w:val="00E44EA1"/>
    <w:rsid w:val="00E44FB6"/>
    <w:rsid w:val="00E451A4"/>
    <w:rsid w:val="00E455A3"/>
    <w:rsid w:val="00E45BF3"/>
    <w:rsid w:val="00E45CAE"/>
    <w:rsid w:val="00E46603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153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837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4AC"/>
    <w:rsid w:val="00E93662"/>
    <w:rsid w:val="00E93A2C"/>
    <w:rsid w:val="00E93A7F"/>
    <w:rsid w:val="00E93DA4"/>
    <w:rsid w:val="00E940B8"/>
    <w:rsid w:val="00E94E77"/>
    <w:rsid w:val="00E95376"/>
    <w:rsid w:val="00E95420"/>
    <w:rsid w:val="00E95643"/>
    <w:rsid w:val="00E95719"/>
    <w:rsid w:val="00E95974"/>
    <w:rsid w:val="00E95B80"/>
    <w:rsid w:val="00E9605A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436"/>
    <w:rsid w:val="00EA1941"/>
    <w:rsid w:val="00EA1E80"/>
    <w:rsid w:val="00EA3D05"/>
    <w:rsid w:val="00EA3D2F"/>
    <w:rsid w:val="00EA3DCD"/>
    <w:rsid w:val="00EA4240"/>
    <w:rsid w:val="00EA428A"/>
    <w:rsid w:val="00EA439B"/>
    <w:rsid w:val="00EA50C6"/>
    <w:rsid w:val="00EA5F06"/>
    <w:rsid w:val="00EA6500"/>
    <w:rsid w:val="00EA6B80"/>
    <w:rsid w:val="00EA6BC3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A43"/>
    <w:rsid w:val="00EB1E79"/>
    <w:rsid w:val="00EB2920"/>
    <w:rsid w:val="00EB2CB7"/>
    <w:rsid w:val="00EB3911"/>
    <w:rsid w:val="00EB4C31"/>
    <w:rsid w:val="00EB4D72"/>
    <w:rsid w:val="00EB4FC7"/>
    <w:rsid w:val="00EB573D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A66"/>
    <w:rsid w:val="00EC2A78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0"/>
    <w:rsid w:val="00EC777F"/>
    <w:rsid w:val="00EC7A04"/>
    <w:rsid w:val="00EC7BF9"/>
    <w:rsid w:val="00EC7F31"/>
    <w:rsid w:val="00ED0027"/>
    <w:rsid w:val="00ED021A"/>
    <w:rsid w:val="00ED0330"/>
    <w:rsid w:val="00ED0D59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35A"/>
    <w:rsid w:val="00ED597E"/>
    <w:rsid w:val="00ED6200"/>
    <w:rsid w:val="00ED630E"/>
    <w:rsid w:val="00ED6CA4"/>
    <w:rsid w:val="00ED6CAA"/>
    <w:rsid w:val="00ED709B"/>
    <w:rsid w:val="00ED73D2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8B"/>
    <w:rsid w:val="00F01AA9"/>
    <w:rsid w:val="00F02245"/>
    <w:rsid w:val="00F02611"/>
    <w:rsid w:val="00F02DED"/>
    <w:rsid w:val="00F03B0A"/>
    <w:rsid w:val="00F03DE1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CD5"/>
    <w:rsid w:val="00F11F8A"/>
    <w:rsid w:val="00F120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EA8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DE6"/>
    <w:rsid w:val="00F24F00"/>
    <w:rsid w:val="00F25BB8"/>
    <w:rsid w:val="00F25ED3"/>
    <w:rsid w:val="00F26067"/>
    <w:rsid w:val="00F260FB"/>
    <w:rsid w:val="00F266DE"/>
    <w:rsid w:val="00F270D6"/>
    <w:rsid w:val="00F27427"/>
    <w:rsid w:val="00F279F6"/>
    <w:rsid w:val="00F27FE2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BCB"/>
    <w:rsid w:val="00F37C03"/>
    <w:rsid w:val="00F37FB7"/>
    <w:rsid w:val="00F40686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728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1B68"/>
    <w:rsid w:val="00F6224C"/>
    <w:rsid w:val="00F62391"/>
    <w:rsid w:val="00F627FD"/>
    <w:rsid w:val="00F6283D"/>
    <w:rsid w:val="00F63119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3B3F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0D5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0A"/>
    <w:rsid w:val="00FB29E3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AD8"/>
    <w:rsid w:val="00FC4B29"/>
    <w:rsid w:val="00FC4BF3"/>
    <w:rsid w:val="00FC4D9F"/>
    <w:rsid w:val="00FC51CA"/>
    <w:rsid w:val="00FC52C4"/>
    <w:rsid w:val="00FC5339"/>
    <w:rsid w:val="00FC587D"/>
    <w:rsid w:val="00FC5A9B"/>
    <w:rsid w:val="00FC5BF6"/>
    <w:rsid w:val="00FC5DCA"/>
    <w:rsid w:val="00FC5F27"/>
    <w:rsid w:val="00FC620D"/>
    <w:rsid w:val="00FC654C"/>
    <w:rsid w:val="00FC6911"/>
    <w:rsid w:val="00FC6B78"/>
    <w:rsid w:val="00FC74E1"/>
    <w:rsid w:val="00FC7B85"/>
    <w:rsid w:val="00FC7DBF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716"/>
    <w:rsid w:val="00FD49DC"/>
    <w:rsid w:val="00FD4B96"/>
    <w:rsid w:val="00FD596C"/>
    <w:rsid w:val="00FD5FF3"/>
    <w:rsid w:val="00FD6DA2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BB9"/>
    <w:rsid w:val="00FE4CD6"/>
    <w:rsid w:val="00FE5089"/>
    <w:rsid w:val="00FE5122"/>
    <w:rsid w:val="00FE56AC"/>
    <w:rsid w:val="00FE61EB"/>
    <w:rsid w:val="00FE6EC0"/>
    <w:rsid w:val="00FE7719"/>
    <w:rsid w:val="00FE7753"/>
    <w:rsid w:val="00FE7E5F"/>
    <w:rsid w:val="00FF02CE"/>
    <w:rsid w:val="00FF02ED"/>
    <w:rsid w:val="00FF0B83"/>
    <w:rsid w:val="00FF1387"/>
    <w:rsid w:val="00FF154A"/>
    <w:rsid w:val="00FF187E"/>
    <w:rsid w:val="00FF1D11"/>
    <w:rsid w:val="00FF238E"/>
    <w:rsid w:val="00FF23C1"/>
    <w:rsid w:val="00FF2AB8"/>
    <w:rsid w:val="00FF2B48"/>
    <w:rsid w:val="00FF379A"/>
    <w:rsid w:val="00FF3B4D"/>
    <w:rsid w:val="00FF3C98"/>
    <w:rsid w:val="00FF4192"/>
    <w:rsid w:val="00FF41CD"/>
    <w:rsid w:val="00FF426F"/>
    <w:rsid w:val="00FF4A84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1BE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5BD5D-6AD1-4A54-8858-5317A324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22</Pages>
  <Words>4688</Words>
  <Characters>20326</Characters>
  <Application>Microsoft Office Word</Application>
  <DocSecurity>0</DocSecurity>
  <Lines>169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4</cp:revision>
  <cp:lastPrinted>2020-11-03T11:09:00Z</cp:lastPrinted>
  <dcterms:created xsi:type="dcterms:W3CDTF">2020-11-11T17:11:00Z</dcterms:created>
  <dcterms:modified xsi:type="dcterms:W3CDTF">2020-11-11T17:16:00Z</dcterms:modified>
</cp:coreProperties>
</file>